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363A53" w14:paraId="74703D13" w14:textId="77777777" w:rsidTr="00BC19BA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F77A622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F16933" w:rsidRPr="00363A53" w14:paraId="1B1315C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  <w:tblHeader/>
        </w:trPr>
        <w:tc>
          <w:tcPr>
            <w:tcW w:w="1368" w:type="dxa"/>
          </w:tcPr>
          <w:p w14:paraId="10E40734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F16933" w:rsidRPr="00363A53" w14:paraId="65095DB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363A53" w:rsidRDefault="00F16933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363A53" w14:paraId="348B1393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363A53" w:rsidRDefault="00F16933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363A53" w14:paraId="251DF9F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363A53" w:rsidRDefault="00D3790F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363A53" w:rsidRDefault="00D3790F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01A7B142" w:rsidR="00D3790F" w:rsidRPr="00363A53" w:rsidRDefault="00894F49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F16933" w:rsidRPr="00363A53" w14:paraId="31357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363A53" w:rsidRDefault="00F16933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363A53" w14:paraId="0352E8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363A53" w:rsidRDefault="00D3790F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363A53" w:rsidRDefault="00D3790F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018AA38E" w:rsidR="00D3790F" w:rsidRPr="00363A53" w:rsidRDefault="00D3790F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</w:t>
            </w:r>
            <w:r w:rsidR="00974DEB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รายการเทียบเท่าเงินสด</w:t>
            </w:r>
            <w:r w:rsidR="00EA50A9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และเงินลงทุน</w:t>
            </w:r>
            <w:r w:rsidR="008649AF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ในตราสารหนี้ระยะ</w:t>
            </w:r>
            <w:r w:rsidR="0043271B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สั้น</w:t>
            </w:r>
          </w:p>
        </w:tc>
      </w:tr>
      <w:tr w:rsidR="009126A8" w:rsidRPr="00363A53" w14:paraId="405BFE4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F712B9" w14:textId="77777777" w:rsidR="009126A8" w:rsidRPr="00363A53" w:rsidRDefault="009126A8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61422" w14:textId="77777777" w:rsidR="009126A8" w:rsidRPr="00363A53" w:rsidRDefault="009126A8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8F166C" w14:textId="6F89328E" w:rsidR="009126A8" w:rsidRPr="00363A53" w:rsidRDefault="00D66607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B458C" w:rsidRPr="00363A53" w14:paraId="7B900F8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B458C" w:rsidRPr="00363A53" w14:paraId="4925DD2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458C" w:rsidRPr="00363A53" w14:paraId="0FB25580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E0ABA2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530DC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D01493" w14:textId="5761784A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B458C" w:rsidRPr="00363A53" w14:paraId="6FFD922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B458C" w:rsidRPr="00363A53" w14:paraId="78ADD07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CBBA2A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D7EB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B5132E" w14:textId="0E99C10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19BA" w:rsidRPr="00363A53" w14:paraId="3F5991C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4BCD15F8" w:rsidR="00BC19BA" w:rsidRPr="00363A53" w:rsidRDefault="00BC19BA" w:rsidP="00DB107B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  <w:r w:rsidR="002D4F7F"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D4F7F" w:rsidRPr="00363A5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(หนี้สินภาษีเงินได้รอการตัดบัญชี)</w:t>
            </w:r>
          </w:p>
        </w:tc>
      </w:tr>
      <w:tr w:rsidR="00BC19BA" w:rsidRPr="00363A53" w14:paraId="6963D52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2CC3B458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BC19BA" w:rsidRPr="00363A53" w14:paraId="39B41BA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3B8F71E2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C19BA" w:rsidRPr="00363A53" w14:paraId="655B1F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7E7CF30D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</w:t>
            </w:r>
            <w:r w:rsidR="001E33F3" w:rsidRPr="00363A5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มูลค่าหุ้น</w:t>
            </w:r>
          </w:p>
        </w:tc>
      </w:tr>
      <w:tr w:rsidR="00BC19BA" w:rsidRPr="00363A53" w14:paraId="35086CB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54F73573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BC19BA" w:rsidRPr="00363A53" w14:paraId="75702F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B0F67E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D3DF4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6E8EFC" w14:textId="30D9AC85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C19BA" w:rsidRPr="00363A53" w14:paraId="02A9525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322E76A4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BC19BA" w:rsidRPr="00363A53" w14:paraId="35F4D88A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693BACF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25671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6AEC38" w14:textId="42CFA14D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BC19BA" w:rsidRPr="00363A53" w14:paraId="29103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721A8085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C19BA" w:rsidRPr="00363A53" w14:paraId="4C8AFF8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0188ACC1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19BA" w:rsidRPr="00363A53" w14:paraId="584D368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18AB2490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19BA" w:rsidRPr="00363A53" w14:paraId="4402C08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2269970E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19BA" w:rsidRPr="00363A53" w14:paraId="1A9CE0B1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1F01BAA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BC19BA" w:rsidRPr="00363A53" w14:paraId="66FE2A86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4C5FF31" w14:textId="38B40E51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BE73A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42492E" w14:textId="3D023891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C19BA" w:rsidRPr="00363A53" w14:paraId="21EC237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3892B0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040C8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A20023" w14:textId="68CFEBDE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19BA" w:rsidRPr="00363A53" w14:paraId="0FA65E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6292F332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6BF174D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br w:type="page"/>
      </w:r>
      <w:r w:rsidRPr="00363A5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363A53" w:rsidRDefault="00C4492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6CABE" w14:textId="12E53B51" w:rsidR="00F16933" w:rsidRPr="00363A53" w:rsidRDefault="00F16933" w:rsidP="00DB107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103B3C"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โดยจัดทำเป็นภาษาไทยและภาษาอังกฤษ และได้รับอนุมัติให้ออกงบการเงินจาก</w:t>
      </w:r>
      <w:r w:rsidR="00D37229" w:rsidRPr="00363A53">
        <w:rPr>
          <w:rFonts w:asciiTheme="majorBidi" w:hAnsiTheme="majorBidi" w:cstheme="majorBidi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363A5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D37229" w:rsidRPr="00363A53">
        <w:rPr>
          <w:rFonts w:asciiTheme="majorBidi" w:hAnsiTheme="majorBidi" w:cstheme="majorBidi"/>
          <w:sz w:val="30"/>
          <w:szCs w:val="30"/>
          <w:cs/>
        </w:rPr>
        <w:t>ของ</w:t>
      </w:r>
      <w:r w:rsidRPr="00363A5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4AD1" w:rsidRPr="00363A53">
        <w:rPr>
          <w:rFonts w:asciiTheme="majorBidi" w:hAnsiTheme="majorBidi" w:cstheme="majorBidi"/>
          <w:sz w:val="30"/>
          <w:szCs w:val="30"/>
          <w:cs/>
        </w:rPr>
        <w:br/>
      </w:r>
      <w:r w:rsidRPr="00363A5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25A38" w:rsidRPr="00363A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A38" w:rsidRPr="00363A53">
        <w:rPr>
          <w:rFonts w:asciiTheme="majorBidi" w:hAnsiTheme="majorBidi" w:cstheme="majorBidi"/>
          <w:sz w:val="30"/>
          <w:szCs w:val="30"/>
        </w:rPr>
        <w:t>6</w:t>
      </w:r>
      <w:r w:rsidR="00EE03E6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EE03E6" w:rsidRPr="00363A5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 w:rsidRPr="00363A53">
        <w:rPr>
          <w:rFonts w:asciiTheme="majorBidi" w:hAnsiTheme="majorBidi" w:cstheme="majorBidi"/>
          <w:sz w:val="30"/>
          <w:szCs w:val="30"/>
        </w:rPr>
        <w:t>256</w:t>
      </w:r>
      <w:r w:rsidR="00EE3FFA" w:rsidRPr="00363A53">
        <w:rPr>
          <w:rFonts w:asciiTheme="majorBidi" w:hAnsiTheme="majorBidi" w:cstheme="majorBidi"/>
          <w:sz w:val="30"/>
          <w:szCs w:val="30"/>
        </w:rPr>
        <w:t>8</w:t>
      </w:r>
    </w:p>
    <w:p w14:paraId="54DCB709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6B035" w14:textId="77777777" w:rsidR="00F16933" w:rsidRPr="00363A53" w:rsidRDefault="00F16933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CE038C" w14:textId="1C2DEEA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</w:rPr>
        <w:tab/>
      </w:r>
      <w:r w:rsidR="005B3DDF" w:rsidRPr="00363A53">
        <w:rPr>
          <w:rFonts w:asciiTheme="majorBidi" w:hAnsiTheme="majorBidi" w:cstheme="majorBidi"/>
          <w:spacing w:val="8"/>
          <w:sz w:val="30"/>
          <w:szCs w:val="30"/>
          <w:cs/>
        </w:rPr>
        <w:t>บริษัทควอ</w:t>
      </w:r>
      <w:r w:rsidR="00DB730B" w:rsidRPr="00363A53">
        <w:rPr>
          <w:rFonts w:asciiTheme="majorBidi" w:hAnsiTheme="majorBidi" w:cstheme="majorBidi"/>
          <w:spacing w:val="8"/>
          <w:sz w:val="30"/>
          <w:szCs w:val="30"/>
          <w:cs/>
        </w:rPr>
        <w:t>ลิตี้คอนสตรัคชั่น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โปรดัคส์ จำกัด </w:t>
      </w:r>
      <w:r w:rsidR="00D01F0F" w:rsidRPr="00363A53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>มหาชน</w:t>
      </w:r>
      <w:r w:rsidR="00D01F0F" w:rsidRPr="00363A53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596854" w:rsidRPr="00363A53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363A53">
        <w:rPr>
          <w:rFonts w:asciiTheme="majorBidi" w:hAnsiTheme="majorBidi" w:cstheme="majorBidi"/>
          <w:spacing w:val="8"/>
          <w:sz w:val="30"/>
          <w:szCs w:val="30"/>
        </w:rPr>
        <w:t>“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>บริษัท</w:t>
      </w:r>
      <w:r w:rsidRPr="00363A53">
        <w:rPr>
          <w:rFonts w:asciiTheme="majorBidi" w:hAnsiTheme="majorBidi" w:cstheme="majorBidi"/>
          <w:spacing w:val="8"/>
          <w:sz w:val="30"/>
          <w:szCs w:val="30"/>
        </w:rPr>
        <w:t>”</w:t>
      </w:r>
      <w:r w:rsidR="00596854" w:rsidRPr="00363A53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F37421" w:rsidRPr="00363A53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F37421" w:rsidRPr="00363A53">
        <w:rPr>
          <w:rFonts w:asciiTheme="majorBidi" w:hAnsiTheme="majorBidi" w:cstheme="majorBidi"/>
          <w:spacing w:val="6"/>
          <w:sz w:val="30"/>
          <w:szCs w:val="30"/>
          <w:cs/>
        </w:rPr>
        <w:t>โดย</w:t>
      </w:r>
      <w:r w:rsidRPr="00363A53">
        <w:rPr>
          <w:rFonts w:asciiTheme="majorBidi" w:hAnsiTheme="majorBidi" w:cstheme="majorBidi"/>
          <w:spacing w:val="6"/>
          <w:sz w:val="30"/>
          <w:szCs w:val="30"/>
          <w:cs/>
        </w:rPr>
        <w:t>มีที่อยู่จดทะเบียนตั้งอยู่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เลขที่ </w:t>
      </w:r>
      <w:r w:rsidR="00031098" w:rsidRPr="00363A53">
        <w:rPr>
          <w:rFonts w:asciiTheme="majorBidi" w:hAnsiTheme="majorBidi" w:cstheme="majorBidi"/>
          <w:spacing w:val="-2"/>
          <w:sz w:val="30"/>
          <w:szCs w:val="30"/>
        </w:rPr>
        <w:t>144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หมู่ </w:t>
      </w:r>
      <w:r w:rsidR="00031098" w:rsidRPr="00363A53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363A5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31098" w:rsidRPr="00363A53">
        <w:rPr>
          <w:rFonts w:asciiTheme="majorBidi" w:hAnsiTheme="majorBidi" w:cstheme="majorBidi"/>
          <w:spacing w:val="-2"/>
          <w:sz w:val="30"/>
          <w:szCs w:val="30"/>
        </w:rPr>
        <w:t>13160</w:t>
      </w:r>
      <w:r w:rsidR="00B201C3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ประเทศไทย</w:t>
      </w:r>
    </w:p>
    <w:p w14:paraId="17E0EC3F" w14:textId="77777777" w:rsidR="008D51DE" w:rsidRPr="00363A53" w:rsidRDefault="008D51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3D8B9" w14:textId="0AC58484" w:rsidR="008D51DE" w:rsidRPr="00363A53" w:rsidRDefault="008D51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10"/>
          <w:sz w:val="30"/>
          <w:szCs w:val="30"/>
          <w:cs/>
        </w:rPr>
        <w:t xml:space="preserve">บริษัทใหญ่และบริษัทใหญ่ในลำดับสูงสุด ได้แก่ บริษัทเอสซีจี </w:t>
      </w:r>
      <w:r w:rsidRPr="00363A53">
        <w:rPr>
          <w:rFonts w:asciiTheme="majorBidi" w:hAnsiTheme="majorBidi" w:cstheme="majorBidi" w:hint="cs"/>
          <w:spacing w:val="10"/>
          <w:sz w:val="30"/>
          <w:szCs w:val="30"/>
          <w:cs/>
        </w:rPr>
        <w:t>ซ</w:t>
      </w:r>
      <w:r w:rsidR="00A16022" w:rsidRPr="00363A53">
        <w:rPr>
          <w:rFonts w:asciiTheme="majorBidi" w:hAnsiTheme="majorBidi" w:cstheme="majorBidi" w:hint="cs"/>
          <w:spacing w:val="10"/>
          <w:sz w:val="30"/>
          <w:szCs w:val="30"/>
          <w:cs/>
        </w:rPr>
        <w:t>ิ</w:t>
      </w:r>
      <w:r w:rsidRPr="00363A53">
        <w:rPr>
          <w:rFonts w:asciiTheme="majorBidi" w:hAnsiTheme="majorBidi" w:cstheme="majorBidi" w:hint="cs"/>
          <w:spacing w:val="10"/>
          <w:sz w:val="30"/>
          <w:szCs w:val="30"/>
          <w:cs/>
        </w:rPr>
        <w:t>เมนต์</w:t>
      </w:r>
      <w:r w:rsidR="00D7336C" w:rsidRPr="00363A53">
        <w:rPr>
          <w:rFonts w:asciiTheme="majorBidi" w:hAnsiTheme="majorBidi" w:cstheme="majorBidi" w:hint="cs"/>
          <w:spacing w:val="10"/>
          <w:sz w:val="30"/>
          <w:szCs w:val="30"/>
        </w:rPr>
        <w:t>-</w:t>
      </w:r>
      <w:r w:rsidRPr="00363A53">
        <w:rPr>
          <w:rFonts w:asciiTheme="majorBidi" w:hAnsiTheme="majorBidi" w:cstheme="majorBidi"/>
          <w:spacing w:val="10"/>
          <w:sz w:val="30"/>
          <w:szCs w:val="30"/>
          <w:cs/>
        </w:rPr>
        <w:t>ผลิตภัณฑ์ก่อสร้าง จำกัด และ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บริษัทปูนซิเมนต์ไทย จำกัด </w:t>
      </w:r>
      <w:r w:rsidRPr="00363A53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มหาชน</w:t>
      </w:r>
      <w:r w:rsidRPr="00363A53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52EF3EFF" w14:textId="77777777" w:rsidR="001E42FE" w:rsidRPr="00363A53" w:rsidRDefault="001E42F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055BB" w14:textId="39BD2984" w:rsidR="00C36474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อิฐมวลเบา แผ่นผนัง พื้นคอนกรีตมวลเบาและคานทับหลัง</w:t>
      </w:r>
      <w:r w:rsidR="00F5689C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มวลเบา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</w:p>
    <w:p w14:paraId="2E840995" w14:textId="77777777" w:rsidR="00DA4644" w:rsidRPr="00363A53" w:rsidRDefault="00DA464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45E45D" w14:textId="46EA9781" w:rsidR="00F16933" w:rsidRPr="00363A53" w:rsidRDefault="00F16933" w:rsidP="00DB107B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63A53">
        <w:rPr>
          <w:rFonts w:asciiTheme="majorBidi" w:hAnsiTheme="majorBidi" w:cstheme="majorBidi"/>
          <w:b w:val="0"/>
          <w:bCs w:val="0"/>
          <w:sz w:val="30"/>
          <w:szCs w:val="30"/>
          <w:cs/>
        </w:rPr>
        <w:tab/>
        <w:t>รายละเอียดบริษัทย่อย</w:t>
      </w:r>
      <w:r w:rsidR="00C11CC0" w:rsidRPr="00363A5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ณ วันที่ </w:t>
      </w:r>
      <w:r w:rsidR="00031098" w:rsidRPr="00363A53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="00C11CC0" w:rsidRPr="00363A5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มีดังนี้</w:t>
      </w:r>
    </w:p>
    <w:p w14:paraId="4A56A052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2790"/>
        <w:gridCol w:w="1260"/>
        <w:gridCol w:w="990"/>
        <w:gridCol w:w="252"/>
        <w:gridCol w:w="900"/>
      </w:tblGrid>
      <w:tr w:rsidR="009106CE" w:rsidRPr="00363A53" w14:paraId="3284A422" w14:textId="0E29378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6CE" w:rsidRPr="00363A53" w14:paraId="3B5C1514" w14:textId="6A856786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9106CE" w:rsidRPr="00363A53" w14:paraId="7AC5FF72" w14:textId="676860E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9106CE" w:rsidRPr="00363A53" w:rsidRDefault="009106CE" w:rsidP="00DB107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5E753F92" w:rsidR="009106CE" w:rsidRPr="00363A53" w:rsidRDefault="002E122E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FFA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5BB6F2DA" w:rsidR="009106CE" w:rsidRPr="00363A53" w:rsidRDefault="002E122E" w:rsidP="00DB107B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FFA" w:rsidRPr="00363A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106CE" w:rsidRPr="00363A53" w14:paraId="65DC291B" w14:textId="48ACFFB7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9106CE" w:rsidRPr="00363A53" w:rsidRDefault="009106CE" w:rsidP="00DB107B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9106CE" w:rsidRPr="00363A53" w:rsidRDefault="009106CE" w:rsidP="00DB107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6CE" w:rsidRPr="00363A53" w14:paraId="435C3016" w14:textId="061BBB7F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9106CE" w:rsidRPr="00363A53" w:rsidRDefault="009106CE" w:rsidP="00DB107B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9106CE" w:rsidRPr="00363A53" w:rsidRDefault="009106CE" w:rsidP="00DB107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28EE6FDE" w:rsidR="009106CE" w:rsidRPr="00363A53" w:rsidRDefault="00B25A38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7CF013E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534DCD33" w14:textId="2DE72661" w:rsidR="00DA4644" w:rsidRPr="00363A53" w:rsidRDefault="00DA464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B830EE" w14:textId="77777777" w:rsidR="00DA4644" w:rsidRPr="00363A53" w:rsidRDefault="00DA464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</w:rPr>
        <w:br w:type="page"/>
      </w:r>
    </w:p>
    <w:p w14:paraId="42AD8B57" w14:textId="5952A9ED" w:rsidR="00F16933" w:rsidRPr="00363A53" w:rsidRDefault="00F16933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6D72B45F" w14:textId="77777777" w:rsidR="00821B62" w:rsidRPr="00363A53" w:rsidRDefault="00821B6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AD9B7C" w14:textId="67E02228" w:rsidR="00642FED" w:rsidRPr="00363A53" w:rsidRDefault="00E1224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363A53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งบการเงินนี้จัดทำขึ้นตามมาตรฐานการรายงานทางการเงินของไทย (</w:t>
      </w:r>
      <w:r w:rsidRPr="00363A53">
        <w:rPr>
          <w:rFonts w:ascii="Angsana New" w:hAnsi="Angsana New"/>
          <w:spacing w:val="2"/>
          <w:sz w:val="30"/>
          <w:szCs w:val="30"/>
        </w:rPr>
        <w:t xml:space="preserve">TFRSs) </w:t>
      </w:r>
      <w:r w:rsidRPr="00363A53">
        <w:rPr>
          <w:rFonts w:ascii="Angsana New" w:hAnsi="Angsana New"/>
          <w:spacing w:val="2"/>
          <w:sz w:val="30"/>
          <w:szCs w:val="30"/>
          <w:cs/>
        </w:rPr>
        <w:t>ที่ถือปฏิบัติตามมาตรฐาน</w:t>
      </w:r>
      <w:r w:rsidR="00E34282" w:rsidRPr="00363A53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Pr="00363A53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การรายงานทางการเงินระหว่างประเทศ (</w:t>
      </w:r>
      <w:r w:rsidRPr="00363A53">
        <w:rPr>
          <w:rFonts w:ascii="Angsana New" w:hAnsi="Angsana New"/>
          <w:spacing w:val="2"/>
          <w:sz w:val="30"/>
          <w:szCs w:val="30"/>
        </w:rPr>
        <w:t xml:space="preserve">IFRSs) </w:t>
      </w:r>
      <w:r w:rsidR="007D6FA7" w:rsidRPr="00363A53">
        <w:rPr>
          <w:rFonts w:ascii="Angsana New" w:hAnsi="Angsana New" w:hint="cs"/>
          <w:spacing w:val="2"/>
          <w:sz w:val="30"/>
          <w:szCs w:val="30"/>
          <w:cs/>
        </w:rPr>
        <w:t>ซึ่ง</w:t>
      </w:r>
      <w:r w:rsidRPr="00363A53">
        <w:rPr>
          <w:rFonts w:ascii="Angsana New" w:hAnsi="Angsana New"/>
          <w:spacing w:val="2"/>
          <w:sz w:val="30"/>
          <w:szCs w:val="30"/>
          <w:cs/>
        </w:rPr>
        <w:t>จะมีผลบังคับใช้ภายใน 1 ปี นับจากวันที่ถือปฏิบัติของ</w:t>
      </w:r>
      <w:r w:rsidR="007D6FA7" w:rsidRPr="00363A53">
        <w:rPr>
          <w:rFonts w:ascii="Angsana New" w:hAnsi="Angsana New" w:hint="cs"/>
          <w:spacing w:val="2"/>
          <w:sz w:val="30"/>
          <w:szCs w:val="30"/>
          <w:cs/>
        </w:rPr>
        <w:t>มาตรฐานการรายงานทางการเงินระหว่างประเทศ</w:t>
      </w:r>
      <w:r w:rsidRPr="00363A5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D6FA7" w:rsidRPr="00363A53">
        <w:rPr>
          <w:rFonts w:ascii="Angsana New" w:hAnsi="Angsana New" w:hint="cs"/>
          <w:spacing w:val="2"/>
          <w:sz w:val="30"/>
          <w:szCs w:val="30"/>
          <w:cs/>
        </w:rPr>
        <w:t>(</w:t>
      </w:r>
      <w:r w:rsidRPr="00363A53">
        <w:rPr>
          <w:rFonts w:ascii="Angsana New" w:hAnsi="Angsana New"/>
          <w:spacing w:val="2"/>
          <w:sz w:val="30"/>
          <w:szCs w:val="30"/>
        </w:rPr>
        <w:t xml:space="preserve">IFRSs) </w:t>
      </w:r>
      <w:r w:rsidR="00642FED" w:rsidRPr="00363A53">
        <w:rPr>
          <w:rFonts w:ascii="Angsana New" w:hAnsi="Angsana New"/>
          <w:spacing w:val="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งบการเงินนี้นำเสนอเป็นเงินบาทซึ่งเป็นสกุลเงินที่ใช้ในการดำเนินงานของบริษัท</w:t>
      </w:r>
      <w:r w:rsidR="00642FED" w:rsidRPr="00363A53">
        <w:rPr>
          <w:rFonts w:ascii="Angsana New" w:hAnsi="Angsana New"/>
          <w:spacing w:val="2"/>
          <w:sz w:val="30"/>
          <w:szCs w:val="30"/>
        </w:rPr>
        <w:t xml:space="preserve"> </w:t>
      </w:r>
      <w:r w:rsidR="00642FED" w:rsidRPr="00363A53">
        <w:rPr>
          <w:rFonts w:ascii="Angsana New" w:hAnsi="Angsana New" w:hint="cs"/>
          <w:spacing w:val="2"/>
          <w:sz w:val="30"/>
          <w:szCs w:val="30"/>
          <w:cs/>
        </w:rPr>
        <w:t>ข้อมูลทางการเงินทั้งหมดมีการปัดเศษ</w:t>
      </w:r>
      <w:r w:rsidR="00C53388" w:rsidRPr="00363A53">
        <w:rPr>
          <w:rFonts w:ascii="Angsana New" w:hAnsi="Angsana New"/>
          <w:spacing w:val="2"/>
          <w:sz w:val="30"/>
          <w:szCs w:val="30"/>
        </w:rPr>
        <w:t xml:space="preserve">            </w:t>
      </w:r>
      <w:r w:rsidR="00642FED" w:rsidRPr="00363A53">
        <w:rPr>
          <w:rFonts w:ascii="Angsana New" w:hAnsi="Angsana New" w:hint="cs"/>
          <w:spacing w:val="2"/>
          <w:sz w:val="30"/>
          <w:szCs w:val="30"/>
          <w:cs/>
        </w:rPr>
        <w:t>ในหมายเหตุประกอบงบการเงินเพื่อให้แสดงเป็นหลัก</w:t>
      </w:r>
      <w:r w:rsidR="00745A94" w:rsidRPr="00363A53">
        <w:rPr>
          <w:rFonts w:ascii="Angsana New" w:hAnsi="Angsana New" w:hint="cs"/>
          <w:spacing w:val="2"/>
          <w:sz w:val="30"/>
          <w:szCs w:val="30"/>
          <w:cs/>
        </w:rPr>
        <w:t>พั</w:t>
      </w:r>
      <w:r w:rsidR="00642FED" w:rsidRPr="00363A53">
        <w:rPr>
          <w:rFonts w:ascii="Angsana New" w:hAnsi="Angsana New" w:hint="cs"/>
          <w:spacing w:val="2"/>
          <w:sz w:val="30"/>
          <w:szCs w:val="30"/>
          <w:cs/>
        </w:rPr>
        <w:t>นบาท ยกเว้นที่ระบุไว้เป็นอย่างอื่น</w:t>
      </w:r>
    </w:p>
    <w:p w14:paraId="6232A66E" w14:textId="77777777" w:rsidR="00642FED" w:rsidRPr="00363A53" w:rsidRDefault="00642FE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C27C79E" w14:textId="61243E78" w:rsidR="00642FED" w:rsidRPr="00363A53" w:rsidRDefault="00642FE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Pr="00363A53">
        <w:rPr>
          <w:rFonts w:ascii="Angsana New" w:hAnsi="Angsana New" w:hint="cs"/>
          <w:sz w:val="30"/>
          <w:szCs w:val="30"/>
          <w:cs/>
        </w:rPr>
        <w:t>ดุลยพินิจ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การประมาณการ</w:t>
      </w:r>
      <w:r w:rsidRPr="00363A53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363A53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363A53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363A53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</w:t>
      </w:r>
      <w:r w:rsidRPr="00363A53">
        <w:rPr>
          <w:rFonts w:ascii="Angsana New" w:hAnsi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63A53">
        <w:rPr>
          <w:rFonts w:ascii="Angsana New" w:hAnsi="Angsana New" w:hint="cs"/>
          <w:sz w:val="30"/>
          <w:szCs w:val="30"/>
          <w:cs/>
        </w:rPr>
        <w:t>ไป</w:t>
      </w:r>
      <w:r w:rsidRPr="00363A5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302A148F" w14:textId="596373BC" w:rsidR="008710E1" w:rsidRPr="00363A53" w:rsidRDefault="008710E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12DA23" w14:textId="77777777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bookmarkStart w:id="0" w:name="_Hlk156239716"/>
      <w:bookmarkStart w:id="1" w:name="_Hlk181621951"/>
      <w:r w:rsidRPr="00363A53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363A53">
        <w:rPr>
          <w:rFonts w:ascii="Angsana New" w:hAnsi="Angsana New"/>
          <w:bCs/>
          <w:i/>
          <w:iCs/>
          <w:sz w:val="30"/>
          <w:szCs w:val="30"/>
        </w:rPr>
        <w:t xml:space="preserve">1 </w:t>
      </w:r>
      <w:r w:rsidRPr="00363A53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เรื่อง </w:t>
      </w:r>
      <w:r w:rsidRPr="00363A53">
        <w:rPr>
          <w:rFonts w:ascii="Angsana New" w:hAnsi="Angsana New"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4B4712F5" w14:textId="77777777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00AF1B39" w14:textId="37DEFB00" w:rsidR="00F44A9E" w:rsidRPr="00363A53" w:rsidRDefault="00F44A9E" w:rsidP="00DB107B">
      <w:pPr>
        <w:tabs>
          <w:tab w:val="clear" w:pos="227"/>
          <w:tab w:val="left" w:pos="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363A53">
        <w:rPr>
          <w:rFonts w:ascii="Angsana New" w:hAnsi="Angsana New"/>
          <w:sz w:val="30"/>
          <w:szCs w:val="30"/>
        </w:rPr>
        <w:t>1</w:t>
      </w:r>
      <w:r w:rsidRPr="00363A53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="00933169"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</w:rPr>
        <w:t>1</w:t>
      </w:r>
      <w:r w:rsidRPr="00363A53">
        <w:rPr>
          <w:rFonts w:ascii="Angsana New" w:hAnsi="Angsana New"/>
          <w:sz w:val="30"/>
          <w:szCs w:val="30"/>
          <w:cs/>
        </w:rPr>
        <w:t xml:space="preserve"> มกราคม </w:t>
      </w:r>
      <w:r w:rsidRPr="00363A53">
        <w:rPr>
          <w:rFonts w:ascii="Angsana New" w:hAnsi="Angsana New"/>
          <w:sz w:val="30"/>
          <w:szCs w:val="30"/>
        </w:rPr>
        <w:t>2567</w:t>
      </w:r>
      <w:r w:rsidRPr="00363A53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กลุ่มบริษัท</w:t>
      </w:r>
      <w:r w:rsidRPr="00363A53">
        <w:rPr>
          <w:rFonts w:ascii="Angsana New" w:hAnsi="Angsana New" w:hint="cs"/>
          <w:sz w:val="30"/>
          <w:szCs w:val="30"/>
          <w:cs/>
        </w:rPr>
        <w:t>ได้</w:t>
      </w:r>
      <w:r w:rsidRPr="00363A53">
        <w:rPr>
          <w:rFonts w:ascii="Angsana New" w:hAnsi="Angsana New"/>
          <w:sz w:val="30"/>
          <w:szCs w:val="30"/>
          <w:cs/>
        </w:rPr>
        <w:t xml:space="preserve">นำข้อมูลนโยบายการบัญชีที่เคยเปิดเผยมาทบทวนและปรับปรุงข้อมูลตามที่เปิดเผยในหมายเหตุ </w:t>
      </w:r>
      <w:r w:rsidRPr="00363A53">
        <w:rPr>
          <w:rFonts w:ascii="Angsana New" w:hAnsi="Angsana New"/>
          <w:i/>
          <w:iCs/>
          <w:sz w:val="30"/>
          <w:szCs w:val="30"/>
          <w:cs/>
        </w:rPr>
        <w:t xml:space="preserve">ข้อ </w:t>
      </w:r>
      <w:r w:rsidRPr="00363A53">
        <w:rPr>
          <w:rFonts w:ascii="Angsana New" w:hAnsi="Angsana New"/>
          <w:i/>
          <w:iCs/>
          <w:sz w:val="30"/>
          <w:szCs w:val="30"/>
        </w:rPr>
        <w:t xml:space="preserve">3 </w:t>
      </w:r>
      <w:r w:rsidRPr="00363A53">
        <w:rPr>
          <w:rFonts w:ascii="Angsana New" w:hAnsi="Angsana New"/>
          <w:i/>
          <w:iCs/>
          <w:sz w:val="30"/>
          <w:szCs w:val="30"/>
          <w:cs/>
        </w:rPr>
        <w:t>นโยบายการบัญชีที่มีสาระสำคัญ</w:t>
      </w:r>
    </w:p>
    <w:p w14:paraId="58B40CF5" w14:textId="5E4652FD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F2C6791" w14:textId="77777777" w:rsidR="00F44A9E" w:rsidRPr="00363A53" w:rsidRDefault="00F44A9E" w:rsidP="00DB107B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63A53">
        <w:rPr>
          <w:rFonts w:ascii="Angsana New" w:hAnsi="Angsana New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363A53">
        <w:rPr>
          <w:rFonts w:ascii="Angsana New" w:hAnsi="Angsana New"/>
          <w:bCs/>
          <w:i/>
          <w:iCs/>
          <w:sz w:val="30"/>
          <w:szCs w:val="30"/>
        </w:rPr>
        <w:t xml:space="preserve">12 </w:t>
      </w:r>
      <w:r w:rsidRPr="00363A53">
        <w:rPr>
          <w:rFonts w:ascii="Angsana New" w:hAnsi="Angsana New"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bookmarkEnd w:id="0"/>
    <w:bookmarkEnd w:id="1"/>
    <w:p w14:paraId="458E111F" w14:textId="77777777" w:rsidR="00F44A9E" w:rsidRPr="00363A53" w:rsidRDefault="00F44A9E" w:rsidP="00DB107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4DCE3CD" w14:textId="3CF38FA1" w:rsidR="00F44A9E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363A53">
        <w:rPr>
          <w:rFonts w:ascii="Angsana New" w:hAnsi="Angsana New"/>
          <w:sz w:val="30"/>
          <w:szCs w:val="30"/>
        </w:rPr>
        <w:t>12</w:t>
      </w:r>
      <w:r w:rsidRPr="00363A53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363A53">
        <w:rPr>
          <w:rFonts w:ascii="Angsana New" w:hAnsi="Angsana New"/>
          <w:sz w:val="30"/>
          <w:szCs w:val="30"/>
        </w:rPr>
        <w:t>1</w:t>
      </w:r>
      <w:r w:rsidRPr="00363A53">
        <w:rPr>
          <w:rFonts w:ascii="Angsana New" w:hAnsi="Angsana New"/>
          <w:sz w:val="30"/>
          <w:szCs w:val="30"/>
          <w:cs/>
        </w:rPr>
        <w:t xml:space="preserve"> มกราคม </w:t>
      </w:r>
      <w:r w:rsidRPr="00363A53">
        <w:rPr>
          <w:rFonts w:ascii="Angsana New" w:hAnsi="Angsana New"/>
          <w:sz w:val="30"/>
          <w:szCs w:val="30"/>
        </w:rPr>
        <w:t>2567</w:t>
      </w:r>
      <w:r w:rsidRPr="00363A53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</w:t>
      </w:r>
      <w:r w:rsidRPr="00363A53">
        <w:rPr>
          <w:rFonts w:ascii="Angsana New" w:hAnsi="Angsana New"/>
          <w:spacing w:val="-6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</w:t>
      </w:r>
      <w:r w:rsidRPr="00363A53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B752CA">
        <w:rPr>
          <w:rFonts w:ascii="Angsana New" w:hAnsi="Angsana New" w:hint="cs"/>
          <w:sz w:val="30"/>
          <w:szCs w:val="30"/>
          <w:cs/>
        </w:rPr>
        <w:t>ตาม</w:t>
      </w:r>
      <w:r w:rsidRPr="00363A53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363A53">
        <w:rPr>
          <w:rFonts w:ascii="Angsana New" w:hAnsi="Angsana New"/>
          <w:sz w:val="30"/>
          <w:szCs w:val="30"/>
        </w:rPr>
        <w:t xml:space="preserve">12 </w:t>
      </w:r>
      <w:r w:rsidRPr="00363A53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363A53">
        <w:rPr>
          <w:rFonts w:ascii="Angsana New" w:hAnsi="Angsana New"/>
          <w:sz w:val="30"/>
          <w:szCs w:val="30"/>
        </w:rPr>
        <w:t xml:space="preserve">1 </w:t>
      </w:r>
      <w:r w:rsidRPr="00363A53">
        <w:rPr>
          <w:rFonts w:ascii="Angsana New" w:hAnsi="Angsana New"/>
          <w:sz w:val="30"/>
          <w:szCs w:val="30"/>
          <w:cs/>
        </w:rPr>
        <w:t xml:space="preserve">มกราคม </w:t>
      </w:r>
      <w:r w:rsidRPr="00363A53">
        <w:rPr>
          <w:rFonts w:ascii="Angsana New" w:hAnsi="Angsana New"/>
          <w:sz w:val="30"/>
          <w:szCs w:val="30"/>
        </w:rPr>
        <w:t xml:space="preserve">2566 </w:t>
      </w:r>
      <w:r w:rsidRPr="00363A53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</w:t>
      </w:r>
      <w:r w:rsidR="0018752B">
        <w:rPr>
          <w:rFonts w:ascii="Angsana New" w:hAnsi="Angsana New"/>
          <w:sz w:val="30"/>
          <w:szCs w:val="30"/>
        </w:rPr>
        <w:t xml:space="preserve">          </w:t>
      </w:r>
      <w:r w:rsidRPr="00363A53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และหนี้สินภาษีเงินได้รอการตัดบัญชีที่รับรู้</w:t>
      </w:r>
      <w:r w:rsidR="00B752CA">
        <w:rPr>
          <w:rFonts w:ascii="Angsana New" w:hAnsi="Angsana New" w:hint="cs"/>
          <w:sz w:val="30"/>
          <w:szCs w:val="30"/>
          <w:cs/>
        </w:rPr>
        <w:t xml:space="preserve">ตามที่เปิดเผยในหมายเหตุ ข้อ </w:t>
      </w:r>
      <w:r w:rsidR="00B752CA">
        <w:rPr>
          <w:rFonts w:ascii="Angsana New" w:hAnsi="Angsana New"/>
          <w:sz w:val="30"/>
          <w:szCs w:val="30"/>
        </w:rPr>
        <w:t xml:space="preserve">14 </w:t>
      </w:r>
      <w:r w:rsidR="00B752CA" w:rsidRPr="00363A53">
        <w:rPr>
          <w:rFonts w:ascii="Angsana New" w:hAnsi="Angsana New"/>
          <w:spacing w:val="-6"/>
          <w:sz w:val="30"/>
          <w:szCs w:val="30"/>
          <w:cs/>
        </w:rPr>
        <w:t>สินทรัพย์ภาษีเงินได้รอการตัดบัญชี</w:t>
      </w:r>
      <w:r w:rsidR="00B752CA">
        <w:rPr>
          <w:rFonts w:ascii="Angsana New" w:hAnsi="Angsana New" w:hint="cs"/>
          <w:spacing w:val="-6"/>
          <w:sz w:val="30"/>
          <w:szCs w:val="30"/>
          <w:cs/>
        </w:rPr>
        <w:t xml:space="preserve"> (</w:t>
      </w:r>
      <w:r w:rsidR="00B752CA" w:rsidRPr="00363A53">
        <w:rPr>
          <w:rFonts w:ascii="Angsana New" w:hAnsi="Angsana New"/>
          <w:sz w:val="30"/>
          <w:szCs w:val="30"/>
          <w:cs/>
        </w:rPr>
        <w:t>หนี้สินภาษีเงินได้รอการตัดบัญชี</w:t>
      </w:r>
      <w:r w:rsidR="0018752B">
        <w:rPr>
          <w:rFonts w:ascii="Angsana New" w:hAnsi="Angsana New"/>
          <w:sz w:val="30"/>
          <w:szCs w:val="30"/>
        </w:rPr>
        <w:t>)</w:t>
      </w:r>
    </w:p>
    <w:p w14:paraId="6561B5BE" w14:textId="77777777" w:rsidR="0018752B" w:rsidRPr="00363A53" w:rsidRDefault="0018752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140D55" w14:textId="73F39C0C" w:rsidR="003D1504" w:rsidRPr="00363A53" w:rsidRDefault="003D1504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นโยบายการบัญชีที่</w:t>
      </w:r>
      <w:r w:rsidR="0086359C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มีสาระ</w:t>
      </w: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สำคัญ</w:t>
      </w:r>
    </w:p>
    <w:p w14:paraId="19D6596E" w14:textId="77777777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DDFD902" w14:textId="5DA782DC" w:rsidR="00BE3BFF" w:rsidRPr="00363A53" w:rsidRDefault="00800D7D" w:rsidP="00DB107B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55D4DAE5" w14:textId="77777777" w:rsidR="00F44A9E" w:rsidRPr="00363A53" w:rsidRDefault="00F44A9E" w:rsidP="00DB107B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6CBC2E33" w14:textId="51C106C5" w:rsidR="00271871" w:rsidRPr="00363A53" w:rsidRDefault="00271871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A4541A2" w14:textId="77777777" w:rsidR="00271871" w:rsidRPr="00363A53" w:rsidRDefault="0027187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F394EF" w14:textId="4A2486E7" w:rsidR="00271871" w:rsidRPr="00363A53" w:rsidRDefault="00271871" w:rsidP="00DB10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รวมถึงรายได้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Pr="00363A53">
        <w:rPr>
          <w:rFonts w:ascii="Angsana New" w:hAnsi="Angsana New"/>
          <w:sz w:val="30"/>
          <w:szCs w:val="30"/>
        </w:rPr>
        <w:t xml:space="preserve"> </w:t>
      </w:r>
    </w:p>
    <w:p w14:paraId="291D4C4C" w14:textId="77777777" w:rsidR="00351121" w:rsidRPr="00363A53" w:rsidRDefault="0035112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D435313" w14:textId="44A0AC7A" w:rsidR="004642C9" w:rsidRPr="00363A53" w:rsidRDefault="00B47960" w:rsidP="00DB10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</w:t>
      </w:r>
      <w:r w:rsidR="008A7D79" w:rsidRPr="00363A53">
        <w:rPr>
          <w:rFonts w:ascii="Angsana New" w:hAnsi="Angsana New" w:hint="cs"/>
          <w:sz w:val="30"/>
          <w:szCs w:val="30"/>
          <w:cs/>
        </w:rPr>
        <w:t>บันทึกบัญชี</w:t>
      </w:r>
      <w:r w:rsidR="00A765AF" w:rsidRPr="00363A53">
        <w:rPr>
          <w:rFonts w:ascii="Angsana New" w:hAnsi="Angsana New" w:hint="cs"/>
          <w:sz w:val="30"/>
          <w:szCs w:val="30"/>
          <w:cs/>
        </w:rPr>
        <w:t>ด้วยวิธีราคาทุนหักด้วย</w:t>
      </w:r>
      <w:r w:rsidR="006E0405" w:rsidRPr="00363A53">
        <w:rPr>
          <w:rFonts w:ascii="Angsana New" w:hAnsi="Angsana New" w:hint="cs"/>
          <w:sz w:val="30"/>
          <w:szCs w:val="30"/>
          <w:cs/>
        </w:rPr>
        <w:t>ผลขาดทุน</w:t>
      </w:r>
      <w:r w:rsidR="0000177B" w:rsidRPr="00363A53">
        <w:rPr>
          <w:rFonts w:ascii="Angsana New" w:hAnsi="Angsana New" w:hint="cs"/>
          <w:sz w:val="30"/>
          <w:szCs w:val="30"/>
          <w:cs/>
        </w:rPr>
        <w:t>จากการด้อยค่าสะสม</w:t>
      </w:r>
    </w:p>
    <w:p w14:paraId="2BE55FCD" w14:textId="3A5FBC94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FDBBAC" w14:textId="77777777" w:rsidR="00A67631" w:rsidRPr="00363A53" w:rsidRDefault="00A67631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2A1565F7" w14:textId="77777777" w:rsidR="00A67631" w:rsidRPr="00363A53" w:rsidRDefault="00A67631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11F57C37" w14:textId="51C8D3B8" w:rsidR="00A67631" w:rsidRPr="00363A53" w:rsidRDefault="00A67631" w:rsidP="00DB107B">
      <w:pPr>
        <w:pStyle w:val="BodyText2"/>
        <w:spacing w:line="240" w:lineRule="atLeast"/>
        <w:ind w:left="585" w:right="-9" w:firstLine="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 ต้นทุนของสินค้าคำนวณ</w:t>
      </w:r>
      <w:r w:rsidR="00482405"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โดยใช้วิธีถัวเฉลี่ยถ่วงน้ำหนัก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="00E34282" w:rsidRPr="00363A53">
        <w:rPr>
          <w:rFonts w:ascii="Angsana New" w:hAnsi="Angsana New"/>
          <w:sz w:val="30"/>
          <w:szCs w:val="30"/>
          <w:cs/>
        </w:rPr>
        <w:t>ในกรณีที่เป็นสินค้าสำเร็จรูปและสินค้าระหว่างผลิตที่ผลิตเอง ต้นทุนสินค้ารวมการปันส่วนของค่าใช้จ่ายในการผลิตอย่างเหมาะสมโดยคำนึงถึงระดับกำลังการผลิตตามปกติ</w:t>
      </w:r>
    </w:p>
    <w:p w14:paraId="11AB0866" w14:textId="77777777" w:rsidR="00A67631" w:rsidRPr="00363A53" w:rsidRDefault="00A67631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0C438D66" w14:textId="03C19696" w:rsidR="00AC2613" w:rsidRPr="00363A53" w:rsidRDefault="00A6763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-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AC7E0F" w:rsidRPr="00363A53">
        <w:rPr>
          <w:rFonts w:ascii="Angsana New" w:hAnsi="Angsana New" w:hint="cs"/>
          <w:sz w:val="30"/>
          <w:szCs w:val="30"/>
          <w:cs/>
        </w:rPr>
        <w:t>ประมาณการ</w:t>
      </w:r>
      <w:r w:rsidRPr="00363A53">
        <w:rPr>
          <w:rFonts w:ascii="Angsana New" w:hAnsi="Angsana New" w:hint="cs"/>
          <w:sz w:val="30"/>
          <w:szCs w:val="30"/>
          <w:cs/>
        </w:rPr>
        <w:t>ต้นทุนในการผลิตสินค้านั้นให้เสร็จและ</w:t>
      </w:r>
      <w:r w:rsidR="00F81C3E" w:rsidRPr="00363A53">
        <w:rPr>
          <w:rFonts w:ascii="Angsana New" w:hAnsi="Angsana New" w:hint="cs"/>
          <w:sz w:val="30"/>
          <w:szCs w:val="30"/>
          <w:cs/>
        </w:rPr>
        <w:t>ประมาณการ</w:t>
      </w:r>
      <w:r w:rsidRPr="00363A53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0BE0EA92" w14:textId="723B4C45" w:rsidR="00F44A9E" w:rsidRPr="00363A53" w:rsidRDefault="00F44A9E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65CCF9A3" w14:textId="77777777" w:rsidR="004B3E6D" w:rsidRPr="00363A53" w:rsidRDefault="004B3E6D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FC8461D" w14:textId="77777777" w:rsidR="00826EC5" w:rsidRPr="00363A53" w:rsidRDefault="00826EC5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153AAE4C" w14:textId="77777777" w:rsidR="009E39C2" w:rsidRPr="00363A53" w:rsidRDefault="009E39C2" w:rsidP="00DB107B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</w:t>
      </w:r>
      <w:r w:rsidRPr="00363A53">
        <w:rPr>
          <w:rFonts w:ascii="Angsana New" w:hAnsi="Angsana New" w:hint="cs"/>
          <w:sz w:val="30"/>
          <w:szCs w:val="30"/>
          <w:cs/>
        </w:rPr>
        <w:t>สะสม</w:t>
      </w:r>
    </w:p>
    <w:p w14:paraId="7105A163" w14:textId="77777777" w:rsidR="009E39C2" w:rsidRPr="00363A53" w:rsidRDefault="009E39C2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000D4562" w14:textId="77777777" w:rsidR="009E39C2" w:rsidRPr="00363A53" w:rsidRDefault="009E39C2" w:rsidP="00DB107B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</w:t>
      </w:r>
      <w:r w:rsidRPr="00363A53">
        <w:rPr>
          <w:rFonts w:ascii="Angsana New" w:hAnsi="Angsana New" w:hint="cs"/>
          <w:sz w:val="30"/>
          <w:szCs w:val="30"/>
          <w:cs/>
        </w:rPr>
        <w:t>ช้</w:t>
      </w:r>
      <w:r w:rsidRPr="00363A53">
        <w:rPr>
          <w:rFonts w:ascii="Angsana New" w:hAnsi="Angsana New"/>
          <w:sz w:val="30"/>
          <w:szCs w:val="30"/>
          <w:cs/>
        </w:rPr>
        <w:t>ประโยชน์โดยประมาณของสินทรัพย์แต่ละรายการ และรับรู้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ในกำไรหรือขาดทุน ทั้งนี้ กลุ่มบริษัทไม่คิดค่าเสื่อมราคาสำหรับที่ดินและ</w:t>
      </w:r>
      <w:r w:rsidRPr="00363A53">
        <w:rPr>
          <w:rFonts w:hint="cs"/>
          <w:color w:val="000000"/>
          <w:sz w:val="30"/>
          <w:szCs w:val="30"/>
          <w:cs/>
        </w:rPr>
        <w:t>งาน</w:t>
      </w:r>
      <w:r w:rsidRPr="00363A53">
        <w:rPr>
          <w:color w:val="000000"/>
          <w:sz w:val="30"/>
          <w:szCs w:val="30"/>
          <w:cs/>
        </w:rPr>
        <w:t>ระหว่างการก่อสร้าง</w:t>
      </w:r>
    </w:p>
    <w:p w14:paraId="29A0E706" w14:textId="77777777" w:rsidR="009C1507" w:rsidRPr="00363A53" w:rsidRDefault="009C1507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032189DB" w14:textId="02F5B30D" w:rsidR="00942F87" w:rsidRPr="00363A53" w:rsidRDefault="00942F87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363A53" w:rsidRDefault="00C710B3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3F78978E" w14:textId="77777777" w:rsidR="00343CBB" w:rsidRPr="00363A53" w:rsidRDefault="00343CBB" w:rsidP="00DB107B">
      <w:pPr>
        <w:pStyle w:val="BodyText2"/>
        <w:spacing w:line="240" w:lineRule="atLeast"/>
        <w:ind w:left="558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63A53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05AE640" w14:textId="77777777" w:rsidR="00343CBB" w:rsidRPr="00363A53" w:rsidRDefault="00343CBB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0A3FD98E" w14:textId="77777777" w:rsidR="00343CBB" w:rsidRPr="00363A53" w:rsidRDefault="00343CB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363A53">
        <w:rPr>
          <w:rFonts w:ascii="Angsana New" w:hAnsi="Angsana New" w:hint="cs"/>
          <w:sz w:val="30"/>
          <w:szCs w:val="30"/>
          <w:cs/>
        </w:rPr>
        <w:t>สะสม</w:t>
      </w:r>
    </w:p>
    <w:p w14:paraId="4E89C7D2" w14:textId="63059145" w:rsidR="00343CBB" w:rsidRPr="00363A53" w:rsidRDefault="00343CBB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67A2F2CF" w14:textId="7149DADE" w:rsidR="007D6FA7" w:rsidRPr="00363A53" w:rsidRDefault="007D6FA7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395E7787" w14:textId="781C39B3" w:rsidR="007D6FA7" w:rsidRPr="00363A53" w:rsidRDefault="007D6FA7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6DDE890D" w14:textId="0D3CAFD6" w:rsidR="007D6FA7" w:rsidRPr="00363A53" w:rsidRDefault="007D6FA7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6C325ECF" w14:textId="636C22A2" w:rsidR="007D6FA7" w:rsidRPr="00363A53" w:rsidRDefault="007D6FA7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46798F5F" w14:textId="77777777" w:rsidR="007D6FA7" w:rsidRPr="00363A53" w:rsidRDefault="007D6FA7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2FE3FBA9" w14:textId="03C719D4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83A3E56" w14:textId="77777777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138C3E93" w14:textId="77777777" w:rsidR="002E5CBA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06493BC9" w14:textId="77777777" w:rsidR="002E5CBA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6BF42AF1" w14:textId="3C9EC6CA" w:rsidR="001777C9" w:rsidRPr="00363A53" w:rsidRDefault="002E5CBA" w:rsidP="00DB107B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pacing w:val="-2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Pr="00363A53">
        <w:rPr>
          <w:rFonts w:ascii="Angsana New" w:hAnsi="Angsana New" w:hint="cs"/>
          <w:sz w:val="30"/>
          <w:szCs w:val="30"/>
          <w:cs/>
        </w:rPr>
        <w:t>ช้</w:t>
      </w:r>
      <w:r w:rsidRPr="00363A53">
        <w:rPr>
          <w:rFonts w:ascii="Angsana New" w:hAnsi="Angsana New"/>
          <w:sz w:val="30"/>
          <w:szCs w:val="30"/>
          <w:cs/>
        </w:rPr>
        <w:t>ประโยชน์โดยประมาณของแต่ละส่วนประกอบของ</w:t>
      </w:r>
      <w:r w:rsidRPr="00363A53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กลุ่มบริษัทไม่คิดค่าเสื่อมราคาสำหรับที่ดินและ</w:t>
      </w:r>
      <w:r w:rsidRPr="00363A53">
        <w:rPr>
          <w:rFonts w:hint="cs"/>
          <w:color w:val="000000"/>
          <w:spacing w:val="-2"/>
          <w:sz w:val="30"/>
          <w:szCs w:val="30"/>
          <w:cs/>
        </w:rPr>
        <w:t>งาน</w:t>
      </w:r>
      <w:r w:rsidRPr="00363A53">
        <w:rPr>
          <w:color w:val="000000"/>
          <w:spacing w:val="-2"/>
          <w:sz w:val="30"/>
          <w:szCs w:val="30"/>
          <w:cs/>
        </w:rPr>
        <w:t>ระหว่างการก่อสร้าง</w:t>
      </w:r>
    </w:p>
    <w:p w14:paraId="323D0C8C" w14:textId="77777777" w:rsidR="00984F89" w:rsidRPr="00363A53" w:rsidRDefault="00984F8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36DB6DC8" w14:textId="6A58287A" w:rsidR="00BA0F71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ประมาณการอายุการใ</w:t>
      </w:r>
      <w:r w:rsidRPr="00363A53">
        <w:rPr>
          <w:rFonts w:asciiTheme="majorBidi" w:hAnsiTheme="majorBidi" w:cstheme="majorBidi" w:hint="cs"/>
          <w:color w:val="000000"/>
          <w:sz w:val="30"/>
          <w:szCs w:val="30"/>
          <w:cs/>
        </w:rPr>
        <w:t>ช้</w:t>
      </w: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ประโยชน์ของสินทรัพย์แสดงได้ดังนี้</w:t>
      </w:r>
    </w:p>
    <w:p w14:paraId="2ADC8588" w14:textId="54BB8F06" w:rsidR="002E5CBA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2264FC" w:rsidRPr="00363A53" w14:paraId="0D4B016F" w14:textId="77777777" w:rsidTr="00400CAA">
        <w:tc>
          <w:tcPr>
            <w:tcW w:w="5148" w:type="dxa"/>
          </w:tcPr>
          <w:p w14:paraId="23087E56" w14:textId="3AF41AE3" w:rsidR="002264FC" w:rsidRPr="00363A53" w:rsidRDefault="002264FC" w:rsidP="00DB107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  <w:r w:rsidR="00555BCE"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</w:t>
            </w:r>
            <w:r w:rsidR="00942150"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70" w:type="dxa"/>
          </w:tcPr>
          <w:p w14:paraId="17E36902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403B4F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D300769" w14:textId="5B9B947D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5 - 2</w:t>
            </w:r>
            <w:r w:rsidR="00EA0F35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6992C73" w14:textId="0F0FE9C1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363A53" w14:paraId="179226A5" w14:textId="77777777" w:rsidTr="00400CAA">
        <w:tc>
          <w:tcPr>
            <w:tcW w:w="5148" w:type="dxa"/>
          </w:tcPr>
          <w:p w14:paraId="3F98F133" w14:textId="405481B1" w:rsidR="002264FC" w:rsidRPr="00363A53" w:rsidRDefault="002264FC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79E993E9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5 - 15</w:t>
            </w:r>
          </w:p>
        </w:tc>
        <w:tc>
          <w:tcPr>
            <w:tcW w:w="544" w:type="dxa"/>
          </w:tcPr>
          <w:p w14:paraId="70FC3BE1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363A53" w14:paraId="5C04E811" w14:textId="77777777" w:rsidTr="00400CAA">
        <w:tc>
          <w:tcPr>
            <w:tcW w:w="5148" w:type="dxa"/>
          </w:tcPr>
          <w:p w14:paraId="5CE13DD0" w14:textId="732B3749" w:rsidR="002264FC" w:rsidRPr="00363A53" w:rsidRDefault="002264FC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70B272C4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363A53" w14:paraId="1DD2D4F8" w14:textId="77777777" w:rsidTr="00400CAA">
        <w:tc>
          <w:tcPr>
            <w:tcW w:w="5148" w:type="dxa"/>
          </w:tcPr>
          <w:p w14:paraId="4347CAA3" w14:textId="6EE0CD83" w:rsidR="002264FC" w:rsidRPr="00363A53" w:rsidRDefault="002264FC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</w:t>
            </w:r>
            <w:r w:rsidR="00901C4E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55BCE"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ติดตั้ง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05947A9B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EA0F35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544" w:type="dxa"/>
          </w:tcPr>
          <w:p w14:paraId="6B5E5AEB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363A53" w:rsidRDefault="00004C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4B5AA001" w14:textId="1D9BB308" w:rsidR="004D7801" w:rsidRPr="00363A53" w:rsidRDefault="007C280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อายุการใช้ประโยชน์ของสินทรัพย์ และมูลค่าคงเหลือ ได้รับการทบทวนทุกรอบปีบัญชี 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0E29208D" w14:textId="77777777" w:rsidR="00C02588" w:rsidRPr="00363A53" w:rsidRDefault="00C0258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6A11007E" w14:textId="73EA90B3" w:rsidR="0034460D" w:rsidRPr="00363A53" w:rsidRDefault="0034460D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A44170E" w14:textId="77777777" w:rsidR="00615550" w:rsidRPr="00363A53" w:rsidRDefault="0061555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65507044" w14:textId="608556CB" w:rsidR="00534520" w:rsidRPr="00363A53" w:rsidRDefault="0053452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สินทรัพย์ไม่มีตัวตนที่กลุ่มบริษัทซื้อมาและมีอายุการใช้ประโยชน์ทราบได้แน่นอน</w:t>
      </w:r>
      <w:r w:rsidR="00720F21"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วัดมูลค่าด้วยราคาทุนหักด้วยค่าตัดจำหน่ายสะสมและผลขาดทุนจากการด้อยค่าสะสม </w:t>
      </w:r>
    </w:p>
    <w:p w14:paraId="167D50A6" w14:textId="77777777" w:rsidR="006F545A" w:rsidRPr="00363A53" w:rsidRDefault="006F545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3DAA9D13" w14:textId="3636A315" w:rsidR="00AD2FE2" w:rsidRPr="00363A53" w:rsidRDefault="00AD2FE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363A5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</w:t>
      </w:r>
      <w:r w:rsidR="00FD6AD8" w:rsidRPr="00363A5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br/>
      </w:r>
      <w:r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  <w:r w:rsidRPr="00363A53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363A53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363A53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363A53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47A341CA" w14:textId="22F8962A" w:rsidR="007E70F7" w:rsidRPr="00363A53" w:rsidRDefault="007E70F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35A59DDA" w14:textId="6650F5AD" w:rsidR="002A5F84" w:rsidRPr="00363A53" w:rsidRDefault="002A5F8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GB"/>
        </w:rPr>
      </w:pPr>
      <w:bookmarkStart w:id="2" w:name="_Hlk155622987"/>
      <w:r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ค่าตัดจำหน่ายของสินทรัพย์ไม่มีตัวตนแสดงไว้ในต้นทุนขาย ต้นทุนในการจัดจำหน่าย และค่าใช้จ่ายในการบริหาร</w:t>
      </w:r>
      <w:r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br/>
      </w:r>
      <w:r w:rsidR="00506CCA"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</w:p>
    <w:bookmarkEnd w:id="2"/>
    <w:p w14:paraId="43B11C28" w14:textId="77777777" w:rsidR="002A5F84" w:rsidRPr="00363A53" w:rsidRDefault="002A5F8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2860CFAA" w14:textId="795832D6" w:rsidR="0010647D" w:rsidRPr="00363A53" w:rsidRDefault="0010647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DDAE880" w14:textId="77777777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363A53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363A53" w:rsidRDefault="0034460D" w:rsidP="00DB107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363A53" w:rsidRDefault="0034460D" w:rsidP="00DB107B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363A53" w14:paraId="69567F1F" w14:textId="77777777" w:rsidTr="009D5CA2">
        <w:tc>
          <w:tcPr>
            <w:tcW w:w="7340" w:type="dxa"/>
          </w:tcPr>
          <w:p w14:paraId="70EB870D" w14:textId="77777777" w:rsidR="0034460D" w:rsidRPr="00363A53" w:rsidRDefault="0034460D" w:rsidP="00DB107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537D813" w:rsidR="0034460D" w:rsidRPr="00363A53" w:rsidRDefault="00031098" w:rsidP="00DB107B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4460D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34460D"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6B9D94CF" w14:textId="77777777" w:rsidR="00444AD2" w:rsidRPr="00363A53" w:rsidRDefault="00444AD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40339A37" w14:textId="301E9667" w:rsidR="00984F89" w:rsidRPr="00363A53" w:rsidRDefault="0034460D" w:rsidP="00DB1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363A53">
        <w:rPr>
          <w:rFonts w:asciiTheme="majorBidi" w:hAnsiTheme="majorBidi" w:cstheme="majorBidi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363A53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  <w:r w:rsidRPr="00363A53" w:rsidDel="00E44C55">
        <w:rPr>
          <w:rFonts w:asciiTheme="majorBidi" w:hAnsiTheme="majorBidi" w:cstheme="majorBidi"/>
          <w:sz w:val="30"/>
          <w:szCs w:val="30"/>
        </w:rPr>
        <w:t xml:space="preserve"> </w:t>
      </w:r>
      <w:r w:rsidR="00984F89" w:rsidRPr="00363A53">
        <w:rPr>
          <w:rFonts w:asciiTheme="majorBidi" w:hAnsiTheme="majorBidi" w:cstheme="majorBidi"/>
          <w:sz w:val="30"/>
          <w:szCs w:val="30"/>
        </w:rPr>
        <w:br w:type="page"/>
      </w:r>
    </w:p>
    <w:p w14:paraId="49A6DE85" w14:textId="45771413" w:rsidR="009B1D22" w:rsidRPr="00363A53" w:rsidRDefault="009B1D22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1D1EE96B" w14:textId="77777777" w:rsidR="008E3793" w:rsidRPr="00363A53" w:rsidRDefault="008E379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B29063" w14:textId="5AC865DA" w:rsidR="00DD6A58" w:rsidRPr="00363A53" w:rsidRDefault="00DD6A58" w:rsidP="00DB107B">
      <w:pPr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3491B" w:rsidRPr="00363A53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59D4CB" w14:textId="77777777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455DBE" w14:textId="1032B902" w:rsidR="00DD6A58" w:rsidRPr="00363A53" w:rsidRDefault="00DD6A58" w:rsidP="00DB107B">
      <w:pPr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</w:t>
      </w:r>
      <w:r w:rsidR="00635A30" w:rsidRPr="00363A53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กลุ่มบริษัทอาจปฏิบัติตามการผ่อนปรนของมาตรฐานฉบับนี้ซึ่งอาจไม่แยกส่วนประกอบที่ไม่เป็นการเช่า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  <w:r w:rsidRPr="00363A53">
        <w:rPr>
          <w:rFonts w:ascii="Angsana New" w:hAnsi="Angsana New"/>
          <w:sz w:val="30"/>
          <w:szCs w:val="30"/>
        </w:rPr>
        <w:t xml:space="preserve"> </w:t>
      </w:r>
    </w:p>
    <w:p w14:paraId="432A0E60" w14:textId="77777777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76563C" w14:textId="77777777" w:rsidR="00DD6A58" w:rsidRPr="00363A53" w:rsidRDefault="00DD6A58" w:rsidP="00DB107B">
      <w:pPr>
        <w:pStyle w:val="BodyText"/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39D72213" w14:textId="77777777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D430A6C" w14:textId="3ACB84A2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C3542" w:rsidRPr="00363A53">
        <w:rPr>
          <w:rFonts w:ascii="Angsana New" w:hAnsi="Angsana New" w:hint="cs"/>
          <w:sz w:val="30"/>
          <w:szCs w:val="30"/>
          <w:cs/>
        </w:rPr>
        <w:t>สะสม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5FF38AB4" w14:textId="77777777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67781360" w14:textId="339E36DB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ซึ่งกำหนดตามเกณฑ์เดียวกันกับสินทรัพย์ที่เกี่ยวข้อง</w:t>
      </w:r>
    </w:p>
    <w:p w14:paraId="45E9C849" w14:textId="77777777" w:rsidR="00984F89" w:rsidRPr="00363A53" w:rsidRDefault="00984F8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EC6204" w14:textId="3E040CA8" w:rsidR="00DD6A58" w:rsidRPr="00363A53" w:rsidRDefault="00E3428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โดยกลุ่มบริษัทใช้อัตราดอกเบี้ยเงินกู้ยืมส่วนเพิ่มในการคิดลดเป็นมูลค่าปัจจุบัน ทั้งนี้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9FBA59" w14:textId="77777777" w:rsidR="00054FDE" w:rsidRPr="00363A53" w:rsidRDefault="00054F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5D41794" w14:textId="661AB786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</w:t>
      </w:r>
      <w:r w:rsidR="00EE3FFA" w:rsidRPr="00363A53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04994BFB" w14:textId="77777777" w:rsidR="00DD6A58" w:rsidRPr="00363A53" w:rsidRDefault="00DD6A58" w:rsidP="00DB107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69CC8B" w14:textId="77777777" w:rsidR="00A52D58" w:rsidRPr="00363A53" w:rsidRDefault="00A52D58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00A7C35" w14:textId="64386212" w:rsidR="00E3110B" w:rsidRPr="00363A53" w:rsidRDefault="00E3110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57D45CAB" w14:textId="38F5D4E3" w:rsidR="007D7C49" w:rsidRPr="00363A53" w:rsidRDefault="003F2A24" w:rsidP="00DB107B">
      <w:pPr>
        <w:pStyle w:val="ListParagraph"/>
        <w:tabs>
          <w:tab w:val="clear" w:pos="454"/>
          <w:tab w:val="clear" w:pos="680"/>
          <w:tab w:val="clear" w:pos="907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ในกรณีที่มีข้อบ่งชี้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กลุ่มบริษัทจะทำการประมาณมูลค่าสินทรัพย์ที่คาดว่าจะได้รับคืน สำหรับสินทรัพย์</w:t>
      </w:r>
      <w:r w:rsidR="00662A02" w:rsidRPr="00363A53">
        <w:rPr>
          <w:rFonts w:ascii="Angsana New" w:hAnsi="Angsana New" w:hint="cs"/>
          <w:sz w:val="30"/>
          <w:szCs w:val="30"/>
          <w:cs/>
        </w:rPr>
        <w:t>ที่ยั</w:t>
      </w:r>
      <w:r w:rsidRPr="00363A53">
        <w:rPr>
          <w:rFonts w:ascii="Angsana New" w:hAnsi="Angsana New"/>
          <w:sz w:val="30"/>
          <w:szCs w:val="30"/>
          <w:cs/>
        </w:rPr>
        <w:t>งไม่พร้อมใช้งานจะประมาณมูลค่าที่คาดว่าจะได้รับคืนทุกปีในช่วงเวลาเดียวกัน</w:t>
      </w:r>
    </w:p>
    <w:p w14:paraId="4DC9F09A" w14:textId="77777777" w:rsidR="00103439" w:rsidRPr="00363A53" w:rsidRDefault="00103439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508EBC28" w14:textId="4E0FC34B" w:rsidR="00103439" w:rsidRPr="00363A53" w:rsidRDefault="00103439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0ED52D4A" w14:textId="77777777" w:rsidR="00103439" w:rsidRPr="00363A53" w:rsidRDefault="00103439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363A5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33732CC" w14:textId="77777777" w:rsidR="00103439" w:rsidRPr="00363A53" w:rsidRDefault="00103439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1B877196" w14:textId="3A750BF9" w:rsidR="00103439" w:rsidRPr="00363A53" w:rsidRDefault="00103439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A3164C" w:rsidRPr="00363A53">
        <w:rPr>
          <w:rFonts w:ascii="Angsana New" w:hAnsi="Angsana New"/>
          <w:i/>
          <w:sz w:val="30"/>
          <w:szCs w:val="30"/>
          <w:cs/>
        </w:rPr>
        <w:br/>
      </w:r>
      <w:r w:rsidRPr="00363A53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43CF3" w:rsidRPr="00363A53">
        <w:rPr>
          <w:rFonts w:ascii="Angsana New" w:hAnsi="Angsana New"/>
          <w:i/>
          <w:sz w:val="30"/>
          <w:szCs w:val="30"/>
        </w:rPr>
        <w:br/>
      </w:r>
      <w:r w:rsidRPr="00363A53">
        <w:rPr>
          <w:rFonts w:ascii="Angsana New" w:hAnsi="Angsana New"/>
          <w:i/>
          <w:sz w:val="30"/>
          <w:szCs w:val="30"/>
          <w:cs/>
        </w:rPr>
        <w:t>กระแสเงินสดเพื่อให้เป็นมูลค่าปัจจุบัน</w:t>
      </w:r>
      <w:r w:rsidRPr="00363A53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363A53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520DB526" w14:textId="77777777" w:rsidR="00696C24" w:rsidRPr="00363A53" w:rsidRDefault="00696C24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</w:p>
    <w:p w14:paraId="361D562B" w14:textId="1F662164" w:rsidR="00484973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  <w:r w:rsidRPr="00363A53">
        <w:rPr>
          <w:rFonts w:ascii="Angsana New" w:hAnsi="Angsana New"/>
          <w:i/>
          <w:spacing w:val="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63A53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spacing w:val="4"/>
          <w:sz w:val="30"/>
          <w:szCs w:val="30"/>
          <w:cs/>
        </w:rPr>
        <w:t>ผลกำไรหรือขาดทุนจากการประมาณการตาม</w:t>
      </w:r>
      <w:r w:rsidRPr="00363A53">
        <w:rPr>
          <w:rFonts w:ascii="Angsana New" w:hAnsi="Angsana New"/>
          <w:i/>
          <w:spacing w:val="2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363A53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spacing w:val="2"/>
          <w:sz w:val="30"/>
          <w:szCs w:val="30"/>
          <w:cs/>
        </w:rPr>
        <w:t>กลุ่มบริษัทกำหนดดอกเบี้ยจ่ายของ</w:t>
      </w:r>
      <w:r w:rsidRPr="00363A53">
        <w:rPr>
          <w:rFonts w:ascii="Angsana New" w:hAnsi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363A53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934EE" w:rsidRPr="00363A53">
        <w:rPr>
          <w:rFonts w:ascii="Angsana New" w:hAnsi="Angsana New"/>
          <w:i/>
          <w:spacing w:val="4"/>
          <w:sz w:val="30"/>
          <w:szCs w:val="30"/>
          <w:cs/>
        </w:rPr>
        <w:br/>
      </w:r>
      <w:r w:rsidRPr="00363A53">
        <w:rPr>
          <w:rFonts w:ascii="Angsana New" w:hAnsi="Angsana New"/>
          <w:i/>
          <w:spacing w:val="2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363A53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2C1BCCF3" w14:textId="59AFB272" w:rsidR="00484973" w:rsidRPr="00363A53" w:rsidRDefault="004849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22"/>
        <w:rPr>
          <w:rFonts w:ascii="Angsana New" w:hAnsi="Angsana New"/>
          <w:i/>
          <w:sz w:val="30"/>
          <w:szCs w:val="30"/>
        </w:rPr>
      </w:pPr>
    </w:p>
    <w:p w14:paraId="11FC9E1D" w14:textId="77777777" w:rsidR="00103439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363A53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34A8BA3" w14:textId="77777777" w:rsidR="00103439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DDBC287" w14:textId="34A2225B" w:rsidR="00103439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363A53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363A53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363A53">
        <w:rPr>
          <w:rFonts w:ascii="Angsana New" w:hAnsi="Angsana New"/>
          <w:i/>
          <w:sz w:val="30"/>
          <w:szCs w:val="30"/>
          <w:cs/>
        </w:rPr>
        <w:t xml:space="preserve">มูลค่าปัจจุบัน </w:t>
      </w:r>
      <w:r w:rsidR="00CA7B51" w:rsidRPr="00363A53">
        <w:rPr>
          <w:rFonts w:ascii="Angsana New" w:hAnsi="Angsana New" w:hint="cs"/>
          <w:i/>
          <w:sz w:val="30"/>
          <w:szCs w:val="30"/>
          <w:cs/>
        </w:rPr>
        <w:t>ผลกำไร</w:t>
      </w:r>
      <w:r w:rsidR="00A96A58" w:rsidRPr="00363A53">
        <w:rPr>
          <w:rFonts w:ascii="Angsana New" w:hAnsi="Angsana New" w:hint="cs"/>
          <w:i/>
          <w:sz w:val="30"/>
          <w:szCs w:val="30"/>
          <w:cs/>
        </w:rPr>
        <w:t>หรือขาดทุน</w:t>
      </w:r>
      <w:r w:rsidR="00316B2F" w:rsidRPr="00363A53">
        <w:rPr>
          <w:rFonts w:ascii="Angsana New" w:hAnsi="Angsana New" w:hint="cs"/>
          <w:i/>
          <w:sz w:val="30"/>
          <w:szCs w:val="30"/>
          <w:cs/>
        </w:rPr>
        <w:t>จาก</w:t>
      </w:r>
      <w:r w:rsidRPr="00363A53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65F9E666" w14:textId="007FADC9" w:rsidR="00103439" w:rsidRPr="00363A53" w:rsidRDefault="0010343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5D7D516" w14:textId="77777777" w:rsidR="000D564D" w:rsidRPr="00363A53" w:rsidRDefault="000D564D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16614B" w14:textId="77777777" w:rsidR="000D564D" w:rsidRPr="00363A53" w:rsidRDefault="000D564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9F4BD8" w14:textId="70FE2B4F" w:rsidR="00484973" w:rsidRPr="00363A53" w:rsidRDefault="000D564D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63A53">
        <w:rPr>
          <w:rFonts w:asciiTheme="majorBidi" w:hAnsiTheme="majorBidi" w:cstheme="majorBidi"/>
          <w:i/>
          <w:spacing w:val="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ใน</w:t>
      </w:r>
      <w:r w:rsidRPr="00363A53">
        <w:rPr>
          <w:rFonts w:asciiTheme="majorBidi" w:hAnsiTheme="majorBidi" w:cstheme="majorBidi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</w:t>
      </w:r>
      <w:r w:rsidRPr="00363A53">
        <w:rPr>
          <w:rFonts w:asciiTheme="majorBidi" w:hAnsiTheme="majorBidi" w:cstheme="majorBidi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363A53">
        <w:rPr>
          <w:rFonts w:asciiTheme="majorBidi" w:hAnsiTheme="majorBidi" w:cstheme="majorBidi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363A53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1D06CD5" w14:textId="571666C9" w:rsidR="007D7C49" w:rsidRPr="00363A53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  <w:r w:rsidRPr="00363A53"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1782FCAD" w14:textId="77777777" w:rsidR="00C908FA" w:rsidRPr="00363A53" w:rsidRDefault="00C908FA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รายได้จากสัญญาที่ทำกับลูกค้า  </w:t>
      </w:r>
    </w:p>
    <w:p w14:paraId="17242F53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23838A6" w14:textId="77777777" w:rsidR="00C908FA" w:rsidRPr="00363A53" w:rsidRDefault="00C908FA" w:rsidP="00DB107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63A53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21E22CAC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CD87954" w14:textId="77777777" w:rsidR="00C908FA" w:rsidRPr="00363A53" w:rsidRDefault="00C908FA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4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363A53">
        <w:rPr>
          <w:rFonts w:ascii="Angsana New" w:hAnsi="Angsana New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00114FC4" w14:textId="717B51E9" w:rsidR="00984F89" w:rsidRPr="00363A53" w:rsidRDefault="00984F8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5DCA662D" w14:textId="0F4FB64D" w:rsidR="00C908FA" w:rsidRPr="00363A53" w:rsidRDefault="00C908FA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A53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38BEB267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6CEDC08" w14:textId="4BD1597F" w:rsidR="00C908FA" w:rsidRPr="00363A53" w:rsidRDefault="00C908FA" w:rsidP="00DB107B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Pr="00363A53">
        <w:rPr>
          <w:rFonts w:ascii="Angsana New" w:hAnsi="Angsana New"/>
          <w:sz w:val="30"/>
          <w:szCs w:val="30"/>
          <w:cs/>
        </w:rPr>
        <w:br/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</w:t>
      </w:r>
      <w:r w:rsidR="006B58F1" w:rsidRPr="00363A53">
        <w:rPr>
          <w:rFonts w:ascii="Angsana New" w:hAnsi="Angsana New" w:hint="cs"/>
          <w:sz w:val="30"/>
          <w:szCs w:val="30"/>
          <w:cs/>
        </w:rPr>
        <w:t>และต้นทุนขาย</w:t>
      </w:r>
      <w:r w:rsidRPr="00363A53">
        <w:rPr>
          <w:rFonts w:ascii="Angsana New" w:hAnsi="Angsana New"/>
          <w:sz w:val="30"/>
          <w:szCs w:val="30"/>
          <w:cs/>
        </w:rPr>
        <w:t>สำหรับรายการสินค้าที่คาดว่าจะได้รับคืน</w:t>
      </w:r>
    </w:p>
    <w:p w14:paraId="3C7881FF" w14:textId="77777777" w:rsidR="00C75A63" w:rsidRPr="00363A53" w:rsidRDefault="00C75A6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6E30B97" w14:textId="416E3874" w:rsidR="00C908FA" w:rsidRPr="00363A53" w:rsidRDefault="00C908FA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363A53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รายได้จากการให้บริการรับรู้เมื่อได้ให้บริการ</w:t>
      </w:r>
    </w:p>
    <w:p w14:paraId="3F406D08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5A3A932" w14:textId="1FCA4C7E" w:rsidR="00C908FA" w:rsidRPr="00363A53" w:rsidRDefault="00C908FA" w:rsidP="00DB107B">
      <w:pPr>
        <w:tabs>
          <w:tab w:val="clear" w:pos="907"/>
          <w:tab w:val="left" w:pos="900"/>
        </w:tabs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363A53">
        <w:rPr>
          <w:rFonts w:ascii="Angsana New" w:hAnsi="Angsana New"/>
          <w:spacing w:val="-6"/>
          <w:sz w:val="30"/>
          <w:szCs w:val="30"/>
          <w:cs/>
        </w:rPr>
        <w:t>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</w:t>
      </w:r>
      <w:r w:rsidR="007764CC" w:rsidRPr="00363A53">
        <w:rPr>
          <w:rFonts w:ascii="Angsana New" w:hAnsi="Angsana New"/>
          <w:spacing w:val="-6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129E9C1D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9D7B9CF" w14:textId="77777777" w:rsidR="00C908FA" w:rsidRPr="00363A53" w:rsidRDefault="00C908FA" w:rsidP="00DB107B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140019A9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2E52B9A" w14:textId="77777777" w:rsidR="00C908FA" w:rsidRPr="00363A53" w:rsidRDefault="00C908FA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A53">
        <w:rPr>
          <w:rFonts w:ascii="Angsana New" w:hAnsi="Angsana New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14:paraId="0CC6B087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8998ABC" w14:textId="4629D9EB" w:rsidR="00851C8E" w:rsidRPr="00363A53" w:rsidRDefault="00C908FA" w:rsidP="00DB107B">
      <w:pPr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7764CC"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 w:hint="cs"/>
          <w:sz w:val="30"/>
          <w:szCs w:val="30"/>
          <w:cs/>
        </w:rPr>
        <w:t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หรือสิทธิใน</w:t>
      </w:r>
      <w:r w:rsidR="00027589" w:rsidRPr="00363A53">
        <w:rPr>
          <w:rFonts w:ascii="Angsana New" w:hAnsi="Angsana New" w:hint="cs"/>
          <w:sz w:val="30"/>
          <w:szCs w:val="30"/>
          <w:cs/>
        </w:rPr>
        <w:t>การ</w:t>
      </w:r>
      <w:r w:rsidRPr="00363A53">
        <w:rPr>
          <w:rFonts w:ascii="Angsana New" w:hAnsi="Angsana New" w:hint="cs"/>
          <w:sz w:val="30"/>
          <w:szCs w:val="30"/>
          <w:cs/>
        </w:rPr>
        <w:t>เลือกหมดอายุ ทั้งนี้</w:t>
      </w:r>
      <w:r w:rsidRPr="00363A53">
        <w:rPr>
          <w:rFonts w:ascii="Angsana New" w:hAnsi="Angsana New" w:hint="cs"/>
          <w:sz w:val="30"/>
          <w:szCs w:val="30"/>
        </w:rPr>
        <w:t xml:space="preserve"> </w:t>
      </w:r>
      <w:r w:rsidRPr="00363A53">
        <w:rPr>
          <w:rFonts w:ascii="Angsana New" w:hAnsi="Angsana New" w:hint="cs"/>
          <w:sz w:val="30"/>
          <w:szCs w:val="30"/>
          <w:cs/>
        </w:rPr>
        <w:t>ราคาขายที่เป็นเอกเทศของคะแนนประมาณการโดยอ้างอิงกับ</w:t>
      </w:r>
      <w:r w:rsidRPr="00363A53">
        <w:rPr>
          <w:rFonts w:ascii="Angsana New" w:hAnsi="Angsana New" w:hint="cs"/>
          <w:spacing w:val="-4"/>
          <w:sz w:val="30"/>
          <w:szCs w:val="30"/>
          <w:cs/>
        </w:rPr>
        <w:t>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</w:t>
      </w:r>
      <w:r w:rsidRPr="00363A53">
        <w:rPr>
          <w:rFonts w:ascii="Angsana New" w:hAnsi="Angsana New" w:hint="cs"/>
          <w:sz w:val="30"/>
          <w:szCs w:val="30"/>
          <w:cs/>
        </w:rPr>
        <w:t>ดังกล่าว ณ วันสิ้นรอบระยะเวลารายงาน</w:t>
      </w:r>
    </w:p>
    <w:p w14:paraId="1D8ED88B" w14:textId="77777777" w:rsidR="00656B57" w:rsidRPr="00363A53" w:rsidRDefault="00656B5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br w:type="page"/>
      </w:r>
    </w:p>
    <w:p w14:paraId="62BAAC35" w14:textId="6F7AA0B5" w:rsidR="00C908FA" w:rsidRPr="00363A53" w:rsidRDefault="006100A9" w:rsidP="00DB107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A53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</w:t>
      </w:r>
      <w:r w:rsidR="00314234" w:rsidRPr="00363A53">
        <w:rPr>
          <w:rFonts w:ascii="Angsana New" w:hAnsi="Angsana New" w:hint="cs"/>
          <w:i/>
          <w:iCs/>
          <w:sz w:val="30"/>
          <w:szCs w:val="30"/>
          <w:cs/>
        </w:rPr>
        <w:t>และหนี้สินที่เกิดจาก</w:t>
      </w:r>
      <w:r w:rsidR="00C908FA" w:rsidRPr="00363A53">
        <w:rPr>
          <w:rFonts w:ascii="Angsana New" w:hAnsi="Angsana New"/>
          <w:i/>
          <w:iCs/>
          <w:sz w:val="30"/>
          <w:szCs w:val="30"/>
          <w:cs/>
        </w:rPr>
        <w:t>สัญญา</w:t>
      </w:r>
    </w:p>
    <w:p w14:paraId="2E6D4BBD" w14:textId="77777777" w:rsidR="00C908FA" w:rsidRPr="00363A53" w:rsidRDefault="00C908F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  <w:cs/>
        </w:rPr>
      </w:pPr>
    </w:p>
    <w:p w14:paraId="31FF6D60" w14:textId="01EE585D" w:rsidR="00C908FA" w:rsidRPr="00363A53" w:rsidRDefault="00C908F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pacing w:val="-6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7B5BE2" w:rsidRPr="00363A53">
        <w:rPr>
          <w:rFonts w:ascii="Angsana New" w:hAnsi="Angsana New"/>
          <w:sz w:val="30"/>
          <w:szCs w:val="30"/>
          <w:cs/>
        </w:rPr>
        <w:br/>
      </w:r>
      <w:r w:rsidR="00A13A4B" w:rsidRPr="00363A53">
        <w:rPr>
          <w:rFonts w:ascii="Angsana New" w:hAnsi="Angsana New" w:hint="cs"/>
          <w:sz w:val="30"/>
          <w:szCs w:val="30"/>
          <w:cs/>
        </w:rPr>
        <w:t>มีสิทธิ</w:t>
      </w:r>
      <w:r w:rsidR="00E22176" w:rsidRPr="00363A53">
        <w:rPr>
          <w:rFonts w:ascii="Angsana New" w:hAnsi="Angsana New" w:hint="cs"/>
          <w:sz w:val="30"/>
          <w:szCs w:val="30"/>
          <w:cs/>
        </w:rPr>
        <w:t>ที่ปราศจาก</w:t>
      </w:r>
      <w:r w:rsidR="00F45784" w:rsidRPr="00363A53">
        <w:rPr>
          <w:rFonts w:ascii="Angsana New" w:hAnsi="Angsana New" w:hint="cs"/>
          <w:sz w:val="30"/>
          <w:szCs w:val="30"/>
          <w:cs/>
        </w:rPr>
        <w:t>เงื่อนไข</w:t>
      </w:r>
      <w:r w:rsidR="002B643E" w:rsidRPr="00363A53">
        <w:rPr>
          <w:rFonts w:ascii="Angsana New" w:hAnsi="Angsana New" w:hint="cs"/>
          <w:sz w:val="30"/>
          <w:szCs w:val="30"/>
          <w:cs/>
        </w:rPr>
        <w:t>ในการได้รับสิ่งตอบแทน ซึ่งโดยทั่วไป</w:t>
      </w:r>
      <w:r w:rsidR="00A05A05" w:rsidRPr="00363A53">
        <w:rPr>
          <w:rFonts w:ascii="Angsana New" w:hAnsi="Angsana New" w:hint="cs"/>
          <w:sz w:val="30"/>
          <w:szCs w:val="30"/>
          <w:cs/>
        </w:rPr>
        <w:t>เกิดขึ้นเมื่อกลุ่มบริษัท</w:t>
      </w:r>
      <w:r w:rsidR="000C4B2A" w:rsidRPr="00363A53">
        <w:rPr>
          <w:rFonts w:ascii="Angsana New" w:hAnsi="Angsana New" w:hint="cs"/>
          <w:sz w:val="30"/>
          <w:szCs w:val="30"/>
          <w:cs/>
        </w:rPr>
        <w:t>ออกใบแจ้งหนี้</w:t>
      </w:r>
      <w:r w:rsidR="004C63C9" w:rsidRPr="00363A53">
        <w:rPr>
          <w:rFonts w:ascii="Angsana New" w:hAnsi="Angsana New"/>
          <w:sz w:val="30"/>
          <w:szCs w:val="30"/>
        </w:rPr>
        <w:br/>
      </w:r>
      <w:r w:rsidR="00CB3964" w:rsidRPr="00363A53">
        <w:rPr>
          <w:rFonts w:ascii="Angsana New" w:hAnsi="Angsana New" w:hint="cs"/>
          <w:sz w:val="30"/>
          <w:szCs w:val="30"/>
          <w:cs/>
        </w:rPr>
        <w:t>ให้กับลูกค้า</w:t>
      </w:r>
    </w:p>
    <w:p w14:paraId="2F13BBF1" w14:textId="77777777" w:rsidR="00C908FA" w:rsidRPr="00363A53" w:rsidRDefault="00C908F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31DCBA4" w14:textId="77777777" w:rsidR="00C908FA" w:rsidRPr="00363A53" w:rsidRDefault="00C908F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8BDA1C3" w14:textId="2DF396E0" w:rsidR="00C54CB6" w:rsidRPr="00363A53" w:rsidRDefault="00C54CB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6C706F0B" w14:textId="5BE5B6B9" w:rsidR="003146F9" w:rsidRPr="00363A53" w:rsidRDefault="00222415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46091B13" w14:textId="1D7D5649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</w:rPr>
      </w:pPr>
    </w:p>
    <w:p w14:paraId="527F5BAA" w14:textId="5E8B7822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</w:t>
      </w:r>
      <w:r w:rsidR="004C63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4C63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รับรู้ในกำไรหรือขาดทุน เว้นแต่ในส่วนที่เกี่ยวกับรายการที่รับรู้โดยตรง</w:t>
      </w:r>
      <w:r w:rsidRPr="00363A53">
        <w:rPr>
          <w:rFonts w:asciiTheme="majorBidi" w:hAnsiTheme="majorBidi" w:cstheme="majorBidi"/>
          <w:sz w:val="30"/>
          <w:szCs w:val="30"/>
          <w:cs/>
        </w:rPr>
        <w:t>ในส่วนของผู้ถือหุ้นหรือกำไรขาดทุนเบ็ดเสร็จอื่น</w:t>
      </w:r>
    </w:p>
    <w:p w14:paraId="7AEC71E1" w14:textId="77777777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DACC766" w14:textId="7C1C4184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363A53">
        <w:rPr>
          <w:rFonts w:ascii="Angsana New" w:hAnsi="Angsana New"/>
          <w:spacing w:val="-4"/>
          <w:sz w:val="30"/>
          <w:szCs w:val="30"/>
        </w:rPr>
        <w:t>12</w:t>
      </w: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363A53">
        <w:rPr>
          <w:rFonts w:ascii="Angsana New" w:hAnsi="Angsana New"/>
          <w:spacing w:val="-4"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iCs/>
          <w:spacing w:val="-4"/>
          <w:sz w:val="30"/>
          <w:szCs w:val="30"/>
          <w:cs/>
        </w:rPr>
        <w:t>ภาษีเงินได้</w:t>
      </w: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63A53">
        <w:rPr>
          <w:rFonts w:ascii="Angsana New" w:hAnsi="Angsana New" w:hint="cs"/>
          <w:spacing w:val="-4"/>
          <w:sz w:val="30"/>
          <w:szCs w:val="30"/>
          <w:cs/>
        </w:rPr>
        <w:t>ฉบับ</w:t>
      </w:r>
      <w:r w:rsidRPr="00363A53">
        <w:rPr>
          <w:rFonts w:ascii="Angsana New" w:hAnsi="Angsana New"/>
          <w:spacing w:val="-4"/>
          <w:sz w:val="30"/>
          <w:szCs w:val="30"/>
          <w:cs/>
        </w:rPr>
        <w:t>แก้ไขเพิ่มเติมเรื่องการปฏิรูปภาษีระหว่างประเทศ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 ซึ่งมีผลบังคับใช้ทันที และจะรับรู้เป็นค่าใช้จ่ายภาษีเงินได้เมื่อเกิดขึ้น</w:t>
      </w:r>
    </w:p>
    <w:p w14:paraId="14F2D80C" w14:textId="77777777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35B724D" w14:textId="6EF7182E" w:rsidR="00F130F2" w:rsidRPr="00363A53" w:rsidRDefault="00860D6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F130F2" w:rsidRPr="00363A53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771BD8" w:rsidRPr="00363A53">
        <w:rPr>
          <w:rFonts w:ascii="Angsana New" w:hAnsi="Angsana New" w:hint="cs"/>
          <w:sz w:val="30"/>
          <w:szCs w:val="30"/>
          <w:cs/>
        </w:rPr>
        <w:t>ผลแตกต่างชั่วคราวสำหรับ</w:t>
      </w:r>
      <w:r w:rsidR="00F130F2" w:rsidRPr="00363A53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F44A9E" w:rsidRPr="00363A53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F130F2" w:rsidRPr="00363A53">
        <w:rPr>
          <w:rFonts w:ascii="Angsana New" w:hAnsi="Angsana New"/>
          <w:sz w:val="30"/>
          <w:szCs w:val="30"/>
          <w:cs/>
        </w:rPr>
        <w:t>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130F2" w:rsidRPr="00363A53">
        <w:rPr>
          <w:rFonts w:ascii="Angsana New" w:hAnsi="Angsana New"/>
          <w:sz w:val="30"/>
          <w:szCs w:val="30"/>
        </w:rPr>
        <w:t xml:space="preserve"> </w:t>
      </w:r>
      <w:r w:rsidR="001C5D19" w:rsidRPr="00363A53">
        <w:rPr>
          <w:rFonts w:ascii="Angsana New" w:hAnsi="Angsana New" w:hint="cs"/>
          <w:sz w:val="30"/>
          <w:szCs w:val="30"/>
          <w:cs/>
        </w:rPr>
        <w:t>ซึ่ง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</w:t>
      </w:r>
      <w:r w:rsidR="00F130F2" w:rsidRPr="00363A53">
        <w:rPr>
          <w:rFonts w:ascii="Angsana New" w:hAnsi="Angsana New"/>
          <w:sz w:val="30"/>
          <w:szCs w:val="30"/>
          <w:cs/>
        </w:rPr>
        <w:t xml:space="preserve">จะไม่กลับรายการในอนาคตอันใกล้ </w:t>
      </w:r>
    </w:p>
    <w:p w14:paraId="3354CFAA" w14:textId="77777777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D74BCB0" w14:textId="13DBF874" w:rsidR="00860D6A" w:rsidRPr="00363A53" w:rsidRDefault="00860D6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363A53">
        <w:rPr>
          <w:rFonts w:ascii="Angsana New" w:hAnsi="Angsana New"/>
          <w:spacing w:val="2"/>
          <w:sz w:val="30"/>
          <w:szCs w:val="30"/>
          <w:cs/>
        </w:rPr>
        <w:t>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363A53">
        <w:rPr>
          <w:rFonts w:ascii="Angsana New" w:hAnsi="Angsana New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pacing w:val="-4"/>
          <w:sz w:val="30"/>
          <w:szCs w:val="30"/>
          <w:cs/>
        </w:rPr>
        <w:t>ณ วันสิ้นรอบระยะเวลารายงาน</w:t>
      </w:r>
      <w:r w:rsidRPr="00363A53">
        <w:rPr>
          <w:rFonts w:ascii="Angsana New" w:hAnsi="Angsana New"/>
          <w:spacing w:val="-4"/>
          <w:sz w:val="30"/>
          <w:szCs w:val="30"/>
        </w:rPr>
        <w:t xml:space="preserve"> </w:t>
      </w: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380488" w:rsidRPr="00363A53">
        <w:rPr>
          <w:rFonts w:ascii="Angsana New" w:hAnsi="Angsana New" w:hint="cs"/>
          <w:spacing w:val="-4"/>
          <w:sz w:val="30"/>
          <w:szCs w:val="30"/>
          <w:cs/>
        </w:rPr>
        <w:t>สิ้นรอบระยะเวลารายงาน</w:t>
      </w:r>
    </w:p>
    <w:p w14:paraId="044FA74F" w14:textId="77777777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A2B060" w14:textId="21627E18" w:rsidR="00287357" w:rsidRPr="00363A53" w:rsidRDefault="00287357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pacing w:val="4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363A53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262B73" w:rsidRPr="00363A53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z w:val="30"/>
          <w:szCs w:val="30"/>
          <w:cs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9AEC404" w14:textId="77777777" w:rsidR="00F44A9E" w:rsidRPr="00363A53" w:rsidRDefault="00F44A9E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0F774C8C" w14:textId="29B1FE96" w:rsidR="00E765C3" w:rsidRPr="00363A53" w:rsidRDefault="001D1023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EC05798" w14:textId="77777777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BA7302" w14:textId="77777777" w:rsidR="00B03D4F" w:rsidRPr="00363A53" w:rsidRDefault="00B03D4F" w:rsidP="00DE05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363A53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363A5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7274EB1C" w14:textId="77777777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0A6C8145" w14:textId="7F6023FE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bookmarkStart w:id="3" w:name="_Hlk24991760"/>
      <w:r w:rsidRPr="00363A5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</w:t>
      </w:r>
    </w:p>
    <w:bookmarkEnd w:id="3"/>
    <w:p w14:paraId="68E7B707" w14:textId="77777777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1C657D7C" w14:textId="3FCE3A34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659BB3CE" w14:textId="214DDAA7" w:rsidR="003D1FD5" w:rsidRPr="00363A53" w:rsidRDefault="003D1FD5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42C9F2F6" w14:textId="3CD4AE07" w:rsidR="003D1FD5" w:rsidRPr="00363A53" w:rsidRDefault="003D1FD5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FA603F" w:rsidRPr="00363A53">
        <w:rPr>
          <w:rFonts w:ascii="Angsana New" w:hAnsi="Angsana New" w:hint="cs"/>
          <w:sz w:val="30"/>
          <w:szCs w:val="30"/>
          <w:cs/>
        </w:rPr>
        <w:t>รับรู้</w:t>
      </w:r>
      <w:r w:rsidRPr="00363A53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265C9679" w14:textId="77777777" w:rsidR="00E220D2" w:rsidRPr="00363A53" w:rsidRDefault="00E220D2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788F3879" w14:textId="5163DB6A" w:rsidR="009E4BB8" w:rsidRPr="00363A53" w:rsidRDefault="009E4BB8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766482" w14:textId="77777777" w:rsidR="009E4BB8" w:rsidRPr="00363A53" w:rsidRDefault="009E4BB8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029F167" w14:textId="06AEEDDA" w:rsidR="009E4BB8" w:rsidRPr="00363A53" w:rsidRDefault="009E4BB8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spacing w:after="0" w:line="240" w:lineRule="auto"/>
        <w:ind w:left="53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A53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  <w:r w:rsidRPr="00363A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FE782D5" w14:textId="77777777" w:rsidR="000A29C7" w:rsidRPr="00363A53" w:rsidRDefault="000A29C7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3F143E59" w14:textId="3812149B" w:rsidR="000A29C7" w:rsidRPr="00363A53" w:rsidRDefault="000A29C7" w:rsidP="00DB107B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363A53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</w:t>
      </w:r>
      <w:r w:rsidRPr="00363A53">
        <w:rPr>
          <w:rFonts w:ascii="Angsana New" w:hAnsi="Angsana New" w:hint="cs"/>
          <w:color w:val="000000"/>
          <w:sz w:val="30"/>
          <w:szCs w:val="30"/>
          <w:cs/>
        </w:rPr>
        <w:t>และเจ้าหนี้การค้า</w:t>
      </w:r>
      <w:r w:rsidRPr="00363A53">
        <w:rPr>
          <w:rFonts w:ascii="Angsana New" w:hAnsi="Angsana New"/>
          <w:color w:val="000000"/>
          <w:sz w:val="30"/>
          <w:szCs w:val="30"/>
          <w:cs/>
        </w:rPr>
        <w:t>รับรู้รายการ</w:t>
      </w:r>
      <w:r w:rsidR="00CD4907" w:rsidRPr="00363A53">
        <w:rPr>
          <w:rFonts w:ascii="Angsana New" w:hAnsi="Angsana New"/>
          <w:color w:val="000000"/>
          <w:sz w:val="30"/>
          <w:szCs w:val="30"/>
        </w:rPr>
        <w:br/>
      </w:r>
      <w:r w:rsidRPr="00363A53">
        <w:rPr>
          <w:rFonts w:ascii="Angsana New" w:hAnsi="Angsana New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63A53">
        <w:rPr>
          <w:rFonts w:ascii="Angsana New" w:hAnsi="Angsana New"/>
          <w:color w:val="000000"/>
          <w:sz w:val="30"/>
          <w:szCs w:val="30"/>
        </w:rPr>
        <w:t xml:space="preserve"> </w:t>
      </w:r>
      <w:r w:rsidR="001B2929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363A53">
        <w:rPr>
          <w:rFonts w:ascii="Angsana New" w:hAnsi="Angsana New"/>
          <w:color w:val="000000"/>
          <w:sz w:val="30"/>
          <w:szCs w:val="30"/>
          <w:cs/>
        </w:rPr>
        <w:t>วัดมูลค่าโดยรวมต้นทุนการทำรายการที่เกี่ยวข้องโดยตรงกับการได้มาหรือการออกตราสาร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</w:t>
      </w:r>
      <w:r w:rsidRPr="00363A53">
        <w:rPr>
          <w:rFonts w:ascii="Angsana New" w:hAnsi="Angsana New"/>
          <w:color w:val="000000"/>
          <w:spacing w:val="4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Pr="00363A53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8E0F80">
        <w:rPr>
          <w:rFonts w:ascii="Angsana New" w:hAnsi="Angsana New" w:hint="cs"/>
          <w:color w:val="000000"/>
          <w:spacing w:val="4"/>
          <w:sz w:val="30"/>
          <w:szCs w:val="30"/>
          <w:cs/>
        </w:rPr>
        <w:t>ซึ่ง</w:t>
      </w:r>
      <w:r w:rsidRPr="00363A53">
        <w:rPr>
          <w:rFonts w:ascii="Angsana New" w:hAnsi="Angsana New"/>
          <w:color w:val="000000"/>
          <w:spacing w:val="4"/>
          <w:sz w:val="30"/>
          <w:szCs w:val="30"/>
          <w:cs/>
        </w:rPr>
        <w:t>วัดมูลค่าเมื่อเริ่มแรกและภายหลังด้วย</w:t>
      </w:r>
      <w:r w:rsidRPr="00363A53">
        <w:rPr>
          <w:rFonts w:ascii="Angsana New" w:hAnsi="Angsana New"/>
          <w:color w:val="000000"/>
          <w:sz w:val="30"/>
          <w:szCs w:val="30"/>
          <w:cs/>
        </w:rPr>
        <w:t>มูลค่ายุติธรรม</w:t>
      </w:r>
      <w:r w:rsidR="0018752B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="008E0F80">
        <w:rPr>
          <w:rFonts w:ascii="Angsana New" w:hAnsi="Angsana New" w:hint="cs"/>
          <w:color w:val="000000"/>
          <w:sz w:val="30"/>
          <w:szCs w:val="30"/>
          <w:cs/>
        </w:rPr>
        <w:t>จะรับรู้</w:t>
      </w:r>
      <w:r w:rsidRPr="00363A53">
        <w:rPr>
          <w:rFonts w:ascii="Angsana New" w:hAnsi="Angsana New"/>
          <w:color w:val="000000"/>
          <w:sz w:val="30"/>
          <w:szCs w:val="30"/>
          <w:cs/>
        </w:rPr>
        <w:t xml:space="preserve">ต้นทุนการทำรายการที่เกี่ยวข้องโดยตรงกับการได้มาหรือการออกตราสารนั้นในกำไรหรือขาดทุน </w:t>
      </w:r>
    </w:p>
    <w:p w14:paraId="6148ABC5" w14:textId="77777777" w:rsidR="00E34282" w:rsidRPr="00363A53" w:rsidRDefault="00E34282" w:rsidP="00DB107B">
      <w:pPr>
        <w:pStyle w:val="BodyText2"/>
        <w:tabs>
          <w:tab w:val="left" w:pos="1260"/>
        </w:tabs>
        <w:spacing w:line="240" w:lineRule="atLeast"/>
        <w:ind w:left="539" w:right="43" w:firstLine="0"/>
        <w:jc w:val="thaiDistribute"/>
        <w:rPr>
          <w:rFonts w:ascii="Angsana New" w:hAnsi="Angsana New"/>
          <w:sz w:val="20"/>
          <w:szCs w:val="20"/>
        </w:rPr>
      </w:pPr>
    </w:p>
    <w:p w14:paraId="06A8B8F2" w14:textId="3CFD6CEE" w:rsidR="000A29C7" w:rsidRPr="00363A53" w:rsidRDefault="000A29C7" w:rsidP="00DB107B">
      <w:pPr>
        <w:pStyle w:val="BodyText2"/>
        <w:tabs>
          <w:tab w:val="left" w:pos="1260"/>
        </w:tabs>
        <w:spacing w:line="240" w:lineRule="atLeast"/>
        <w:ind w:left="539" w:right="43" w:firstLine="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5C76EACD" w14:textId="77777777" w:rsidR="009B163B" w:rsidRPr="00363A53" w:rsidRDefault="009B163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20"/>
          <w:szCs w:val="20"/>
        </w:rPr>
      </w:pPr>
    </w:p>
    <w:p w14:paraId="621BDD45" w14:textId="3A835C41" w:rsidR="000A29C7" w:rsidRPr="00363A53" w:rsidRDefault="000A29C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52C5841" w14:textId="3572A006" w:rsidR="000A29C7" w:rsidRPr="00363A53" w:rsidRDefault="000A29C7" w:rsidP="00DB107B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3A53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</w:t>
      </w:r>
      <w:r w:rsidRPr="00363A53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A53">
        <w:rPr>
          <w:rFonts w:ascii="Angsana New" w:hAnsi="Angsana New"/>
          <w:spacing w:val="-2"/>
          <w:sz w:val="30"/>
          <w:szCs w:val="30"/>
          <w:cs/>
        </w:rPr>
        <w:t>กำไรและขาดทุนจากอัตราแลกเปลี่ยน และ</w:t>
      </w:r>
      <w:r w:rsidRPr="00363A53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A53">
        <w:rPr>
          <w:rFonts w:ascii="Angsana New" w:hAnsi="Angsana New"/>
          <w:spacing w:val="-2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363A53">
        <w:rPr>
          <w:rFonts w:ascii="Angsana New" w:hAnsi="Angsana New"/>
          <w:sz w:val="30"/>
          <w:szCs w:val="30"/>
          <w:cs/>
        </w:rPr>
        <w:t xml:space="preserve"> จะรับรู้ในกำไรหรือขาดทุน</w:t>
      </w:r>
      <w:r w:rsidRPr="00363A5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1967C67" w14:textId="77777777" w:rsidR="00746E4A" w:rsidRPr="00363A53" w:rsidRDefault="00746E4A" w:rsidP="00DB107B">
      <w:pPr>
        <w:pStyle w:val="BodyText2"/>
        <w:ind w:left="540" w:firstLine="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33B72196" w14:textId="77777777" w:rsidR="00746E4A" w:rsidRPr="00363A53" w:rsidRDefault="00746E4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และผลกำไรและขาดทุนจากอัตราแลกเปลี่ยน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13903C34" w14:textId="77777777" w:rsidR="00746E4A" w:rsidRPr="00363A53" w:rsidRDefault="00746E4A" w:rsidP="00DB107B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626006" w14:textId="77777777" w:rsidR="00746E4A" w:rsidRPr="00363A53" w:rsidRDefault="00746E4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7142B12B" w14:textId="77777777" w:rsidR="000A29C7" w:rsidRPr="00363A53" w:rsidRDefault="000A29C7" w:rsidP="00DB107B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49E37CD" w14:textId="64C2993F" w:rsidR="00795A07" w:rsidRPr="00363A53" w:rsidRDefault="00795A07" w:rsidP="00DB107B">
      <w:pPr>
        <w:pStyle w:val="BodyText2"/>
        <w:tabs>
          <w:tab w:val="left" w:pos="90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" w:name="_Hlk86095106"/>
      <w:r w:rsidRPr="00363A53">
        <w:rPr>
          <w:rFonts w:ascii="Angsana New" w:hAnsi="Angsana New"/>
          <w:i/>
          <w:iCs/>
          <w:sz w:val="30"/>
          <w:szCs w:val="30"/>
          <w:cs/>
        </w:rPr>
        <w:t xml:space="preserve">อนุพันธ์ </w:t>
      </w:r>
    </w:p>
    <w:p w14:paraId="14CF68C0" w14:textId="77777777" w:rsidR="00795A07" w:rsidRPr="00363A53" w:rsidRDefault="00795A07" w:rsidP="00DB107B">
      <w:pPr>
        <w:pStyle w:val="BodyText2"/>
        <w:tabs>
          <w:tab w:val="left" w:pos="90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73F246D8" w14:textId="77777777" w:rsidR="00795A07" w:rsidRPr="00363A53" w:rsidRDefault="00795A0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</w:t>
      </w:r>
    </w:p>
    <w:p w14:paraId="368AE842" w14:textId="43F84417" w:rsidR="000E31EC" w:rsidRPr="00363A53" w:rsidRDefault="000E31EC" w:rsidP="00DB107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9FCEE71" w14:textId="70072AE7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363A53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การด้อยค่าสินทรัพย์ทางการเงิน</w:t>
      </w:r>
    </w:p>
    <w:bookmarkEnd w:id="4"/>
    <w:p w14:paraId="47541CF2" w14:textId="77777777" w:rsidR="006D5B40" w:rsidRPr="00363A53" w:rsidRDefault="006D5B40" w:rsidP="00DB107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0E75D17" w14:textId="1050EAAA" w:rsidR="006D5B40" w:rsidRPr="00363A53" w:rsidRDefault="006D5B40" w:rsidP="00DB107B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6EAE16B" w14:textId="77777777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3BD6AA34" w14:textId="43A657F0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63A53">
        <w:rPr>
          <w:rFonts w:ascii="Angsana New" w:hAnsi="Angsana New"/>
          <w:sz w:val="30"/>
          <w:szCs w:val="30"/>
        </w:rPr>
        <w:t>12</w:t>
      </w:r>
      <w:r w:rsidRPr="00363A53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F80FDC" w:rsidRPr="00363A53">
        <w:rPr>
          <w:rFonts w:ascii="Angsana New" w:hAnsi="Angsana New"/>
          <w:sz w:val="30"/>
          <w:szCs w:val="30"/>
        </w:rPr>
        <w:t>(</w:t>
      </w:r>
      <w:r w:rsidRPr="00363A53">
        <w:rPr>
          <w:rFonts w:ascii="Angsana New" w:hAnsi="Angsana New"/>
          <w:sz w:val="30"/>
          <w:szCs w:val="30"/>
        </w:rPr>
        <w:t xml:space="preserve">Simplified Model) </w:t>
      </w:r>
      <w:r w:rsidRPr="00363A53">
        <w:rPr>
          <w:rFonts w:ascii="Angsana New" w:hAnsi="Angsana New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6219CDD" w14:textId="77777777" w:rsidR="00B647AF" w:rsidRPr="00363A53" w:rsidRDefault="00B647A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4C5426" w14:textId="77777777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07A093" w14:textId="77777777" w:rsidR="00555BCE" w:rsidRPr="00363A53" w:rsidRDefault="00555BC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F7AFD1" w14:textId="19057FE1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น่าลงทุน 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363A53">
        <w:rPr>
          <w:rFonts w:ascii="Angsana New" w:hAnsi="Angsana New"/>
          <w:sz w:val="30"/>
          <w:szCs w:val="30"/>
        </w:rPr>
        <w:t>12</w:t>
      </w:r>
      <w:r w:rsidRPr="00363A53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363A53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F20A2F7" w14:textId="77777777" w:rsidR="006D5B40" w:rsidRPr="00363A53" w:rsidRDefault="006D5B40" w:rsidP="00DB107B">
      <w:pPr>
        <w:tabs>
          <w:tab w:val="clear" w:pos="907"/>
          <w:tab w:val="left" w:pos="10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218C6DB" w14:textId="77777777" w:rsidR="006D5B40" w:rsidRPr="00363A53" w:rsidRDefault="006D5B40" w:rsidP="00DB107B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363A53">
        <w:rPr>
          <w:rFonts w:ascii="Angsana New" w:hAnsi="Angsana New"/>
          <w:sz w:val="30"/>
          <w:szCs w:val="30"/>
        </w:rPr>
        <w:t xml:space="preserve">30 </w:t>
      </w:r>
      <w:r w:rsidRPr="00363A53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B919353" w14:textId="77777777" w:rsidR="006D5B40" w:rsidRPr="00363A53" w:rsidRDefault="006D5B40" w:rsidP="00DB107B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trike/>
          <w:color w:val="FF0000"/>
          <w:sz w:val="20"/>
          <w:szCs w:val="20"/>
        </w:rPr>
      </w:pPr>
    </w:p>
    <w:p w14:paraId="1ACDDA34" w14:textId="7137B0AC" w:rsidR="006D5B40" w:rsidRPr="00363A53" w:rsidRDefault="006D5B40" w:rsidP="00DB107B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="00C53388" w:rsidRPr="00363A53">
        <w:rPr>
          <w:rFonts w:ascii="Angsana New" w:hAnsi="Angsana New"/>
          <w:sz w:val="30"/>
          <w:szCs w:val="30"/>
          <w:cs/>
        </w:rPr>
        <w:t>สินทรัพย์ทางการเงินค้างชำระเกินกว่า 90 วัน</w:t>
      </w:r>
    </w:p>
    <w:p w14:paraId="715018BF" w14:textId="346F3490" w:rsidR="00F130F2" w:rsidRPr="00363A53" w:rsidRDefault="00F130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74130536" w14:textId="347A7C1B" w:rsidR="007D7C49" w:rsidRPr="00363A53" w:rsidRDefault="006D5B40" w:rsidP="00DB107B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411958" w:rsidRPr="00363A53">
        <w:rPr>
          <w:rFonts w:ascii="Angsana New" w:hAnsi="Angsana New" w:hint="cs"/>
          <w:sz w:val="30"/>
          <w:szCs w:val="30"/>
          <w:cs/>
        </w:rPr>
        <w:t>วัน</w:t>
      </w:r>
      <w:r w:rsidRPr="00363A53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</w:t>
      </w:r>
      <w:r w:rsidRPr="00363A53">
        <w:rPr>
          <w:rFonts w:ascii="Angsana New" w:hAnsi="Angsana New" w:hint="cs"/>
          <w:sz w:val="30"/>
          <w:szCs w:val="30"/>
          <w:cs/>
        </w:rPr>
        <w:t>ผล</w:t>
      </w:r>
      <w:r w:rsidRPr="00363A53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59F7E56F" w14:textId="6E452B45" w:rsidR="007D7C49" w:rsidRPr="00363A53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0E641F3" w14:textId="77777777" w:rsidR="006D5B40" w:rsidRPr="00363A53" w:rsidRDefault="006D5B40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36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5" w:name="_Hlk86060774"/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bookmarkEnd w:id="5"/>
    <w:p w14:paraId="0C7CE278" w14:textId="77777777" w:rsidR="006D5B40" w:rsidRPr="00363A53" w:rsidRDefault="006D5B40" w:rsidP="00DB107B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0"/>
          <w:szCs w:val="20"/>
        </w:rPr>
      </w:pPr>
    </w:p>
    <w:p w14:paraId="41E6944B" w14:textId="2C85BC0D" w:rsidR="00901C4E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</w:t>
      </w:r>
    </w:p>
    <w:p w14:paraId="2028B18F" w14:textId="77777777" w:rsidR="005B4D37" w:rsidRPr="00363A53" w:rsidRDefault="005B4D37" w:rsidP="00DB107B">
      <w:pPr>
        <w:pStyle w:val="block"/>
        <w:tabs>
          <w:tab w:val="left" w:pos="720"/>
        </w:tabs>
        <w:spacing w:after="0" w:line="240" w:lineRule="auto"/>
        <w:ind w:left="540" w:right="36"/>
        <w:jc w:val="thaiDistribute"/>
        <w:rPr>
          <w:rFonts w:ascii="Angsana New" w:hAnsi="Angsana New"/>
          <w:sz w:val="20"/>
          <w:cs/>
        </w:rPr>
      </w:pPr>
    </w:p>
    <w:p w14:paraId="62F75C40" w14:textId="6B4AFA9E" w:rsidR="006D5B40" w:rsidRPr="00363A53" w:rsidDel="001A6CC8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63A53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92205" w:rsidRPr="00363A53">
        <w:rPr>
          <w:rFonts w:ascii="Angsana New" w:hAnsi="Angsana New"/>
          <w:sz w:val="30"/>
          <w:szCs w:val="30"/>
        </w:rPr>
        <w:t xml:space="preserve"> </w:t>
      </w:r>
      <w:r w:rsidRPr="00363A53" w:rsidDel="001A6CC8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469AEE66" w14:textId="77777777" w:rsidR="006D5B40" w:rsidRPr="00363A53" w:rsidDel="001A6CC8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0FEA81" w14:textId="5173204D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A873F6" w:rsidRPr="00363A53">
        <w:rPr>
          <w:rFonts w:ascii="Angsana New" w:hAnsi="Angsana New"/>
          <w:sz w:val="30"/>
          <w:szCs w:val="30"/>
        </w:rPr>
        <w:br/>
      </w:r>
      <w:r w:rsidRPr="00363A53" w:rsidDel="001A6CC8">
        <w:rPr>
          <w:rFonts w:ascii="Angsana New" w:hAnsi="Angsana New"/>
          <w:sz w:val="30"/>
          <w:szCs w:val="30"/>
          <w:cs/>
        </w:rPr>
        <w:t>ทำรายการ เช่น มูลค่ายุติธรรมของผลตอบแทนที่ให้หรือได้รับ</w:t>
      </w:r>
    </w:p>
    <w:p w14:paraId="763184AC" w14:textId="5F5AA6AD" w:rsidR="007D7C49" w:rsidRPr="00363A53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63A53">
        <w:rPr>
          <w:rFonts w:ascii="Angsana New" w:hAnsi="Angsana New"/>
          <w:sz w:val="20"/>
          <w:szCs w:val="20"/>
        </w:rPr>
        <w:br w:type="page"/>
      </w:r>
    </w:p>
    <w:p w14:paraId="43335960" w14:textId="4EE13E43" w:rsidR="007C5E2D" w:rsidRPr="00363A53" w:rsidRDefault="00F91E7F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10F5408" w14:textId="01212260" w:rsidR="00D76CFC" w:rsidRPr="00363A53" w:rsidRDefault="00D76CF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90490E2" w14:textId="3DC3B8AC" w:rsidR="00895F26" w:rsidRPr="00363A53" w:rsidRDefault="00895F26" w:rsidP="00DB107B">
      <w:pPr>
        <w:pStyle w:val="BodyText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ความสัมพันธ์ที่มีกับบุคคลหรือกิจการเกี่ยวข้องกันที่มีรายการระหว่างกันที่มีนัยสำคัญกับ</w:t>
      </w:r>
      <w:r w:rsidR="00CC299D" w:rsidRPr="00363A53">
        <w:rPr>
          <w:rFonts w:ascii="Angsana New" w:hAnsi="Angsana New" w:hint="cs"/>
          <w:sz w:val="30"/>
          <w:szCs w:val="30"/>
          <w:cs/>
        </w:rPr>
        <w:t>กลุ่ม</w:t>
      </w:r>
      <w:r w:rsidRPr="00363A53">
        <w:rPr>
          <w:rFonts w:ascii="Angsana New" w:hAnsi="Angsana New"/>
          <w:sz w:val="30"/>
          <w:szCs w:val="30"/>
          <w:cs/>
        </w:rPr>
        <w:t>บริษัทในระหว่างปี</w:t>
      </w:r>
      <w:r w:rsidR="001D15AA" w:rsidRPr="00363A53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EEC5FB5" w14:textId="77777777" w:rsidR="001719A6" w:rsidRPr="00363A53" w:rsidRDefault="001719A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068"/>
      </w:tblGrid>
      <w:tr w:rsidR="001719A6" w:rsidRPr="00363A53" w14:paraId="7548F05D" w14:textId="77777777" w:rsidTr="00187935">
        <w:trPr>
          <w:trHeight w:val="425"/>
          <w:tblHeader/>
        </w:trPr>
        <w:tc>
          <w:tcPr>
            <w:tcW w:w="4050" w:type="dxa"/>
            <w:shd w:val="clear" w:color="auto" w:fill="auto"/>
          </w:tcPr>
          <w:p w14:paraId="3B11608C" w14:textId="77777777" w:rsidR="001719A6" w:rsidRPr="00363A53" w:rsidRDefault="001719A6" w:rsidP="00DB107B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24B1ADE2" w14:textId="77777777" w:rsidR="001719A6" w:rsidRPr="00363A53" w:rsidRDefault="001719A6" w:rsidP="00DB10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  <w:shd w:val="clear" w:color="auto" w:fill="auto"/>
          </w:tcPr>
          <w:p w14:paraId="4F687478" w14:textId="77777777" w:rsidR="001719A6" w:rsidRPr="00363A53" w:rsidRDefault="001719A6" w:rsidP="00DB107B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719A6" w:rsidRPr="00363A53" w14:paraId="56E4398F" w14:textId="77777777" w:rsidTr="00187935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0A3A18A6" w14:textId="77777777" w:rsidR="001719A6" w:rsidRPr="00363A53" w:rsidRDefault="001719A6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D04B54" w14:textId="77777777" w:rsidR="001719A6" w:rsidRPr="00363A53" w:rsidRDefault="001719A6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14:paraId="5EE6CA1A" w14:textId="77777777" w:rsidR="001719A6" w:rsidRPr="00363A53" w:rsidRDefault="001719A6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19A6" w:rsidRPr="00363A53" w14:paraId="63286DD9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0C81154B" w14:textId="4E2EDEFD" w:rsidR="001719A6" w:rsidRPr="00363A53" w:rsidRDefault="001719A6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D01F0F"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F1A98C4" w14:textId="77777777" w:rsidR="001719A6" w:rsidRPr="00363A53" w:rsidRDefault="001719A6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A636BB9" w14:textId="53D6A792" w:rsidR="001719A6" w:rsidRPr="00363A53" w:rsidRDefault="001719A6" w:rsidP="00DB107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</w:t>
            </w:r>
            <w:r w:rsidR="00DF4658"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</w:tr>
      <w:tr w:rsidR="00CC299D" w:rsidRPr="00363A53" w14:paraId="7766B2BA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54A6BC29" w14:textId="63BC07C4" w:rsidR="00CC299D" w:rsidRPr="00363A53" w:rsidRDefault="00CC299D" w:rsidP="00DB107B">
            <w:pPr>
              <w:tabs>
                <w:tab w:val="clear" w:pos="3742"/>
              </w:tabs>
              <w:ind w:right="-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ซิเมนต์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7D62EC" w:rsidRPr="00363A5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B8D4258" w14:textId="26F6DF0E" w:rsidR="00CC299D" w:rsidRPr="00363A53" w:rsidRDefault="00CC299D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536EE75" w14:textId="08AF5AAF" w:rsidR="00CC299D" w:rsidRPr="00363A53" w:rsidRDefault="00CC299D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ใหญ่ของ</w:t>
            </w:r>
            <w:r w:rsidR="00C42715"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กลุ่ม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บริษัท ถือหุ้นร้อยละ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61.01 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B28B5" w:rsidRPr="00363A53" w14:paraId="0658275C" w14:textId="77777777" w:rsidTr="00BC0E03">
        <w:trPr>
          <w:trHeight w:val="20"/>
        </w:trPr>
        <w:tc>
          <w:tcPr>
            <w:tcW w:w="4050" w:type="dxa"/>
            <w:shd w:val="clear" w:color="auto" w:fill="auto"/>
          </w:tcPr>
          <w:p w14:paraId="07F25994" w14:textId="77777777" w:rsidR="00DB28B5" w:rsidRPr="00363A53" w:rsidRDefault="00DB28B5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260" w:type="dxa"/>
            <w:shd w:val="clear" w:color="auto" w:fill="auto"/>
          </w:tcPr>
          <w:p w14:paraId="776325FB" w14:textId="77777777" w:rsidR="00DB28B5" w:rsidRPr="00363A53" w:rsidRDefault="00DB28B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1B4F643" w14:textId="77777777" w:rsidR="00DB28B5" w:rsidRPr="00363A53" w:rsidRDefault="00DB28B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100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1481" w:rsidRPr="00363A53" w14:paraId="4E8D21D5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210B0F47" w14:textId="407E0647" w:rsidR="007B1481" w:rsidRPr="00363A53" w:rsidRDefault="00B23335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บริษัทเอสซีจี เดคคอร์ จำกัด (มหาชน) </w:t>
            </w:r>
            <w:r w:rsidRPr="00363A53">
              <w:rPr>
                <w:rFonts w:asciiTheme="majorBidi" w:hAnsiTheme="majorBidi"/>
                <w:sz w:val="30"/>
                <w:szCs w:val="30"/>
                <w:cs/>
              </w:rPr>
              <w:br/>
            </w:r>
          </w:p>
        </w:tc>
        <w:tc>
          <w:tcPr>
            <w:tcW w:w="1260" w:type="dxa"/>
            <w:shd w:val="clear" w:color="auto" w:fill="auto"/>
          </w:tcPr>
          <w:p w14:paraId="4055CA6B" w14:textId="77777777" w:rsidR="007B1481" w:rsidRPr="00363A53" w:rsidRDefault="007B1481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434A7B" w14:textId="1A275C11" w:rsidR="007B1481" w:rsidRPr="00363A53" w:rsidRDefault="007B1481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บริษัทย่อยของบริษัทปูนซิเมนต์ไทย จำกัด (มหาชน) และมีกรรมการร่วมกัน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B1481" w:rsidRPr="00363A53" w14:paraId="6C7DC25A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600469FC" w14:textId="271BBB72" w:rsidR="007B1481" w:rsidRPr="00363A53" w:rsidRDefault="007B1481" w:rsidP="00DB107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บริษัทแลนด์ แอนด์ เฮ้าส์ จำกัด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462DD4A" w14:textId="77777777" w:rsidR="007B1481" w:rsidRPr="00363A53" w:rsidRDefault="007B1481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D01335" w14:textId="451823BC" w:rsidR="007B1481" w:rsidRPr="00363A53" w:rsidRDefault="007B1481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363A53">
              <w:rPr>
                <w:rFonts w:asciiTheme="majorBidi" w:hAnsiTheme="majorBidi" w:cstheme="majorBidi"/>
                <w:spacing w:val="12"/>
                <w:sz w:val="30"/>
                <w:szCs w:val="30"/>
              </w:rPr>
              <w:t>21.16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7E1D4F" w:rsidRPr="00363A53" w14:paraId="1DD54F64" w14:textId="77777777" w:rsidTr="007E1D4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96E00EC" w14:textId="77777777" w:rsidR="007E1D4F" w:rsidRPr="00363A53" w:rsidRDefault="007E1D4F" w:rsidP="00DB107B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บริษัทกระเบื้องกระดาษไทย จำกัด</w:t>
            </w:r>
          </w:p>
          <w:p w14:paraId="6F38655F" w14:textId="77777777" w:rsidR="007E1D4F" w:rsidRPr="00363A53" w:rsidRDefault="007E1D4F" w:rsidP="00DB107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95DDFA" w14:textId="3C2648F5" w:rsidR="007E1D4F" w:rsidRPr="00363A53" w:rsidRDefault="007E1D4F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D71B263" w14:textId="23C9B613" w:rsidR="007E1D4F" w:rsidRPr="00363A53" w:rsidRDefault="007E1D4F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363A53" w14:paraId="1EEA4E06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7E869F3D" w14:textId="16DE0AF4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บริษัทซีแพคคอนสตรัคชั่นโซลูชั่น จำกัด</w:t>
            </w:r>
          </w:p>
        </w:tc>
        <w:tc>
          <w:tcPr>
            <w:tcW w:w="1260" w:type="dxa"/>
            <w:shd w:val="clear" w:color="auto" w:fill="auto"/>
          </w:tcPr>
          <w:p w14:paraId="0D97F228" w14:textId="5F56FCE5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93199E9" w14:textId="2730B742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44B25" w:rsidRPr="00363A53" w14:paraId="7966C244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EB51A40" w14:textId="77777777" w:rsidR="00944B25" w:rsidRPr="00363A53" w:rsidRDefault="00944B25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ท่าหลวง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25DA6F9F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F8FD87" w14:textId="64BD0508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230AEC" w14:textId="4276E071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363A53" w14:paraId="797E57CA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58D3567" w14:textId="77777777" w:rsidR="00944B25" w:rsidRPr="00363A53" w:rsidRDefault="00944B25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ปูนซิเมนต์ไทย (แก่งคอย)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0AFB7715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1422CA" w14:textId="75468EE6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B878822" w14:textId="2EE50FA2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363A53" w14:paraId="2329637C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49579EB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บริษัทปูนซิเมนต์ไทย (ทุ่งสง) จำกัด</w:t>
            </w:r>
          </w:p>
          <w:p w14:paraId="71A07A55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821048" w14:textId="1572EB77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CB7684E" w14:textId="74BFE575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363A53" w14:paraId="4D926111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3430F739" w14:textId="7EAA9904" w:rsidR="00944B25" w:rsidRPr="00363A53" w:rsidRDefault="00944B25" w:rsidP="00DB107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บริษัทศิลาสานนท์ จำกัด</w:t>
            </w:r>
          </w:p>
        </w:tc>
        <w:tc>
          <w:tcPr>
            <w:tcW w:w="1260" w:type="dxa"/>
            <w:shd w:val="clear" w:color="auto" w:fill="auto"/>
          </w:tcPr>
          <w:p w14:paraId="55890A1E" w14:textId="71BD19BF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555F486" w14:textId="7E91B8C8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B475F" w:rsidRPr="00363A53" w14:paraId="7E98A32E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3DA7DE6F" w14:textId="58A30497" w:rsidR="005B475F" w:rsidRPr="00363A53" w:rsidRDefault="005B475F" w:rsidP="005B475F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ซิเมนต์ จำกัด</w:t>
            </w:r>
          </w:p>
        </w:tc>
        <w:tc>
          <w:tcPr>
            <w:tcW w:w="1260" w:type="dxa"/>
            <w:shd w:val="clear" w:color="auto" w:fill="auto"/>
          </w:tcPr>
          <w:p w14:paraId="6C0D1BDE" w14:textId="27244550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DF301CB" w14:textId="3583C3C9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B475F" w:rsidRPr="00363A53" w14:paraId="78AA8608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4C2356D0" w14:textId="06919F25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เซรามิกส์ จำกัด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2C64F8B" w14:textId="07AF4319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CE64324" w14:textId="71BA862B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B475F" w:rsidRPr="00363A53" w14:paraId="2DB8465F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66D211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บริษัทเอสซีจี ดิสทริบิวชั่น จำกัด</w:t>
            </w:r>
          </w:p>
          <w:p w14:paraId="7D95B3FC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6B445" w14:textId="77777777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EDEA04C" w14:textId="0A310CA9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B475F" w:rsidRPr="00363A53" w14:paraId="3E07EB15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3BA79EC3" w14:textId="7BE90560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รูฟฟิ่ง จำกัด</w:t>
            </w:r>
          </w:p>
        </w:tc>
        <w:tc>
          <w:tcPr>
            <w:tcW w:w="1260" w:type="dxa"/>
            <w:shd w:val="clear" w:color="auto" w:fill="auto"/>
          </w:tcPr>
          <w:p w14:paraId="288270BD" w14:textId="35802D56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F2BCA98" w14:textId="115800A8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B475F" w:rsidRPr="00363A53" w14:paraId="62584B2A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576E8660" w14:textId="6C219AE0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1260" w:type="dxa"/>
            <w:shd w:val="clear" w:color="auto" w:fill="auto"/>
          </w:tcPr>
          <w:p w14:paraId="4625E83E" w14:textId="603F74D1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74B646C" w14:textId="7D715010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B475F" w:rsidRPr="00363A53" w14:paraId="63E9EF19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4A8D9BE1" w14:textId="77777777" w:rsidR="005B475F" w:rsidRPr="00363A53" w:rsidRDefault="005B475F" w:rsidP="005B475F">
            <w:pPr>
              <w:tabs>
                <w:tab w:val="clear" w:pos="227"/>
                <w:tab w:val="left" w:pos="149"/>
              </w:tabs>
              <w:ind w:left="149" w:hanging="149"/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อินเตอร์เนชั่นแนล คอร์ปอเรชั่น</w:t>
            </w:r>
          </w:p>
          <w:p w14:paraId="31DDBC4F" w14:textId="35A1D890" w:rsidR="005B475F" w:rsidRPr="00363A53" w:rsidRDefault="005B475F" w:rsidP="005B475F">
            <w:pPr>
              <w:tabs>
                <w:tab w:val="clear" w:pos="227"/>
              </w:tabs>
              <w:ind w:left="66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28DF725" w14:textId="2705F9D8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B4F151E" w14:textId="033C0E4F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B475F" w:rsidRPr="00363A53" w14:paraId="65472130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2810994B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1FD5A485" w14:textId="77777777" w:rsidR="005B475F" w:rsidRPr="00363A53" w:rsidRDefault="005B475F" w:rsidP="005B475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21546B9" w14:textId="3D2807F9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เป็นบริษัทย่อยขอ</w:t>
            </w:r>
            <w:r w:rsidRPr="00363A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</w:t>
            </w:r>
            <w:r w:rsidRPr="00363A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บริษัทแลนด์ แอนด์ เฮ้าส์ จำกัด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(มหาชน)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B475F" w:rsidRPr="00363A53" w14:paraId="28E766FD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F3DA481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บริษัทกฎหมายเอสซีจี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43996C11" w14:textId="0C1E0E0D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D3B1E6" w14:textId="2ADCD6C9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75CA9B6" w14:textId="7528A27A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254FC5A6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6AB9E0D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  <w:p w14:paraId="7A54E416" w14:textId="2B845458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BF07C5" w14:textId="40DB2E11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C99DA13" w14:textId="338317BF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215ED60C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65CB8977" w14:textId="384F3AC6" w:rsidR="005B475F" w:rsidRPr="00363A53" w:rsidRDefault="005B475F" w:rsidP="005B475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ซูซันน์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สมาร์ท โซลูชั่น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4C6583CE" w14:textId="528E92D3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D7E4D0D" w14:textId="42A37AC6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5B475F" w:rsidRPr="00363A53" w14:paraId="053320E4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9D56DD6" w14:textId="77777777" w:rsidR="005B475F" w:rsidRPr="00363A53" w:rsidRDefault="005B475F" w:rsidP="005B475F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บริษัทเน็กซเตอร์ ดิจิตอล แอนด์ โซลูชั่น จำกัด</w:t>
            </w:r>
          </w:p>
          <w:p w14:paraId="3CDD76AF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1EFB28" w14:textId="4BE36E7A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A95F05F" w14:textId="6F121FF3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1C529370" w14:textId="77777777" w:rsidTr="00B85CD4">
        <w:trPr>
          <w:trHeight w:val="20"/>
        </w:trPr>
        <w:tc>
          <w:tcPr>
            <w:tcW w:w="4050" w:type="dxa"/>
            <w:shd w:val="clear" w:color="auto" w:fill="auto"/>
          </w:tcPr>
          <w:p w14:paraId="7B333447" w14:textId="1E5A44DD" w:rsidR="005B475F" w:rsidRPr="00363A53" w:rsidRDefault="005B475F" w:rsidP="005B475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 บีไอไอซี จำกัด</w:t>
            </w:r>
          </w:p>
        </w:tc>
        <w:tc>
          <w:tcPr>
            <w:tcW w:w="1260" w:type="dxa"/>
            <w:shd w:val="clear" w:color="auto" w:fill="auto"/>
          </w:tcPr>
          <w:p w14:paraId="76697E54" w14:textId="34627B36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8205B12" w14:textId="411DA6C0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60EE7E63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5753D5EE" w14:textId="162E5A93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บริษัทสยามซานิทารีแวร์ อินดัสทรี จำกัด</w:t>
            </w:r>
          </w:p>
        </w:tc>
        <w:tc>
          <w:tcPr>
            <w:tcW w:w="1260" w:type="dxa"/>
            <w:shd w:val="clear" w:color="auto" w:fill="auto"/>
          </w:tcPr>
          <w:p w14:paraId="4642FA81" w14:textId="0B557D11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291080C" w14:textId="69ABA979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5B475F" w:rsidRPr="00363A53" w14:paraId="2F4F9869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561F831" w14:textId="77777777" w:rsidR="005B475F" w:rsidRPr="00363A53" w:rsidRDefault="005B475F" w:rsidP="005B475F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บริษัทเอสซีจี ลีฟวิง แอนด์ เฮาส์ซิง โซลูชัน </w:t>
            </w:r>
          </w:p>
          <w:p w14:paraId="0D5D377E" w14:textId="707436AA" w:rsidR="005B475F" w:rsidRPr="00363A53" w:rsidRDefault="005B475F" w:rsidP="005B475F">
            <w:pPr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4C269797" w14:textId="127062E0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926C3F" w14:textId="7C8DF7E0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6373389C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FBDE7E0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43756A25" w14:textId="77777777" w:rsidR="005B475F" w:rsidRPr="00363A53" w:rsidRDefault="005B475F" w:rsidP="005B47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75EB41" w14:textId="77777777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8CEDFF9" w14:textId="25D35027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5B475F" w:rsidRPr="00363A53" w14:paraId="1E3E9AAF" w14:textId="77777777" w:rsidTr="00377AB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1E10C06" w14:textId="77777777" w:rsidR="005B475F" w:rsidRPr="00363A53" w:rsidRDefault="005B475F" w:rsidP="005B475F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</w:rPr>
              <w:t>PT SCG International Indonesia</w:t>
            </w:r>
          </w:p>
          <w:p w14:paraId="0196F85B" w14:textId="77777777" w:rsidR="005B475F" w:rsidRPr="00363A53" w:rsidRDefault="005B475F" w:rsidP="005B475F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C27B0D" w14:textId="77777777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68" w:type="dxa"/>
            <w:shd w:val="clear" w:color="auto" w:fill="auto"/>
          </w:tcPr>
          <w:p w14:paraId="1AF759D9" w14:textId="77777777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3EBCDE8D" w14:textId="77777777" w:rsidTr="00455605">
        <w:trPr>
          <w:trHeight w:val="20"/>
        </w:trPr>
        <w:tc>
          <w:tcPr>
            <w:tcW w:w="4050" w:type="dxa"/>
            <w:shd w:val="clear" w:color="auto" w:fill="auto"/>
          </w:tcPr>
          <w:p w14:paraId="1DB8E2DF" w14:textId="11E57EC2" w:rsidR="005B475F" w:rsidRPr="00363A53" w:rsidRDefault="005B475F" w:rsidP="005B475F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</w:rPr>
              <w:t>SCG Marketing Philippines Inc.</w:t>
            </w:r>
          </w:p>
        </w:tc>
        <w:tc>
          <w:tcPr>
            <w:tcW w:w="1260" w:type="dxa"/>
            <w:shd w:val="clear" w:color="auto" w:fill="auto"/>
          </w:tcPr>
          <w:p w14:paraId="58E43C3C" w14:textId="06494DAF" w:rsidR="005B475F" w:rsidRPr="00363A53" w:rsidRDefault="00455605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068" w:type="dxa"/>
            <w:shd w:val="clear" w:color="auto" w:fill="auto"/>
          </w:tcPr>
          <w:p w14:paraId="46E79E9E" w14:textId="2AA1847A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5499FCFF" w14:textId="77777777" w:rsidTr="00455605">
        <w:trPr>
          <w:trHeight w:val="20"/>
        </w:trPr>
        <w:tc>
          <w:tcPr>
            <w:tcW w:w="4050" w:type="dxa"/>
            <w:shd w:val="clear" w:color="auto" w:fill="auto"/>
          </w:tcPr>
          <w:p w14:paraId="50B49270" w14:textId="2C9E7A77" w:rsidR="005B475F" w:rsidRPr="00363A53" w:rsidRDefault="005B475F" w:rsidP="005B475F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</w:rPr>
              <w:lastRenderedPageBreak/>
              <w:t>SCG International India Private Limited</w:t>
            </w:r>
          </w:p>
        </w:tc>
        <w:tc>
          <w:tcPr>
            <w:tcW w:w="1260" w:type="dxa"/>
            <w:shd w:val="clear" w:color="auto" w:fill="auto"/>
          </w:tcPr>
          <w:p w14:paraId="3A62AD20" w14:textId="4ABB85F0" w:rsidR="005B475F" w:rsidRPr="00363A53" w:rsidRDefault="00455605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68" w:type="dxa"/>
            <w:shd w:val="clear" w:color="auto" w:fill="auto"/>
          </w:tcPr>
          <w:p w14:paraId="769887AD" w14:textId="783C6C55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30CEDF60" w14:textId="77777777" w:rsidTr="00377AB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5554626" w14:textId="77777777" w:rsidR="005B475F" w:rsidRPr="00363A53" w:rsidRDefault="005B475F" w:rsidP="005B475F">
            <w:pPr>
              <w:tabs>
                <w:tab w:val="clear" w:pos="227"/>
                <w:tab w:val="left" w:pos="149"/>
              </w:tabs>
              <w:ind w:left="149" w:hanging="149"/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เจดับเบิ้ลยูดี โลจิสติกส์ จำกัด</w:t>
            </w:r>
          </w:p>
          <w:p w14:paraId="519BAFCD" w14:textId="192E328B" w:rsidR="005B475F" w:rsidRPr="00363A53" w:rsidRDefault="005B475F" w:rsidP="005B475F">
            <w:pPr>
              <w:tabs>
                <w:tab w:val="clear" w:pos="227"/>
              </w:tabs>
              <w:ind w:left="66" w:firstLine="180"/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CB42636" w14:textId="77777777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62ABE30" w14:textId="45B874EC" w:rsidR="005B475F" w:rsidRPr="00363A53" w:rsidRDefault="005B475F" w:rsidP="005B475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ร่วม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B475F" w:rsidRPr="00363A53" w14:paraId="3B5C65FD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10634C7" w14:textId="77777777" w:rsidR="005B475F" w:rsidRPr="00363A53" w:rsidRDefault="005B475F" w:rsidP="005B475F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  <w:p w14:paraId="3511DEF5" w14:textId="77777777" w:rsidR="005B475F" w:rsidRPr="00363A53" w:rsidRDefault="005B475F" w:rsidP="005B475F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A3229E" w14:textId="76238BEF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273B10F" w14:textId="5A2CCE27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เป็นบริษัทร่วมของบริษัทปูนซิเมนต์ไทย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5B475F" w:rsidRPr="00363A53" w14:paraId="7256E92A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B6A5E11" w14:textId="31E0B0D6" w:rsidR="005B475F" w:rsidRPr="00363A53" w:rsidRDefault="005B475F" w:rsidP="005B475F">
            <w:pPr>
              <w:tabs>
                <w:tab w:val="clear" w:pos="3742"/>
              </w:tabs>
              <w:ind w:right="-113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จำกัด 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A790CF" w14:textId="3B1A7FD8" w:rsidR="005B475F" w:rsidRPr="00363A53" w:rsidRDefault="005B475F" w:rsidP="005B47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96B3EDA" w14:textId="02A74AD4" w:rsidR="005B475F" w:rsidRPr="00363A53" w:rsidRDefault="005B475F" w:rsidP="005B475F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BB80941" w14:textId="77777777" w:rsidR="00300ED0" w:rsidRPr="00363A53" w:rsidRDefault="00300ED0" w:rsidP="00DB107B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5FFE4518" w14:textId="344300F9" w:rsidR="00EB4948" w:rsidRPr="00363A53" w:rsidRDefault="00EB4948" w:rsidP="00DB107B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363A53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38ADA07B" w14:textId="77777777" w:rsidR="00EB4948" w:rsidRPr="00363A53" w:rsidRDefault="00EB4948" w:rsidP="00DB107B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24"/>
          <w:szCs w:val="24"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770"/>
      </w:tblGrid>
      <w:tr w:rsidR="00EB4948" w:rsidRPr="00363A53" w14:paraId="1C4673BD" w14:textId="77777777" w:rsidTr="004E6AC7">
        <w:trPr>
          <w:trHeight w:val="20"/>
          <w:tblHeader/>
        </w:trPr>
        <w:tc>
          <w:tcPr>
            <w:tcW w:w="4518" w:type="dxa"/>
          </w:tcPr>
          <w:p w14:paraId="77F264B3" w14:textId="77777777" w:rsidR="00EB4948" w:rsidRPr="00363A53" w:rsidRDefault="00EB4948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290E14F3" w14:textId="77777777" w:rsidR="00EB4948" w:rsidRPr="00363A53" w:rsidRDefault="00EB4948" w:rsidP="00DB107B">
            <w:pPr>
              <w:tabs>
                <w:tab w:val="clear" w:pos="1644"/>
                <w:tab w:val="left" w:pos="1224"/>
                <w:tab w:val="left" w:pos="1404"/>
              </w:tabs>
              <w:ind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EB4948" w:rsidRPr="00363A53" w14:paraId="158A1D09" w14:textId="77777777" w:rsidTr="00DB6614">
        <w:trPr>
          <w:trHeight w:val="20"/>
        </w:trPr>
        <w:tc>
          <w:tcPr>
            <w:tcW w:w="4518" w:type="dxa"/>
          </w:tcPr>
          <w:p w14:paraId="55D2DBBF" w14:textId="081A1932" w:rsidR="00EB4948" w:rsidRPr="00363A53" w:rsidRDefault="004F3E1B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770" w:type="dxa"/>
          </w:tcPr>
          <w:p w14:paraId="1545102C" w14:textId="77777777" w:rsidR="00EB4948" w:rsidRPr="00363A53" w:rsidRDefault="00EB4948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363A53" w14:paraId="16D88951" w14:textId="77777777" w:rsidTr="00DB6614">
        <w:trPr>
          <w:trHeight w:val="20"/>
        </w:trPr>
        <w:tc>
          <w:tcPr>
            <w:tcW w:w="4518" w:type="dxa"/>
          </w:tcPr>
          <w:p w14:paraId="6E88ACD2" w14:textId="77777777" w:rsidR="00EB4948" w:rsidRPr="00363A53" w:rsidRDefault="00EB4948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14:paraId="0C5AEA3B" w14:textId="77777777" w:rsidR="00EB4948" w:rsidRPr="00363A53" w:rsidRDefault="00EB4948" w:rsidP="00DB107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EB4948" w:rsidRPr="00363A53" w14:paraId="269F1396" w14:textId="77777777" w:rsidTr="00DB6614">
        <w:trPr>
          <w:trHeight w:val="20"/>
        </w:trPr>
        <w:tc>
          <w:tcPr>
            <w:tcW w:w="4518" w:type="dxa"/>
          </w:tcPr>
          <w:p w14:paraId="1348B636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70" w:type="dxa"/>
          </w:tcPr>
          <w:p w14:paraId="6782F933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63A53" w14:paraId="4E1223A0" w14:textId="77777777" w:rsidTr="00DB6614">
        <w:trPr>
          <w:trHeight w:val="20"/>
        </w:trPr>
        <w:tc>
          <w:tcPr>
            <w:tcW w:w="4518" w:type="dxa"/>
          </w:tcPr>
          <w:p w14:paraId="3FBF3736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14:paraId="25B5E4AA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EB4948" w:rsidRPr="00363A53" w14:paraId="2BC5EED8" w14:textId="77777777" w:rsidTr="00DB6614">
        <w:trPr>
          <w:trHeight w:val="20"/>
        </w:trPr>
        <w:tc>
          <w:tcPr>
            <w:tcW w:w="4518" w:type="dxa"/>
          </w:tcPr>
          <w:p w14:paraId="28ED911C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14:paraId="3CE4ACCC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63A53" w14:paraId="0EF66E01" w14:textId="77777777" w:rsidTr="00DB6614">
        <w:trPr>
          <w:trHeight w:val="20"/>
        </w:trPr>
        <w:tc>
          <w:tcPr>
            <w:tcW w:w="4518" w:type="dxa"/>
          </w:tcPr>
          <w:p w14:paraId="63689B0D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14:paraId="3F111F9C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EB4948" w:rsidRPr="00363A53" w14:paraId="7B275A10" w14:textId="77777777" w:rsidTr="00DB6614">
        <w:trPr>
          <w:trHeight w:val="20"/>
        </w:trPr>
        <w:tc>
          <w:tcPr>
            <w:tcW w:w="4518" w:type="dxa"/>
          </w:tcPr>
          <w:p w14:paraId="61E25643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31441A6" w14:textId="77777777" w:rsidR="00EB4948" w:rsidRPr="00363A53" w:rsidRDefault="00EB4948" w:rsidP="00DB107B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35240" w:rsidRPr="00363A53" w14:paraId="2AF9C2FA" w14:textId="77777777" w:rsidTr="00DB6614">
        <w:trPr>
          <w:trHeight w:val="20"/>
        </w:trPr>
        <w:tc>
          <w:tcPr>
            <w:tcW w:w="4518" w:type="dxa"/>
          </w:tcPr>
          <w:p w14:paraId="1B1B1328" w14:textId="2258F673" w:rsidR="00335240" w:rsidRPr="00363A53" w:rsidRDefault="00353BE1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770" w:type="dxa"/>
          </w:tcPr>
          <w:p w14:paraId="78BAA285" w14:textId="5F4FEC5C" w:rsidR="00335240" w:rsidRPr="00363A53" w:rsidRDefault="00EC0E78" w:rsidP="00DB107B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35240" w:rsidRPr="00363A53" w14:paraId="264D067D" w14:textId="77777777" w:rsidTr="00DB6614">
        <w:trPr>
          <w:trHeight w:val="20"/>
        </w:trPr>
        <w:tc>
          <w:tcPr>
            <w:tcW w:w="4518" w:type="dxa"/>
          </w:tcPr>
          <w:p w14:paraId="6063728C" w14:textId="6F79E058" w:rsidR="00335240" w:rsidRPr="00363A53" w:rsidRDefault="000B1384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14:paraId="622E53AD" w14:textId="77579EB2" w:rsidR="00335240" w:rsidRPr="00363A53" w:rsidRDefault="000B1384" w:rsidP="00DB107B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</w:tbl>
    <w:p w14:paraId="40CCFD1B" w14:textId="77777777" w:rsidR="009072EF" w:rsidRPr="00363A53" w:rsidRDefault="009072E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63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2A56980" w14:textId="4031B2DB" w:rsidR="00D27C6A" w:rsidRPr="00363A53" w:rsidRDefault="00D27C6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Pr="00363A53">
        <w:rPr>
          <w:rFonts w:asciiTheme="majorBidi" w:hAnsiTheme="majorBidi" w:cstheme="majorBidi"/>
          <w:sz w:val="30"/>
          <w:szCs w:val="30"/>
        </w:rPr>
        <w:t xml:space="preserve">31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p w14:paraId="1C159297" w14:textId="77777777" w:rsidR="00D27C6A" w:rsidRPr="00363A53" w:rsidRDefault="00D27C6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209"/>
        <w:gridCol w:w="251"/>
        <w:gridCol w:w="1120"/>
        <w:gridCol w:w="254"/>
        <w:gridCol w:w="1120"/>
        <w:gridCol w:w="262"/>
        <w:gridCol w:w="1054"/>
      </w:tblGrid>
      <w:tr w:rsidR="00F16933" w:rsidRPr="00363A53" w14:paraId="52B99A7B" w14:textId="77777777" w:rsidTr="00A520E3">
        <w:trPr>
          <w:tblHeader/>
        </w:trPr>
        <w:tc>
          <w:tcPr>
            <w:tcW w:w="2140" w:type="pct"/>
          </w:tcPr>
          <w:p w14:paraId="6B8D8BD5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303A5993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98B2528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A1D57AE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FFA" w:rsidRPr="00363A53" w14:paraId="5F5EC115" w14:textId="77777777" w:rsidTr="00A520E3">
        <w:trPr>
          <w:tblHeader/>
        </w:trPr>
        <w:tc>
          <w:tcPr>
            <w:tcW w:w="2140" w:type="pct"/>
          </w:tcPr>
          <w:p w14:paraId="35684CA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7D51990D" w14:textId="559C006C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3E6987A0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184E15C" w14:textId="2AC968E8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11C67744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DA3476" w14:textId="6B1E0E63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1F1B54A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8B76F0" w14:textId="4FEC2182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7D1B" w:rsidRPr="00363A53" w14:paraId="5D609F9A" w14:textId="77777777" w:rsidTr="00A520E3">
        <w:trPr>
          <w:tblHeader/>
        </w:trPr>
        <w:tc>
          <w:tcPr>
            <w:tcW w:w="2140" w:type="pct"/>
          </w:tcPr>
          <w:p w14:paraId="5122320C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7"/>
          </w:tcPr>
          <w:p w14:paraId="27E6D406" w14:textId="6D779EA4" w:rsidR="00097D1B" w:rsidRPr="00363A53" w:rsidRDefault="00D01F0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97D1B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363A53" w14:paraId="22B83DF6" w14:textId="77777777" w:rsidTr="00A520E3">
        <w:tc>
          <w:tcPr>
            <w:tcW w:w="2140" w:type="pct"/>
          </w:tcPr>
          <w:p w14:paraId="5ED7C457" w14:textId="66E49399" w:rsidR="00097D1B" w:rsidRPr="00363A53" w:rsidRDefault="00097D1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822B59"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56" w:type="pct"/>
          </w:tcPr>
          <w:p w14:paraId="16941EF1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73B527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0F97C73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E28151A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2BE71AC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1B8444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DADE1B2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AB6" w:rsidRPr="00363A53" w14:paraId="1400A8F7" w14:textId="77777777" w:rsidTr="00A520E3">
        <w:tc>
          <w:tcPr>
            <w:tcW w:w="2140" w:type="pct"/>
          </w:tcPr>
          <w:p w14:paraId="616437B8" w14:textId="77777777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CBA6A27" w14:textId="6C25D74A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36" w:type="pct"/>
          </w:tcPr>
          <w:p w14:paraId="768751FA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060CEAB" w14:textId="27046BB0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38" w:type="pct"/>
          </w:tcPr>
          <w:p w14:paraId="5CE550DC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5BE07C" w14:textId="25BA7A4F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42" w:type="pct"/>
          </w:tcPr>
          <w:p w14:paraId="33BFE9B6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475BDD6" w14:textId="52C9BEEA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377AB6" w:rsidRPr="00363A53" w14:paraId="165D9215" w14:textId="77777777" w:rsidTr="00A520E3">
        <w:tc>
          <w:tcPr>
            <w:tcW w:w="2140" w:type="pct"/>
          </w:tcPr>
          <w:p w14:paraId="790AB34A" w14:textId="77777777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2A8D1698" w14:textId="5C07849B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16,133</w:t>
            </w:r>
          </w:p>
        </w:tc>
        <w:tc>
          <w:tcPr>
            <w:tcW w:w="136" w:type="pct"/>
          </w:tcPr>
          <w:p w14:paraId="01A890AD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C2ECF4" w14:textId="006974BE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20,385</w:t>
            </w:r>
          </w:p>
        </w:tc>
        <w:tc>
          <w:tcPr>
            <w:tcW w:w="138" w:type="pct"/>
          </w:tcPr>
          <w:p w14:paraId="630917A5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EDCF36C" w14:textId="07904FE1" w:rsidR="00377AB6" w:rsidRPr="00363A53" w:rsidRDefault="00377AB6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15,239</w:t>
            </w:r>
          </w:p>
        </w:tc>
        <w:tc>
          <w:tcPr>
            <w:tcW w:w="142" w:type="pct"/>
          </w:tcPr>
          <w:p w14:paraId="2D737850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DB5520" w14:textId="4D53971D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18,994</w:t>
            </w:r>
          </w:p>
        </w:tc>
      </w:tr>
      <w:tr w:rsidR="00377AB6" w:rsidRPr="00363A53" w14:paraId="0CC3A449" w14:textId="77777777" w:rsidTr="00A520E3">
        <w:tc>
          <w:tcPr>
            <w:tcW w:w="2140" w:type="pct"/>
          </w:tcPr>
          <w:p w14:paraId="3139B4C2" w14:textId="77777777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0DD854F7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F403D14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1E740EB2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656481C0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5BD2A0B4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3A6C0031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5C5039BB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A2073" w:rsidRPr="00363A53" w14:paraId="235E9CD6" w14:textId="77777777" w:rsidTr="00A520E3">
        <w:tc>
          <w:tcPr>
            <w:tcW w:w="2140" w:type="pct"/>
          </w:tcPr>
          <w:p w14:paraId="35036136" w14:textId="77777777" w:rsidR="002A2073" w:rsidRPr="00363A53" w:rsidRDefault="002A20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5DB51414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06D03DB4" w14:textId="77777777" w:rsidR="002A2073" w:rsidRPr="00363A53" w:rsidRDefault="002A207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7DDBCE38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74834482" w14:textId="77777777" w:rsidR="002A2073" w:rsidRPr="00363A53" w:rsidRDefault="002A207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6AE82D54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681FE454" w14:textId="77777777" w:rsidR="002A2073" w:rsidRPr="00363A53" w:rsidRDefault="002A207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2A874B40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77AB6" w:rsidRPr="00363A53" w14:paraId="12DCE9C1" w14:textId="77777777" w:rsidTr="00A520E3">
        <w:trPr>
          <w:trHeight w:val="389"/>
        </w:trPr>
        <w:tc>
          <w:tcPr>
            <w:tcW w:w="2140" w:type="pct"/>
          </w:tcPr>
          <w:p w14:paraId="560B42B6" w14:textId="69FF3DB4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56" w:type="pct"/>
          </w:tcPr>
          <w:p w14:paraId="090B1B4F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14:paraId="0A2366D1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B2C0D7C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40E124F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1AE12663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4A8A5498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37DC20A3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7AB6" w:rsidRPr="00363A53" w14:paraId="72CD8C05" w14:textId="77777777" w:rsidTr="00A520E3">
        <w:trPr>
          <w:trHeight w:val="389"/>
        </w:trPr>
        <w:tc>
          <w:tcPr>
            <w:tcW w:w="2140" w:type="pct"/>
          </w:tcPr>
          <w:p w14:paraId="29DF5718" w14:textId="4D96A83D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781CFEDE" w14:textId="58EED7CF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36" w:type="pct"/>
          </w:tcPr>
          <w:p w14:paraId="0B6A91F9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126EB2BC" w14:textId="13BADCE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BCB8F65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B48D8E8" w14:textId="31246A32" w:rsidR="00377AB6" w:rsidRPr="00363A53" w:rsidRDefault="00377AB6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42" w:type="pct"/>
          </w:tcPr>
          <w:p w14:paraId="04B5ED23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52571BAD" w14:textId="605C2490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AB6" w:rsidRPr="00363A53" w14:paraId="002ABBC4" w14:textId="77777777" w:rsidTr="00A520E3">
        <w:trPr>
          <w:trHeight w:val="389"/>
        </w:trPr>
        <w:tc>
          <w:tcPr>
            <w:tcW w:w="2140" w:type="pct"/>
          </w:tcPr>
          <w:p w14:paraId="27151B3C" w14:textId="7435142E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6FC2A68F" w14:textId="3D34F28F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97CAD05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5F065009" w14:textId="171EDDA0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38" w:type="pct"/>
          </w:tcPr>
          <w:p w14:paraId="10396474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4CF814C" w14:textId="6B48F3A2" w:rsidR="00377AB6" w:rsidRPr="00363A53" w:rsidRDefault="00377AB6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79FFB35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3F74D561" w14:textId="25925A08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</w:tr>
      <w:tr w:rsidR="00377AB6" w:rsidRPr="00363A53" w14:paraId="77D88196" w14:textId="77777777" w:rsidTr="007120C9">
        <w:trPr>
          <w:trHeight w:val="389"/>
        </w:trPr>
        <w:tc>
          <w:tcPr>
            <w:tcW w:w="2140" w:type="pct"/>
            <w:shd w:val="clear" w:color="auto" w:fill="auto"/>
          </w:tcPr>
          <w:p w14:paraId="48196D39" w14:textId="1EDB4C0B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  <w:shd w:val="clear" w:color="auto" w:fill="auto"/>
          </w:tcPr>
          <w:p w14:paraId="12801155" w14:textId="06FE95E9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5,716</w:t>
            </w:r>
          </w:p>
        </w:tc>
        <w:tc>
          <w:tcPr>
            <w:tcW w:w="136" w:type="pct"/>
            <w:shd w:val="clear" w:color="auto" w:fill="auto"/>
          </w:tcPr>
          <w:p w14:paraId="56259363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</w:tcPr>
          <w:p w14:paraId="7A942EED" w14:textId="40D07258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7,079</w:t>
            </w:r>
          </w:p>
        </w:tc>
        <w:tc>
          <w:tcPr>
            <w:tcW w:w="138" w:type="pct"/>
            <w:shd w:val="clear" w:color="auto" w:fill="auto"/>
          </w:tcPr>
          <w:p w14:paraId="21D944DE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</w:tcPr>
          <w:p w14:paraId="2733BB69" w14:textId="3F614CA6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5,031</w:t>
            </w:r>
          </w:p>
        </w:tc>
        <w:tc>
          <w:tcPr>
            <w:tcW w:w="142" w:type="pct"/>
            <w:shd w:val="clear" w:color="auto" w:fill="auto"/>
          </w:tcPr>
          <w:p w14:paraId="06A97EEB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  <w:shd w:val="clear" w:color="auto" w:fill="auto"/>
          </w:tcPr>
          <w:p w14:paraId="2F76B3B2" w14:textId="32812F72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5,575</w:t>
            </w:r>
          </w:p>
        </w:tc>
      </w:tr>
      <w:tr w:rsidR="00754D92" w:rsidRPr="00363A53" w14:paraId="60FDDC51" w14:textId="77777777" w:rsidTr="00F779AD">
        <w:trPr>
          <w:trHeight w:val="80"/>
        </w:trPr>
        <w:tc>
          <w:tcPr>
            <w:tcW w:w="2140" w:type="pct"/>
          </w:tcPr>
          <w:p w14:paraId="44A3D992" w14:textId="0D70B0C9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5CDE7FD8" w14:textId="51F0CFF4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6" w:type="pct"/>
          </w:tcPr>
          <w:p w14:paraId="5EDB5816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1FCF1CEF" w14:textId="63E5A430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795C79A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7817436C" w14:textId="6C77FB4E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2" w:type="pct"/>
          </w:tcPr>
          <w:p w14:paraId="2F827654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</w:tcPr>
          <w:p w14:paraId="3B02442A" w14:textId="7D81827D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2073" w:rsidRPr="00363A53" w14:paraId="117667E3" w14:textId="77777777" w:rsidTr="00F779AD">
        <w:trPr>
          <w:trHeight w:val="80"/>
        </w:trPr>
        <w:tc>
          <w:tcPr>
            <w:tcW w:w="2140" w:type="pct"/>
          </w:tcPr>
          <w:p w14:paraId="6D7CB1B9" w14:textId="77777777" w:rsidR="002A2073" w:rsidRPr="00363A53" w:rsidRDefault="002A20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63BAFEB1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17C9A924" w14:textId="77777777" w:rsidR="002A2073" w:rsidRPr="00363A53" w:rsidRDefault="002A207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6A7F94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6AD1EC4" w14:textId="77777777" w:rsidR="002A2073" w:rsidRPr="00363A53" w:rsidRDefault="002A207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822269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D6F14D9" w14:textId="77777777" w:rsidR="002A2073" w:rsidRPr="00363A53" w:rsidRDefault="002A207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7FA8AA" w14:textId="77777777" w:rsidR="002A2073" w:rsidRPr="00363A53" w:rsidRDefault="002A207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D92" w:rsidRPr="00363A53" w14:paraId="6D91E08A" w14:textId="77777777" w:rsidTr="00A520E3">
        <w:tc>
          <w:tcPr>
            <w:tcW w:w="2140" w:type="pct"/>
          </w:tcPr>
          <w:p w14:paraId="57F40A01" w14:textId="2C49A35D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56" w:type="pct"/>
          </w:tcPr>
          <w:p w14:paraId="4830B755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14:paraId="0FF61219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6E20F0DE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00C55FCD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2EF8E55C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1D83C282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62C9AA29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4D92" w:rsidRPr="00363A53" w14:paraId="59831E9F" w14:textId="77777777" w:rsidTr="00A520E3">
        <w:tc>
          <w:tcPr>
            <w:tcW w:w="2140" w:type="pct"/>
          </w:tcPr>
          <w:p w14:paraId="3810311C" w14:textId="2B798758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6038BF16" w14:textId="66F2455D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32,595</w:t>
            </w:r>
          </w:p>
        </w:tc>
        <w:tc>
          <w:tcPr>
            <w:tcW w:w="136" w:type="pct"/>
          </w:tcPr>
          <w:p w14:paraId="7C078681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47C0090F" w14:textId="2723B9DD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26,885</w:t>
            </w:r>
          </w:p>
        </w:tc>
        <w:tc>
          <w:tcPr>
            <w:tcW w:w="138" w:type="pct"/>
          </w:tcPr>
          <w:p w14:paraId="2D286A94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28D7959" w14:textId="46B273A3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32,595</w:t>
            </w:r>
          </w:p>
        </w:tc>
        <w:tc>
          <w:tcPr>
            <w:tcW w:w="142" w:type="pct"/>
          </w:tcPr>
          <w:p w14:paraId="08750D0C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0D82444E" w14:textId="7D9454AA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26,885</w:t>
            </w:r>
          </w:p>
        </w:tc>
      </w:tr>
      <w:tr w:rsidR="00754D92" w:rsidRPr="00363A53" w14:paraId="5AD77456" w14:textId="77777777" w:rsidTr="00A520E3">
        <w:tc>
          <w:tcPr>
            <w:tcW w:w="2140" w:type="pct"/>
          </w:tcPr>
          <w:p w14:paraId="24F46E60" w14:textId="7D740A1C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503B2A06" w14:textId="592C5102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136" w:type="pct"/>
          </w:tcPr>
          <w:p w14:paraId="08C7F728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617E3D" w14:textId="6D3EECED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38" w:type="pct"/>
          </w:tcPr>
          <w:p w14:paraId="0934D9A8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8EC04C" w14:textId="60A1679C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2" w:type="pct"/>
          </w:tcPr>
          <w:p w14:paraId="3E73FB47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7B9A34" w14:textId="72657D19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754D92" w:rsidRPr="00363A53" w14:paraId="0D965C2A" w14:textId="77777777" w:rsidTr="00A520E3">
        <w:tc>
          <w:tcPr>
            <w:tcW w:w="2140" w:type="pct"/>
          </w:tcPr>
          <w:p w14:paraId="3D724791" w14:textId="42EF93E5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64306D3A" w14:textId="6A99A521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0DB24F6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25B181" w14:textId="2360C2F9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B178E48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A59FE" w14:textId="52249815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51B2616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D90F868" w14:textId="60EB3E5C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4D92" w:rsidRPr="00363A53" w14:paraId="1729BECB" w14:textId="77777777" w:rsidTr="00A520E3">
        <w:tc>
          <w:tcPr>
            <w:tcW w:w="2140" w:type="pct"/>
          </w:tcPr>
          <w:p w14:paraId="45037374" w14:textId="3BC43C5E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307111B2" w14:textId="40C90D76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CC0A377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4C0937" w14:textId="7C163557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10A358E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B579BB" w14:textId="7B0943C3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00BB90D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CC6F174" w14:textId="2D79851B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4D92" w:rsidRPr="00363A53" w14:paraId="481DA53E" w14:textId="77777777" w:rsidTr="00A520E3">
        <w:tc>
          <w:tcPr>
            <w:tcW w:w="2140" w:type="pct"/>
          </w:tcPr>
          <w:p w14:paraId="75B002D7" w14:textId="056FE39A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7C69D6F5" w14:textId="27E7E4B2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  <w:tab w:val="left" w:pos="87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036861BB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679E5A0" w14:textId="6A2685CC" w:rsidR="00754D92" w:rsidRPr="00363A53" w:rsidRDefault="00754D92" w:rsidP="00DB107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D6B08CA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3CE2CF" w14:textId="4CF56A26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3,479</w:t>
            </w:r>
          </w:p>
        </w:tc>
        <w:tc>
          <w:tcPr>
            <w:tcW w:w="142" w:type="pct"/>
          </w:tcPr>
          <w:p w14:paraId="70D5E63B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EE46C4" w14:textId="5D21800A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754D92" w:rsidRPr="00363A53" w14:paraId="0B4B1BF4" w14:textId="77777777" w:rsidTr="00A520E3">
        <w:tc>
          <w:tcPr>
            <w:tcW w:w="2140" w:type="pct"/>
          </w:tcPr>
          <w:p w14:paraId="1F6C81FF" w14:textId="410D2602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0C3E623" w14:textId="063D3CFC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6607FAB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0E8A62" w14:textId="717BEE99" w:rsidR="00754D92" w:rsidRPr="00363A53" w:rsidRDefault="00754D92" w:rsidP="00DB107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BDF7B1D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782D324" w14:textId="13DBF32B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15,919</w:t>
            </w:r>
          </w:p>
        </w:tc>
        <w:tc>
          <w:tcPr>
            <w:tcW w:w="142" w:type="pct"/>
          </w:tcPr>
          <w:p w14:paraId="40EACA1E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58CA07" w14:textId="6CD157AF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122,406</w:t>
            </w:r>
          </w:p>
        </w:tc>
      </w:tr>
      <w:tr w:rsidR="00754D92" w:rsidRPr="00363A53" w14:paraId="63429C50" w14:textId="77777777" w:rsidTr="00A520E3">
        <w:tc>
          <w:tcPr>
            <w:tcW w:w="2140" w:type="pct"/>
          </w:tcPr>
          <w:p w14:paraId="7A2BAB86" w14:textId="52EEB90D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56" w:type="pct"/>
          </w:tcPr>
          <w:p w14:paraId="7860377A" w14:textId="76594B7D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E3D30A5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C7FDE05" w14:textId="77082C29" w:rsidR="00754D92" w:rsidRPr="00363A53" w:rsidRDefault="00754D92" w:rsidP="00DB107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0752282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8B9B402" w14:textId="7065A2D6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8,820</w:t>
            </w:r>
          </w:p>
        </w:tc>
        <w:tc>
          <w:tcPr>
            <w:tcW w:w="142" w:type="pct"/>
          </w:tcPr>
          <w:p w14:paraId="373BA850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B4DB02" w14:textId="30FD0D87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9,444</w:t>
            </w:r>
          </w:p>
        </w:tc>
      </w:tr>
      <w:tr w:rsidR="00754D92" w:rsidRPr="00363A53" w14:paraId="7BD4497A" w14:textId="77777777" w:rsidTr="00A520E3">
        <w:tc>
          <w:tcPr>
            <w:tcW w:w="2140" w:type="pct"/>
          </w:tcPr>
          <w:p w14:paraId="16B9FB3E" w14:textId="3A471283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6" w:type="pct"/>
          </w:tcPr>
          <w:p w14:paraId="77E8280D" w14:textId="5AB1E03D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0557336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319518" w14:textId="1963F986" w:rsidR="00754D92" w:rsidRPr="00363A53" w:rsidRDefault="00754D92" w:rsidP="00DB107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E316F38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9848558" w14:textId="4526BDC7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  <w:tab w:val="left" w:pos="810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8,908</w:t>
            </w:r>
          </w:p>
        </w:tc>
        <w:tc>
          <w:tcPr>
            <w:tcW w:w="142" w:type="pct"/>
          </w:tcPr>
          <w:p w14:paraId="4BFC5E2E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BB5E30E" w14:textId="593162C4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10,322</w:t>
            </w:r>
          </w:p>
        </w:tc>
      </w:tr>
      <w:tr w:rsidR="00754D92" w:rsidRPr="00363A53" w14:paraId="30970F2D" w14:textId="77777777" w:rsidTr="00A520E3">
        <w:tc>
          <w:tcPr>
            <w:tcW w:w="2140" w:type="pct"/>
          </w:tcPr>
          <w:p w14:paraId="7829D760" w14:textId="16523E57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78386799" w14:textId="74F4584D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6EB3DD0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AF1753" w14:textId="5D62E6A3" w:rsidR="00754D92" w:rsidRPr="00363A53" w:rsidRDefault="00754D92" w:rsidP="00DB107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D1E9EEC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AC3A06B" w14:textId="3755A7CB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2" w:type="pct"/>
          </w:tcPr>
          <w:p w14:paraId="1DEE1D2A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E18423" w14:textId="5C53B821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754D92" w:rsidRPr="00363A53" w14:paraId="5F368748" w14:textId="77777777" w:rsidTr="00A520E3">
        <w:tc>
          <w:tcPr>
            <w:tcW w:w="2140" w:type="pct"/>
          </w:tcPr>
          <w:p w14:paraId="7FCB85E0" w14:textId="3C0F8546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6" w:type="pct"/>
          </w:tcPr>
          <w:p w14:paraId="3DDBD77D" w14:textId="5CEC8180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35E6ACA7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7A5F21" w14:textId="70842CA9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AA05460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D1A331" w14:textId="20E0D8D7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107,380</w:t>
            </w:r>
          </w:p>
        </w:tc>
        <w:tc>
          <w:tcPr>
            <w:tcW w:w="142" w:type="pct"/>
          </w:tcPr>
          <w:p w14:paraId="5C6E711B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F5FEA4" w14:textId="29364F3E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142,780</w:t>
            </w:r>
          </w:p>
        </w:tc>
      </w:tr>
      <w:tr w:rsidR="00754D92" w:rsidRPr="00363A53" w14:paraId="49A32353" w14:textId="77777777" w:rsidTr="002A2073">
        <w:trPr>
          <w:trHeight w:val="187"/>
        </w:trPr>
        <w:tc>
          <w:tcPr>
            <w:tcW w:w="2140" w:type="pct"/>
          </w:tcPr>
          <w:p w14:paraId="3A5E91FE" w14:textId="03AAC7E2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9139982" w14:textId="49C2EA10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5FF50111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536D825" w14:textId="559A5428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40EDDA8" w14:textId="6562027F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5A442F" w14:textId="1C9B7566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6F683DB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A2D5F05" w14:textId="12F38EFE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54D92" w:rsidRPr="00363A53" w14:paraId="014A0CB6" w14:textId="77777777" w:rsidTr="00A520E3">
        <w:tc>
          <w:tcPr>
            <w:tcW w:w="2140" w:type="pct"/>
          </w:tcPr>
          <w:p w14:paraId="153B5642" w14:textId="24C15DF2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6" w:type="pct"/>
          </w:tcPr>
          <w:p w14:paraId="2068D4A1" w14:textId="053BC863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0B1F63B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6403C27" w14:textId="618324DA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195094CA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68BD29" w14:textId="7F29A372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42D9514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BCE92D" w14:textId="7B704DF6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54D92" w:rsidRPr="00363A53" w14:paraId="5453446D" w14:textId="77777777" w:rsidTr="00A520E3">
        <w:tc>
          <w:tcPr>
            <w:tcW w:w="2140" w:type="pct"/>
          </w:tcPr>
          <w:p w14:paraId="7FAA9F6B" w14:textId="468DEE80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4FB2C9D3" w14:textId="1C5A4780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1,447,466</w:t>
            </w:r>
          </w:p>
        </w:tc>
        <w:tc>
          <w:tcPr>
            <w:tcW w:w="136" w:type="pct"/>
          </w:tcPr>
          <w:p w14:paraId="18F58A88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ED045F2" w14:textId="62C54727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1,726,022</w:t>
            </w:r>
          </w:p>
        </w:tc>
        <w:tc>
          <w:tcPr>
            <w:tcW w:w="138" w:type="pct"/>
          </w:tcPr>
          <w:p w14:paraId="371813C8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BA258" w14:textId="3394626B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1,146,814</w:t>
            </w:r>
          </w:p>
        </w:tc>
        <w:tc>
          <w:tcPr>
            <w:tcW w:w="142" w:type="pct"/>
          </w:tcPr>
          <w:p w14:paraId="064FD6C6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EF2460" w14:textId="42DC2D82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1,360,407</w:t>
            </w:r>
          </w:p>
        </w:tc>
      </w:tr>
      <w:tr w:rsidR="00754D92" w:rsidRPr="00363A53" w14:paraId="6F3D54B4" w14:textId="77777777" w:rsidTr="00A520E3">
        <w:tc>
          <w:tcPr>
            <w:tcW w:w="2140" w:type="pct"/>
          </w:tcPr>
          <w:p w14:paraId="71715858" w14:textId="54002E81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4572CAB" w14:textId="7E05F0DA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378,953</w:t>
            </w:r>
          </w:p>
        </w:tc>
        <w:tc>
          <w:tcPr>
            <w:tcW w:w="136" w:type="pct"/>
          </w:tcPr>
          <w:p w14:paraId="3F5969F9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344BB" w14:textId="65E6611E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551,225</w:t>
            </w:r>
          </w:p>
        </w:tc>
        <w:tc>
          <w:tcPr>
            <w:tcW w:w="138" w:type="pct"/>
          </w:tcPr>
          <w:p w14:paraId="03B09A85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2498F7" w14:textId="1F4781F1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306,069</w:t>
            </w:r>
          </w:p>
        </w:tc>
        <w:tc>
          <w:tcPr>
            <w:tcW w:w="142" w:type="pct"/>
          </w:tcPr>
          <w:p w14:paraId="7C0CFB7E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1900B8" w14:textId="635BFEA3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441,390</w:t>
            </w:r>
          </w:p>
        </w:tc>
      </w:tr>
      <w:tr w:rsidR="00754D92" w:rsidRPr="00363A53" w14:paraId="263816F1" w14:textId="77777777" w:rsidTr="00A520E3">
        <w:tc>
          <w:tcPr>
            <w:tcW w:w="2140" w:type="pct"/>
          </w:tcPr>
          <w:p w14:paraId="1E5FFCA4" w14:textId="5E9C590F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656" w:type="pct"/>
          </w:tcPr>
          <w:p w14:paraId="636BCFC1" w14:textId="2C6F1064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133,880</w:t>
            </w:r>
          </w:p>
        </w:tc>
        <w:tc>
          <w:tcPr>
            <w:tcW w:w="136" w:type="pct"/>
          </w:tcPr>
          <w:p w14:paraId="3A0E1773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9A665AD" w14:textId="7B1EF8A8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4,402</w:t>
            </w:r>
          </w:p>
        </w:tc>
        <w:tc>
          <w:tcPr>
            <w:tcW w:w="138" w:type="pct"/>
          </w:tcPr>
          <w:p w14:paraId="0F9781F5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613AE4" w14:textId="16B420DD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133,880</w:t>
            </w:r>
          </w:p>
        </w:tc>
        <w:tc>
          <w:tcPr>
            <w:tcW w:w="142" w:type="pct"/>
          </w:tcPr>
          <w:p w14:paraId="271D2116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8AFDD2" w14:textId="72064B2F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2,340</w:t>
            </w:r>
          </w:p>
        </w:tc>
      </w:tr>
      <w:tr w:rsidR="00754D92" w:rsidRPr="00363A53" w14:paraId="1718013B" w14:textId="77777777" w:rsidTr="00A520E3">
        <w:tc>
          <w:tcPr>
            <w:tcW w:w="2140" w:type="pct"/>
          </w:tcPr>
          <w:p w14:paraId="49B91D7A" w14:textId="57732BCB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DACA0F8" w14:textId="1BBFFB83" w:rsidR="00754D92" w:rsidRPr="00363A53" w:rsidRDefault="00754D92" w:rsidP="00DB107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136" w:type="pct"/>
          </w:tcPr>
          <w:p w14:paraId="42A82728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7F2F3EF" w14:textId="2FF1843D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38" w:type="pct"/>
          </w:tcPr>
          <w:p w14:paraId="4E84FFD3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F571FFC" w14:textId="055E3B23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142" w:type="pct"/>
          </w:tcPr>
          <w:p w14:paraId="2C72FAB0" w14:textId="77777777" w:rsidR="00754D92" w:rsidRPr="00363A53" w:rsidRDefault="00754D9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07FA3E" w14:textId="09E4737A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</w:tr>
      <w:tr w:rsidR="00754D92" w:rsidRPr="00363A53" w14:paraId="67E40F38" w14:textId="77777777" w:rsidTr="00A520E3">
        <w:tc>
          <w:tcPr>
            <w:tcW w:w="2140" w:type="pct"/>
          </w:tcPr>
          <w:p w14:paraId="6559E973" w14:textId="25FC8981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455DC674" w14:textId="68E47D71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4,065</w:t>
            </w:r>
          </w:p>
        </w:tc>
        <w:tc>
          <w:tcPr>
            <w:tcW w:w="136" w:type="pct"/>
          </w:tcPr>
          <w:p w14:paraId="39933CA3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8A13A7" w14:textId="23CA4792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2,739</w:t>
            </w:r>
          </w:p>
        </w:tc>
        <w:tc>
          <w:tcPr>
            <w:tcW w:w="138" w:type="pct"/>
          </w:tcPr>
          <w:p w14:paraId="2C20D0BA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F427FF" w14:textId="141A013B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2,784</w:t>
            </w:r>
          </w:p>
        </w:tc>
        <w:tc>
          <w:tcPr>
            <w:tcW w:w="142" w:type="pct"/>
          </w:tcPr>
          <w:p w14:paraId="0EAF0C80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C7F3A14" w14:textId="4B1BC4F3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2,232</w:t>
            </w:r>
          </w:p>
        </w:tc>
      </w:tr>
      <w:tr w:rsidR="00754D92" w:rsidRPr="00363A53" w14:paraId="558658C1" w14:textId="77777777" w:rsidTr="00A520E3">
        <w:tc>
          <w:tcPr>
            <w:tcW w:w="2140" w:type="pct"/>
          </w:tcPr>
          <w:p w14:paraId="0EEA3C46" w14:textId="40F58D29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4B1714F5" w14:textId="1C0A77AC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14,217</w:t>
            </w:r>
          </w:p>
        </w:tc>
        <w:tc>
          <w:tcPr>
            <w:tcW w:w="136" w:type="pct"/>
          </w:tcPr>
          <w:p w14:paraId="4F8BD870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FB2DEF" w14:textId="06E722F3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13,642</w:t>
            </w:r>
          </w:p>
        </w:tc>
        <w:tc>
          <w:tcPr>
            <w:tcW w:w="138" w:type="pct"/>
          </w:tcPr>
          <w:p w14:paraId="391DFD38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882D8D" w14:textId="66E489D0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11,624</w:t>
            </w:r>
          </w:p>
        </w:tc>
        <w:tc>
          <w:tcPr>
            <w:tcW w:w="142" w:type="pct"/>
          </w:tcPr>
          <w:p w14:paraId="59485CC1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81B2C7B" w14:textId="02A69085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8,931</w:t>
            </w:r>
          </w:p>
        </w:tc>
      </w:tr>
      <w:tr w:rsidR="00754D92" w:rsidRPr="00363A53" w14:paraId="27710278" w14:textId="77777777" w:rsidTr="00A520E3">
        <w:tc>
          <w:tcPr>
            <w:tcW w:w="2140" w:type="pct"/>
          </w:tcPr>
          <w:p w14:paraId="1E07B770" w14:textId="0F0A8B55" w:rsidR="00754D92" w:rsidRPr="00363A53" w:rsidRDefault="00754D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6" w:type="pct"/>
          </w:tcPr>
          <w:p w14:paraId="2914F691" w14:textId="780DE36D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19,014</w:t>
            </w:r>
          </w:p>
        </w:tc>
        <w:tc>
          <w:tcPr>
            <w:tcW w:w="136" w:type="pct"/>
          </w:tcPr>
          <w:p w14:paraId="2443D8F7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</w:tcPr>
          <w:p w14:paraId="59E74FB9" w14:textId="3455F39D" w:rsidR="00754D92" w:rsidRPr="00363A53" w:rsidRDefault="00754D92" w:rsidP="00DB107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10,622</w:t>
            </w:r>
          </w:p>
        </w:tc>
        <w:tc>
          <w:tcPr>
            <w:tcW w:w="138" w:type="pct"/>
          </w:tcPr>
          <w:p w14:paraId="19EA5DCD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1D4309" w14:textId="52C807E4" w:rsidR="00754D92" w:rsidRPr="00363A53" w:rsidRDefault="00754D92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9,510</w:t>
            </w:r>
          </w:p>
        </w:tc>
        <w:tc>
          <w:tcPr>
            <w:tcW w:w="142" w:type="pct"/>
          </w:tcPr>
          <w:p w14:paraId="30A187A3" w14:textId="77777777" w:rsidR="00754D92" w:rsidRPr="00363A53" w:rsidRDefault="00754D92" w:rsidP="00DB107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DD4A1D" w14:textId="4B0E49E7" w:rsidR="00754D92" w:rsidRPr="00363A53" w:rsidRDefault="00754D92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4,225</w:t>
            </w:r>
          </w:p>
        </w:tc>
      </w:tr>
    </w:tbl>
    <w:p w14:paraId="3A8AEFCD" w14:textId="6D0AEED7" w:rsidR="00603307" w:rsidRPr="00363A53" w:rsidRDefault="0060330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799E1F" w14:textId="6FB3FA61" w:rsidR="002A2073" w:rsidRPr="00363A53" w:rsidRDefault="002A20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6994363" w14:textId="20BB1963" w:rsidR="002A2073" w:rsidRPr="00363A53" w:rsidRDefault="002A20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C9BE6F" w14:textId="0A9B8F81" w:rsidR="002A2073" w:rsidRPr="00363A53" w:rsidRDefault="002A20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CDCFFEA" w14:textId="15526264" w:rsidR="002A2073" w:rsidRPr="00363A53" w:rsidRDefault="002A20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955A84" w14:textId="40BE38AB" w:rsidR="002A2073" w:rsidRPr="00363A53" w:rsidRDefault="002A20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7661174" w14:textId="77777777" w:rsidR="00570322" w:rsidRPr="00363A53" w:rsidRDefault="005703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ยอดคงเหลือ ณ วันที่</w:t>
      </w:r>
      <w:r w:rsidRPr="00363A53">
        <w:rPr>
          <w:rFonts w:asciiTheme="majorBidi" w:hAnsiTheme="majorBidi" w:cstheme="majorBidi"/>
          <w:color w:val="000000"/>
          <w:sz w:val="30"/>
          <w:szCs w:val="30"/>
        </w:rPr>
        <w:t xml:space="preserve"> 31 </w:t>
      </w: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ธันวาคม กับกิจการที่เกี่ยวข้องกันมีดังนี้</w:t>
      </w:r>
    </w:p>
    <w:p w14:paraId="41B85CB1" w14:textId="77777777" w:rsidR="00570322" w:rsidRPr="00363A53" w:rsidRDefault="005703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9423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391"/>
        <w:gridCol w:w="814"/>
        <w:gridCol w:w="1078"/>
        <w:gridCol w:w="269"/>
        <w:gridCol w:w="1084"/>
        <w:gridCol w:w="269"/>
        <w:gridCol w:w="1080"/>
        <w:gridCol w:w="268"/>
        <w:gridCol w:w="1170"/>
      </w:tblGrid>
      <w:tr w:rsidR="00570322" w:rsidRPr="00363A53" w14:paraId="213D1F6E" w14:textId="77777777" w:rsidTr="00DB107B">
        <w:trPr>
          <w:trHeight w:val="398"/>
          <w:tblHeader/>
        </w:trPr>
        <w:tc>
          <w:tcPr>
            <w:tcW w:w="1799" w:type="pct"/>
          </w:tcPr>
          <w:p w14:paraId="58C8CC10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32" w:type="pct"/>
          </w:tcPr>
          <w:p w14:paraId="2A4972E2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5EC8FF3F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F50819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pct"/>
            <w:gridSpan w:val="3"/>
          </w:tcPr>
          <w:p w14:paraId="56449CB8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0322" w:rsidRPr="00363A53" w14:paraId="43004353" w14:textId="77777777" w:rsidTr="00DB107B">
        <w:trPr>
          <w:trHeight w:val="398"/>
          <w:tblHeader/>
        </w:trPr>
        <w:tc>
          <w:tcPr>
            <w:tcW w:w="1799" w:type="pct"/>
          </w:tcPr>
          <w:p w14:paraId="40EB779B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pct"/>
          </w:tcPr>
          <w:p w14:paraId="24585B70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72" w:type="pct"/>
          </w:tcPr>
          <w:p w14:paraId="6CB8A144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020F95C8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AF1D8AC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1B120F1D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EDA80BD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</w:tcPr>
          <w:p w14:paraId="3F8984CA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</w:tcPr>
          <w:p w14:paraId="19B800B8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70322" w:rsidRPr="00363A53" w14:paraId="09F9EED5" w14:textId="77777777" w:rsidTr="00DB107B">
        <w:trPr>
          <w:trHeight w:val="386"/>
          <w:tblHeader/>
        </w:trPr>
        <w:tc>
          <w:tcPr>
            <w:tcW w:w="1799" w:type="pct"/>
          </w:tcPr>
          <w:p w14:paraId="7C238EA1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7B23C1A0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25C8232B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0322" w:rsidRPr="00363A53" w14:paraId="7607379F" w14:textId="77777777" w:rsidTr="00DB107B">
        <w:trPr>
          <w:trHeight w:val="386"/>
        </w:trPr>
        <w:tc>
          <w:tcPr>
            <w:tcW w:w="1799" w:type="pct"/>
          </w:tcPr>
          <w:p w14:paraId="544C1C6C" w14:textId="77777777" w:rsidR="00570322" w:rsidRPr="00363A53" w:rsidRDefault="00570322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432" w:type="pct"/>
          </w:tcPr>
          <w:p w14:paraId="06EB3A2C" w14:textId="77777777" w:rsidR="00570322" w:rsidRPr="00363A53" w:rsidRDefault="00570322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92362C9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91605C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3D2A6AC3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4E7D4E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129D13C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C4CB19A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54653BD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70322" w:rsidRPr="00363A53" w14:paraId="7E2D001A" w14:textId="77777777" w:rsidTr="00DB107B">
        <w:trPr>
          <w:trHeight w:val="398"/>
        </w:trPr>
        <w:tc>
          <w:tcPr>
            <w:tcW w:w="1799" w:type="pct"/>
          </w:tcPr>
          <w:p w14:paraId="0DEDD749" w14:textId="77777777" w:rsidR="00570322" w:rsidRPr="00363A53" w:rsidRDefault="00570322" w:rsidP="00DB107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7868BD32" w14:textId="77777777" w:rsidR="00570322" w:rsidRPr="00363A53" w:rsidRDefault="0057032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652F1169" w14:textId="3899E6E6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143" w:type="pct"/>
            <w:vAlign w:val="bottom"/>
          </w:tcPr>
          <w:p w14:paraId="59BBD8DD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167B6975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710,000</w:t>
            </w:r>
          </w:p>
        </w:tc>
        <w:tc>
          <w:tcPr>
            <w:tcW w:w="143" w:type="pct"/>
            <w:vAlign w:val="bottom"/>
          </w:tcPr>
          <w:p w14:paraId="178978CF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FEC65BC" w14:textId="57D8C5BF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2" w:type="pct"/>
            <w:vAlign w:val="bottom"/>
          </w:tcPr>
          <w:p w14:paraId="7B078A2D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6B4CD8FB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</w:tr>
      <w:tr w:rsidR="00570322" w:rsidRPr="00363A53" w14:paraId="1F77FDF9" w14:textId="77777777" w:rsidTr="00570322">
        <w:trPr>
          <w:trHeight w:val="332"/>
        </w:trPr>
        <w:tc>
          <w:tcPr>
            <w:tcW w:w="1799" w:type="pct"/>
          </w:tcPr>
          <w:p w14:paraId="1F69ED71" w14:textId="77777777" w:rsidR="00570322" w:rsidRPr="00363A53" w:rsidRDefault="00570322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DC6D59A" w14:textId="77777777" w:rsidR="00570322" w:rsidRPr="00363A53" w:rsidRDefault="00570322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FFD4EB6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C166D3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2D9263CD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0B7D52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7D3A86E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DF13E2D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2AEB49B9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70322" w:rsidRPr="00363A53" w14:paraId="550B8D9F" w14:textId="77777777" w:rsidTr="00DB107B">
        <w:trPr>
          <w:trHeight w:val="386"/>
        </w:trPr>
        <w:tc>
          <w:tcPr>
            <w:tcW w:w="1799" w:type="pct"/>
          </w:tcPr>
          <w:p w14:paraId="59570309" w14:textId="77777777" w:rsidR="00570322" w:rsidRPr="00363A53" w:rsidRDefault="00570322" w:rsidP="00DB107B">
            <w:pPr>
              <w:tabs>
                <w:tab w:val="clear" w:pos="227"/>
                <w:tab w:val="left" w:pos="66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2" w:type="pct"/>
          </w:tcPr>
          <w:p w14:paraId="7A1C5857" w14:textId="77777777" w:rsidR="00570322" w:rsidRPr="00363A53" w:rsidRDefault="00570322" w:rsidP="00DB107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C760D46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E80016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2A5814AD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1DEBAB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6E6C926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EBFA254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8C33D17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92B37" w:rsidRPr="00363A53" w14:paraId="282EA031" w14:textId="77777777" w:rsidTr="00DB107B">
        <w:trPr>
          <w:trHeight w:val="386"/>
        </w:trPr>
        <w:tc>
          <w:tcPr>
            <w:tcW w:w="1799" w:type="pct"/>
          </w:tcPr>
          <w:p w14:paraId="3087DEEE" w14:textId="7FEF1C85" w:rsidR="00492B37" w:rsidRPr="00363A53" w:rsidRDefault="00492B37" w:rsidP="00DB107B">
            <w:pPr>
              <w:tabs>
                <w:tab w:val="clear" w:pos="227"/>
                <w:tab w:val="left" w:pos="66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32" w:type="pct"/>
          </w:tcPr>
          <w:p w14:paraId="67801ED5" w14:textId="77777777" w:rsidR="00492B37" w:rsidRPr="00363A53" w:rsidRDefault="00492B37" w:rsidP="00DB107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92BD16F" w14:textId="14FA8E29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43" w:type="pct"/>
          </w:tcPr>
          <w:p w14:paraId="610E530F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954814" w14:textId="6D46DE3D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FB1B1A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4BADC1" w14:textId="39EDE87B" w:rsidR="00492B37" w:rsidRPr="00363A53" w:rsidRDefault="00492B37" w:rsidP="002B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42" w:type="pct"/>
            <w:vAlign w:val="bottom"/>
          </w:tcPr>
          <w:p w14:paraId="3055A1E0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2FE344" w14:textId="52C8C7D0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92B37" w:rsidRPr="00363A53" w14:paraId="5DA82A58" w14:textId="77777777" w:rsidTr="00DB107B">
        <w:trPr>
          <w:trHeight w:val="386"/>
        </w:trPr>
        <w:tc>
          <w:tcPr>
            <w:tcW w:w="1799" w:type="pct"/>
          </w:tcPr>
          <w:p w14:paraId="3744E6AD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432" w:type="pct"/>
          </w:tcPr>
          <w:p w14:paraId="6952537C" w14:textId="77777777" w:rsidR="00492B37" w:rsidRPr="00363A53" w:rsidRDefault="00492B37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1659B7AE" w14:textId="6B2C6B39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  <w:tc>
          <w:tcPr>
            <w:tcW w:w="143" w:type="pct"/>
          </w:tcPr>
          <w:p w14:paraId="0AE85CD0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3D5FCC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  <w:tc>
          <w:tcPr>
            <w:tcW w:w="143" w:type="pct"/>
          </w:tcPr>
          <w:p w14:paraId="4090CC7B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E016D71" w14:textId="0DE8169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  <w:tc>
          <w:tcPr>
            <w:tcW w:w="142" w:type="pct"/>
            <w:vAlign w:val="bottom"/>
          </w:tcPr>
          <w:p w14:paraId="67D04AF6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D8A113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</w:tr>
      <w:tr w:rsidR="00492B37" w:rsidRPr="00363A53" w14:paraId="104F317A" w14:textId="77777777" w:rsidTr="00DB107B">
        <w:trPr>
          <w:trHeight w:val="386"/>
        </w:trPr>
        <w:tc>
          <w:tcPr>
            <w:tcW w:w="1799" w:type="pct"/>
          </w:tcPr>
          <w:p w14:paraId="176D6702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</w:tcPr>
          <w:p w14:paraId="5B1586ED" w14:textId="77777777" w:rsidR="00492B37" w:rsidRPr="00363A53" w:rsidRDefault="00492B37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3E60BB6" w14:textId="6E744886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B5C2840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80DEA3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EA06AF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0F1788" w14:textId="0B231210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914</w:t>
            </w:r>
          </w:p>
        </w:tc>
        <w:tc>
          <w:tcPr>
            <w:tcW w:w="142" w:type="pct"/>
            <w:vAlign w:val="bottom"/>
          </w:tcPr>
          <w:p w14:paraId="7E067978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96EF238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</w:tr>
      <w:tr w:rsidR="00492B37" w:rsidRPr="00363A53" w14:paraId="6A6CC2DB" w14:textId="77777777" w:rsidTr="00DB107B">
        <w:trPr>
          <w:trHeight w:val="398"/>
        </w:trPr>
        <w:tc>
          <w:tcPr>
            <w:tcW w:w="1799" w:type="pct"/>
          </w:tcPr>
          <w:p w14:paraId="4929D4B6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64D21737" w14:textId="77777777" w:rsidR="00492B37" w:rsidRPr="00363A53" w:rsidRDefault="00492B37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AD195A9" w14:textId="534FB3B8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81,1</w:t>
            </w:r>
            <w:r w:rsidR="00A827DC" w:rsidRPr="00363A5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3" w:type="pct"/>
          </w:tcPr>
          <w:p w14:paraId="056757D4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8A114FD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78,536</w:t>
            </w:r>
          </w:p>
        </w:tc>
        <w:tc>
          <w:tcPr>
            <w:tcW w:w="143" w:type="pct"/>
          </w:tcPr>
          <w:p w14:paraId="06AF17DD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633269F" w14:textId="0DC6FAF3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64,670</w:t>
            </w:r>
          </w:p>
        </w:tc>
        <w:tc>
          <w:tcPr>
            <w:tcW w:w="142" w:type="pct"/>
            <w:vAlign w:val="bottom"/>
          </w:tcPr>
          <w:p w14:paraId="735D511D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DFDBDF2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61,211</w:t>
            </w:r>
          </w:p>
        </w:tc>
      </w:tr>
      <w:tr w:rsidR="00492B37" w:rsidRPr="00363A53" w14:paraId="4713EEAD" w14:textId="77777777" w:rsidTr="00DB107B">
        <w:trPr>
          <w:trHeight w:val="398"/>
        </w:trPr>
        <w:tc>
          <w:tcPr>
            <w:tcW w:w="1799" w:type="pct"/>
          </w:tcPr>
          <w:p w14:paraId="697C3282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5CAA9518" w14:textId="77777777" w:rsidR="00492B37" w:rsidRPr="00363A53" w:rsidRDefault="00492B37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7269AD4" w14:textId="2D1732AD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84,11</w:t>
            </w:r>
            <w:r w:rsidR="00B3572C"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3F0E7A14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96E1A8C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84,906</w:t>
            </w:r>
          </w:p>
        </w:tc>
        <w:tc>
          <w:tcPr>
            <w:tcW w:w="143" w:type="pct"/>
          </w:tcPr>
          <w:p w14:paraId="7FFD390F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082EA3D" w14:textId="2CC80CBE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68,576</w:t>
            </w:r>
          </w:p>
        </w:tc>
        <w:tc>
          <w:tcPr>
            <w:tcW w:w="142" w:type="pct"/>
            <w:vAlign w:val="bottom"/>
          </w:tcPr>
          <w:p w14:paraId="2960EE51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6A37032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492B37" w:rsidRPr="00363A53" w14:paraId="4092121D" w14:textId="77777777" w:rsidTr="00DB107B">
        <w:trPr>
          <w:trHeight w:val="107"/>
        </w:trPr>
        <w:tc>
          <w:tcPr>
            <w:tcW w:w="1799" w:type="pct"/>
          </w:tcPr>
          <w:p w14:paraId="62B84BBF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533EC39D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9E34716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F2AE3CC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7B71C38D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667EC23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BDAD48D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5191D42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F844683" w14:textId="77777777" w:rsidR="00492B37" w:rsidRPr="00363A53" w:rsidRDefault="00492B37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2B37" w:rsidRPr="00363A53" w14:paraId="0B89DB84" w14:textId="77777777" w:rsidTr="00DB107B">
        <w:trPr>
          <w:trHeight w:val="331"/>
        </w:trPr>
        <w:tc>
          <w:tcPr>
            <w:tcW w:w="1799" w:type="pct"/>
          </w:tcPr>
          <w:p w14:paraId="3ECDCC8F" w14:textId="77777777" w:rsidR="00492B37" w:rsidRPr="00363A53" w:rsidRDefault="00492B37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2" w:type="pct"/>
          </w:tcPr>
          <w:p w14:paraId="782D649C" w14:textId="77777777" w:rsidR="00492B37" w:rsidRPr="00363A53" w:rsidRDefault="00492B37" w:rsidP="00DB107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079ACA3" w14:textId="77777777" w:rsidR="00492B37" w:rsidRPr="00363A53" w:rsidRDefault="00492B37" w:rsidP="00DB107B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E09559" w14:textId="77777777" w:rsidR="00492B37" w:rsidRPr="00363A53" w:rsidRDefault="00492B37" w:rsidP="00DB10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00CE50A7" w14:textId="77777777" w:rsidR="00492B37" w:rsidRPr="00363A53" w:rsidRDefault="00492B37" w:rsidP="00DB107B">
            <w:pPr>
              <w:pStyle w:val="acctfourfigures"/>
              <w:tabs>
                <w:tab w:val="clear" w:pos="765"/>
                <w:tab w:val="decimal" w:pos="798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5F8C308" w14:textId="77777777" w:rsidR="00492B37" w:rsidRPr="00363A53" w:rsidRDefault="00492B37" w:rsidP="00DB10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35EAB67" w14:textId="77777777" w:rsidR="00492B37" w:rsidRPr="00363A53" w:rsidRDefault="00492B3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E254CF" w14:textId="77777777" w:rsidR="00492B37" w:rsidRPr="00363A53" w:rsidRDefault="00492B37" w:rsidP="00DB10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72DC6133" w14:textId="77777777" w:rsidR="00492B37" w:rsidRPr="00363A53" w:rsidRDefault="00492B3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D6961" w:rsidRPr="00363A53" w14:paraId="2B443C80" w14:textId="77777777" w:rsidTr="00DB107B">
        <w:trPr>
          <w:trHeight w:val="331"/>
        </w:trPr>
        <w:tc>
          <w:tcPr>
            <w:tcW w:w="1799" w:type="pct"/>
          </w:tcPr>
          <w:p w14:paraId="42B6FF57" w14:textId="41052804" w:rsidR="00FD6961" w:rsidRPr="00363A53" w:rsidRDefault="00FD6961" w:rsidP="00DB107B">
            <w:pPr>
              <w:spacing w:line="240" w:lineRule="auto"/>
              <w:ind w:left="22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</w:tcPr>
          <w:p w14:paraId="016E82C7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79BBB6D" w14:textId="5EFBF8BB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7C7201BD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37D7F2F3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72902426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EC7B7C6" w14:textId="77E7D91E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42" w:type="pct"/>
          </w:tcPr>
          <w:p w14:paraId="6EE1E50B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4A0E8D01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FD6961" w:rsidRPr="00363A53" w14:paraId="0F46B6C4" w14:textId="77777777" w:rsidTr="00DB107B">
        <w:trPr>
          <w:trHeight w:val="386"/>
        </w:trPr>
        <w:tc>
          <w:tcPr>
            <w:tcW w:w="1799" w:type="pct"/>
            <w:vAlign w:val="bottom"/>
          </w:tcPr>
          <w:p w14:paraId="73D1CBDF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  <w:vAlign w:val="bottom"/>
          </w:tcPr>
          <w:p w14:paraId="52870DE4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22CC29D" w14:textId="3DA73C19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32D242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AB903EB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D83553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F827ACE" w14:textId="1A959FE2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142" w:type="pct"/>
          </w:tcPr>
          <w:p w14:paraId="5BAE1FE1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209DBEC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1,125</w:t>
            </w:r>
          </w:p>
        </w:tc>
      </w:tr>
      <w:tr w:rsidR="00FD6961" w:rsidRPr="00363A53" w14:paraId="5487B4AE" w14:textId="77777777" w:rsidTr="00DB107B">
        <w:trPr>
          <w:trHeight w:val="398"/>
        </w:trPr>
        <w:tc>
          <w:tcPr>
            <w:tcW w:w="1799" w:type="pct"/>
          </w:tcPr>
          <w:p w14:paraId="26DE425D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37A4B65D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44F4D9B0" w14:textId="109FF76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43" w:type="pct"/>
          </w:tcPr>
          <w:p w14:paraId="00500EDB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A5699D7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43" w:type="pct"/>
          </w:tcPr>
          <w:p w14:paraId="07587C04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89A5C0E" w14:textId="6697F9DB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42" w:type="pct"/>
          </w:tcPr>
          <w:p w14:paraId="04CA76BD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639DAB1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</w:tr>
      <w:tr w:rsidR="00FD6961" w:rsidRPr="00363A53" w14:paraId="77B98F17" w14:textId="77777777" w:rsidTr="00DB107B">
        <w:trPr>
          <w:trHeight w:val="398"/>
        </w:trPr>
        <w:tc>
          <w:tcPr>
            <w:tcW w:w="1799" w:type="pct"/>
          </w:tcPr>
          <w:p w14:paraId="752B6521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1CD38EBD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B17A3ED" w14:textId="5CCA37F1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2,611</w:t>
            </w:r>
          </w:p>
        </w:tc>
        <w:tc>
          <w:tcPr>
            <w:tcW w:w="143" w:type="pct"/>
          </w:tcPr>
          <w:p w14:paraId="54F8AEF0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35C0022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1,042</w:t>
            </w:r>
          </w:p>
        </w:tc>
        <w:tc>
          <w:tcPr>
            <w:tcW w:w="143" w:type="pct"/>
          </w:tcPr>
          <w:p w14:paraId="5B7DF51D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312E6F" w14:textId="7EA626A4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3,245</w:t>
            </w:r>
          </w:p>
        </w:tc>
        <w:tc>
          <w:tcPr>
            <w:tcW w:w="142" w:type="pct"/>
          </w:tcPr>
          <w:p w14:paraId="1BCF0416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FDC7676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2,069</w:t>
            </w:r>
          </w:p>
        </w:tc>
      </w:tr>
      <w:tr w:rsidR="00FD6961" w:rsidRPr="00363A53" w14:paraId="044121C9" w14:textId="77777777" w:rsidTr="00315363">
        <w:trPr>
          <w:trHeight w:val="30"/>
        </w:trPr>
        <w:tc>
          <w:tcPr>
            <w:tcW w:w="1799" w:type="pct"/>
          </w:tcPr>
          <w:p w14:paraId="24B359DF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F8B84E0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76753613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A879A8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1F4FD429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8AF03A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712EB7E9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852537E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7959C756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D6961" w:rsidRPr="00363A53" w14:paraId="799004E9" w14:textId="77777777" w:rsidTr="00DB107B">
        <w:trPr>
          <w:trHeight w:val="331"/>
        </w:trPr>
        <w:tc>
          <w:tcPr>
            <w:tcW w:w="1799" w:type="pct"/>
          </w:tcPr>
          <w:p w14:paraId="51B9D317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32" w:type="pct"/>
          </w:tcPr>
          <w:p w14:paraId="60E40699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6DE1558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E58AD1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710B3017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40DD16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46E8336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EAC8FE1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0D185560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D6961" w:rsidRPr="00363A53" w14:paraId="639500A9" w14:textId="77777777" w:rsidTr="00DB107B">
        <w:trPr>
          <w:trHeight w:val="331"/>
        </w:trPr>
        <w:tc>
          <w:tcPr>
            <w:tcW w:w="1799" w:type="pct"/>
            <w:vAlign w:val="bottom"/>
          </w:tcPr>
          <w:p w14:paraId="251951F6" w14:textId="7DDCF9CA" w:rsidR="00FD6961" w:rsidRPr="00363A53" w:rsidRDefault="00FD6961" w:rsidP="00DB107B">
            <w:pPr>
              <w:spacing w:line="240" w:lineRule="auto"/>
              <w:ind w:left="22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  <w:vAlign w:val="bottom"/>
          </w:tcPr>
          <w:p w14:paraId="576A12D2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1B60F4EF" w14:textId="2FBFF2F5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1,908</w:t>
            </w:r>
          </w:p>
        </w:tc>
        <w:tc>
          <w:tcPr>
            <w:tcW w:w="143" w:type="pct"/>
            <w:vAlign w:val="bottom"/>
          </w:tcPr>
          <w:p w14:paraId="71A124DA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4E0FA998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2,517</w:t>
            </w:r>
          </w:p>
        </w:tc>
        <w:tc>
          <w:tcPr>
            <w:tcW w:w="143" w:type="pct"/>
            <w:vAlign w:val="bottom"/>
          </w:tcPr>
          <w:p w14:paraId="49EA035C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318FC3C7" w14:textId="48582463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1,600</w:t>
            </w:r>
          </w:p>
        </w:tc>
        <w:tc>
          <w:tcPr>
            <w:tcW w:w="142" w:type="pct"/>
            <w:vAlign w:val="bottom"/>
          </w:tcPr>
          <w:p w14:paraId="73567D96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581CCA98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2,111</w:t>
            </w:r>
          </w:p>
        </w:tc>
      </w:tr>
      <w:tr w:rsidR="00FD6961" w:rsidRPr="00363A53" w14:paraId="3D07EF13" w14:textId="77777777" w:rsidTr="00315363">
        <w:trPr>
          <w:trHeight w:val="30"/>
        </w:trPr>
        <w:tc>
          <w:tcPr>
            <w:tcW w:w="1799" w:type="pct"/>
            <w:vAlign w:val="bottom"/>
          </w:tcPr>
          <w:p w14:paraId="66472C42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  <w:vAlign w:val="bottom"/>
          </w:tcPr>
          <w:p w14:paraId="5379CA26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024CFC69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7BEB22" w14:textId="77777777" w:rsidR="00FD6961" w:rsidRPr="00363A53" w:rsidRDefault="00FD6961" w:rsidP="00DB107B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2F870E3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0F96C6" w14:textId="77777777" w:rsidR="00FD6961" w:rsidRPr="00363A53" w:rsidRDefault="00FD6961" w:rsidP="00DB107B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117E966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D619BC2" w14:textId="77777777" w:rsidR="00FD6961" w:rsidRPr="00363A53" w:rsidRDefault="00FD6961" w:rsidP="00DB107B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4A15A0A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D6961" w:rsidRPr="00363A53" w14:paraId="63C66EFB" w14:textId="77777777" w:rsidTr="00DB107B">
        <w:trPr>
          <w:trHeight w:val="398"/>
        </w:trPr>
        <w:tc>
          <w:tcPr>
            <w:tcW w:w="1799" w:type="pct"/>
            <w:vAlign w:val="bottom"/>
          </w:tcPr>
          <w:p w14:paraId="746B83A4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32" w:type="pct"/>
            <w:vAlign w:val="bottom"/>
          </w:tcPr>
          <w:p w14:paraId="5BA61F51" w14:textId="77777777" w:rsidR="00FD6961" w:rsidRPr="00363A53" w:rsidRDefault="00FD6961" w:rsidP="00DB10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0F0C4045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0A4260" w14:textId="77777777" w:rsidR="00FD6961" w:rsidRPr="00363A53" w:rsidRDefault="00FD6961" w:rsidP="00DB107B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8A13643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B9CED" w14:textId="77777777" w:rsidR="00FD6961" w:rsidRPr="00363A53" w:rsidRDefault="00FD6961" w:rsidP="00DB107B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1B02236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1D63F5" w14:textId="77777777" w:rsidR="00FD6961" w:rsidRPr="00363A53" w:rsidRDefault="00FD6961" w:rsidP="00DB107B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B908EE3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D6961" w:rsidRPr="00363A53" w14:paraId="1A815965" w14:textId="77777777" w:rsidTr="00DB107B">
        <w:trPr>
          <w:trHeight w:val="331"/>
        </w:trPr>
        <w:tc>
          <w:tcPr>
            <w:tcW w:w="1799" w:type="pct"/>
            <w:vAlign w:val="bottom"/>
          </w:tcPr>
          <w:p w14:paraId="4E9C8F30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  <w:vAlign w:val="bottom"/>
          </w:tcPr>
          <w:p w14:paraId="672E15E0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E0A32BA" w14:textId="5CC1A021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48E92E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40265ADC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7878E6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AC2D444" w14:textId="33912868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55FDD5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14:paraId="60F7B902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7,455</w:t>
            </w:r>
          </w:p>
        </w:tc>
      </w:tr>
      <w:tr w:rsidR="00FD6961" w:rsidRPr="00363A53" w14:paraId="19E926E0" w14:textId="77777777" w:rsidTr="00DB107B">
        <w:trPr>
          <w:trHeight w:val="331"/>
        </w:trPr>
        <w:tc>
          <w:tcPr>
            <w:tcW w:w="1799" w:type="pct"/>
          </w:tcPr>
          <w:p w14:paraId="6F4F3F18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4E347FE4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4F1B378D" w14:textId="47978E78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43" w:type="pct"/>
          </w:tcPr>
          <w:p w14:paraId="622F0160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4054A1F5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43" w:type="pct"/>
          </w:tcPr>
          <w:p w14:paraId="09D604EE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287D887" w14:textId="4DFC3980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13,957</w:t>
            </w:r>
          </w:p>
        </w:tc>
        <w:tc>
          <w:tcPr>
            <w:tcW w:w="142" w:type="pct"/>
          </w:tcPr>
          <w:p w14:paraId="608AAA7A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14:paraId="42BAF8D7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18,645</w:t>
            </w:r>
          </w:p>
        </w:tc>
      </w:tr>
      <w:tr w:rsidR="00FD6961" w:rsidRPr="00363A53" w14:paraId="787A1B69" w14:textId="77777777" w:rsidTr="00DB107B">
        <w:trPr>
          <w:trHeight w:val="331"/>
        </w:trPr>
        <w:tc>
          <w:tcPr>
            <w:tcW w:w="1799" w:type="pct"/>
          </w:tcPr>
          <w:p w14:paraId="20851FE4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2E25305E" w14:textId="2167C082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3BD4503" w14:textId="36F4BEF0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43" w:type="pct"/>
          </w:tcPr>
          <w:p w14:paraId="6F0D6D23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120CAE1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43" w:type="pct"/>
          </w:tcPr>
          <w:p w14:paraId="1213FAA0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3827A5C" w14:textId="418D68F3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13,957</w:t>
            </w:r>
          </w:p>
        </w:tc>
        <w:tc>
          <w:tcPr>
            <w:tcW w:w="142" w:type="pct"/>
          </w:tcPr>
          <w:p w14:paraId="5F9CD1AB" w14:textId="77777777" w:rsidR="00FD6961" w:rsidRPr="00363A53" w:rsidRDefault="00FD6961" w:rsidP="00DB107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E247A72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26,100</w:t>
            </w:r>
          </w:p>
        </w:tc>
      </w:tr>
      <w:tr w:rsidR="00FD6961" w:rsidRPr="00363A53" w14:paraId="1772C01E" w14:textId="77777777" w:rsidTr="002B7899">
        <w:trPr>
          <w:trHeight w:val="108"/>
        </w:trPr>
        <w:tc>
          <w:tcPr>
            <w:tcW w:w="1799" w:type="pct"/>
          </w:tcPr>
          <w:p w14:paraId="7F7A8D97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1B96E334" w14:textId="77777777" w:rsidR="00FD6961" w:rsidRPr="00363A53" w:rsidRDefault="00FD6961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0696F36C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68052C2E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297CD886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358B512A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CB592D9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1CCF5977" w14:textId="77777777" w:rsidR="00FD6961" w:rsidRPr="00363A53" w:rsidRDefault="00FD6961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59A7DA68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55605" w:rsidRPr="00363A53" w14:paraId="6B832AA2" w14:textId="77777777" w:rsidTr="002B7899">
        <w:trPr>
          <w:trHeight w:val="108"/>
        </w:trPr>
        <w:tc>
          <w:tcPr>
            <w:tcW w:w="1799" w:type="pct"/>
          </w:tcPr>
          <w:p w14:paraId="12DD5A15" w14:textId="77777777" w:rsidR="00455605" w:rsidRPr="00363A53" w:rsidRDefault="00455605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50D58170" w14:textId="77777777" w:rsidR="00455605" w:rsidRPr="00363A53" w:rsidRDefault="00455605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29D38D2A" w14:textId="77777777" w:rsidR="00455605" w:rsidRPr="00363A53" w:rsidRDefault="00455605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33DB582E" w14:textId="77777777" w:rsidR="00455605" w:rsidRPr="00363A53" w:rsidRDefault="00455605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00D2A0FA" w14:textId="77777777" w:rsidR="00455605" w:rsidRPr="00363A53" w:rsidRDefault="00455605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2B763624" w14:textId="77777777" w:rsidR="00455605" w:rsidRPr="00363A53" w:rsidRDefault="00455605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7107DA12" w14:textId="77777777" w:rsidR="00455605" w:rsidRPr="00363A53" w:rsidRDefault="00455605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5545C575" w14:textId="77777777" w:rsidR="00455605" w:rsidRPr="00363A53" w:rsidRDefault="00455605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70B504B9" w14:textId="77777777" w:rsidR="00455605" w:rsidRPr="00363A53" w:rsidRDefault="00455605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B7899" w:rsidRPr="00363A53" w14:paraId="3A7EECCE" w14:textId="77777777" w:rsidTr="002B7899">
        <w:trPr>
          <w:trHeight w:val="108"/>
        </w:trPr>
        <w:tc>
          <w:tcPr>
            <w:tcW w:w="1799" w:type="pct"/>
          </w:tcPr>
          <w:p w14:paraId="022616BC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0A42E678" w14:textId="77777777" w:rsidR="002B7899" w:rsidRPr="00363A53" w:rsidRDefault="002B7899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4390379A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0EB1EDA6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5AF6B446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456EB965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43CB3AF9" w14:textId="77777777" w:rsidR="002B7899" w:rsidRPr="00363A53" w:rsidRDefault="002B789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66A22FC8" w14:textId="77777777" w:rsidR="002B7899" w:rsidRPr="00363A53" w:rsidRDefault="002B7899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770FF6E0" w14:textId="77777777" w:rsidR="002B7899" w:rsidRPr="00363A53" w:rsidRDefault="002B789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B7899" w:rsidRPr="00363A53" w14:paraId="61D28534" w14:textId="77777777" w:rsidTr="002B7899">
        <w:trPr>
          <w:trHeight w:val="108"/>
        </w:trPr>
        <w:tc>
          <w:tcPr>
            <w:tcW w:w="1799" w:type="pct"/>
          </w:tcPr>
          <w:p w14:paraId="0148C644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5FEAE103" w14:textId="77777777" w:rsidR="002B7899" w:rsidRPr="00363A53" w:rsidRDefault="002B7899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50C726C7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03277ACF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1C9F1ADD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1ED64497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D121718" w14:textId="77777777" w:rsidR="002B7899" w:rsidRPr="00363A53" w:rsidRDefault="002B789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5A0CBD13" w14:textId="77777777" w:rsidR="002B7899" w:rsidRPr="00363A53" w:rsidRDefault="002B7899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35BE5513" w14:textId="77777777" w:rsidR="002B7899" w:rsidRPr="00363A53" w:rsidRDefault="002B789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B7899" w:rsidRPr="00363A53" w14:paraId="4C44BFB7" w14:textId="77777777" w:rsidTr="002B7899">
        <w:trPr>
          <w:trHeight w:val="108"/>
        </w:trPr>
        <w:tc>
          <w:tcPr>
            <w:tcW w:w="1799" w:type="pct"/>
          </w:tcPr>
          <w:p w14:paraId="1B84FF0D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58394D78" w14:textId="77777777" w:rsidR="002B7899" w:rsidRPr="00363A53" w:rsidRDefault="002B7899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295DD3D4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0F9440B0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45825D27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353C8A5E" w14:textId="77777777" w:rsidR="002B7899" w:rsidRPr="00363A53" w:rsidRDefault="002B7899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E9512E2" w14:textId="77777777" w:rsidR="002B7899" w:rsidRPr="00363A53" w:rsidRDefault="002B789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68026707" w14:textId="77777777" w:rsidR="002B7899" w:rsidRPr="00363A53" w:rsidRDefault="002B7899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3F376C5B" w14:textId="77777777" w:rsidR="002B7899" w:rsidRPr="00363A53" w:rsidRDefault="002B789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D6961" w:rsidRPr="00363A53" w14:paraId="2A626D71" w14:textId="77777777" w:rsidTr="00DB107B">
        <w:trPr>
          <w:trHeight w:val="398"/>
        </w:trPr>
        <w:tc>
          <w:tcPr>
            <w:tcW w:w="1799" w:type="pct"/>
          </w:tcPr>
          <w:p w14:paraId="28410DCD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432" w:type="pct"/>
          </w:tcPr>
          <w:p w14:paraId="62BB2F36" w14:textId="77777777" w:rsidR="00FD6961" w:rsidRPr="00363A53" w:rsidRDefault="00FD6961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420F1E3B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907A1B0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14D2B821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2EE7FA2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2A36C27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278E937" w14:textId="77777777" w:rsidR="00FD6961" w:rsidRPr="00363A53" w:rsidRDefault="00FD6961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3979CAD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D6961" w:rsidRPr="00363A53" w14:paraId="1903BB65" w14:textId="77777777" w:rsidTr="00DB107B">
        <w:trPr>
          <w:trHeight w:val="386"/>
        </w:trPr>
        <w:tc>
          <w:tcPr>
            <w:tcW w:w="1799" w:type="pct"/>
          </w:tcPr>
          <w:p w14:paraId="1D0D64AA" w14:textId="0F8A762C" w:rsidR="00FD6961" w:rsidRPr="00363A53" w:rsidRDefault="00FD6961" w:rsidP="00DB107B">
            <w:pPr>
              <w:spacing w:line="240" w:lineRule="auto"/>
              <w:ind w:left="22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</w:tcPr>
          <w:p w14:paraId="25DB94B8" w14:textId="77777777" w:rsidR="00FD6961" w:rsidRPr="00363A53" w:rsidRDefault="00FD6961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3E50AD7" w14:textId="1240E0AE" w:rsidR="00FD6961" w:rsidRPr="00363A53" w:rsidRDefault="0031536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2,041</w:t>
            </w:r>
          </w:p>
        </w:tc>
        <w:tc>
          <w:tcPr>
            <w:tcW w:w="143" w:type="pct"/>
            <w:vAlign w:val="bottom"/>
          </w:tcPr>
          <w:p w14:paraId="34DDDC8E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3E631691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2,829</w:t>
            </w:r>
          </w:p>
        </w:tc>
        <w:tc>
          <w:tcPr>
            <w:tcW w:w="143" w:type="pct"/>
          </w:tcPr>
          <w:p w14:paraId="7A65907D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565071E" w14:textId="1AE2F2A6" w:rsidR="00FD6961" w:rsidRPr="00363A53" w:rsidRDefault="0031536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</w:t>
            </w:r>
          </w:p>
        </w:tc>
        <w:tc>
          <w:tcPr>
            <w:tcW w:w="142" w:type="pct"/>
          </w:tcPr>
          <w:p w14:paraId="2FCEDF8B" w14:textId="77777777" w:rsidR="00FD6961" w:rsidRPr="00363A53" w:rsidRDefault="00FD6961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E62A293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2,605</w:t>
            </w:r>
          </w:p>
        </w:tc>
      </w:tr>
      <w:tr w:rsidR="00FD6961" w:rsidRPr="00363A53" w14:paraId="735DB635" w14:textId="77777777" w:rsidTr="00DB107B">
        <w:trPr>
          <w:trHeight w:val="386"/>
        </w:trPr>
        <w:tc>
          <w:tcPr>
            <w:tcW w:w="1799" w:type="pct"/>
          </w:tcPr>
          <w:p w14:paraId="3F38CAF0" w14:textId="4DE4269D" w:rsidR="00FD6961" w:rsidRPr="00363A53" w:rsidRDefault="00FD6961" w:rsidP="00DB107B">
            <w:pPr>
              <w:spacing w:line="240" w:lineRule="auto"/>
              <w:ind w:left="72"/>
              <w:outlineLvl w:val="1"/>
              <w:rPr>
                <w:rFonts w:asciiTheme="majorBidi" w:hAnsiTheme="majorBidi" w:cstheme="majorBidi"/>
                <w:iCs/>
                <w:position w:val="3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32" w:type="pct"/>
          </w:tcPr>
          <w:p w14:paraId="00CE2A57" w14:textId="77777777" w:rsidR="00FD6961" w:rsidRPr="00363A53" w:rsidRDefault="00FD6961" w:rsidP="00DB107B">
            <w:pPr>
              <w:spacing w:line="240" w:lineRule="auto"/>
              <w:jc w:val="center"/>
              <w:outlineLvl w:val="1"/>
              <w:rPr>
                <w:rFonts w:asciiTheme="majorBidi" w:hAnsiTheme="majorBidi" w:cstheme="majorBidi"/>
                <w:i/>
                <w:iCs/>
                <w:position w:val="3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03AF439" w14:textId="726C87C8" w:rsidR="00FD6961" w:rsidRPr="00363A53" w:rsidRDefault="0031536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1,017</w:t>
            </w:r>
          </w:p>
        </w:tc>
        <w:tc>
          <w:tcPr>
            <w:tcW w:w="143" w:type="pct"/>
            <w:vAlign w:val="bottom"/>
          </w:tcPr>
          <w:p w14:paraId="70B7CD0D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564266B7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43" w:type="pct"/>
          </w:tcPr>
          <w:p w14:paraId="4C6B59B7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D5D9626" w14:textId="58461403" w:rsidR="00FD6961" w:rsidRPr="00363A53" w:rsidRDefault="0031536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142" w:type="pct"/>
          </w:tcPr>
          <w:p w14:paraId="1A561363" w14:textId="77777777" w:rsidR="00FD6961" w:rsidRPr="00363A53" w:rsidRDefault="00FD6961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3327FCC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</w:t>
            </w:r>
          </w:p>
        </w:tc>
      </w:tr>
      <w:tr w:rsidR="00FD6961" w:rsidRPr="00363A53" w14:paraId="565E3AEC" w14:textId="77777777" w:rsidTr="007A578C">
        <w:trPr>
          <w:trHeight w:val="398"/>
        </w:trPr>
        <w:tc>
          <w:tcPr>
            <w:tcW w:w="1799" w:type="pct"/>
          </w:tcPr>
          <w:p w14:paraId="6D240E41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1B43CF53" w14:textId="77777777" w:rsidR="00FD6961" w:rsidRPr="00363A53" w:rsidRDefault="00FD6961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75526F" w14:textId="720A6764" w:rsidR="00FD6961" w:rsidRPr="00363A53" w:rsidRDefault="0031536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51,608</w:t>
            </w:r>
          </w:p>
        </w:tc>
        <w:tc>
          <w:tcPr>
            <w:tcW w:w="143" w:type="pct"/>
          </w:tcPr>
          <w:p w14:paraId="16E83768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</w:tcBorders>
          </w:tcPr>
          <w:p w14:paraId="65A24468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143" w:type="pct"/>
          </w:tcPr>
          <w:p w14:paraId="1D272964" w14:textId="77777777" w:rsidR="00FD6961" w:rsidRPr="00363A53" w:rsidRDefault="00FD6961" w:rsidP="00DB107B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26BB27B" w14:textId="7C72705E" w:rsidR="00FD6961" w:rsidRPr="00363A53" w:rsidRDefault="00283CD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</w:t>
            </w:r>
            <w:r w:rsidR="005716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14:paraId="78AAC14B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9C64552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3,278</w:t>
            </w:r>
          </w:p>
        </w:tc>
      </w:tr>
      <w:tr w:rsidR="00FD6961" w:rsidRPr="00363A53" w14:paraId="33BC9550" w14:textId="77777777" w:rsidTr="007A578C">
        <w:trPr>
          <w:trHeight w:val="398"/>
        </w:trPr>
        <w:tc>
          <w:tcPr>
            <w:tcW w:w="1799" w:type="pct"/>
          </w:tcPr>
          <w:p w14:paraId="78074B4B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4AE07B19" w14:textId="4F2B80AD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1</w:t>
            </w:r>
            <w:r w:rsidR="007A578C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F5BDB" w14:textId="611120B3" w:rsidR="00FD6961" w:rsidRPr="00363A53" w:rsidRDefault="0031536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54,666</w:t>
            </w:r>
          </w:p>
        </w:tc>
        <w:tc>
          <w:tcPr>
            <w:tcW w:w="143" w:type="pct"/>
            <w:vAlign w:val="bottom"/>
          </w:tcPr>
          <w:p w14:paraId="33D39802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77B4816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9,189</w:t>
            </w:r>
          </w:p>
        </w:tc>
        <w:tc>
          <w:tcPr>
            <w:tcW w:w="143" w:type="pct"/>
          </w:tcPr>
          <w:p w14:paraId="2F895926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DC286" w14:textId="3B828290" w:rsidR="00FD6961" w:rsidRPr="00363A53" w:rsidRDefault="00283CD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</w:t>
            </w:r>
            <w:r w:rsidR="00AC70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142" w:type="pct"/>
          </w:tcPr>
          <w:p w14:paraId="4D8C5F9A" w14:textId="77777777" w:rsidR="00FD6961" w:rsidRPr="00363A53" w:rsidRDefault="00FD6961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C7761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6,190</w:t>
            </w:r>
          </w:p>
        </w:tc>
      </w:tr>
      <w:tr w:rsidR="007A578C" w:rsidRPr="00363A53" w14:paraId="35EFC743" w14:textId="77777777" w:rsidTr="007A578C">
        <w:trPr>
          <w:trHeight w:val="398"/>
        </w:trPr>
        <w:tc>
          <w:tcPr>
            <w:tcW w:w="1799" w:type="pct"/>
          </w:tcPr>
          <w:p w14:paraId="389CBD43" w14:textId="77777777" w:rsidR="007A578C" w:rsidRPr="00363A53" w:rsidRDefault="007A578C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70157A4B" w14:textId="77777777" w:rsidR="007A578C" w:rsidRPr="00363A53" w:rsidRDefault="007A578C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03018FFA" w14:textId="77777777" w:rsidR="007A578C" w:rsidRPr="00363A53" w:rsidRDefault="007A578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DFD1FB1" w14:textId="77777777" w:rsidR="007A578C" w:rsidRPr="00363A53" w:rsidRDefault="007A578C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  <w:left w:val="nil"/>
            </w:tcBorders>
            <w:vAlign w:val="bottom"/>
          </w:tcPr>
          <w:p w14:paraId="22B5BA26" w14:textId="77777777" w:rsidR="007A578C" w:rsidRPr="00363A53" w:rsidRDefault="007A578C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B2FD20" w14:textId="77777777" w:rsidR="007A578C" w:rsidRPr="00363A53" w:rsidRDefault="007A578C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5DA58CBD" w14:textId="77777777" w:rsidR="007A578C" w:rsidRPr="00363A53" w:rsidRDefault="007A578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151FE1" w14:textId="77777777" w:rsidR="007A578C" w:rsidRPr="00363A53" w:rsidRDefault="007A578C" w:rsidP="00DB10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vAlign w:val="bottom"/>
          </w:tcPr>
          <w:p w14:paraId="4C74BFD2" w14:textId="77777777" w:rsidR="007A578C" w:rsidRPr="00363A53" w:rsidRDefault="007A578C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578C" w:rsidRPr="00363A53" w14:paraId="290ABE7D" w14:textId="77777777" w:rsidTr="007A578C">
        <w:trPr>
          <w:trHeight w:val="398"/>
        </w:trPr>
        <w:tc>
          <w:tcPr>
            <w:tcW w:w="1799" w:type="pct"/>
          </w:tcPr>
          <w:p w14:paraId="20776A8C" w14:textId="50A6977F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32" w:type="pct"/>
          </w:tcPr>
          <w:p w14:paraId="203F31D6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367A254" w14:textId="77777777" w:rsidR="007A578C" w:rsidRPr="00363A53" w:rsidRDefault="007A578C" w:rsidP="007A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9CB4436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7604A155" w14:textId="77777777" w:rsidR="007A578C" w:rsidRPr="00363A53" w:rsidRDefault="007A578C" w:rsidP="007A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AE324A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7CC16D3" w14:textId="77777777" w:rsidR="007A578C" w:rsidRPr="00363A53" w:rsidRDefault="007A578C" w:rsidP="007A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94839A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B899AF7" w14:textId="77777777" w:rsidR="007A578C" w:rsidRPr="00363A53" w:rsidRDefault="007A578C" w:rsidP="007A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578C" w:rsidRPr="00363A53" w14:paraId="377D3D8B" w14:textId="77777777" w:rsidTr="007A578C">
        <w:trPr>
          <w:trHeight w:val="398"/>
        </w:trPr>
        <w:tc>
          <w:tcPr>
            <w:tcW w:w="1799" w:type="pct"/>
          </w:tcPr>
          <w:p w14:paraId="641D7701" w14:textId="220ED302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432" w:type="pct"/>
          </w:tcPr>
          <w:p w14:paraId="596B4F6F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4D328A6" w14:textId="77777777" w:rsidR="007A578C" w:rsidRPr="00363A53" w:rsidRDefault="007A578C" w:rsidP="007A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CB1B2F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11DE9A5E" w14:textId="77777777" w:rsidR="007A578C" w:rsidRPr="00363A53" w:rsidRDefault="007A578C" w:rsidP="007A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D4B5C8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24E84E3" w14:textId="77777777" w:rsidR="007A578C" w:rsidRPr="00363A53" w:rsidRDefault="007A578C" w:rsidP="007A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94CBA08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F8975E8" w14:textId="77777777" w:rsidR="007A578C" w:rsidRPr="00363A53" w:rsidRDefault="007A578C" w:rsidP="007A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578C" w:rsidRPr="00363A53" w14:paraId="583D68F4" w14:textId="77777777" w:rsidTr="007A578C">
        <w:trPr>
          <w:trHeight w:val="398"/>
        </w:trPr>
        <w:tc>
          <w:tcPr>
            <w:tcW w:w="1799" w:type="pct"/>
          </w:tcPr>
          <w:p w14:paraId="5A457BF0" w14:textId="2DC1AE79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36B09E86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0BE4995" w14:textId="7A4F1B04" w:rsidR="007A578C" w:rsidRPr="00363A53" w:rsidRDefault="007A578C" w:rsidP="007A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1,050</w:t>
            </w:r>
          </w:p>
        </w:tc>
        <w:tc>
          <w:tcPr>
            <w:tcW w:w="143" w:type="pct"/>
          </w:tcPr>
          <w:p w14:paraId="0F1996E0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double" w:sz="4" w:space="0" w:color="auto"/>
            </w:tcBorders>
            <w:vAlign w:val="bottom"/>
          </w:tcPr>
          <w:p w14:paraId="63BDB643" w14:textId="47CC5819" w:rsidR="007A578C" w:rsidRPr="00363A53" w:rsidRDefault="007A578C" w:rsidP="007A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43" w:type="pct"/>
          </w:tcPr>
          <w:p w14:paraId="00060C99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31DFE69" w14:textId="055C8370" w:rsidR="007A578C" w:rsidRPr="00363A53" w:rsidRDefault="007A578C" w:rsidP="007A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1,050</w:t>
            </w:r>
          </w:p>
        </w:tc>
        <w:tc>
          <w:tcPr>
            <w:tcW w:w="142" w:type="pct"/>
          </w:tcPr>
          <w:p w14:paraId="30B5B7CC" w14:textId="77777777" w:rsidR="007A578C" w:rsidRPr="00363A53" w:rsidRDefault="007A578C" w:rsidP="007A578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4658D057" w14:textId="492B16AF" w:rsidR="007A578C" w:rsidRPr="00363A53" w:rsidRDefault="007A578C" w:rsidP="007A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1,263</w:t>
            </w:r>
          </w:p>
        </w:tc>
      </w:tr>
    </w:tbl>
    <w:p w14:paraId="2FC2D202" w14:textId="159D789D" w:rsidR="007D7C49" w:rsidRPr="00363A53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936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6"/>
        <w:gridCol w:w="277"/>
        <w:gridCol w:w="1086"/>
        <w:gridCol w:w="275"/>
        <w:gridCol w:w="1150"/>
      </w:tblGrid>
      <w:tr w:rsidR="00F80407" w:rsidRPr="00363A53" w14:paraId="2A63C960" w14:textId="77777777" w:rsidTr="004E5B14">
        <w:tc>
          <w:tcPr>
            <w:tcW w:w="2209" w:type="pct"/>
          </w:tcPr>
          <w:p w14:paraId="37A2CD18" w14:textId="77777777" w:rsidR="00F80407" w:rsidRPr="00363A53" w:rsidRDefault="00F8040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firstLine="3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ค่าตอบแทนคณะกรรมการบริษัท</w:t>
            </w:r>
          </w:p>
        </w:tc>
        <w:tc>
          <w:tcPr>
            <w:tcW w:w="1302" w:type="pct"/>
            <w:gridSpan w:val="3"/>
          </w:tcPr>
          <w:p w14:paraId="7BA2F5E5" w14:textId="77777777" w:rsidR="00F80407" w:rsidRPr="00363A53" w:rsidRDefault="00F80407" w:rsidP="00DB107B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5C04CC6" w14:textId="77777777" w:rsidR="00F80407" w:rsidRPr="00363A53" w:rsidRDefault="00F80407" w:rsidP="00DB107B">
            <w:pPr>
              <w:tabs>
                <w:tab w:val="decimal" w:pos="873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D4E2810" w14:textId="77777777" w:rsidR="00F80407" w:rsidRPr="00363A53" w:rsidRDefault="00F80407" w:rsidP="00DB107B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3FFA" w:rsidRPr="00363A53" w14:paraId="1918A1B6" w14:textId="77777777" w:rsidTr="00EE3FFA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09" w:type="pct"/>
            <w:shd w:val="clear" w:color="auto" w:fill="auto"/>
          </w:tcPr>
          <w:p w14:paraId="4EC5C9B4" w14:textId="45382FBD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3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14D7D9BB" w14:textId="0CBCE656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37C89E85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762803" w14:textId="52B65768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1DE9D0CF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FC673F" w14:textId="014A0263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4711B1C1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CDD191A" w14:textId="2E38412A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80407" w:rsidRPr="00363A53" w14:paraId="69A0E07E" w14:textId="77777777" w:rsidTr="004E5B1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67DE7237" w14:textId="77777777" w:rsidR="00F80407" w:rsidRPr="00363A53" w:rsidRDefault="00F80407" w:rsidP="00DB107B">
            <w:pPr>
              <w:spacing w:line="380" w:lineRule="exact"/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BD08591" w14:textId="3184978A" w:rsidR="00F80407" w:rsidRPr="00363A53" w:rsidRDefault="00F80407" w:rsidP="00DB107B">
            <w:pPr>
              <w:pStyle w:val="acctfourfigures"/>
              <w:tabs>
                <w:tab w:val="clear" w:pos="765"/>
              </w:tabs>
              <w:spacing w:line="380" w:lineRule="exact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0407" w:rsidRPr="00363A53" w14:paraId="06A155D6" w14:textId="77777777" w:rsidTr="004E5B1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D6DBF3A" w14:textId="106B6B13" w:rsidR="00F80407" w:rsidRPr="00363A53" w:rsidRDefault="00F80407" w:rsidP="00DB107B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64DED9C" w14:textId="77777777" w:rsidR="00F80407" w:rsidRPr="00363A53" w:rsidRDefault="00F80407" w:rsidP="00DB107B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328F3" w:rsidRPr="00363A53" w14:paraId="4B1D2239" w14:textId="77777777" w:rsidTr="00EE3FF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BD1334A" w14:textId="77777777" w:rsidR="003328F3" w:rsidRPr="00363A53" w:rsidRDefault="003328F3" w:rsidP="00DB107B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03A97ED8" w14:textId="435040AF" w:rsidR="003328F3" w:rsidRPr="00363A53" w:rsidRDefault="003328F3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28,048</w:t>
            </w:r>
          </w:p>
        </w:tc>
        <w:tc>
          <w:tcPr>
            <w:tcW w:w="145" w:type="pct"/>
            <w:shd w:val="clear" w:color="auto" w:fill="auto"/>
          </w:tcPr>
          <w:p w14:paraId="1873D998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6F6DBE" w14:textId="46A2BBCB" w:rsidR="003328F3" w:rsidRPr="00363A53" w:rsidRDefault="003328F3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27,963</w:t>
            </w:r>
          </w:p>
        </w:tc>
        <w:tc>
          <w:tcPr>
            <w:tcW w:w="148" w:type="pct"/>
            <w:shd w:val="clear" w:color="auto" w:fill="auto"/>
          </w:tcPr>
          <w:p w14:paraId="60D1DD79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2A67C9" w14:textId="1E3B2D93" w:rsidR="003328F3" w:rsidRPr="00363A53" w:rsidRDefault="003328F3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28,048</w:t>
            </w:r>
          </w:p>
        </w:tc>
        <w:tc>
          <w:tcPr>
            <w:tcW w:w="147" w:type="pct"/>
            <w:shd w:val="clear" w:color="auto" w:fill="auto"/>
          </w:tcPr>
          <w:p w14:paraId="6BDC7B62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4765810" w14:textId="1965C662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27,963 </w:t>
            </w:r>
          </w:p>
        </w:tc>
      </w:tr>
      <w:tr w:rsidR="003328F3" w:rsidRPr="00363A53" w14:paraId="0618BF11" w14:textId="77777777" w:rsidTr="00EE3FF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6B854" w14:textId="77777777" w:rsidR="003328F3" w:rsidRPr="00363A53" w:rsidRDefault="003328F3" w:rsidP="00DB107B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shd w:val="clear" w:color="auto" w:fill="auto"/>
          </w:tcPr>
          <w:p w14:paraId="77CA3D43" w14:textId="570C2488" w:rsidR="003328F3" w:rsidRPr="00363A53" w:rsidRDefault="003328F3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</w:t>
            </w:r>
            <w:r w:rsidR="007D03C1"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49D2FDF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4253A8" w14:textId="07B33039" w:rsidR="003328F3" w:rsidRPr="00363A53" w:rsidRDefault="003328F3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2,423</w:t>
            </w:r>
          </w:p>
        </w:tc>
        <w:tc>
          <w:tcPr>
            <w:tcW w:w="148" w:type="pct"/>
            <w:shd w:val="clear" w:color="auto" w:fill="auto"/>
          </w:tcPr>
          <w:p w14:paraId="34901F1C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064F2A" w14:textId="3DF6DD86" w:rsidR="003328F3" w:rsidRPr="00363A53" w:rsidRDefault="003328F3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</w:t>
            </w:r>
            <w:r w:rsidR="007448DD"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17B781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9E7A103" w14:textId="5665F46C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2,423 </w:t>
            </w:r>
          </w:p>
        </w:tc>
      </w:tr>
      <w:tr w:rsidR="003328F3" w:rsidRPr="00363A53" w14:paraId="2E546DEA" w14:textId="77777777" w:rsidTr="00EE3FF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59D90" w14:textId="77777777" w:rsidR="003328F3" w:rsidRPr="00363A53" w:rsidRDefault="003328F3" w:rsidP="00DB107B">
            <w:pPr>
              <w:ind w:left="59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A7DBF" w14:textId="1C4F131C" w:rsidR="003328F3" w:rsidRPr="00363A53" w:rsidRDefault="003328F3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30,642</w:t>
            </w:r>
          </w:p>
        </w:tc>
        <w:tc>
          <w:tcPr>
            <w:tcW w:w="145" w:type="pct"/>
            <w:shd w:val="clear" w:color="auto" w:fill="auto"/>
          </w:tcPr>
          <w:p w14:paraId="0966D976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4BDF" w14:textId="41C0B47C" w:rsidR="003328F3" w:rsidRPr="00363A53" w:rsidRDefault="003328F3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30,386</w:t>
            </w:r>
          </w:p>
        </w:tc>
        <w:tc>
          <w:tcPr>
            <w:tcW w:w="148" w:type="pct"/>
            <w:shd w:val="clear" w:color="auto" w:fill="auto"/>
          </w:tcPr>
          <w:p w14:paraId="31B89935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4F03" w14:textId="1E49EA15" w:rsidR="003328F3" w:rsidRPr="00363A53" w:rsidRDefault="003328F3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30,642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15E7E0" w14:textId="77777777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D68A6" w14:textId="6E0DE1F2" w:rsidR="003328F3" w:rsidRPr="00363A53" w:rsidRDefault="003328F3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30,386 </w:t>
            </w:r>
          </w:p>
        </w:tc>
      </w:tr>
    </w:tbl>
    <w:p w14:paraId="6071745D" w14:textId="4D96EC97" w:rsidR="00A54B97" w:rsidRPr="00363A53" w:rsidRDefault="00A54B9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D9D2C50" w14:textId="13DCE0FB" w:rsidR="00B32B41" w:rsidRPr="00363A53" w:rsidRDefault="005D643C" w:rsidP="007A5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-1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</w:t>
      </w:r>
      <w:r w:rsidR="00A340F6" w:rsidRPr="00363A53">
        <w:rPr>
          <w:rFonts w:asciiTheme="majorBidi" w:hAnsiTheme="majorBidi" w:cstheme="majorBidi"/>
          <w:sz w:val="30"/>
          <w:szCs w:val="30"/>
        </w:rPr>
        <w:br/>
      </w:r>
      <w:r w:rsidR="000A624D" w:rsidRPr="00363A53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363A53">
        <w:rPr>
          <w:rFonts w:asciiTheme="majorBidi" w:hAnsiTheme="majorBidi" w:cstheme="majorBidi"/>
          <w:sz w:val="30"/>
          <w:szCs w:val="30"/>
        </w:rPr>
        <w:t>(</w:t>
      </w:r>
      <w:r w:rsidR="000A624D" w:rsidRPr="00363A53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363A53">
        <w:rPr>
          <w:rFonts w:asciiTheme="majorBidi" w:hAnsiTheme="majorBidi" w:cstheme="majorBidi"/>
          <w:sz w:val="30"/>
          <w:szCs w:val="30"/>
        </w:rPr>
        <w:t>)</w:t>
      </w:r>
      <w:r w:rsidR="00EC41C6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EC41C6" w:rsidRPr="00363A5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363A53">
        <w:rPr>
          <w:rFonts w:asciiTheme="majorBidi" w:hAnsiTheme="majorBidi" w:cstheme="majorBidi"/>
          <w:sz w:val="30"/>
          <w:szCs w:val="30"/>
          <w:cs/>
        </w:rPr>
        <w:t>ตามข้อบังคับของบริษัท และค่าตอบแทนที่จ่ายให้แก่ผู้บริหารของกลุ่มบริษัท ซึ่งได้แก่ เงินเดือน โบนัส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และอื่นๆ รวมทั้ง เงินสมทบกองทุนสำรองเลี้ยงชีพที่กลุ่มบริษัท</w:t>
      </w:r>
      <w:r w:rsidR="00443BB0" w:rsidRPr="00363A53">
        <w:rPr>
          <w:rFonts w:asciiTheme="majorBidi" w:hAnsiTheme="majorBidi" w:cstheme="majorBidi"/>
          <w:sz w:val="30"/>
          <w:szCs w:val="30"/>
        </w:rPr>
        <w:br/>
      </w:r>
      <w:r w:rsidRPr="00363A53">
        <w:rPr>
          <w:rFonts w:asciiTheme="majorBidi" w:hAnsiTheme="majorBidi" w:cstheme="majorBidi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14:paraId="5B0C1541" w14:textId="1CCBBBA8" w:rsidR="00DD6B2D" w:rsidRPr="00363A53" w:rsidRDefault="00DD6B2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4EEAD8F3" w14:textId="2291AF9B" w:rsidR="00455605" w:rsidRPr="00363A53" w:rsidRDefault="0045560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4A0A922B" w14:textId="5309CD4A" w:rsidR="00455605" w:rsidRPr="00363A53" w:rsidRDefault="0045560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3A155EEF" w14:textId="60E7C280" w:rsidR="007A578C" w:rsidRPr="00363A53" w:rsidRDefault="007A578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361D93E0" w14:textId="27BEB704" w:rsidR="007A578C" w:rsidRPr="00363A53" w:rsidRDefault="007A578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5A7FE899" w14:textId="780B0EBE" w:rsidR="007A578C" w:rsidRPr="00363A53" w:rsidRDefault="007A578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5B419512" w14:textId="7E00ABBA" w:rsidR="007A578C" w:rsidRPr="00363A53" w:rsidRDefault="007A578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7AC8F6C1" w14:textId="77777777" w:rsidR="007A578C" w:rsidRPr="00363A53" w:rsidRDefault="007A578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2BEF0653" w14:textId="77777777" w:rsidR="00455605" w:rsidRPr="00363A53" w:rsidRDefault="0045560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16A0BB93" w14:textId="5D079B51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</w:t>
      </w:r>
      <w:r w:rsidR="00E3159A" w:rsidRPr="00363A5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รายการเทียบเท่าเงินสด</w:t>
      </w:r>
      <w:r w:rsidR="00A361CD" w:rsidRPr="00363A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และเงินลงทุน</w:t>
      </w:r>
      <w:r w:rsidR="00E21834" w:rsidRPr="00363A53">
        <w:rPr>
          <w:rFonts w:asciiTheme="majorBidi" w:hAnsiTheme="majorBidi" w:cstheme="majorBidi"/>
          <w:b/>
          <w:bCs/>
          <w:sz w:val="30"/>
          <w:szCs w:val="30"/>
          <w:cs/>
        </w:rPr>
        <w:t>ในตราสารหนี้ระยะสั้น</w:t>
      </w:r>
    </w:p>
    <w:p w14:paraId="2F48BB30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809"/>
        <w:gridCol w:w="1107"/>
        <w:gridCol w:w="239"/>
        <w:gridCol w:w="1105"/>
        <w:gridCol w:w="270"/>
        <w:gridCol w:w="1089"/>
        <w:gridCol w:w="270"/>
        <w:gridCol w:w="1134"/>
      </w:tblGrid>
      <w:tr w:rsidR="00EC6EF8" w:rsidRPr="00363A53" w14:paraId="6C96D5B1" w14:textId="77777777" w:rsidTr="00EC6EF8">
        <w:tc>
          <w:tcPr>
            <w:tcW w:w="3330" w:type="dxa"/>
          </w:tcPr>
          <w:p w14:paraId="1441F08A" w14:textId="77777777" w:rsidR="00EC6EF8" w:rsidRPr="00363A53" w:rsidRDefault="00EC6EF8" w:rsidP="00DB107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90C6F1" w14:textId="77777777" w:rsidR="00EC6EF8" w:rsidRPr="00363A53" w:rsidRDefault="00EC6EF8" w:rsidP="00DB107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0B59847" w14:textId="2C03F312" w:rsidR="00EC6EF8" w:rsidRPr="00363A53" w:rsidRDefault="00EC6EF8" w:rsidP="00DB107B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EC6EF8" w:rsidRPr="00363A53" w:rsidRDefault="00EC6EF8" w:rsidP="00DB107B">
            <w:pPr>
              <w:pStyle w:val="acctcolumnheading"/>
              <w:spacing w:after="0"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36C2DCA1" w14:textId="77777777" w:rsidR="00EC6EF8" w:rsidRPr="00363A53" w:rsidRDefault="00EC6EF8" w:rsidP="00DB107B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3FFA" w:rsidRPr="00363A53" w14:paraId="07A41A4F" w14:textId="77777777" w:rsidTr="00026F2B">
        <w:tc>
          <w:tcPr>
            <w:tcW w:w="4140" w:type="dxa"/>
            <w:gridSpan w:val="2"/>
          </w:tcPr>
          <w:p w14:paraId="4BD7D058" w14:textId="29872274" w:rsidR="00EE3FFA" w:rsidRPr="00363A53" w:rsidRDefault="00EE3FFA" w:rsidP="00DB107B">
            <w:pPr>
              <w:tabs>
                <w:tab w:val="left" w:pos="540"/>
              </w:tabs>
              <w:spacing w:line="380" w:lineRule="exact"/>
              <w:ind w:right="-7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7" w:type="dxa"/>
          </w:tcPr>
          <w:p w14:paraId="5BF79519" w14:textId="5E8C1A4D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41FCE4D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33A413C" w14:textId="27CEC5FB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CE5456E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A5745D" w14:textId="7F0D81F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6DE0BC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37B0A" w14:textId="6326313D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C6EF8" w:rsidRPr="00363A53" w14:paraId="49F3E81D" w14:textId="77777777" w:rsidTr="00EC6EF8">
        <w:tc>
          <w:tcPr>
            <w:tcW w:w="3330" w:type="dxa"/>
          </w:tcPr>
          <w:p w14:paraId="3D91FCED" w14:textId="77777777" w:rsidR="00EC6EF8" w:rsidRPr="00363A53" w:rsidRDefault="00EC6EF8" w:rsidP="00DB107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BA50A8B" w14:textId="77777777" w:rsidR="00EC6EF8" w:rsidRPr="00363A53" w:rsidRDefault="00EC6EF8" w:rsidP="00DB107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4A0DABA" w14:textId="226A1B46" w:rsidR="00EC6EF8" w:rsidRPr="00363A53" w:rsidRDefault="00EC6EF8" w:rsidP="00DB107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6EF8" w:rsidRPr="00363A53" w14:paraId="08131A70" w14:textId="77777777" w:rsidTr="00EC6EF8">
        <w:tc>
          <w:tcPr>
            <w:tcW w:w="3330" w:type="dxa"/>
          </w:tcPr>
          <w:p w14:paraId="2D1C7282" w14:textId="23467983" w:rsidR="00EC6EF8" w:rsidRPr="00363A53" w:rsidRDefault="00EC6EF8" w:rsidP="00DB107B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5BEAEC9F" w14:textId="77777777" w:rsidR="00EC6EF8" w:rsidRPr="00363A53" w:rsidRDefault="00EC6EF8" w:rsidP="00DB10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761B420" w14:textId="0823AE86" w:rsidR="00EC6EF8" w:rsidRPr="00363A53" w:rsidRDefault="00EC6EF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4813BB" w14:textId="77777777" w:rsidR="00EC6EF8" w:rsidRPr="00363A53" w:rsidRDefault="00EC6EF8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7A29BA2E" w14:textId="4FFCDD6B" w:rsidR="00EC6EF8" w:rsidRPr="00363A53" w:rsidRDefault="00EC6EF8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88154" w14:textId="77777777" w:rsidR="00EC6EF8" w:rsidRPr="00363A53" w:rsidRDefault="00EC6EF8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5E64EDA" w14:textId="3E975DF9" w:rsidR="00EC6EF8" w:rsidRPr="00363A53" w:rsidRDefault="00EC6EF8" w:rsidP="00DB107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6BEB25" w14:textId="77777777" w:rsidR="00EC6EF8" w:rsidRPr="00363A53" w:rsidRDefault="00EC6EF8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28BE22" w14:textId="1C8893B6" w:rsidR="00EC6EF8" w:rsidRPr="00363A53" w:rsidRDefault="00EC6EF8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93247" w:rsidRPr="00363A53" w14:paraId="3FCA8843" w14:textId="77777777" w:rsidTr="00840B70">
        <w:tc>
          <w:tcPr>
            <w:tcW w:w="3330" w:type="dxa"/>
          </w:tcPr>
          <w:p w14:paraId="3776892D" w14:textId="762743A7" w:rsidR="00293247" w:rsidRPr="00363A53" w:rsidRDefault="00293247" w:rsidP="00DB107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10" w:type="dxa"/>
          </w:tcPr>
          <w:p w14:paraId="72444F09" w14:textId="77777777" w:rsidR="00293247" w:rsidRPr="00363A53" w:rsidRDefault="00293247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9794270" w14:textId="27F30BA7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100 </w:t>
            </w:r>
          </w:p>
        </w:tc>
        <w:tc>
          <w:tcPr>
            <w:tcW w:w="236" w:type="dxa"/>
            <w:vAlign w:val="bottom"/>
          </w:tcPr>
          <w:p w14:paraId="1BF69A48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5E897C98" w14:textId="531A6C8B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B7DB526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9B5C28" w14:textId="3DA66B92" w:rsidR="00293247" w:rsidRPr="00363A53" w:rsidRDefault="00293247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70 </w:t>
            </w:r>
          </w:p>
        </w:tc>
        <w:tc>
          <w:tcPr>
            <w:tcW w:w="270" w:type="dxa"/>
            <w:vAlign w:val="bottom"/>
          </w:tcPr>
          <w:p w14:paraId="632B2CD7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A642ACC" w14:textId="141D1BB5" w:rsidR="00293247" w:rsidRPr="00363A53" w:rsidRDefault="00293247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293247" w:rsidRPr="00363A53" w14:paraId="013DC567" w14:textId="77777777" w:rsidTr="00377AB6">
        <w:trPr>
          <w:trHeight w:val="218"/>
        </w:trPr>
        <w:tc>
          <w:tcPr>
            <w:tcW w:w="3330" w:type="dxa"/>
          </w:tcPr>
          <w:p w14:paraId="2BE3626A" w14:textId="15E14363" w:rsidR="00293247" w:rsidRPr="00363A53" w:rsidRDefault="00293247" w:rsidP="00DB107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10" w:type="dxa"/>
          </w:tcPr>
          <w:p w14:paraId="58258CAF" w14:textId="77777777" w:rsidR="00293247" w:rsidRPr="00363A53" w:rsidRDefault="00293247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D435991" w14:textId="3212D1B9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36,508 </w:t>
            </w:r>
          </w:p>
        </w:tc>
        <w:tc>
          <w:tcPr>
            <w:tcW w:w="236" w:type="dxa"/>
            <w:vAlign w:val="bottom"/>
          </w:tcPr>
          <w:p w14:paraId="2BD00072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ADD70D" w14:textId="4BB03665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22,525 </w:t>
            </w:r>
          </w:p>
        </w:tc>
        <w:tc>
          <w:tcPr>
            <w:tcW w:w="270" w:type="dxa"/>
            <w:vAlign w:val="bottom"/>
          </w:tcPr>
          <w:p w14:paraId="591FEC0E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AFC93A" w14:textId="34798832" w:rsidR="00293247" w:rsidRPr="00363A53" w:rsidRDefault="00293247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24,890 </w:t>
            </w:r>
          </w:p>
        </w:tc>
        <w:tc>
          <w:tcPr>
            <w:tcW w:w="270" w:type="dxa"/>
            <w:vAlign w:val="bottom"/>
          </w:tcPr>
          <w:p w14:paraId="4AC77E60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480D94" w14:textId="50A4F03D" w:rsidR="00293247" w:rsidRPr="00363A53" w:rsidRDefault="00293247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13,961 </w:t>
            </w:r>
          </w:p>
        </w:tc>
      </w:tr>
      <w:tr w:rsidR="00293247" w:rsidRPr="00363A53" w14:paraId="0C87677A" w14:textId="77777777" w:rsidTr="00377AB6">
        <w:tc>
          <w:tcPr>
            <w:tcW w:w="3330" w:type="dxa"/>
          </w:tcPr>
          <w:p w14:paraId="1DBC9CFB" w14:textId="2945CFA0" w:rsidR="00293247" w:rsidRPr="00363A53" w:rsidRDefault="00293247" w:rsidP="00DB107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10" w:type="dxa"/>
          </w:tcPr>
          <w:p w14:paraId="5FDF54B6" w14:textId="77777777" w:rsidR="00293247" w:rsidRPr="00363A53" w:rsidRDefault="00293247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DF0AD2" w14:textId="170467B2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845,724 </w:t>
            </w:r>
          </w:p>
        </w:tc>
        <w:tc>
          <w:tcPr>
            <w:tcW w:w="236" w:type="dxa"/>
            <w:vAlign w:val="bottom"/>
          </w:tcPr>
          <w:p w14:paraId="72AEF89F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D84DFE7" w14:textId="6E224017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881,162</w:t>
            </w:r>
          </w:p>
        </w:tc>
        <w:tc>
          <w:tcPr>
            <w:tcW w:w="270" w:type="dxa"/>
            <w:vAlign w:val="bottom"/>
          </w:tcPr>
          <w:p w14:paraId="2D8E6960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B6D5427" w14:textId="356ABCEF" w:rsidR="00293247" w:rsidRPr="00363A53" w:rsidRDefault="00293247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779,269 </w:t>
            </w:r>
          </w:p>
        </w:tc>
        <w:tc>
          <w:tcPr>
            <w:tcW w:w="270" w:type="dxa"/>
            <w:vAlign w:val="bottom"/>
          </w:tcPr>
          <w:p w14:paraId="3C423290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9A8259" w14:textId="5F5CC5EB" w:rsidR="00293247" w:rsidRPr="00363A53" w:rsidRDefault="00293247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808,427 </w:t>
            </w:r>
          </w:p>
        </w:tc>
      </w:tr>
      <w:tr w:rsidR="00293247" w:rsidRPr="00363A53" w14:paraId="1DF9A1DE" w14:textId="77777777" w:rsidTr="00840B70">
        <w:tc>
          <w:tcPr>
            <w:tcW w:w="3330" w:type="dxa"/>
          </w:tcPr>
          <w:p w14:paraId="5FE9E65E" w14:textId="7C9C31F2" w:rsidR="00293247" w:rsidRPr="00363A53" w:rsidRDefault="00293247" w:rsidP="00DB107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3D08A3" w14:textId="77777777" w:rsidR="00293247" w:rsidRPr="00363A53" w:rsidRDefault="00293247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B37A062" w14:textId="1F0AE811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882,332 </w:t>
            </w:r>
          </w:p>
        </w:tc>
        <w:tc>
          <w:tcPr>
            <w:tcW w:w="236" w:type="dxa"/>
            <w:vAlign w:val="bottom"/>
          </w:tcPr>
          <w:p w14:paraId="1010893A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55" w14:textId="5EF31A52" w:rsidR="00293247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903,787 </w:t>
            </w:r>
          </w:p>
        </w:tc>
        <w:tc>
          <w:tcPr>
            <w:tcW w:w="270" w:type="dxa"/>
            <w:vAlign w:val="bottom"/>
          </w:tcPr>
          <w:p w14:paraId="260B269D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D51B9F" w14:textId="5ADEDD56" w:rsidR="00293247" w:rsidRPr="00363A53" w:rsidRDefault="00293247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804,229 </w:t>
            </w:r>
          </w:p>
        </w:tc>
        <w:tc>
          <w:tcPr>
            <w:tcW w:w="270" w:type="dxa"/>
            <w:vAlign w:val="bottom"/>
          </w:tcPr>
          <w:p w14:paraId="4E915A48" w14:textId="77777777" w:rsidR="00293247" w:rsidRPr="00363A53" w:rsidRDefault="00293247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16CD9" w14:textId="7610E685" w:rsidR="00293247" w:rsidRPr="00363A53" w:rsidRDefault="00293247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822,458 </w:t>
            </w:r>
          </w:p>
        </w:tc>
      </w:tr>
      <w:tr w:rsidR="00EE3FFA" w:rsidRPr="00363A53" w14:paraId="7B212978" w14:textId="77777777" w:rsidTr="00EC6EF8">
        <w:tc>
          <w:tcPr>
            <w:tcW w:w="3330" w:type="dxa"/>
          </w:tcPr>
          <w:p w14:paraId="3CB7DB32" w14:textId="77777777" w:rsidR="00EE3FFA" w:rsidRPr="00363A53" w:rsidRDefault="00EE3FFA" w:rsidP="00DB107B">
            <w:pPr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A16A69B" w14:textId="77777777" w:rsidR="00EE3FFA" w:rsidRPr="00363A53" w:rsidRDefault="00EE3FFA" w:rsidP="00DB107B">
            <w:pPr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460E367" w14:textId="1E6B011E" w:rsidR="00EE3FFA" w:rsidRPr="00363A53" w:rsidRDefault="00EE3FFA" w:rsidP="00DB107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00E93E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bottom"/>
          </w:tcPr>
          <w:p w14:paraId="7200CF0E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143CA1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3766BFBC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66191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A69E272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E3FFA" w:rsidRPr="00363A53" w14:paraId="487FF394" w14:textId="77777777" w:rsidTr="00EC6EF8">
        <w:tc>
          <w:tcPr>
            <w:tcW w:w="3330" w:type="dxa"/>
          </w:tcPr>
          <w:p w14:paraId="6C619E34" w14:textId="040C3F9A" w:rsidR="00EE3FFA" w:rsidRPr="00363A53" w:rsidRDefault="00EE3FFA" w:rsidP="00DB107B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810" w:type="dxa"/>
          </w:tcPr>
          <w:p w14:paraId="48123520" w14:textId="77777777" w:rsidR="00EE3FFA" w:rsidRPr="00363A53" w:rsidRDefault="00EE3FFA" w:rsidP="00DB10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14:paraId="77FF1298" w14:textId="1903F672" w:rsidR="00EE3FFA" w:rsidRPr="00363A53" w:rsidRDefault="00EE3FFA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794C08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B66774B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FB4E69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7FC0E01" w14:textId="54F697D8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B1F981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BDAC18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69A5A84C" w14:textId="77777777" w:rsidTr="00455605">
        <w:tc>
          <w:tcPr>
            <w:tcW w:w="3330" w:type="dxa"/>
          </w:tcPr>
          <w:p w14:paraId="0CC37DBF" w14:textId="16E0A18A" w:rsidR="00EE3FFA" w:rsidRPr="00363A53" w:rsidRDefault="00EE3FFA" w:rsidP="00DB107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810" w:type="dxa"/>
          </w:tcPr>
          <w:p w14:paraId="10E26A50" w14:textId="46B9BAE6" w:rsidR="00EE3FFA" w:rsidRPr="00363A53" w:rsidRDefault="00EE3FFA" w:rsidP="00DB107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42BBAF6D" w14:textId="56E9191F" w:rsidR="00EE3FFA" w:rsidRPr="00363A53" w:rsidRDefault="00293247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540,000</w:t>
            </w:r>
          </w:p>
        </w:tc>
        <w:tc>
          <w:tcPr>
            <w:tcW w:w="239" w:type="dxa"/>
            <w:vAlign w:val="bottom"/>
          </w:tcPr>
          <w:p w14:paraId="3545B46D" w14:textId="5974536E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4E278C8B" w14:textId="1EC30E0C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270" w:type="dxa"/>
            <w:vAlign w:val="bottom"/>
          </w:tcPr>
          <w:p w14:paraId="5E478D41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A02F1DE" w14:textId="230E5E20" w:rsidR="00EE3FFA" w:rsidRPr="00363A53" w:rsidRDefault="00293247" w:rsidP="00DB10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110,000</w:t>
            </w:r>
          </w:p>
        </w:tc>
        <w:tc>
          <w:tcPr>
            <w:tcW w:w="270" w:type="dxa"/>
            <w:vAlign w:val="bottom"/>
          </w:tcPr>
          <w:p w14:paraId="5E05CA22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F285731" w14:textId="1E9DC19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280,000</w:t>
            </w:r>
          </w:p>
        </w:tc>
      </w:tr>
    </w:tbl>
    <w:p w14:paraId="5BBCD478" w14:textId="6C16288E" w:rsidR="00455605" w:rsidRPr="00363A53" w:rsidRDefault="00455605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1EBD0F" w14:textId="1B47AA77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634BAF" w14:textId="275B31BF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903690" w14:textId="678A2BC5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BE0F57" w14:textId="285F503A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958FD1" w14:textId="63BB4174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CAFB26" w14:textId="0311ABE3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FBD717" w14:textId="73776CF7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9C27E1" w14:textId="4CB2CF29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C22B5E" w14:textId="6E0675F5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E83CC8" w14:textId="50708A1D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6F62FD" w14:textId="34353F54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B54ED" w14:textId="0885F905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AEDE1B" w14:textId="4D8B6881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350DA1" w14:textId="2658C17E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03B6BF" w14:textId="47868B2A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959291" w14:textId="78248303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C30F17" w14:textId="7526A8B7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1BCA7C" w14:textId="77777777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CFF382" w14:textId="5AD941C4" w:rsidR="006759B7" w:rsidRPr="00363A53" w:rsidRDefault="006759B7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6CD6858" w14:textId="678CB22A" w:rsidR="006759B7" w:rsidRPr="00363A53" w:rsidRDefault="00AC413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</w:rPr>
        <w:t>.</w:t>
      </w:r>
    </w:p>
    <w:tbl>
      <w:tblPr>
        <w:tblW w:w="954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509"/>
        <w:gridCol w:w="809"/>
        <w:gridCol w:w="1082"/>
        <w:gridCol w:w="286"/>
        <w:gridCol w:w="1187"/>
        <w:gridCol w:w="267"/>
        <w:gridCol w:w="1086"/>
        <w:gridCol w:w="261"/>
        <w:gridCol w:w="1055"/>
      </w:tblGrid>
      <w:tr w:rsidR="002B498E" w:rsidRPr="00363A53" w14:paraId="166C160C" w14:textId="77777777" w:rsidTr="00EE3FFA">
        <w:trPr>
          <w:trHeight w:val="434"/>
        </w:trPr>
        <w:tc>
          <w:tcPr>
            <w:tcW w:w="1838" w:type="pct"/>
          </w:tcPr>
          <w:p w14:paraId="1C3BA9CC" w14:textId="77777777" w:rsidR="002B498E" w:rsidRPr="00363A53" w:rsidRDefault="002B498E" w:rsidP="00DB10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3128C8BE" w14:textId="2D687ACC" w:rsidR="002B498E" w:rsidRPr="00363A53" w:rsidRDefault="002B498E" w:rsidP="00DB10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4A9F386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6F00EA2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426E241C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FFA" w:rsidRPr="00363A53" w14:paraId="76C82FB5" w14:textId="77777777" w:rsidTr="00EE3FFA">
        <w:tc>
          <w:tcPr>
            <w:tcW w:w="1838" w:type="pct"/>
          </w:tcPr>
          <w:p w14:paraId="701EEC7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4B9695F6" w14:textId="17B06A75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7" w:type="pct"/>
          </w:tcPr>
          <w:p w14:paraId="6B03E2C5" w14:textId="6AC98FB2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0F1F88B2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CBC225" w14:textId="319DF44C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6EE3E91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8722DE3" w14:textId="39F51938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0F573429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1F78C271" w14:textId="35216108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B498E" w:rsidRPr="00363A53" w14:paraId="21FA35F7" w14:textId="77777777" w:rsidTr="00EE3FFA">
        <w:tc>
          <w:tcPr>
            <w:tcW w:w="1838" w:type="pct"/>
          </w:tcPr>
          <w:p w14:paraId="3EB6EA3F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78DB179B" w14:textId="3E182101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08258209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498E" w:rsidRPr="00363A53" w14:paraId="1F765D73" w14:textId="77777777" w:rsidTr="00EE3FFA">
        <w:tc>
          <w:tcPr>
            <w:tcW w:w="1838" w:type="pct"/>
          </w:tcPr>
          <w:p w14:paraId="51EE1B3F" w14:textId="77777777" w:rsidR="002B498E" w:rsidRPr="00363A53" w:rsidRDefault="002B498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4" w:type="pct"/>
          </w:tcPr>
          <w:p w14:paraId="16F4FC08" w14:textId="0EFE6ED2" w:rsidR="002B498E" w:rsidRPr="00363A53" w:rsidRDefault="002B498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F757454" w14:textId="77777777" w:rsidR="002B498E" w:rsidRPr="00363A53" w:rsidRDefault="002B498E" w:rsidP="00DB107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7FCA7E9" w14:textId="77777777" w:rsidR="002B498E" w:rsidRPr="00363A53" w:rsidRDefault="002B498E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C276F9" w14:textId="77777777" w:rsidR="002B498E" w:rsidRPr="00363A53" w:rsidRDefault="002B498E" w:rsidP="00DB107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95B2CC9" w14:textId="77777777" w:rsidR="002B498E" w:rsidRPr="00363A53" w:rsidRDefault="002B498E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D1FE4D" w14:textId="77777777" w:rsidR="002B498E" w:rsidRPr="00363A53" w:rsidRDefault="002B498E" w:rsidP="00DB10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8159D4D" w14:textId="77777777" w:rsidR="002B498E" w:rsidRPr="00363A53" w:rsidRDefault="002B498E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604057D5" w14:textId="77777777" w:rsidR="002B498E" w:rsidRPr="00363A53" w:rsidRDefault="002B498E" w:rsidP="00DB107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3FFA" w:rsidRPr="00363A53" w14:paraId="69B0026D" w14:textId="77777777" w:rsidTr="00EE3FFA">
        <w:tc>
          <w:tcPr>
            <w:tcW w:w="1838" w:type="pct"/>
          </w:tcPr>
          <w:p w14:paraId="0E4A46F4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4" w:type="pct"/>
          </w:tcPr>
          <w:p w14:paraId="1AEBBACE" w14:textId="34146A99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606A22E3" w14:textId="27BBA6AB" w:rsidR="00EE3FFA" w:rsidRPr="00363A53" w:rsidRDefault="006B7E1F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82,872</w:t>
            </w:r>
          </w:p>
        </w:tc>
        <w:tc>
          <w:tcPr>
            <w:tcW w:w="150" w:type="pct"/>
          </w:tcPr>
          <w:p w14:paraId="62C94531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E7043C3" w14:textId="023B060D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84,855</w:t>
            </w:r>
          </w:p>
        </w:tc>
        <w:tc>
          <w:tcPr>
            <w:tcW w:w="140" w:type="pct"/>
          </w:tcPr>
          <w:p w14:paraId="13E47D50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82800" w14:textId="58F89A2A" w:rsidR="00EE3FFA" w:rsidRPr="00363A53" w:rsidRDefault="006B7E1F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68,215</w:t>
            </w:r>
          </w:p>
        </w:tc>
        <w:tc>
          <w:tcPr>
            <w:tcW w:w="137" w:type="pct"/>
          </w:tcPr>
          <w:p w14:paraId="31135BD9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4EB7511F" w14:textId="019C81CC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67,598</w:t>
            </w:r>
          </w:p>
        </w:tc>
      </w:tr>
      <w:tr w:rsidR="00EE3FFA" w:rsidRPr="00363A53" w14:paraId="044EEA6B" w14:textId="77777777" w:rsidTr="00EE3FFA">
        <w:tc>
          <w:tcPr>
            <w:tcW w:w="1838" w:type="pct"/>
          </w:tcPr>
          <w:p w14:paraId="442B2EB2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24" w:type="pct"/>
          </w:tcPr>
          <w:p w14:paraId="205A0C95" w14:textId="24469E14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9A162B5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F548487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86D39E2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1528345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582C4B0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54C04683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6F5E00BB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70C85CF9" w14:textId="77777777" w:rsidTr="00EE3FFA">
        <w:tc>
          <w:tcPr>
            <w:tcW w:w="1838" w:type="pct"/>
          </w:tcPr>
          <w:p w14:paraId="7998C021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4" w:type="pct"/>
          </w:tcPr>
          <w:p w14:paraId="6283AE4F" w14:textId="0B9BF87E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7" w:type="pct"/>
          </w:tcPr>
          <w:p w14:paraId="70C309AD" w14:textId="44E827B4" w:rsidR="00EE3FFA" w:rsidRPr="00363A53" w:rsidRDefault="00C43FC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1,239</w:t>
            </w:r>
          </w:p>
        </w:tc>
        <w:tc>
          <w:tcPr>
            <w:tcW w:w="150" w:type="pct"/>
          </w:tcPr>
          <w:p w14:paraId="05573128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057005" w14:textId="6B1B0B54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40" w:type="pct"/>
          </w:tcPr>
          <w:p w14:paraId="54A75B43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650576" w14:textId="74B1076B" w:rsidR="00EE3FFA" w:rsidRPr="00363A53" w:rsidRDefault="00D0394D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37" w:type="pct"/>
          </w:tcPr>
          <w:p w14:paraId="458F5DD4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280F5F51" w14:textId="713828B1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EE3FFA" w:rsidRPr="00363A53" w14:paraId="77C98E9F" w14:textId="77777777" w:rsidTr="00EE3FFA">
        <w:tc>
          <w:tcPr>
            <w:tcW w:w="1838" w:type="pct"/>
          </w:tcPr>
          <w:p w14:paraId="49993601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51A39F49" w14:textId="7794AA62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D22A3D7" w14:textId="1E3D0B1B" w:rsidR="00EE3FFA" w:rsidRPr="00363A53" w:rsidRDefault="00A80F8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84,111</w:t>
            </w:r>
          </w:p>
        </w:tc>
        <w:tc>
          <w:tcPr>
            <w:tcW w:w="150" w:type="pct"/>
          </w:tcPr>
          <w:p w14:paraId="04F42D4D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67A8D4F" w14:textId="7FABB848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84,906</w:t>
            </w:r>
          </w:p>
        </w:tc>
        <w:tc>
          <w:tcPr>
            <w:tcW w:w="140" w:type="pct"/>
          </w:tcPr>
          <w:p w14:paraId="468BDB3A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E661D81" w14:textId="4479670E" w:rsidR="00EE3FFA" w:rsidRPr="00363A53" w:rsidRDefault="00A80F84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68,576</w:t>
            </w:r>
          </w:p>
        </w:tc>
        <w:tc>
          <w:tcPr>
            <w:tcW w:w="137" w:type="pct"/>
            <w:vAlign w:val="bottom"/>
          </w:tcPr>
          <w:p w14:paraId="2E86CB1C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042AC4B9" w14:textId="08D6FE6D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EE3FFA" w:rsidRPr="00363A53" w14:paraId="3B00E4A8" w14:textId="77777777" w:rsidTr="00EE3FFA">
        <w:tc>
          <w:tcPr>
            <w:tcW w:w="1838" w:type="pct"/>
          </w:tcPr>
          <w:p w14:paraId="609086F9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6A046CDD" w14:textId="6827F936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6D149EE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60DFBA9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7C782F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F1B6B3B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ED8D34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694EC467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0DD18C52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55874592" w14:textId="77777777" w:rsidTr="00EE3FFA">
        <w:tc>
          <w:tcPr>
            <w:tcW w:w="1838" w:type="pct"/>
          </w:tcPr>
          <w:p w14:paraId="69AFB07C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4" w:type="pct"/>
          </w:tcPr>
          <w:p w14:paraId="2DB98EBB" w14:textId="6431E875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2A572ED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036C384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FF77B7E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44950C3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AC2753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66D76DE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5075E2B6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73EAE6FE" w14:textId="77777777" w:rsidTr="00EE3FFA">
        <w:tc>
          <w:tcPr>
            <w:tcW w:w="1838" w:type="pct"/>
          </w:tcPr>
          <w:p w14:paraId="44BFB781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4" w:type="pct"/>
          </w:tcPr>
          <w:p w14:paraId="4184C9A1" w14:textId="06A6B6CE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1E380C4B" w14:textId="0E4CC920" w:rsidR="00EE3FFA" w:rsidRPr="00363A53" w:rsidRDefault="00C43FC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B011C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</w:t>
            </w:r>
            <w:r w:rsidR="00250EEA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50" w:type="pct"/>
          </w:tcPr>
          <w:p w14:paraId="673C54D0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8E98EA" w14:textId="490182C0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189,294</w:t>
            </w:r>
          </w:p>
        </w:tc>
        <w:tc>
          <w:tcPr>
            <w:tcW w:w="140" w:type="pct"/>
          </w:tcPr>
          <w:p w14:paraId="498D0B52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F8191D" w14:textId="4B02A2F0" w:rsidR="00EE3FFA" w:rsidRPr="00363A53" w:rsidRDefault="00C43FC4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B011C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</w:t>
            </w:r>
            <w:r w:rsidR="00250EEA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37" w:type="pct"/>
          </w:tcPr>
          <w:p w14:paraId="42E83C96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6269122B" w14:textId="6E65532B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181,476</w:t>
            </w:r>
          </w:p>
        </w:tc>
      </w:tr>
      <w:tr w:rsidR="00EE3FFA" w:rsidRPr="00363A53" w14:paraId="0801868B" w14:textId="77777777" w:rsidTr="00EE3FFA">
        <w:tc>
          <w:tcPr>
            <w:tcW w:w="1838" w:type="pct"/>
          </w:tcPr>
          <w:p w14:paraId="23244EE3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24" w:type="pct"/>
          </w:tcPr>
          <w:p w14:paraId="15AC8348" w14:textId="1506061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350EF1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C8AE65B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B3EA61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C33635A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7764EA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11672A18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3DC6A054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36CF6479" w14:textId="77777777" w:rsidTr="00EE3FFA">
        <w:tc>
          <w:tcPr>
            <w:tcW w:w="1838" w:type="pct"/>
          </w:tcPr>
          <w:p w14:paraId="2CCBBDDB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4" w:type="pct"/>
          </w:tcPr>
          <w:p w14:paraId="37FCC869" w14:textId="78F6BD5E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7" w:type="pct"/>
          </w:tcPr>
          <w:p w14:paraId="77A13DD5" w14:textId="68EDCAF7" w:rsidR="00EE3FFA" w:rsidRPr="00363A53" w:rsidRDefault="00C43FC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4,633</w:t>
            </w:r>
          </w:p>
        </w:tc>
        <w:tc>
          <w:tcPr>
            <w:tcW w:w="150" w:type="pct"/>
          </w:tcPr>
          <w:p w14:paraId="7FCDFE79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86FF4" w14:textId="13F9C80C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2,031</w:t>
            </w:r>
          </w:p>
        </w:tc>
        <w:tc>
          <w:tcPr>
            <w:tcW w:w="140" w:type="pct"/>
          </w:tcPr>
          <w:p w14:paraId="04DBB132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297E90" w14:textId="272D68E0" w:rsidR="00EE3FFA" w:rsidRPr="00363A53" w:rsidRDefault="00C43FC4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3,689</w:t>
            </w:r>
          </w:p>
        </w:tc>
        <w:tc>
          <w:tcPr>
            <w:tcW w:w="137" w:type="pct"/>
          </w:tcPr>
          <w:p w14:paraId="01E94B62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6DFDA5D2" w14:textId="3C6D4D42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1,950</w:t>
            </w:r>
          </w:p>
        </w:tc>
      </w:tr>
      <w:tr w:rsidR="00EE3FFA" w:rsidRPr="00363A53" w14:paraId="664736D4" w14:textId="77777777" w:rsidTr="00EE3FFA">
        <w:tc>
          <w:tcPr>
            <w:tcW w:w="1838" w:type="pct"/>
          </w:tcPr>
          <w:p w14:paraId="63BB17DA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24" w:type="pct"/>
          </w:tcPr>
          <w:p w14:paraId="3D9335AC" w14:textId="3E51D091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537EE3A5" w14:textId="643AF2D6" w:rsidR="00EE3FFA" w:rsidRPr="00363A53" w:rsidRDefault="00C43FC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</w:t>
            </w:r>
            <w:r w:rsidR="000B011C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50EEA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0" w:type="pct"/>
          </w:tcPr>
          <w:p w14:paraId="45F01AD1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4190A7" w14:textId="687832BC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0" w:type="pct"/>
          </w:tcPr>
          <w:p w14:paraId="19573082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0ECBCE6" w14:textId="56B0148F" w:rsidR="00EE3FFA" w:rsidRPr="00363A53" w:rsidRDefault="00C43FC4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</w:t>
            </w:r>
            <w:r w:rsidR="000B011C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C23D5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" w:type="pct"/>
          </w:tcPr>
          <w:p w14:paraId="55179CF1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05ECBE25" w14:textId="6B074BFF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C43FC4" w:rsidRPr="00363A53" w14:paraId="277AFA84" w14:textId="77777777" w:rsidTr="00EE3FFA">
        <w:tc>
          <w:tcPr>
            <w:tcW w:w="1838" w:type="pct"/>
          </w:tcPr>
          <w:p w14:paraId="4B293930" w14:textId="1E9778AA" w:rsidR="00C43FC4" w:rsidRPr="00363A53" w:rsidRDefault="00C4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4" w:type="pct"/>
          </w:tcPr>
          <w:p w14:paraId="0783B20B" w14:textId="77777777" w:rsidR="00C43FC4" w:rsidRPr="00363A53" w:rsidRDefault="00C4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62520E09" w14:textId="519864D6" w:rsidR="00C43FC4" w:rsidRPr="00363A53" w:rsidRDefault="000B011C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</w:t>
            </w:r>
            <w:r w:rsidR="00250EEA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50" w:type="pct"/>
          </w:tcPr>
          <w:p w14:paraId="00F15866" w14:textId="77777777" w:rsidR="00C43FC4" w:rsidRPr="00363A53" w:rsidRDefault="00C43FC4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5D8EE76" w14:textId="37B6878A" w:rsidR="00C43FC4" w:rsidRPr="00363A53" w:rsidRDefault="00C43FC4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2E41018E" w14:textId="77777777" w:rsidR="00C43FC4" w:rsidRPr="00363A53" w:rsidRDefault="00C43FC4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EE57DFB" w14:textId="7BBB6FFD" w:rsidR="00C43FC4" w:rsidRPr="00363A53" w:rsidRDefault="000B011C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</w:t>
            </w:r>
            <w:r w:rsidR="00250EEA"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37" w:type="pct"/>
          </w:tcPr>
          <w:p w14:paraId="151EAE0C" w14:textId="77777777" w:rsidR="00C43FC4" w:rsidRPr="00363A53" w:rsidRDefault="00C43FC4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5507CE1C" w14:textId="707A98AA" w:rsidR="00C43FC4" w:rsidRPr="00363A53" w:rsidRDefault="00C43FC4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3FFA" w:rsidRPr="00363A53" w14:paraId="6815646A" w14:textId="77777777" w:rsidTr="00EE3FFA">
        <w:tc>
          <w:tcPr>
            <w:tcW w:w="1838" w:type="pct"/>
          </w:tcPr>
          <w:p w14:paraId="5EA5FF08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151C4312" w14:textId="2AA38805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845D2AA" w14:textId="7C867A70" w:rsidR="00EE3FFA" w:rsidRPr="00363A53" w:rsidRDefault="00A80F8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98,609</w:t>
            </w:r>
          </w:p>
        </w:tc>
        <w:tc>
          <w:tcPr>
            <w:tcW w:w="150" w:type="pct"/>
          </w:tcPr>
          <w:p w14:paraId="29AFCEC0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89B737D" w14:textId="26E63E2C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40" w:type="pct"/>
          </w:tcPr>
          <w:p w14:paraId="5EAA7726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CA9C67E" w14:textId="29466162" w:rsidR="00EE3FFA" w:rsidRPr="00363A53" w:rsidRDefault="00A80F84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90,12</w:t>
            </w:r>
            <w:r w:rsidR="0054404C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" w:type="pct"/>
          </w:tcPr>
          <w:p w14:paraId="2830B9E0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705781A4" w14:textId="772C678B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183,480</w:t>
            </w:r>
          </w:p>
        </w:tc>
      </w:tr>
      <w:tr w:rsidR="00EE3FFA" w:rsidRPr="00363A53" w14:paraId="604D496B" w14:textId="77777777" w:rsidTr="00EE3FFA">
        <w:tc>
          <w:tcPr>
            <w:tcW w:w="1838" w:type="pct"/>
          </w:tcPr>
          <w:p w14:paraId="33D36C3F" w14:textId="7B7DCA2F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A578C"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24" w:type="pct"/>
          </w:tcPr>
          <w:p w14:paraId="17BA2FD2" w14:textId="4877B7CF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95CC532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C941B0" w14:textId="017D8BC6" w:rsidR="00A80F84" w:rsidRPr="00363A53" w:rsidRDefault="00A80F8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(23)</w:t>
            </w:r>
          </w:p>
        </w:tc>
        <w:tc>
          <w:tcPr>
            <w:tcW w:w="150" w:type="pct"/>
          </w:tcPr>
          <w:p w14:paraId="23F26024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9D1D5" w14:textId="245F0212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C7DEC1A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B50CD56" w14:textId="25D76D33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5E2381A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87757A1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8F31D0" w14:textId="5F1F4DAB" w:rsidR="00A80F84" w:rsidRPr="00363A53" w:rsidRDefault="00A80F84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137" w:type="pct"/>
          </w:tcPr>
          <w:p w14:paraId="4A76AF7C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2ACF5605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82220B3" w14:textId="6F23CC44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E3FFA" w:rsidRPr="00363A53" w14:paraId="487CEBA4" w14:textId="77777777" w:rsidTr="00EE3FFA">
        <w:tc>
          <w:tcPr>
            <w:tcW w:w="1838" w:type="pct"/>
          </w:tcPr>
          <w:p w14:paraId="088358D5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pct"/>
          </w:tcPr>
          <w:p w14:paraId="10067846" w14:textId="04032A88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6340C635" w14:textId="41054545" w:rsidR="00EE3FFA" w:rsidRPr="00363A53" w:rsidRDefault="00A80F8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98,586</w:t>
            </w:r>
          </w:p>
        </w:tc>
        <w:tc>
          <w:tcPr>
            <w:tcW w:w="150" w:type="pct"/>
          </w:tcPr>
          <w:p w14:paraId="4700C29C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336AEF8" w14:textId="0ECA7AC0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40" w:type="pct"/>
          </w:tcPr>
          <w:p w14:paraId="63E320D4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1B6F62D3" w14:textId="44CA0BF3" w:rsidR="00EE3FFA" w:rsidRPr="00363A53" w:rsidRDefault="00A80F84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90,09</w:t>
            </w:r>
            <w:r w:rsidR="0054404C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7" w:type="pct"/>
          </w:tcPr>
          <w:p w14:paraId="1B2F0229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14:paraId="757299A3" w14:textId="43B9088D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183,480</w:t>
            </w:r>
          </w:p>
        </w:tc>
      </w:tr>
      <w:tr w:rsidR="00EE3FFA" w:rsidRPr="00363A53" w14:paraId="552681D2" w14:textId="77777777" w:rsidTr="00EE3FFA">
        <w:tc>
          <w:tcPr>
            <w:tcW w:w="1838" w:type="pct"/>
          </w:tcPr>
          <w:p w14:paraId="4F507C1D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7B68BBEE" w14:textId="7CC5E789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7BFE92FE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705A0C16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498EA4E6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058DD9B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C3A32D0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0FBC358D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425F17F2" w14:textId="77777777" w:rsidR="00EE3FFA" w:rsidRPr="00363A53" w:rsidRDefault="00EE3FFA" w:rsidP="00DB107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3FFA" w:rsidRPr="00363A53" w14:paraId="468B6862" w14:textId="77777777" w:rsidTr="00EE3FFA">
        <w:tc>
          <w:tcPr>
            <w:tcW w:w="1838" w:type="pct"/>
          </w:tcPr>
          <w:p w14:paraId="5FBF6850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414F2623" w14:textId="44DFFB7B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1476E62F" w14:textId="66FA3720" w:rsidR="00EE3FFA" w:rsidRPr="00363A53" w:rsidRDefault="00A80F84" w:rsidP="00DB107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182,697</w:t>
            </w:r>
          </w:p>
        </w:tc>
        <w:tc>
          <w:tcPr>
            <w:tcW w:w="150" w:type="pct"/>
          </w:tcPr>
          <w:p w14:paraId="306947E8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1F856E9" w14:textId="3F5C2AED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276,318</w:t>
            </w:r>
          </w:p>
        </w:tc>
        <w:tc>
          <w:tcPr>
            <w:tcW w:w="140" w:type="pct"/>
          </w:tcPr>
          <w:p w14:paraId="3F2B1B5C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3C575C8" w14:textId="2F5795FC" w:rsidR="00EE3FFA" w:rsidRPr="00363A53" w:rsidRDefault="00A80F84" w:rsidP="00DB107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158,67</w:t>
            </w:r>
            <w:r w:rsidR="0054404C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79445FEE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4F212B6A" w14:textId="3E68EA8C" w:rsidR="00EE3FFA" w:rsidRPr="00363A53" w:rsidRDefault="00EE3FFA" w:rsidP="00DB10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251,129</w:t>
            </w:r>
          </w:p>
        </w:tc>
      </w:tr>
    </w:tbl>
    <w:p w14:paraId="7D2AF217" w14:textId="77777777" w:rsidR="00A00FF9" w:rsidRPr="00363A53" w:rsidRDefault="00A00FF9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3CFBFB" w14:textId="50D9789D" w:rsidR="00CA3220" w:rsidRPr="00363A53" w:rsidRDefault="00CA3220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8B386D" w:rsidRPr="00363A53">
        <w:rPr>
          <w:rFonts w:ascii="Angsana New" w:hAnsi="Angsana New"/>
          <w:sz w:val="30"/>
          <w:szCs w:val="30"/>
        </w:rPr>
        <w:t>15</w:t>
      </w:r>
      <w:r w:rsidR="009D16F8" w:rsidRPr="00363A53">
        <w:rPr>
          <w:rFonts w:ascii="Angsana New" w:hAnsi="Angsana New"/>
          <w:sz w:val="30"/>
          <w:szCs w:val="30"/>
        </w:rPr>
        <w:t xml:space="preserve"> </w:t>
      </w:r>
      <w:r w:rsidR="008B386D" w:rsidRPr="00363A53">
        <w:rPr>
          <w:rFonts w:ascii="Angsana New" w:hAnsi="Angsana New"/>
          <w:sz w:val="30"/>
          <w:szCs w:val="30"/>
        </w:rPr>
        <w:t>-</w:t>
      </w:r>
      <w:r w:rsidR="009D16F8" w:rsidRPr="00363A53">
        <w:rPr>
          <w:rFonts w:ascii="Angsana New" w:hAnsi="Angsana New"/>
          <w:sz w:val="30"/>
          <w:szCs w:val="30"/>
        </w:rPr>
        <w:t xml:space="preserve"> </w:t>
      </w:r>
      <w:r w:rsidR="008B386D" w:rsidRPr="00363A53">
        <w:rPr>
          <w:rFonts w:ascii="Angsana New" w:hAnsi="Angsana New"/>
          <w:sz w:val="30"/>
          <w:szCs w:val="30"/>
        </w:rPr>
        <w:t>60</w:t>
      </w:r>
      <w:r w:rsidRPr="00363A53">
        <w:rPr>
          <w:rFonts w:ascii="Angsana New" w:hAnsi="Angsana New"/>
          <w:sz w:val="30"/>
          <w:szCs w:val="30"/>
          <w:cs/>
        </w:rPr>
        <w:t xml:space="preserve"> วัน</w:t>
      </w:r>
    </w:p>
    <w:p w14:paraId="1785596E" w14:textId="77777777" w:rsidR="00056DEC" w:rsidRPr="00363A53" w:rsidRDefault="00056DEC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7857CA3" w14:textId="5C9E4399" w:rsidR="00056DEC" w:rsidRPr="00363A53" w:rsidRDefault="00056DEC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63A53">
        <w:rPr>
          <w:rFonts w:ascii="Angsana New" w:hAnsi="Angsana New"/>
          <w:sz w:val="30"/>
          <w:szCs w:val="30"/>
        </w:rPr>
        <w:t>31</w:t>
      </w:r>
      <w:r w:rsidRPr="00363A5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63A53">
        <w:rPr>
          <w:rFonts w:ascii="Angsana New" w:hAnsi="Angsana New"/>
          <w:sz w:val="30"/>
          <w:szCs w:val="30"/>
        </w:rPr>
        <w:t>256</w:t>
      </w:r>
      <w:r w:rsidR="00EE3FFA" w:rsidRPr="00363A53">
        <w:rPr>
          <w:rFonts w:ascii="Angsana New" w:hAnsi="Angsana New"/>
          <w:sz w:val="30"/>
          <w:szCs w:val="30"/>
        </w:rPr>
        <w:t>7</w:t>
      </w:r>
      <w:r w:rsidRPr="00363A53">
        <w:rPr>
          <w:rFonts w:ascii="Angsana New" w:hAnsi="Angsana New"/>
          <w:sz w:val="30"/>
          <w:szCs w:val="30"/>
          <w:cs/>
        </w:rPr>
        <w:t xml:space="preserve"> ลูกหนี้การค้าที่ค้างชำระเกินวันครบกำหนดชำระของกลุ่มบริษัทมีการค้ำประกันในวงเงินจำนวน</w:t>
      </w:r>
      <w:r w:rsidR="0082102C" w:rsidRPr="00363A53">
        <w:rPr>
          <w:rFonts w:ascii="Angsana New" w:hAnsi="Angsana New"/>
          <w:sz w:val="30"/>
          <w:szCs w:val="30"/>
        </w:rPr>
        <w:t xml:space="preserve"> 33.</w:t>
      </w:r>
      <w:r w:rsidR="000D6B47" w:rsidRPr="00363A53">
        <w:rPr>
          <w:rFonts w:ascii="Angsana New" w:hAnsi="Angsana New"/>
          <w:sz w:val="30"/>
          <w:szCs w:val="30"/>
        </w:rPr>
        <w:t>5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63A53">
        <w:rPr>
          <w:rFonts w:ascii="Angsana New" w:hAnsi="Angsana New"/>
          <w:i/>
          <w:iCs/>
          <w:sz w:val="30"/>
          <w:szCs w:val="30"/>
          <w:cs/>
        </w:rPr>
        <w:t>(</w:t>
      </w:r>
      <w:r w:rsidRPr="00363A53">
        <w:rPr>
          <w:rFonts w:ascii="Angsana New" w:hAnsi="Angsana New"/>
          <w:i/>
          <w:iCs/>
          <w:sz w:val="30"/>
          <w:szCs w:val="30"/>
        </w:rPr>
        <w:t>256</w:t>
      </w:r>
      <w:r w:rsidR="00EE3FFA" w:rsidRPr="00363A53">
        <w:rPr>
          <w:rFonts w:ascii="Angsana New" w:hAnsi="Angsana New"/>
          <w:i/>
          <w:iCs/>
          <w:sz w:val="30"/>
          <w:szCs w:val="30"/>
        </w:rPr>
        <w:t>6</w:t>
      </w:r>
      <w:r w:rsidRPr="00363A53">
        <w:rPr>
          <w:rFonts w:ascii="Angsana New" w:hAnsi="Angsana New"/>
          <w:i/>
          <w:iCs/>
          <w:sz w:val="30"/>
          <w:szCs w:val="30"/>
        </w:rPr>
        <w:t xml:space="preserve">: </w:t>
      </w:r>
      <w:r w:rsidR="009D16F8" w:rsidRPr="00363A53">
        <w:rPr>
          <w:rFonts w:ascii="Angsana New" w:hAnsi="Angsana New"/>
          <w:i/>
          <w:iCs/>
          <w:sz w:val="30"/>
          <w:szCs w:val="30"/>
        </w:rPr>
        <w:t>4</w:t>
      </w:r>
      <w:r w:rsidR="00EE3FFA" w:rsidRPr="00363A53">
        <w:rPr>
          <w:rFonts w:ascii="Angsana New" w:hAnsi="Angsana New"/>
          <w:i/>
          <w:iCs/>
          <w:sz w:val="30"/>
          <w:szCs w:val="30"/>
        </w:rPr>
        <w:t>2.1</w:t>
      </w:r>
      <w:r w:rsidRPr="00363A53">
        <w:rPr>
          <w:rFonts w:ascii="Angsana New" w:hAnsi="Angsana New"/>
          <w:i/>
          <w:iCs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466B7F8" w14:textId="7599E8EA" w:rsidR="00E33F67" w:rsidRPr="00363A53" w:rsidRDefault="00E33F67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31BB5B" w14:textId="760A80E2" w:rsidR="001E7811" w:rsidRPr="00363A53" w:rsidRDefault="00E33F6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363A53">
        <w:rPr>
          <w:rFonts w:ascii="Angsana New" w:hAnsi="Angsana New"/>
          <w:i/>
          <w:iCs/>
          <w:sz w:val="30"/>
          <w:szCs w:val="30"/>
        </w:rPr>
        <w:br w:type="page"/>
      </w:r>
    </w:p>
    <w:p w14:paraId="2CE93640" w14:textId="22D64A7D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09D30CFF" w14:textId="77777777" w:rsidR="005B3B34" w:rsidRPr="00363A53" w:rsidRDefault="005B3B34" w:rsidP="00DB107B">
      <w:pPr>
        <w:spacing w:line="240" w:lineRule="auto"/>
        <w:ind w:left="567"/>
        <w:jc w:val="both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67"/>
        <w:gridCol w:w="21"/>
        <w:gridCol w:w="1053"/>
        <w:gridCol w:w="288"/>
        <w:gridCol w:w="9"/>
        <w:gridCol w:w="1080"/>
        <w:gridCol w:w="9"/>
      </w:tblGrid>
      <w:tr w:rsidR="005B3B34" w:rsidRPr="00363A53" w14:paraId="24018E15" w14:textId="77777777" w:rsidTr="00460126">
        <w:trPr>
          <w:gridAfter w:val="1"/>
          <w:wAfter w:w="9" w:type="dxa"/>
          <w:tblHeader/>
        </w:trPr>
        <w:tc>
          <w:tcPr>
            <w:tcW w:w="4158" w:type="dxa"/>
          </w:tcPr>
          <w:p w14:paraId="00A63AA7" w14:textId="77777777" w:rsidR="005B3B34" w:rsidRPr="00363A53" w:rsidRDefault="005B3B34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363A53" w:rsidRDefault="005B3B34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12B2B960" w14:textId="77777777" w:rsidR="005B3B34" w:rsidRPr="00363A53" w:rsidRDefault="005B3B34" w:rsidP="00DB107B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5"/>
            <w:vAlign w:val="bottom"/>
          </w:tcPr>
          <w:p w14:paraId="6D7E5EA3" w14:textId="77777777" w:rsidR="005B3B34" w:rsidRPr="00363A53" w:rsidRDefault="005B3B34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3FFA" w:rsidRPr="00363A53" w14:paraId="6ECB4E72" w14:textId="77777777" w:rsidTr="00460126">
        <w:trPr>
          <w:gridAfter w:val="1"/>
          <w:wAfter w:w="9" w:type="dxa"/>
          <w:tblHeader/>
        </w:trPr>
        <w:tc>
          <w:tcPr>
            <w:tcW w:w="4158" w:type="dxa"/>
          </w:tcPr>
          <w:p w14:paraId="6AB472D9" w14:textId="77777777" w:rsidR="00EE3FFA" w:rsidRPr="00363A53" w:rsidRDefault="00EE3FFA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7E4A4A21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96C669B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4E05D561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1AA0F131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2B51B653" w14:textId="35E0E43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8CC599A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529665C6" w14:textId="033DFEF3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A1402" w:rsidRPr="00363A53" w14:paraId="3586F544" w14:textId="77777777" w:rsidTr="00460126">
        <w:trPr>
          <w:gridAfter w:val="1"/>
          <w:wAfter w:w="9" w:type="dxa"/>
          <w:trHeight w:val="326"/>
          <w:tblHeader/>
        </w:trPr>
        <w:tc>
          <w:tcPr>
            <w:tcW w:w="4158" w:type="dxa"/>
          </w:tcPr>
          <w:p w14:paraId="088D4C60" w14:textId="77777777" w:rsidR="008A1402" w:rsidRPr="00363A53" w:rsidRDefault="008A1402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8" w:type="dxa"/>
            <w:gridSpan w:val="9"/>
          </w:tcPr>
          <w:p w14:paraId="2FB7B426" w14:textId="77777777" w:rsidR="008A1402" w:rsidRPr="00363A53" w:rsidRDefault="008A1402" w:rsidP="00DB10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51B2" w:rsidRPr="00363A53" w14:paraId="37AE671F" w14:textId="77777777" w:rsidTr="00460126">
        <w:trPr>
          <w:gridAfter w:val="1"/>
          <w:wAfter w:w="9" w:type="dxa"/>
        </w:trPr>
        <w:tc>
          <w:tcPr>
            <w:tcW w:w="4158" w:type="dxa"/>
          </w:tcPr>
          <w:p w14:paraId="157BF4EB" w14:textId="77777777" w:rsidR="009F51B2" w:rsidRPr="00363A53" w:rsidRDefault="009F51B2" w:rsidP="00DB107B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F6F8C39" w14:textId="387D0B7B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57,439 </w:t>
            </w:r>
          </w:p>
        </w:tc>
        <w:tc>
          <w:tcPr>
            <w:tcW w:w="270" w:type="dxa"/>
          </w:tcPr>
          <w:p w14:paraId="05635109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E287014" w14:textId="7A367190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39,315 </w:t>
            </w:r>
          </w:p>
        </w:tc>
        <w:tc>
          <w:tcPr>
            <w:tcW w:w="267" w:type="dxa"/>
          </w:tcPr>
          <w:p w14:paraId="006096BF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1483CAF2" w14:textId="00C1FC22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50,964 </w:t>
            </w:r>
          </w:p>
        </w:tc>
        <w:tc>
          <w:tcPr>
            <w:tcW w:w="288" w:type="dxa"/>
          </w:tcPr>
          <w:p w14:paraId="1F0D6A2D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60AF1466" w14:textId="0E7BE444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32,850 </w:t>
            </w:r>
          </w:p>
        </w:tc>
      </w:tr>
      <w:tr w:rsidR="009F51B2" w:rsidRPr="00363A53" w14:paraId="6B88EFEB" w14:textId="77777777" w:rsidTr="00460126">
        <w:trPr>
          <w:gridAfter w:val="1"/>
          <w:wAfter w:w="9" w:type="dxa"/>
        </w:trPr>
        <w:tc>
          <w:tcPr>
            <w:tcW w:w="4158" w:type="dxa"/>
          </w:tcPr>
          <w:p w14:paraId="38B6D07A" w14:textId="77777777" w:rsidR="009F51B2" w:rsidRPr="00363A53" w:rsidRDefault="009F51B2" w:rsidP="00DB107B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868A558" w14:textId="302E2DC0" w:rsidR="009F51B2" w:rsidRPr="00363A53" w:rsidRDefault="009F51B2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891 </w:t>
            </w:r>
          </w:p>
        </w:tc>
        <w:tc>
          <w:tcPr>
            <w:tcW w:w="270" w:type="dxa"/>
          </w:tcPr>
          <w:p w14:paraId="419C16AE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C1EF8C4" w14:textId="0E07D460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1,776 </w:t>
            </w:r>
          </w:p>
        </w:tc>
        <w:tc>
          <w:tcPr>
            <w:tcW w:w="267" w:type="dxa"/>
          </w:tcPr>
          <w:p w14:paraId="6B3A2BBA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31AC6513" w14:textId="2CF245B2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891 </w:t>
            </w:r>
          </w:p>
        </w:tc>
        <w:tc>
          <w:tcPr>
            <w:tcW w:w="288" w:type="dxa"/>
          </w:tcPr>
          <w:p w14:paraId="3DAE4FF6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633E63D6" w14:textId="4D5A716A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1,776 </w:t>
            </w:r>
          </w:p>
        </w:tc>
      </w:tr>
      <w:tr w:rsidR="009F51B2" w:rsidRPr="00363A53" w14:paraId="01F39F1E" w14:textId="77777777" w:rsidTr="00460126">
        <w:trPr>
          <w:gridAfter w:val="1"/>
          <w:wAfter w:w="9" w:type="dxa"/>
          <w:trHeight w:val="308"/>
        </w:trPr>
        <w:tc>
          <w:tcPr>
            <w:tcW w:w="4158" w:type="dxa"/>
          </w:tcPr>
          <w:p w14:paraId="7F68E8C7" w14:textId="77777777" w:rsidR="009F51B2" w:rsidRPr="00363A53" w:rsidRDefault="009F51B2" w:rsidP="00DB107B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6B71566" w14:textId="6E2A11F6" w:rsidR="009F51B2" w:rsidRPr="00363A53" w:rsidRDefault="009F51B2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64,85</w:t>
            </w:r>
            <w:r w:rsidR="007A578C" w:rsidRPr="00363A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BCD4AD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37DCF8" w14:textId="723A90B7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68,027 </w:t>
            </w:r>
          </w:p>
        </w:tc>
        <w:tc>
          <w:tcPr>
            <w:tcW w:w="267" w:type="dxa"/>
          </w:tcPr>
          <w:p w14:paraId="0D24F40F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5DB38E62" w14:textId="656890FC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53,774 </w:t>
            </w:r>
          </w:p>
        </w:tc>
        <w:tc>
          <w:tcPr>
            <w:tcW w:w="288" w:type="dxa"/>
          </w:tcPr>
          <w:p w14:paraId="4C6A2283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1EBADE6C" w14:textId="0874F1EC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54,201 </w:t>
            </w:r>
          </w:p>
        </w:tc>
      </w:tr>
      <w:tr w:rsidR="009F51B2" w:rsidRPr="00363A53" w14:paraId="23818E79" w14:textId="77777777" w:rsidTr="00460126">
        <w:trPr>
          <w:gridAfter w:val="1"/>
          <w:wAfter w:w="9" w:type="dxa"/>
        </w:trPr>
        <w:tc>
          <w:tcPr>
            <w:tcW w:w="4158" w:type="dxa"/>
          </w:tcPr>
          <w:p w14:paraId="7A2BF91E" w14:textId="77777777" w:rsidR="009F51B2" w:rsidRPr="00363A53" w:rsidRDefault="009F51B2" w:rsidP="00DB107B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</w:tcPr>
          <w:p w14:paraId="0400EF16" w14:textId="5AF3947B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80,7</w:t>
            </w:r>
            <w:r w:rsidR="007A578C" w:rsidRPr="00363A5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2E0DADC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3908C7" w14:textId="551AF80B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80,384 </w:t>
            </w:r>
          </w:p>
        </w:tc>
        <w:tc>
          <w:tcPr>
            <w:tcW w:w="267" w:type="dxa"/>
          </w:tcPr>
          <w:p w14:paraId="6212B8D8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034A2EBC" w14:textId="6AD6DDA1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69,74</w:t>
            </w:r>
            <w:r w:rsidR="007A578C" w:rsidRPr="00363A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14:paraId="4FEF83DD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32A29D84" w14:textId="6736CAA2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68,677 </w:t>
            </w:r>
          </w:p>
        </w:tc>
      </w:tr>
      <w:tr w:rsidR="009F51B2" w:rsidRPr="00363A53" w14:paraId="24269C60" w14:textId="77777777" w:rsidTr="00460126">
        <w:trPr>
          <w:gridAfter w:val="1"/>
          <w:wAfter w:w="9" w:type="dxa"/>
        </w:trPr>
        <w:tc>
          <w:tcPr>
            <w:tcW w:w="4158" w:type="dxa"/>
          </w:tcPr>
          <w:p w14:paraId="3C43704E" w14:textId="46B68763" w:rsidR="009F51B2" w:rsidRPr="00363A53" w:rsidRDefault="009F51B2" w:rsidP="00DB107B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080" w:type="dxa"/>
          </w:tcPr>
          <w:p w14:paraId="02382A98" w14:textId="3BDB8B8B" w:rsidR="009F51B2" w:rsidRPr="00363A53" w:rsidRDefault="009F51B2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9,548 </w:t>
            </w:r>
          </w:p>
        </w:tc>
        <w:tc>
          <w:tcPr>
            <w:tcW w:w="270" w:type="dxa"/>
          </w:tcPr>
          <w:p w14:paraId="3FC6BCEB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4A69F3" w14:textId="58EBE5C9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13,377 </w:t>
            </w:r>
          </w:p>
        </w:tc>
        <w:tc>
          <w:tcPr>
            <w:tcW w:w="267" w:type="dxa"/>
          </w:tcPr>
          <w:p w14:paraId="2FCF734F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448763FB" w14:textId="42D7FDDB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9,548 </w:t>
            </w:r>
          </w:p>
        </w:tc>
        <w:tc>
          <w:tcPr>
            <w:tcW w:w="288" w:type="dxa"/>
          </w:tcPr>
          <w:p w14:paraId="19137C90" w14:textId="77777777" w:rsidR="009F51B2" w:rsidRPr="00363A53" w:rsidRDefault="009F51B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1B9E54C4" w14:textId="2E3CC9F5" w:rsidR="009F51B2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13,377 </w:t>
            </w:r>
          </w:p>
        </w:tc>
      </w:tr>
      <w:tr w:rsidR="00EE3FFA" w:rsidRPr="00363A53" w14:paraId="18BCABED" w14:textId="77777777" w:rsidTr="00460126">
        <w:trPr>
          <w:gridAfter w:val="1"/>
          <w:wAfter w:w="9" w:type="dxa"/>
        </w:trPr>
        <w:tc>
          <w:tcPr>
            <w:tcW w:w="4158" w:type="dxa"/>
          </w:tcPr>
          <w:p w14:paraId="7849D90D" w14:textId="77777777" w:rsidR="00EE3FFA" w:rsidRPr="00363A53" w:rsidRDefault="00EE3FFA" w:rsidP="00DB107B">
            <w:pPr>
              <w:spacing w:line="38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18C12E" w14:textId="43FEDEDC" w:rsidR="00EE3FFA" w:rsidRPr="00363A53" w:rsidRDefault="009F51B2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213,50</w:t>
            </w:r>
            <w:r w:rsidR="007A578C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B7EC7D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EF824AB" w14:textId="2F858739" w:rsidR="00EE3FFA" w:rsidRPr="00363A53" w:rsidRDefault="00EE3FFA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202,879 </w:t>
            </w:r>
          </w:p>
        </w:tc>
        <w:tc>
          <w:tcPr>
            <w:tcW w:w="267" w:type="dxa"/>
          </w:tcPr>
          <w:p w14:paraId="30A382DF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</w:tcBorders>
            <w:vAlign w:val="center"/>
          </w:tcPr>
          <w:p w14:paraId="0BE07B2F" w14:textId="5D8907C7" w:rsidR="00EE3FFA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184,92</w:t>
            </w:r>
            <w:r w:rsidR="007A578C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3DE26934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center"/>
          </w:tcPr>
          <w:p w14:paraId="31EAD366" w14:textId="78D07DA0" w:rsidR="00EE3FFA" w:rsidRPr="00363A53" w:rsidRDefault="00EE3FFA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170,881 </w:t>
            </w:r>
          </w:p>
        </w:tc>
      </w:tr>
      <w:tr w:rsidR="00EE3FFA" w:rsidRPr="00363A53" w14:paraId="68546367" w14:textId="77777777" w:rsidTr="00460126">
        <w:trPr>
          <w:gridAfter w:val="1"/>
          <w:wAfter w:w="9" w:type="dxa"/>
        </w:trPr>
        <w:tc>
          <w:tcPr>
            <w:tcW w:w="4158" w:type="dxa"/>
          </w:tcPr>
          <w:p w14:paraId="191C5B99" w14:textId="5BDED73A" w:rsidR="00EE3FFA" w:rsidRPr="00363A53" w:rsidRDefault="00EE3FFA" w:rsidP="00DB107B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F2AE68" w14:textId="4DCDC268" w:rsidR="00EE3FFA" w:rsidRPr="00363A53" w:rsidRDefault="009F51B2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(1,75</w:t>
            </w:r>
            <w:r w:rsidR="007A578C" w:rsidRPr="00363A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19C3F7" w14:textId="77777777" w:rsidR="00EE3FFA" w:rsidRPr="00363A53" w:rsidRDefault="00EE3FFA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37FC20F" w14:textId="3B7DA853" w:rsidR="00EE3FFA" w:rsidRPr="00363A53" w:rsidRDefault="00EE3FFA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(1,496)</w:t>
            </w:r>
          </w:p>
        </w:tc>
        <w:tc>
          <w:tcPr>
            <w:tcW w:w="267" w:type="dxa"/>
          </w:tcPr>
          <w:p w14:paraId="27447F6F" w14:textId="77777777" w:rsidR="00EE3FFA" w:rsidRPr="00363A53" w:rsidRDefault="00EE3FFA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  <w:vAlign w:val="center"/>
          </w:tcPr>
          <w:p w14:paraId="09D991D4" w14:textId="25FDE0F2" w:rsidR="00EE3FFA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(1,74</w:t>
            </w:r>
            <w:r w:rsidR="007A578C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ABC36F2" w14:textId="77777777" w:rsidR="00EE3FFA" w:rsidRPr="00363A53" w:rsidRDefault="00EE3FFA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14:paraId="2194E651" w14:textId="7F4EE2E1" w:rsidR="00EE3FFA" w:rsidRPr="00363A53" w:rsidRDefault="00EE3FFA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(1,27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3FFA" w:rsidRPr="00363A53" w14:paraId="688E3494" w14:textId="77777777" w:rsidTr="00460126">
        <w:trPr>
          <w:gridAfter w:val="1"/>
          <w:wAfter w:w="9" w:type="dxa"/>
          <w:trHeight w:val="415"/>
        </w:trPr>
        <w:tc>
          <w:tcPr>
            <w:tcW w:w="4158" w:type="dxa"/>
          </w:tcPr>
          <w:p w14:paraId="0876462E" w14:textId="77777777" w:rsidR="00EE3FFA" w:rsidRPr="00363A53" w:rsidRDefault="00EE3FFA" w:rsidP="00DB107B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F0B6F" w14:textId="02CAC5C1" w:rsidR="00EE3FFA" w:rsidRPr="00363A53" w:rsidRDefault="009F51B2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211,751</w:t>
            </w:r>
          </w:p>
        </w:tc>
        <w:tc>
          <w:tcPr>
            <w:tcW w:w="270" w:type="dxa"/>
          </w:tcPr>
          <w:p w14:paraId="0B16680F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A2CCE8" w14:textId="08987B8D" w:rsidR="00EE3FFA" w:rsidRPr="00363A53" w:rsidRDefault="00EE3FFA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201,383</w:t>
            </w:r>
          </w:p>
        </w:tc>
        <w:tc>
          <w:tcPr>
            <w:tcW w:w="267" w:type="dxa"/>
          </w:tcPr>
          <w:p w14:paraId="019BC8BC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08FDD" w14:textId="3DAF9B40" w:rsidR="00EE3FFA" w:rsidRPr="00363A53" w:rsidRDefault="009F51B2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183,174</w:t>
            </w:r>
          </w:p>
        </w:tc>
        <w:tc>
          <w:tcPr>
            <w:tcW w:w="288" w:type="dxa"/>
          </w:tcPr>
          <w:p w14:paraId="094BFAA4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B0CFE" w14:textId="3B255066" w:rsidR="00EE3FFA" w:rsidRPr="00363A53" w:rsidRDefault="00EE3FFA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169,60</w:t>
            </w: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E3FFA" w:rsidRPr="00363A53" w14:paraId="36779DC8" w14:textId="77777777" w:rsidTr="00460126">
        <w:trPr>
          <w:tblHeader/>
        </w:trPr>
        <w:tc>
          <w:tcPr>
            <w:tcW w:w="4158" w:type="dxa"/>
          </w:tcPr>
          <w:p w14:paraId="69B66725" w14:textId="77777777" w:rsidR="00EE3FFA" w:rsidRPr="00363A53" w:rsidRDefault="00EE3FFA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FE543" w14:textId="16D9C9EE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2B079E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0ECB" w14:textId="15952C86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gridSpan w:val="2"/>
          </w:tcPr>
          <w:p w14:paraId="43D445C8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85E0CC" w14:textId="153E6429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</w:tcPr>
          <w:p w14:paraId="480DD577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55C30A86" w14:textId="4931C424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649ED" w:rsidRPr="00363A53" w14:paraId="46C84A19" w14:textId="77777777" w:rsidTr="00460126">
        <w:tc>
          <w:tcPr>
            <w:tcW w:w="4158" w:type="dxa"/>
          </w:tcPr>
          <w:p w14:paraId="529946ED" w14:textId="021DE6D9" w:rsidR="009649ED" w:rsidRPr="00363A53" w:rsidRDefault="009649ED" w:rsidP="00DB107B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D42E27D" w14:textId="77777777" w:rsidR="009649ED" w:rsidRPr="00363A53" w:rsidRDefault="009649ED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7C0EE" w14:textId="77777777" w:rsidR="009649ED" w:rsidRPr="00363A53" w:rsidRDefault="009649E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5D66" w14:textId="77777777" w:rsidR="009649ED" w:rsidRPr="00363A53" w:rsidRDefault="009649ED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590453" w14:textId="77777777" w:rsidR="009649ED" w:rsidRPr="00363A53" w:rsidRDefault="009649E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0797B3" w14:textId="77777777" w:rsidR="009649ED" w:rsidRPr="00363A53" w:rsidRDefault="009649ED" w:rsidP="00DB10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  <w:gridSpan w:val="2"/>
          </w:tcPr>
          <w:p w14:paraId="6F53AD07" w14:textId="77777777" w:rsidR="009649ED" w:rsidRPr="00363A53" w:rsidRDefault="009649E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7821E12C" w14:textId="77777777" w:rsidR="009649ED" w:rsidRPr="00363A53" w:rsidRDefault="009649ED" w:rsidP="00DB10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01C39082" w14:textId="77777777" w:rsidTr="00460126">
        <w:tc>
          <w:tcPr>
            <w:tcW w:w="4158" w:type="dxa"/>
          </w:tcPr>
          <w:p w14:paraId="55AA892D" w14:textId="73C77256" w:rsidR="00EE3FFA" w:rsidRPr="00363A53" w:rsidRDefault="00EE3FFA" w:rsidP="00DB10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5205DC57" w:rsidR="00EE3FFA" w:rsidRPr="00363A53" w:rsidRDefault="009504D7" w:rsidP="00DB107B">
            <w:pPr>
              <w:pStyle w:val="acctfourfigures"/>
              <w:tabs>
                <w:tab w:val="clear" w:pos="765"/>
                <w:tab w:val="left" w:pos="624"/>
              </w:tabs>
              <w:spacing w:line="240" w:lineRule="auto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1,602,735</w:t>
            </w:r>
          </w:p>
        </w:tc>
        <w:tc>
          <w:tcPr>
            <w:tcW w:w="270" w:type="dxa"/>
          </w:tcPr>
          <w:p w14:paraId="3D424FCA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15F0592B" w:rsidR="00EE3FFA" w:rsidRPr="00363A53" w:rsidRDefault="00EE3FFA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2,066,311</w:t>
            </w:r>
          </w:p>
        </w:tc>
        <w:tc>
          <w:tcPr>
            <w:tcW w:w="288" w:type="dxa"/>
            <w:gridSpan w:val="2"/>
          </w:tcPr>
          <w:p w14:paraId="5BA629F1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A3F0B3" w14:textId="4A84E582" w:rsidR="00EE3FFA" w:rsidRPr="00363A53" w:rsidRDefault="009504D7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1,307,858</w:t>
            </w:r>
          </w:p>
        </w:tc>
        <w:tc>
          <w:tcPr>
            <w:tcW w:w="297" w:type="dxa"/>
            <w:gridSpan w:val="2"/>
          </w:tcPr>
          <w:p w14:paraId="7C55B6F3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7F5883C1" w14:textId="4CF0C0DF" w:rsidR="00EE3FFA" w:rsidRPr="00363A53" w:rsidRDefault="00EE3FFA" w:rsidP="00DB107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1,750,556</w:t>
            </w:r>
          </w:p>
        </w:tc>
      </w:tr>
      <w:tr w:rsidR="00EE3FFA" w:rsidRPr="00363A53" w14:paraId="758F05FF" w14:textId="77777777" w:rsidTr="00460126">
        <w:tc>
          <w:tcPr>
            <w:tcW w:w="4158" w:type="dxa"/>
          </w:tcPr>
          <w:p w14:paraId="63502BD5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5AE6725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B7A4F8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640B694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BA9289A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</w:tcPr>
          <w:p w14:paraId="638777CE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5F0C0E33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9" w:type="dxa"/>
            <w:gridSpan w:val="2"/>
          </w:tcPr>
          <w:p w14:paraId="6C8997BC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631FE5E7" w14:textId="77777777" w:rsidTr="00460126">
        <w:tc>
          <w:tcPr>
            <w:tcW w:w="4158" w:type="dxa"/>
          </w:tcPr>
          <w:p w14:paraId="5C1F3AC3" w14:textId="4C79FDCA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51E42E0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864C3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E816E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0F824B8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AA54C75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42730563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51A286F2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0F084856" w14:textId="77777777" w:rsidTr="00460126">
        <w:tc>
          <w:tcPr>
            <w:tcW w:w="4158" w:type="dxa"/>
          </w:tcPr>
          <w:p w14:paraId="3A21CE80" w14:textId="6ADBBD7B" w:rsidR="00EE3FFA" w:rsidRPr="00363A53" w:rsidRDefault="00EE3FFA" w:rsidP="00DB10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และที่ได้รวมในบัญชีค่าใช้จ่ายในการบริหาร</w:t>
            </w:r>
          </w:p>
        </w:tc>
        <w:tc>
          <w:tcPr>
            <w:tcW w:w="1080" w:type="dxa"/>
          </w:tcPr>
          <w:p w14:paraId="3DFBD846" w14:textId="7A6EA76B" w:rsidR="00EE3FFA" w:rsidRPr="00363A53" w:rsidRDefault="008D1AFF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01A4C2C3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05156" w14:textId="5D2FA8C2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88" w:type="dxa"/>
            <w:gridSpan w:val="2"/>
          </w:tcPr>
          <w:p w14:paraId="5ACD274F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0B69E997" w14:textId="0219B5BA" w:rsidR="00EE3FFA" w:rsidRPr="00363A53" w:rsidRDefault="008D1AFF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97" w:type="dxa"/>
            <w:gridSpan w:val="2"/>
          </w:tcPr>
          <w:p w14:paraId="79330697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3590CCA9" w14:textId="3E260486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EE3FFA" w:rsidRPr="00363A53" w14:paraId="12722D34" w14:textId="77777777" w:rsidTr="00460126">
        <w:tc>
          <w:tcPr>
            <w:tcW w:w="4158" w:type="dxa"/>
          </w:tcPr>
          <w:p w14:paraId="2E9CBA01" w14:textId="77777777" w:rsidR="00EE3FFA" w:rsidRPr="00363A53" w:rsidRDefault="00EE3FFA" w:rsidP="00DB107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98785A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4DF32D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076C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B64A0AA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7458D9" w14:textId="77777777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4081546C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3C909A09" w14:textId="77777777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6D4908CD" w14:textId="77777777" w:rsidTr="00460126">
        <w:tc>
          <w:tcPr>
            <w:tcW w:w="4158" w:type="dxa"/>
          </w:tcPr>
          <w:p w14:paraId="1F356B08" w14:textId="1EA58A14" w:rsidR="00EE3FFA" w:rsidRPr="00363A53" w:rsidRDefault="00EE3FFA" w:rsidP="00DB107B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CB74C9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CD614BE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E6B1D6" w14:textId="3589AE71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1C413F7A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E2CF1E8" w14:textId="1F205BCC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FFA" w:rsidRPr="00363A53" w14:paraId="53F4EA9A" w14:textId="77777777" w:rsidTr="00460126">
        <w:tc>
          <w:tcPr>
            <w:tcW w:w="4158" w:type="dxa"/>
          </w:tcPr>
          <w:p w14:paraId="4C4C163A" w14:textId="0C1B61E9" w:rsidR="00EE3FFA" w:rsidRPr="00363A53" w:rsidRDefault="00EE3FFA" w:rsidP="00DB107B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080" w:type="dxa"/>
          </w:tcPr>
          <w:p w14:paraId="1DFD9965" w14:textId="5BC3FBE7" w:rsidR="00EE3FFA" w:rsidRPr="00363A53" w:rsidRDefault="00BE3F7A" w:rsidP="00C533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(17,239)</w:t>
            </w:r>
          </w:p>
        </w:tc>
        <w:tc>
          <w:tcPr>
            <w:tcW w:w="270" w:type="dxa"/>
          </w:tcPr>
          <w:p w14:paraId="24F287DE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66161ED8" w:rsidR="00EE3FFA" w:rsidRPr="00363A53" w:rsidRDefault="00EE3FFA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288" w:type="dxa"/>
            <w:gridSpan w:val="2"/>
          </w:tcPr>
          <w:p w14:paraId="18B6DCC3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3FE91A" w14:textId="2572D98F" w:rsidR="00EE3FFA" w:rsidRPr="00363A53" w:rsidRDefault="00BE3F7A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(17,229)</w:t>
            </w:r>
          </w:p>
        </w:tc>
        <w:tc>
          <w:tcPr>
            <w:tcW w:w="297" w:type="dxa"/>
            <w:gridSpan w:val="2"/>
          </w:tcPr>
          <w:p w14:paraId="40DE5021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2BB4D8FB" w14:textId="340A050A" w:rsidR="00EE3FFA" w:rsidRPr="00363A53" w:rsidRDefault="00EE3FFA" w:rsidP="002F306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960 </w:t>
            </w:r>
          </w:p>
        </w:tc>
      </w:tr>
      <w:tr w:rsidR="00EE3FFA" w:rsidRPr="00363A53" w14:paraId="54B4C020" w14:textId="77777777" w:rsidTr="00460126">
        <w:tc>
          <w:tcPr>
            <w:tcW w:w="4158" w:type="dxa"/>
          </w:tcPr>
          <w:p w14:paraId="5C1262F7" w14:textId="50554F57" w:rsidR="00EE3FFA" w:rsidRPr="00363A53" w:rsidRDefault="00EE3FFA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5C662286" w:rsidR="00EE3FFA" w:rsidRPr="00363A53" w:rsidRDefault="00147E45" w:rsidP="002F30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855,605</w:t>
            </w:r>
          </w:p>
        </w:tc>
        <w:tc>
          <w:tcPr>
            <w:tcW w:w="270" w:type="dxa"/>
          </w:tcPr>
          <w:p w14:paraId="5E5847E4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0F64E259" w:rsidR="00EE3FFA" w:rsidRPr="00363A53" w:rsidRDefault="00EE3FFA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1,182,100</w:t>
            </w:r>
          </w:p>
        </w:tc>
        <w:tc>
          <w:tcPr>
            <w:tcW w:w="288" w:type="dxa"/>
            <w:gridSpan w:val="2"/>
          </w:tcPr>
          <w:p w14:paraId="2F70BA94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B28693" w14:textId="66A3FAAF" w:rsidR="00EE3FFA" w:rsidRPr="00363A53" w:rsidRDefault="00147E45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687,342</w:t>
            </w:r>
          </w:p>
        </w:tc>
        <w:tc>
          <w:tcPr>
            <w:tcW w:w="297" w:type="dxa"/>
            <w:gridSpan w:val="2"/>
          </w:tcPr>
          <w:p w14:paraId="65E181D4" w14:textId="77777777" w:rsidR="00EE3FFA" w:rsidRPr="00363A53" w:rsidRDefault="00EE3FF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73E8659" w14:textId="0AB8D10D" w:rsidR="00EE3FFA" w:rsidRPr="00363A53" w:rsidRDefault="00EE3FFA" w:rsidP="00DB10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933,617</w:t>
            </w:r>
          </w:p>
        </w:tc>
      </w:tr>
    </w:tbl>
    <w:p w14:paraId="4874C44A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28"/>
          <w:szCs w:val="28"/>
        </w:rPr>
        <w:sectPr w:rsidR="005B3B34" w:rsidRPr="00363A53" w:rsidSect="00707610">
          <w:headerReference w:type="default" r:id="rId11"/>
          <w:footerReference w:type="default" r:id="rId12"/>
          <w:pgSz w:w="11907" w:h="16840" w:code="9"/>
          <w:pgMar w:top="691" w:right="1080" w:bottom="576" w:left="1152" w:header="720" w:footer="720" w:gutter="0"/>
          <w:pgNumType w:start="18"/>
          <w:cols w:space="708"/>
          <w:docGrid w:linePitch="360"/>
        </w:sectPr>
      </w:pPr>
    </w:p>
    <w:p w14:paraId="429B2A6B" w14:textId="636E62E7" w:rsidR="005B3B34" w:rsidRPr="00363A53" w:rsidRDefault="005B3B34" w:rsidP="007A578C">
      <w:pPr>
        <w:pStyle w:val="ListBullet4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34"/>
        </w:tabs>
        <w:spacing w:line="240" w:lineRule="auto"/>
        <w:ind w:hanging="430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5B7150D" w14:textId="77777777" w:rsidR="005B3B34" w:rsidRPr="00363A53" w:rsidRDefault="005B3B34" w:rsidP="00DB107B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F66D1" w14:textId="20468EDA" w:rsidR="005B3B34" w:rsidRPr="00363A53" w:rsidRDefault="005B3B34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 w:hanging="15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031098" w:rsidRPr="00363A53">
        <w:rPr>
          <w:rFonts w:asciiTheme="majorBidi" w:hAnsiTheme="majorBidi" w:cstheme="majorBidi"/>
          <w:sz w:val="30"/>
          <w:szCs w:val="30"/>
        </w:rPr>
        <w:t>31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</w:t>
      </w:r>
      <w:r w:rsidR="004B0776" w:rsidRPr="00363A53">
        <w:rPr>
          <w:rFonts w:asciiTheme="majorBidi" w:hAnsiTheme="majorBidi" w:cstheme="majorBidi"/>
          <w:sz w:val="30"/>
          <w:szCs w:val="30"/>
          <w:cs/>
        </w:rPr>
        <w:t>จากเงินลงทุนระหว่างปีสิ้นสุดวันเดียวกัน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3084AA0" w14:textId="77777777" w:rsidR="005B3B34" w:rsidRPr="00363A53" w:rsidRDefault="005B3B34" w:rsidP="00DB107B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363A53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363A53" w:rsidRDefault="005B3B34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363A53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Pr="00363A53" w:rsidRDefault="004B0776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1F1E4E85" w:rsidR="004B0776" w:rsidRPr="00363A53" w:rsidRDefault="004B0776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46A0CF37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363A53" w:rsidRDefault="004B0776" w:rsidP="00DB107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</w:t>
            </w:r>
            <w:r w:rsidR="005B3B34"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363A53" w:rsidRDefault="004B0776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EE3FFA" w:rsidRPr="00363A53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1F00A211" w:rsidR="00EE3FFA" w:rsidRPr="00363A53" w:rsidRDefault="00EE3FFA" w:rsidP="00DB107B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0AB45E9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5FCF911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5B6CAD2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6958CC7F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73FC229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300771DD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D5B630C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4C627F14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DF3BE6D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3F96C1A6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F9206D1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027EC2C1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056B4267" w14:textId="77777777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6EB0D222" w:rsidR="00EE3FFA" w:rsidRPr="00363A53" w:rsidRDefault="00EE3FFA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F3108" w:rsidRPr="00363A53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DF3108" w:rsidRPr="00363A53" w:rsidRDefault="00DF310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2E51C2E8" w:rsidR="00DF3108" w:rsidRPr="00363A53" w:rsidRDefault="00DF3108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3A469E" w14:textId="77777777" w:rsidR="00DF3108" w:rsidRPr="00363A53" w:rsidRDefault="00DF3108" w:rsidP="00DB107B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02A80CAF" w:rsidR="00DF3108" w:rsidRPr="00363A53" w:rsidRDefault="00DF3108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77AB6" w:rsidRPr="00363A53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216E9866" w:rsidR="00377AB6" w:rsidRPr="00363A53" w:rsidRDefault="00377AB6" w:rsidP="00DB107B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CD3E6E1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6852965D" w:rsidR="00377AB6" w:rsidRPr="00363A53" w:rsidRDefault="00377AB6" w:rsidP="00DB107B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009763A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08674FB3" w:rsidR="00377AB6" w:rsidRPr="00363A53" w:rsidRDefault="00377AB6" w:rsidP="00DB107B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2C3EC47B" w:rsidR="00377AB6" w:rsidRPr="00363A53" w:rsidRDefault="00377AB6" w:rsidP="00DB107B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377AB6" w:rsidRPr="00363A53" w:rsidRDefault="00377AB6" w:rsidP="00DB107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68C7D96C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2901A8D2" w:rsidR="00377AB6" w:rsidRPr="00363A53" w:rsidRDefault="00377AB6" w:rsidP="00DB107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377AB6" w:rsidRPr="00363A53" w:rsidRDefault="00377AB6" w:rsidP="00DB107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3C66CB72" w:rsidR="00377AB6" w:rsidRPr="00363A53" w:rsidRDefault="00377AB6" w:rsidP="00DB107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107,380</w:t>
            </w:r>
          </w:p>
        </w:tc>
        <w:tc>
          <w:tcPr>
            <w:tcW w:w="178" w:type="dxa"/>
          </w:tcPr>
          <w:p w14:paraId="718AF332" w14:textId="77777777" w:rsidR="00377AB6" w:rsidRPr="00363A53" w:rsidRDefault="00377AB6" w:rsidP="00DB107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3D8EF0B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142,780</w:t>
            </w:r>
          </w:p>
        </w:tc>
      </w:tr>
      <w:tr w:rsidR="00377AB6" w:rsidRPr="00363A53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377AB6" w:rsidRPr="00363A53" w:rsidRDefault="00377AB6" w:rsidP="00DB107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377AB6" w:rsidRPr="00363A53" w:rsidRDefault="00377AB6" w:rsidP="00DB107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55ECFAC5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4DAD23B3" w:rsidR="00377AB6" w:rsidRPr="00363A53" w:rsidRDefault="00377AB6" w:rsidP="00DB107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377AB6" w:rsidRPr="00363A53" w:rsidRDefault="00377AB6" w:rsidP="00DB107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46E905A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107,380</w:t>
            </w:r>
          </w:p>
        </w:tc>
        <w:tc>
          <w:tcPr>
            <w:tcW w:w="178" w:type="dxa"/>
          </w:tcPr>
          <w:p w14:paraId="25035B6D" w14:textId="77777777" w:rsidR="00377AB6" w:rsidRPr="00363A53" w:rsidRDefault="00377AB6" w:rsidP="00DB107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60B10C23" w:rsidR="00377AB6" w:rsidRPr="00363A53" w:rsidRDefault="00377AB6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142,780</w:t>
            </w:r>
          </w:p>
        </w:tc>
      </w:tr>
    </w:tbl>
    <w:p w14:paraId="127D4418" w14:textId="77777777" w:rsidR="005B3B34" w:rsidRPr="00363A53" w:rsidRDefault="005B3B34" w:rsidP="00DB107B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AA04B0" w14:textId="77777777" w:rsidR="005B3B34" w:rsidRPr="00363A53" w:rsidRDefault="005B3B34" w:rsidP="00DB107B">
      <w:pPr>
        <w:rPr>
          <w:rFonts w:asciiTheme="majorBidi" w:hAnsiTheme="majorBidi" w:cstheme="majorBidi"/>
          <w:b/>
          <w:bCs/>
          <w:sz w:val="30"/>
          <w:szCs w:val="30"/>
        </w:rPr>
        <w:sectPr w:rsidR="005B3B34" w:rsidRPr="00363A53" w:rsidSect="00CF42B3">
          <w:headerReference w:type="default" r:id="rId13"/>
          <w:footerReference w:type="default" r:id="rId14"/>
          <w:pgSz w:w="16840" w:h="11907" w:orient="landscape"/>
          <w:pgMar w:top="1350" w:right="1152" w:bottom="576" w:left="1152" w:header="720" w:footer="720" w:gutter="0"/>
          <w:cols w:space="708"/>
          <w:docGrid w:linePitch="360"/>
        </w:sectPr>
      </w:pPr>
    </w:p>
    <w:p w14:paraId="3AEA1EC9" w14:textId="00DCCA64" w:rsidR="005B3B34" w:rsidRPr="00363A53" w:rsidRDefault="00CC2165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47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646D2CE" w14:textId="77777777" w:rsidR="002A42F3" w:rsidRPr="00363A53" w:rsidRDefault="002A42F3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3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792"/>
        <w:gridCol w:w="243"/>
        <w:gridCol w:w="1395"/>
        <w:gridCol w:w="243"/>
        <w:gridCol w:w="1575"/>
        <w:gridCol w:w="243"/>
        <w:gridCol w:w="1422"/>
      </w:tblGrid>
      <w:tr w:rsidR="007A3E72" w:rsidRPr="00363A53" w14:paraId="29398F7D" w14:textId="1C88EA9F" w:rsidTr="00DD143E">
        <w:tc>
          <w:tcPr>
            <w:tcW w:w="3420" w:type="dxa"/>
            <w:shd w:val="clear" w:color="auto" w:fill="auto"/>
          </w:tcPr>
          <w:p w14:paraId="4C998A88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646F61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11AC43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B9D8950" w14:textId="42EF7B9C" w:rsidR="007A3E72" w:rsidRPr="00363A53" w:rsidRDefault="007A3E72" w:rsidP="00DB107B">
            <w:pPr>
              <w:tabs>
                <w:tab w:val="clear" w:pos="454"/>
                <w:tab w:val="clear" w:pos="680"/>
                <w:tab w:val="clear" w:pos="907"/>
                <w:tab w:val="clear" w:pos="1871"/>
              </w:tabs>
              <w:spacing w:line="240" w:lineRule="auto"/>
              <w:ind w:left="-115" w:right="-101" w:firstLine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A3E72" w:rsidRPr="00363A53" w14:paraId="45237913" w14:textId="5151A08E" w:rsidTr="00B11625">
        <w:tc>
          <w:tcPr>
            <w:tcW w:w="3420" w:type="dxa"/>
            <w:shd w:val="clear" w:color="auto" w:fill="auto"/>
          </w:tcPr>
          <w:p w14:paraId="24D7E1F2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903D8BC" w14:textId="28E69E45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9E5346" w14:textId="61B5E582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BEDA05D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484FAFC" w14:textId="079A9F6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9D9154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3DD200E" w14:textId="4CA08FB8" w:rsidR="007A3E72" w:rsidRPr="00363A53" w:rsidRDefault="0046634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อาคารระหว่างก่อสร้าง</w:t>
            </w:r>
          </w:p>
        </w:tc>
        <w:tc>
          <w:tcPr>
            <w:tcW w:w="243" w:type="dxa"/>
          </w:tcPr>
          <w:p w14:paraId="7E974EB3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4608274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937E9" w14:textId="4D41121B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00F5A" w:rsidRPr="00363A53" w14:paraId="7776DBB1" w14:textId="48F3E0FB" w:rsidTr="007A74A8">
        <w:tc>
          <w:tcPr>
            <w:tcW w:w="3420" w:type="dxa"/>
            <w:shd w:val="clear" w:color="auto" w:fill="auto"/>
          </w:tcPr>
          <w:p w14:paraId="7CE8AC62" w14:textId="77777777" w:rsidR="00900F5A" w:rsidRPr="00363A53" w:rsidRDefault="00900F5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2A2DAE" w14:textId="77777777" w:rsidR="00900F5A" w:rsidRPr="00363A53" w:rsidRDefault="00900F5A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E272C46" w14:textId="77777777" w:rsidR="00900F5A" w:rsidRPr="00363A53" w:rsidRDefault="00900F5A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F0AD2D3" w14:textId="5F91AB18" w:rsidR="00900F5A" w:rsidRPr="00363A53" w:rsidRDefault="00900F5A" w:rsidP="00DB107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3E72" w:rsidRPr="00363A53" w14:paraId="744E0836" w14:textId="22A09370" w:rsidTr="007A578C">
        <w:tc>
          <w:tcPr>
            <w:tcW w:w="3420" w:type="dxa"/>
            <w:shd w:val="clear" w:color="auto" w:fill="auto"/>
          </w:tcPr>
          <w:p w14:paraId="25D6FC2E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953353" w14:textId="77777777" w:rsidR="007A3E72" w:rsidRPr="00363A53" w:rsidRDefault="007A3E72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DEBCFC" w14:textId="77777777" w:rsidR="007A3E72" w:rsidRPr="00363A53" w:rsidRDefault="007A3E72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901A93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584048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AA703E9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1B1EEB5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2" w:type="dxa"/>
          </w:tcPr>
          <w:p w14:paraId="054507CF" w14:textId="60EEBC12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7E45" w:rsidRPr="00363A53" w14:paraId="13368089" w14:textId="0D62EBE9" w:rsidTr="007A578C">
        <w:tc>
          <w:tcPr>
            <w:tcW w:w="3420" w:type="dxa"/>
            <w:shd w:val="clear" w:color="auto" w:fill="auto"/>
          </w:tcPr>
          <w:p w14:paraId="615CB98D" w14:textId="155FE734" w:rsidR="00147E45" w:rsidRPr="00363A53" w:rsidRDefault="00147E45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D472E0A" w14:textId="77777777" w:rsidR="00147E45" w:rsidRPr="00363A53" w:rsidRDefault="00147E45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EBE0AF9" w14:textId="77777777" w:rsidR="00147E45" w:rsidRPr="00363A53" w:rsidRDefault="00147E45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2D8048A" w14:textId="49999DA4" w:rsidR="00147E45" w:rsidRPr="00363A53" w:rsidRDefault="00147E45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2F920" w14:textId="77777777" w:rsidR="00147E45" w:rsidRPr="00363A53" w:rsidRDefault="00147E45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28C160B" w14:textId="3E4392B6" w:rsidR="00147E45" w:rsidRPr="00363A53" w:rsidRDefault="00147E45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118,995</w:t>
            </w:r>
          </w:p>
        </w:tc>
        <w:tc>
          <w:tcPr>
            <w:tcW w:w="243" w:type="dxa"/>
          </w:tcPr>
          <w:p w14:paraId="70F0FBB4" w14:textId="77777777" w:rsidR="00147E45" w:rsidRPr="00363A53" w:rsidRDefault="00147E45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701115A" w14:textId="1EEBC9CA" w:rsidR="00147E45" w:rsidRPr="00363A53" w:rsidRDefault="00147E45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170,328</w:t>
            </w:r>
          </w:p>
        </w:tc>
      </w:tr>
      <w:tr w:rsidR="003673A9" w:rsidRPr="00363A53" w14:paraId="286EAB9B" w14:textId="77777777" w:rsidTr="007A578C">
        <w:tc>
          <w:tcPr>
            <w:tcW w:w="3420" w:type="dxa"/>
            <w:shd w:val="clear" w:color="auto" w:fill="auto"/>
          </w:tcPr>
          <w:p w14:paraId="1A999408" w14:textId="754DE432" w:rsidR="003673A9" w:rsidRPr="00363A53" w:rsidRDefault="007A578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D0BDB7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30AE1E9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389659C" w14:textId="2064109C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0BF3D5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5E3E8" w14:textId="6A5F320B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243" w:type="dxa"/>
          </w:tcPr>
          <w:p w14:paraId="53551798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276F3AB" w14:textId="3B4BE7C9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(15)</w:t>
            </w:r>
          </w:p>
        </w:tc>
      </w:tr>
      <w:tr w:rsidR="003673A9" w:rsidRPr="00363A53" w14:paraId="0777774B" w14:textId="77777777" w:rsidTr="00A25825">
        <w:tc>
          <w:tcPr>
            <w:tcW w:w="3420" w:type="dxa"/>
            <w:shd w:val="clear" w:color="auto" w:fill="auto"/>
          </w:tcPr>
          <w:p w14:paraId="1FBB5BAC" w14:textId="69EEAA9D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1B8A67B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3D7A41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2BEACF2" w14:textId="4935174B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FD884C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290EC" w14:textId="7CADA573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118,980</w:t>
            </w:r>
          </w:p>
        </w:tc>
        <w:tc>
          <w:tcPr>
            <w:tcW w:w="243" w:type="dxa"/>
          </w:tcPr>
          <w:p w14:paraId="245E61E3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3DE0520" w14:textId="2FFB016D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170,313</w:t>
            </w:r>
          </w:p>
        </w:tc>
      </w:tr>
      <w:tr w:rsidR="003673A9" w:rsidRPr="00363A53" w14:paraId="5E412071" w14:textId="77777777" w:rsidTr="00B11625">
        <w:tc>
          <w:tcPr>
            <w:tcW w:w="3420" w:type="dxa"/>
            <w:shd w:val="clear" w:color="auto" w:fill="auto"/>
          </w:tcPr>
          <w:p w14:paraId="5EA20A3A" w14:textId="77777777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6F32D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9FDCE1A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8D8822D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06E42B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C2E13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5304A52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8A00733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73A9" w:rsidRPr="00363A53" w14:paraId="2661FE5D" w14:textId="77777777" w:rsidTr="00B11625">
        <w:tc>
          <w:tcPr>
            <w:tcW w:w="3420" w:type="dxa"/>
            <w:shd w:val="clear" w:color="auto" w:fill="auto"/>
          </w:tcPr>
          <w:p w14:paraId="6539A924" w14:textId="77A72180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1AA616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9629C4B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12BE4A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1AFCF1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7667E26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2022E0F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8AD960B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73A9" w:rsidRPr="00363A53" w14:paraId="400FCF28" w14:textId="77777777" w:rsidTr="00BE0582">
        <w:tc>
          <w:tcPr>
            <w:tcW w:w="3420" w:type="dxa"/>
            <w:shd w:val="clear" w:color="auto" w:fill="auto"/>
          </w:tcPr>
          <w:p w14:paraId="12EDC686" w14:textId="3583C648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E5B302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51133A2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F6BAE0" w14:textId="6A0051FD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6BE1F1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C7A7B9" w14:textId="6E1F9ED0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13,136</w:t>
            </w:r>
          </w:p>
        </w:tc>
        <w:tc>
          <w:tcPr>
            <w:tcW w:w="243" w:type="dxa"/>
          </w:tcPr>
          <w:p w14:paraId="367A67DB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0EF1BF2" w14:textId="34CC8F18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13,136</w:t>
            </w:r>
          </w:p>
        </w:tc>
      </w:tr>
      <w:tr w:rsidR="003673A9" w:rsidRPr="00363A53" w14:paraId="77EA2F4B" w14:textId="77777777" w:rsidTr="00FD19E7">
        <w:tc>
          <w:tcPr>
            <w:tcW w:w="3420" w:type="dxa"/>
          </w:tcPr>
          <w:p w14:paraId="0C8BD9E1" w14:textId="599CA126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3256C4" w14:textId="1A329FD8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23788B9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0F4808F" w14:textId="7FAD8995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F4C6F7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C379" w14:textId="4AA15A0E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2,658</w:t>
            </w:r>
          </w:p>
        </w:tc>
        <w:tc>
          <w:tcPr>
            <w:tcW w:w="243" w:type="dxa"/>
          </w:tcPr>
          <w:p w14:paraId="3034FFAE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C418076" w14:textId="06F0BB29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2,658</w:t>
            </w:r>
          </w:p>
        </w:tc>
      </w:tr>
      <w:tr w:rsidR="003673A9" w:rsidRPr="00363A53" w14:paraId="57D863DD" w14:textId="77777777" w:rsidTr="00FD19E7">
        <w:tc>
          <w:tcPr>
            <w:tcW w:w="3420" w:type="dxa"/>
          </w:tcPr>
          <w:p w14:paraId="33E33F85" w14:textId="2389E7C0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08A7EF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1F54C3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803ADFB" w14:textId="7163DB94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365AA9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0F57C" w14:textId="1EEBC2F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15,794</w:t>
            </w:r>
          </w:p>
        </w:tc>
        <w:tc>
          <w:tcPr>
            <w:tcW w:w="243" w:type="dxa"/>
          </w:tcPr>
          <w:p w14:paraId="07168C10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707F897" w14:textId="55A33D7E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15,794</w:t>
            </w:r>
          </w:p>
        </w:tc>
      </w:tr>
      <w:tr w:rsidR="003673A9" w:rsidRPr="00363A53" w14:paraId="1AAA9196" w14:textId="77777777" w:rsidTr="00C62346">
        <w:tc>
          <w:tcPr>
            <w:tcW w:w="3420" w:type="dxa"/>
          </w:tcPr>
          <w:p w14:paraId="02099981" w14:textId="4A1F6B01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5528A1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A88258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4141A49" w14:textId="3E53CA0E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413A7D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8A55" w14:textId="26906ED5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2,171</w:t>
            </w:r>
          </w:p>
        </w:tc>
        <w:tc>
          <w:tcPr>
            <w:tcW w:w="243" w:type="dxa"/>
          </w:tcPr>
          <w:p w14:paraId="046085D8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5FB7455" w14:textId="214779AE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2,171</w:t>
            </w:r>
          </w:p>
        </w:tc>
      </w:tr>
      <w:tr w:rsidR="000747C4" w:rsidRPr="00363A53" w14:paraId="3ABEF877" w14:textId="77777777" w:rsidTr="00C62346">
        <w:tc>
          <w:tcPr>
            <w:tcW w:w="3420" w:type="dxa"/>
            <w:shd w:val="clear" w:color="auto" w:fill="auto"/>
          </w:tcPr>
          <w:p w14:paraId="6E2536F8" w14:textId="360C9BC5" w:rsidR="000747C4" w:rsidRPr="00363A53" w:rsidRDefault="000747C4" w:rsidP="0007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BAC97F" w14:textId="77777777" w:rsidR="000747C4" w:rsidRPr="00363A53" w:rsidRDefault="000747C4" w:rsidP="000747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CD0DB4A" w14:textId="77777777" w:rsidR="000747C4" w:rsidRPr="00363A53" w:rsidRDefault="000747C4" w:rsidP="000747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2EDB" w14:textId="2F7B5899" w:rsidR="000747C4" w:rsidRPr="00363A53" w:rsidRDefault="000747C4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0C393D" w14:textId="77777777" w:rsidR="000747C4" w:rsidRPr="00363A53" w:rsidRDefault="000747C4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C9D0D" w14:textId="2483D0B3" w:rsidR="000747C4" w:rsidRPr="00363A53" w:rsidRDefault="000747C4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17,965</w:t>
            </w:r>
          </w:p>
        </w:tc>
        <w:tc>
          <w:tcPr>
            <w:tcW w:w="243" w:type="dxa"/>
          </w:tcPr>
          <w:p w14:paraId="7F21ACEF" w14:textId="77777777" w:rsidR="000747C4" w:rsidRPr="00363A53" w:rsidRDefault="000747C4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44319" w14:textId="57D70AF3" w:rsidR="000747C4" w:rsidRPr="00363A53" w:rsidRDefault="000747C4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17,965</w:t>
            </w:r>
          </w:p>
        </w:tc>
      </w:tr>
      <w:tr w:rsidR="003673A9" w:rsidRPr="00363A53" w14:paraId="0B48032B" w14:textId="77777777" w:rsidTr="00C62346">
        <w:tc>
          <w:tcPr>
            <w:tcW w:w="3420" w:type="dxa"/>
            <w:shd w:val="clear" w:color="auto" w:fill="auto"/>
          </w:tcPr>
          <w:p w14:paraId="550ADF95" w14:textId="77777777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303A09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2F3C1E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65DCD0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D50A47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2327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C697572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4CB6E02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73A9" w:rsidRPr="00363A53" w14:paraId="75603FF1" w14:textId="77777777" w:rsidTr="00B11625">
        <w:tc>
          <w:tcPr>
            <w:tcW w:w="3420" w:type="dxa"/>
            <w:shd w:val="clear" w:color="auto" w:fill="auto"/>
          </w:tcPr>
          <w:p w14:paraId="245190CB" w14:textId="47391385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82C712B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BFE6C0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50EAD4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C4D9457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2740B8D4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FF7414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152603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73A9" w:rsidRPr="00363A53" w14:paraId="687A8DDB" w14:textId="77777777" w:rsidTr="00B11625">
        <w:tc>
          <w:tcPr>
            <w:tcW w:w="3420" w:type="dxa"/>
            <w:shd w:val="clear" w:color="auto" w:fill="auto"/>
          </w:tcPr>
          <w:p w14:paraId="734C7296" w14:textId="380CE6F2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D4C8BF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2622BA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9A575CA" w14:textId="794F9A65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4BA4986E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889D5" w14:textId="099A3E7B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103,201</w:t>
            </w:r>
          </w:p>
        </w:tc>
        <w:tc>
          <w:tcPr>
            <w:tcW w:w="243" w:type="dxa"/>
          </w:tcPr>
          <w:p w14:paraId="1F4C6A00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8B4FA0" w14:textId="3EB6D0EE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154,534</w:t>
            </w:r>
          </w:p>
        </w:tc>
      </w:tr>
      <w:tr w:rsidR="003673A9" w:rsidRPr="00363A53" w14:paraId="5EBC1B19" w14:textId="77777777" w:rsidTr="00B11625">
        <w:tc>
          <w:tcPr>
            <w:tcW w:w="3420" w:type="dxa"/>
            <w:shd w:val="clear" w:color="auto" w:fill="auto"/>
          </w:tcPr>
          <w:p w14:paraId="41664FCC" w14:textId="64F0C2CE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102BD7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06E8BB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5AE20B8D" w14:textId="233F73FC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2CE203E1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B988A" w14:textId="202A7A6B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101,015</w:t>
            </w:r>
          </w:p>
        </w:tc>
        <w:tc>
          <w:tcPr>
            <w:tcW w:w="243" w:type="dxa"/>
          </w:tcPr>
          <w:p w14:paraId="38D7E31D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D30A879" w14:textId="79F2C060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152,348</w:t>
            </w:r>
          </w:p>
        </w:tc>
      </w:tr>
    </w:tbl>
    <w:p w14:paraId="16F63BB0" w14:textId="4D548740" w:rsidR="00A56F1C" w:rsidRPr="00363A53" w:rsidRDefault="00A56F1C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7C2FF88" w14:textId="574D5E1E" w:rsidR="00A56F1C" w:rsidRPr="00363A53" w:rsidRDefault="00A56F1C" w:rsidP="007A578C">
      <w:pPr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363A53">
        <w:rPr>
          <w:rFonts w:asciiTheme="majorBidi" w:hAnsiTheme="majorBidi" w:cstheme="majorBidi"/>
          <w:spacing w:val="-6"/>
          <w:sz w:val="30"/>
          <w:szCs w:val="30"/>
        </w:rPr>
        <w:br w:type="page"/>
      </w:r>
      <w:r w:rsidR="00EE59E4" w:rsidRPr="00363A5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ในการประชุมคณะกรรมการบริษัทเมื่อวันที่ </w:t>
      </w:r>
      <w:r w:rsidR="00EE59E4" w:rsidRPr="00363A53">
        <w:rPr>
          <w:rFonts w:asciiTheme="majorBidi" w:hAnsiTheme="majorBidi" w:cstheme="majorBidi"/>
          <w:sz w:val="30"/>
          <w:szCs w:val="30"/>
        </w:rPr>
        <w:t xml:space="preserve">10 </w:t>
      </w:r>
      <w:r w:rsidR="00EE59E4" w:rsidRPr="00363A5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EE59E4" w:rsidRPr="00363A53">
        <w:rPr>
          <w:rFonts w:asciiTheme="majorBidi" w:hAnsiTheme="majorBidi" w:cstheme="majorBidi"/>
          <w:sz w:val="30"/>
          <w:szCs w:val="30"/>
        </w:rPr>
        <w:t xml:space="preserve">2563 </w:t>
      </w:r>
      <w:r w:rsidR="00EE59E4" w:rsidRPr="00363A53">
        <w:rPr>
          <w:rFonts w:asciiTheme="majorBidi" w:hAnsiTheme="majorBidi" w:cstheme="majorBidi"/>
          <w:sz w:val="30"/>
          <w:szCs w:val="30"/>
          <w:cs/>
        </w:rPr>
        <w:t>คณะกรรมการบริษัทมีมติอนุมัติให้บริษัทยกเลิกโครงการก่อสร้างโรงงานแห่งใหม่ในจังหวัดลำพูน ตามที่คณะกรรมการบริษัทได้ทบทวนการลงทุนอย่างต่อเนื่อง</w:t>
      </w:r>
      <w:r w:rsidR="00603307" w:rsidRPr="00363A53">
        <w:rPr>
          <w:rFonts w:asciiTheme="majorBidi" w:hAnsiTheme="majorBidi" w:cstheme="majorBidi"/>
          <w:sz w:val="30"/>
          <w:szCs w:val="30"/>
          <w:cs/>
        </w:rPr>
        <w:br/>
      </w:r>
      <w:r w:rsidR="00EE59E4" w:rsidRPr="00363A53">
        <w:rPr>
          <w:rFonts w:asciiTheme="majorBidi" w:hAnsiTheme="majorBidi" w:cstheme="majorBidi"/>
          <w:sz w:val="30"/>
          <w:szCs w:val="30"/>
          <w:cs/>
        </w:rPr>
        <w:t>มาโดยตลอด แต่เนื่องจากสถานการณ์ทางการตลาดในปัจจุบัน คณะกรรมการบริษัทได้พิจารณาผลตอบแทนแล้วพบว่าไม่คุ้มค่ากับการลงทุน จึงมีมติเห็นควรอนุมัติให้บริษัทยกเลิกการลงทุนในโครงการดังกล่าว</w:t>
      </w:r>
    </w:p>
    <w:p w14:paraId="5C49BA26" w14:textId="77777777" w:rsidR="00893EF7" w:rsidRPr="00363A53" w:rsidRDefault="00893EF7" w:rsidP="00DB1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54CDD" w14:textId="2FCB0745" w:rsidR="00893EF7" w:rsidRPr="00363A53" w:rsidRDefault="00893EF7" w:rsidP="00DB1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D7336C" w:rsidRPr="00363A53">
        <w:rPr>
          <w:rFonts w:asciiTheme="majorBidi" w:hAnsiTheme="majorBidi" w:cstheme="majorBidi"/>
          <w:sz w:val="30"/>
          <w:szCs w:val="30"/>
        </w:rPr>
        <w:t>31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7336C" w:rsidRPr="00363A53">
        <w:rPr>
          <w:rFonts w:asciiTheme="majorBidi" w:hAnsiTheme="majorBidi" w:cstheme="majorBidi"/>
          <w:sz w:val="30"/>
          <w:szCs w:val="30"/>
        </w:rPr>
        <w:t>256</w:t>
      </w:r>
      <w:r w:rsidR="00EE3FFA" w:rsidRPr="00363A53">
        <w:rPr>
          <w:rFonts w:asciiTheme="majorBidi" w:hAnsiTheme="majorBidi" w:cstheme="majorBidi"/>
          <w:sz w:val="30"/>
          <w:szCs w:val="30"/>
        </w:rPr>
        <w:t>7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7D6C30" w:rsidRPr="00363A53">
        <w:rPr>
          <w:rFonts w:asciiTheme="majorBidi" w:hAnsiTheme="majorBidi" w:cstheme="majorBidi"/>
          <w:sz w:val="30"/>
          <w:szCs w:val="30"/>
        </w:rPr>
        <w:t xml:space="preserve"> 162.8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336C" w:rsidRPr="00363A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FFA" w:rsidRPr="00363A5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363A53">
        <w:rPr>
          <w:rFonts w:asciiTheme="majorBidi" w:hAnsiTheme="majorBidi" w:cstheme="majorBidi"/>
          <w:i/>
          <w:iCs/>
          <w:sz w:val="30"/>
          <w:szCs w:val="30"/>
        </w:rPr>
        <w:t>165.</w:t>
      </w:r>
      <w:r w:rsidR="00EE3FFA" w:rsidRPr="00363A5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ประเมินราคาโดยผู้ประเมินราคาอิสระโดยประเมินมูลค่ายุติธรรมของที่ดินโดยใช้วิธีราคาตลาด (</w:t>
      </w:r>
      <w:r w:rsidRPr="00363A53">
        <w:rPr>
          <w:rFonts w:asciiTheme="majorBidi" w:hAnsiTheme="majorBidi" w:cstheme="majorBidi"/>
          <w:sz w:val="30"/>
          <w:szCs w:val="30"/>
        </w:rPr>
        <w:t xml:space="preserve">Market Data Approach) </w:t>
      </w:r>
      <w:r w:rsidRPr="00363A53">
        <w:rPr>
          <w:rFonts w:asciiTheme="majorBidi" w:hAnsiTheme="majorBidi" w:cstheme="majorBidi"/>
          <w:sz w:val="30"/>
          <w:szCs w:val="30"/>
          <w:cs/>
        </w:rPr>
        <w:t>และประเมินมูลค่าของอาคารระหว่างก่อสร้างโดยใช้วิธีราคาทุนเปลี่ยนแทน (</w:t>
      </w:r>
      <w:r w:rsidRPr="00363A53">
        <w:rPr>
          <w:rFonts w:asciiTheme="majorBidi" w:hAnsiTheme="majorBidi" w:cstheme="majorBidi"/>
          <w:sz w:val="30"/>
          <w:szCs w:val="30"/>
        </w:rPr>
        <w:t xml:space="preserve">Cost Approach)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การวัดมูลค่ายุติธรรมดังกล่าว ถูกจัดลำดับชั้นการวัดมูลค่ายุติธรรมอยู่ในระดับที่ </w:t>
      </w:r>
      <w:r w:rsidR="00D7336C" w:rsidRPr="00363A53">
        <w:rPr>
          <w:rFonts w:asciiTheme="majorBidi" w:hAnsiTheme="majorBidi" w:cstheme="majorBidi"/>
          <w:sz w:val="30"/>
          <w:szCs w:val="30"/>
        </w:rPr>
        <w:t>3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F1D8EC" w14:textId="77777777" w:rsidR="002F67A0" w:rsidRPr="00363A53" w:rsidRDefault="002F67A0" w:rsidP="00DB107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375D2" w14:textId="3B9EDC56" w:rsidR="00EE59E4" w:rsidRPr="00363A53" w:rsidRDefault="00EE59E4" w:rsidP="00DB107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363A53">
        <w:rPr>
          <w:rFonts w:asciiTheme="majorBidi" w:hAnsiTheme="majorBidi" w:cstheme="majorBidi"/>
          <w:sz w:val="30"/>
          <w:szCs w:val="30"/>
        </w:rPr>
        <w:t>256</w:t>
      </w:r>
      <w:r w:rsidR="00EE3FFA" w:rsidRPr="00363A53">
        <w:rPr>
          <w:rFonts w:asciiTheme="majorBidi" w:hAnsiTheme="majorBidi" w:cstheme="majorBidi"/>
          <w:sz w:val="30"/>
          <w:szCs w:val="30"/>
        </w:rPr>
        <w:t>7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D0302D" w:rsidRPr="00363A5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63A53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บริษัทรับรู้ผลขาดทุนจากการด้อยค่าของ</w:t>
      </w:r>
      <w:r w:rsidR="00E51DE9" w:rsidRPr="00363A53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="00D76721" w:rsidRPr="00363A53">
        <w:rPr>
          <w:rFonts w:asciiTheme="majorBidi" w:hAnsiTheme="majorBidi" w:cstheme="majorBidi" w:hint="cs"/>
          <w:sz w:val="30"/>
          <w:szCs w:val="30"/>
          <w:cs/>
        </w:rPr>
        <w:t>ในจังหวัด</w:t>
      </w:r>
      <w:r w:rsidRPr="00363A53">
        <w:rPr>
          <w:rFonts w:asciiTheme="majorBidi" w:hAnsiTheme="majorBidi" w:cstheme="majorBidi"/>
          <w:sz w:val="30"/>
          <w:szCs w:val="30"/>
          <w:cs/>
        </w:rPr>
        <w:t>ลำพูน</w:t>
      </w:r>
      <w:r w:rsidR="00FB5D5B" w:rsidRPr="00363A53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363A53">
        <w:rPr>
          <w:rFonts w:asciiTheme="majorBidi" w:hAnsiTheme="majorBidi" w:cstheme="majorBidi"/>
          <w:sz w:val="30"/>
          <w:szCs w:val="30"/>
          <w:cs/>
        </w:rPr>
        <w:t>จำนวน</w:t>
      </w:r>
      <w:r w:rsidR="009E3931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7D6C30" w:rsidRPr="00363A53">
        <w:rPr>
          <w:rFonts w:asciiTheme="majorBidi" w:hAnsiTheme="majorBidi" w:cstheme="majorBidi"/>
          <w:sz w:val="30"/>
          <w:szCs w:val="30"/>
        </w:rPr>
        <w:t>2.2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F80FDC" w:rsidRPr="00363A53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363A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FFA" w:rsidRPr="00363A5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E3FFA" w:rsidRPr="00363A53">
        <w:rPr>
          <w:rFonts w:asciiTheme="majorBidi" w:hAnsiTheme="majorBidi" w:cstheme="majorBidi"/>
          <w:i/>
          <w:iCs/>
          <w:sz w:val="30"/>
          <w:szCs w:val="30"/>
        </w:rPr>
        <w:t>2.7</w:t>
      </w:r>
      <w:r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A5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80FDC" w:rsidRPr="00363A53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Pr="00363A5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ในงบกำไรขาดทุนรวมและงบกำไรขาดทุนเฉพาะ</w:t>
      </w:r>
      <w:r w:rsidR="00FB5D5B" w:rsidRPr="00363A53">
        <w:rPr>
          <w:rFonts w:asciiTheme="majorBidi" w:hAnsiTheme="majorBidi" w:cstheme="majorBidi" w:hint="cs"/>
          <w:sz w:val="30"/>
          <w:szCs w:val="30"/>
          <w:cs/>
        </w:rPr>
        <w:t>กิจการ</w:t>
      </w:r>
    </w:p>
    <w:p w14:paraId="234A2682" w14:textId="77777777" w:rsidR="007B42A5" w:rsidRPr="00363A53" w:rsidRDefault="007B42A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ABC94" w14:textId="7B1B9917" w:rsidR="00A33392" w:rsidRPr="00363A53" w:rsidRDefault="00A3339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54682" w14:textId="08416D39" w:rsidR="00EE59E4" w:rsidRPr="00363A53" w:rsidRDefault="00EE59E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EE59E4" w:rsidRPr="00363A53" w:rsidSect="009600C2">
          <w:headerReference w:type="default" r:id="rId15"/>
          <w:footerReference w:type="default" r:id="rId16"/>
          <w:pgSz w:w="11909" w:h="16834" w:code="9"/>
          <w:pgMar w:top="691" w:right="1080" w:bottom="576" w:left="1152" w:header="720" w:footer="720" w:gutter="0"/>
          <w:cols w:space="720"/>
          <w:docGrid w:linePitch="245"/>
        </w:sectPr>
      </w:pPr>
    </w:p>
    <w:p w14:paraId="07548058" w14:textId="2F250955" w:rsidR="00FB5D5B" w:rsidRPr="00363A53" w:rsidRDefault="0037181E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970502F" w14:textId="77777777" w:rsidR="00D668CF" w:rsidRPr="00363A53" w:rsidRDefault="00D668CF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14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18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363A53" w14:paraId="64E0B51F" w14:textId="77777777" w:rsidTr="004E5952">
        <w:trPr>
          <w:trHeight w:val="372"/>
        </w:trPr>
        <w:tc>
          <w:tcPr>
            <w:tcW w:w="3618" w:type="dxa"/>
          </w:tcPr>
          <w:p w14:paraId="584C1BAD" w14:textId="77777777" w:rsidR="005B3B34" w:rsidRPr="00363A53" w:rsidRDefault="005B3B3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</w:tcPr>
          <w:p w14:paraId="7ACEA6C4" w14:textId="77777777" w:rsidR="005B3B34" w:rsidRPr="00363A53" w:rsidRDefault="005B3B3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52" w:rsidRPr="00363A53" w14:paraId="038361CF" w14:textId="77777777" w:rsidTr="004E5952">
        <w:trPr>
          <w:trHeight w:val="355"/>
        </w:trPr>
        <w:tc>
          <w:tcPr>
            <w:tcW w:w="3618" w:type="dxa"/>
          </w:tcPr>
          <w:p w14:paraId="1B915349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134D60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F74C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60004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786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D20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9925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61DB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9D106" w14:textId="543E84E2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48B1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598D8" w14:textId="0A90D9D9" w:rsidR="006E0C82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AC578B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2C842" w14:textId="390BE397" w:rsidR="00003387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68E9484F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449E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363A53" w14:paraId="64E97FC6" w14:textId="77777777" w:rsidTr="004E5952">
        <w:trPr>
          <w:trHeight w:val="372"/>
        </w:trPr>
        <w:tc>
          <w:tcPr>
            <w:tcW w:w="3618" w:type="dxa"/>
          </w:tcPr>
          <w:p w14:paraId="624BFB98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7FFD54E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6D811" w14:textId="116E6265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BF000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2F216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2E257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1487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EA2854" w14:textId="7D7CB933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9FB94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8A61A" w14:textId="53B42225" w:rsidR="006E0C82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358DADC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C44F" w14:textId="1826DD51" w:rsidR="00003387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B568244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F23A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363A53" w14:paraId="245D777E" w14:textId="77777777" w:rsidTr="004E5952">
        <w:trPr>
          <w:trHeight w:val="372"/>
        </w:trPr>
        <w:tc>
          <w:tcPr>
            <w:tcW w:w="3618" w:type="dxa"/>
          </w:tcPr>
          <w:p w14:paraId="6CD7AD90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292A56F7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F9B3" w14:textId="4AA27BB2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BB63C2B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2F05ED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CD4C1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213B0" w14:textId="704AD095" w:rsidR="0013573B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EA4425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AA116" w14:textId="42F054ED" w:rsidR="0013573B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FE28889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313C7" w14:textId="26052E84" w:rsidR="00003387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1EF7580A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A472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363A53" w14:paraId="79734FA8" w14:textId="77777777" w:rsidTr="004E5952">
        <w:trPr>
          <w:trHeight w:val="355"/>
        </w:trPr>
        <w:tc>
          <w:tcPr>
            <w:tcW w:w="4248" w:type="dxa"/>
            <w:gridSpan w:val="2"/>
          </w:tcPr>
          <w:p w14:paraId="7E77A712" w14:textId="271BF958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516409" w14:textId="56703D4B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788E9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C0BBE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4C4F83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6D4D" w14:textId="4E65F7A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E241BE9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9AFD1" w14:textId="5354B9B4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2A86A4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E8AA95" w14:textId="4863CCED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990E35B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7C37BE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363A53" w14:paraId="098BCFC4" w14:textId="77777777" w:rsidTr="004E5952">
        <w:trPr>
          <w:trHeight w:val="372"/>
        </w:trPr>
        <w:tc>
          <w:tcPr>
            <w:tcW w:w="3618" w:type="dxa"/>
          </w:tcPr>
          <w:p w14:paraId="57C3E5DA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155C5E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5A7CB306" w14:textId="0DD00D83" w:rsidR="00003387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03387"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5952" w:rsidRPr="00363A53" w14:paraId="433448D7" w14:textId="77777777" w:rsidTr="004E5952">
        <w:trPr>
          <w:trHeight w:val="388"/>
        </w:trPr>
        <w:tc>
          <w:tcPr>
            <w:tcW w:w="3618" w:type="dxa"/>
          </w:tcPr>
          <w:p w14:paraId="53AE3CC3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</w:tcPr>
          <w:p w14:paraId="5E5DE545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17F80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3FDF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016D7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9253A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5E3D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334D4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4EA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9E10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E006B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2EA33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9AA3B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39F6F7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FA4D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BD9" w:rsidRPr="00363A53" w14:paraId="606D3D48" w14:textId="77777777" w:rsidTr="00377AB6">
        <w:trPr>
          <w:trHeight w:val="388"/>
        </w:trPr>
        <w:tc>
          <w:tcPr>
            <w:tcW w:w="3618" w:type="dxa"/>
          </w:tcPr>
          <w:p w14:paraId="5E455530" w14:textId="322FC926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30" w:type="dxa"/>
          </w:tcPr>
          <w:p w14:paraId="24E20BD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EC5B06" w14:textId="6A4CF4B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273,026</w:t>
            </w:r>
          </w:p>
        </w:tc>
        <w:tc>
          <w:tcPr>
            <w:tcW w:w="270" w:type="dxa"/>
            <w:vAlign w:val="bottom"/>
          </w:tcPr>
          <w:p w14:paraId="1C6C9F97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33365B" w14:textId="1ECBBD52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914,67</w:t>
            </w: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DB8F40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5DE59" w14:textId="442AF106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2,638,525</w:t>
            </w:r>
          </w:p>
        </w:tc>
        <w:tc>
          <w:tcPr>
            <w:tcW w:w="270" w:type="dxa"/>
            <w:vAlign w:val="bottom"/>
          </w:tcPr>
          <w:p w14:paraId="13DFCC3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A9D8DC" w14:textId="7F7609E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19,509</w:t>
            </w:r>
          </w:p>
        </w:tc>
        <w:tc>
          <w:tcPr>
            <w:tcW w:w="270" w:type="dxa"/>
            <w:vAlign w:val="bottom"/>
          </w:tcPr>
          <w:p w14:paraId="0DF12DF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A4C955" w14:textId="082A839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116,587</w:t>
            </w:r>
          </w:p>
        </w:tc>
        <w:tc>
          <w:tcPr>
            <w:tcW w:w="270" w:type="dxa"/>
            <w:vAlign w:val="bottom"/>
          </w:tcPr>
          <w:p w14:paraId="5DCC9DD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1EC115" w14:textId="2F002006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43,411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C25D88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CF2FE6" w14:textId="53D8E47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4,005,736</w:t>
            </w:r>
          </w:p>
        </w:tc>
      </w:tr>
      <w:tr w:rsidR="002B7BD9" w:rsidRPr="00363A53" w14:paraId="4F389DE5" w14:textId="77777777" w:rsidTr="00377AB6">
        <w:trPr>
          <w:trHeight w:val="388"/>
        </w:trPr>
        <w:tc>
          <w:tcPr>
            <w:tcW w:w="3618" w:type="dxa"/>
          </w:tcPr>
          <w:p w14:paraId="371D17D0" w14:textId="7C04FC9A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227693E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CFD51D4" w14:textId="5A24DB67" w:rsidR="002B7BD9" w:rsidRPr="00363A53" w:rsidRDefault="002B7BD9" w:rsidP="00DB107B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70" w:type="dxa"/>
            <w:vAlign w:val="center"/>
          </w:tcPr>
          <w:p w14:paraId="4D3917D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2548D9E" w14:textId="0A7B9A8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  <w:vAlign w:val="center"/>
          </w:tcPr>
          <w:p w14:paraId="20C9993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071935" w14:textId="24AE62E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31,683</w:t>
            </w:r>
          </w:p>
        </w:tc>
        <w:tc>
          <w:tcPr>
            <w:tcW w:w="270" w:type="dxa"/>
            <w:vAlign w:val="center"/>
          </w:tcPr>
          <w:p w14:paraId="385F04B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0456B27" w14:textId="2ADC504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6,333</w:t>
            </w:r>
          </w:p>
        </w:tc>
        <w:tc>
          <w:tcPr>
            <w:tcW w:w="270" w:type="dxa"/>
            <w:vAlign w:val="center"/>
          </w:tcPr>
          <w:p w14:paraId="722C7C4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A78F39" w14:textId="52E3417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6,065</w:t>
            </w:r>
          </w:p>
        </w:tc>
        <w:tc>
          <w:tcPr>
            <w:tcW w:w="270" w:type="dxa"/>
            <w:vAlign w:val="center"/>
          </w:tcPr>
          <w:p w14:paraId="4A2E4DCE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6BB857" w14:textId="37D4534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54,649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8BE00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91D970E" w14:textId="5E499D96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101,085</w:t>
            </w:r>
          </w:p>
        </w:tc>
      </w:tr>
      <w:tr w:rsidR="002B7BD9" w:rsidRPr="00363A53" w14:paraId="40554D03" w14:textId="77777777" w:rsidTr="00377AB6">
        <w:trPr>
          <w:trHeight w:val="388"/>
        </w:trPr>
        <w:tc>
          <w:tcPr>
            <w:tcW w:w="3618" w:type="dxa"/>
          </w:tcPr>
          <w:p w14:paraId="05FFCDFA" w14:textId="616402D9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18DB0D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C6B4DF" w14:textId="3A6408CF" w:rsidR="002B7BD9" w:rsidRPr="00363A53" w:rsidRDefault="002B7BD9" w:rsidP="00DB107B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915BDC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1D80EF" w14:textId="260F2D6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11,802</w:t>
            </w:r>
          </w:p>
        </w:tc>
        <w:tc>
          <w:tcPr>
            <w:tcW w:w="270" w:type="dxa"/>
            <w:vAlign w:val="center"/>
          </w:tcPr>
          <w:p w14:paraId="00E8394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7EA1436" w14:textId="290F940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5,836</w:t>
            </w:r>
          </w:p>
        </w:tc>
        <w:tc>
          <w:tcPr>
            <w:tcW w:w="270" w:type="dxa"/>
            <w:vAlign w:val="center"/>
          </w:tcPr>
          <w:p w14:paraId="1A16370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14A03EC" w14:textId="2D1B119D" w:rsidR="002B7BD9" w:rsidRPr="00363A53" w:rsidRDefault="002B7BD9" w:rsidP="00DB107B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90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F8562A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268C6A" w14:textId="70F16D6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5,022</w:t>
            </w:r>
          </w:p>
        </w:tc>
        <w:tc>
          <w:tcPr>
            <w:tcW w:w="270" w:type="dxa"/>
            <w:vAlign w:val="center"/>
          </w:tcPr>
          <w:p w14:paraId="40E5A02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3D52A1" w14:textId="3F301CC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(22,660)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97C44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C50BC50" w14:textId="00CFA43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7BD9" w:rsidRPr="00363A53" w14:paraId="4B46E082" w14:textId="77777777" w:rsidTr="00377AB6">
        <w:trPr>
          <w:trHeight w:val="388"/>
        </w:trPr>
        <w:tc>
          <w:tcPr>
            <w:tcW w:w="3618" w:type="dxa"/>
          </w:tcPr>
          <w:p w14:paraId="5D0E3153" w14:textId="0289A52B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048737E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277C72C" w14:textId="67290392" w:rsidR="002B7BD9" w:rsidRPr="00363A53" w:rsidRDefault="002B7BD9" w:rsidP="00DB107B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70" w:type="dxa"/>
            <w:vAlign w:val="center"/>
          </w:tcPr>
          <w:p w14:paraId="5820B64E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FEA793" w14:textId="223711E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70" w:type="dxa"/>
            <w:vAlign w:val="center"/>
          </w:tcPr>
          <w:p w14:paraId="396F990E" w14:textId="1F79E42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94F823C" w14:textId="1F6D141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(28,300)</w:t>
            </w:r>
          </w:p>
        </w:tc>
        <w:tc>
          <w:tcPr>
            <w:tcW w:w="270" w:type="dxa"/>
            <w:vAlign w:val="center"/>
          </w:tcPr>
          <w:p w14:paraId="4A43EA9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A8BCF44" w14:textId="7E1AA40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(7,662)</w:t>
            </w:r>
          </w:p>
        </w:tc>
        <w:tc>
          <w:tcPr>
            <w:tcW w:w="270" w:type="dxa"/>
            <w:vAlign w:val="center"/>
          </w:tcPr>
          <w:p w14:paraId="509B3BD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52B224" w14:textId="0E6C782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(2,558)</w:t>
            </w:r>
          </w:p>
        </w:tc>
        <w:tc>
          <w:tcPr>
            <w:tcW w:w="270" w:type="dxa"/>
            <w:vAlign w:val="center"/>
          </w:tcPr>
          <w:p w14:paraId="7588FA8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498AB1D" w14:textId="432C5C2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9E859F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2FFD2CE" w14:textId="7F7089D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(39,513)</w:t>
            </w:r>
          </w:p>
        </w:tc>
      </w:tr>
      <w:tr w:rsidR="002B7BD9" w:rsidRPr="00363A53" w14:paraId="64FD6F51" w14:textId="77777777" w:rsidTr="00377AB6">
        <w:trPr>
          <w:trHeight w:val="388"/>
        </w:trPr>
        <w:tc>
          <w:tcPr>
            <w:tcW w:w="3618" w:type="dxa"/>
          </w:tcPr>
          <w:p w14:paraId="3104AA96" w14:textId="4498C343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30" w:type="dxa"/>
          </w:tcPr>
          <w:p w14:paraId="1B11051A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6FD6A4B" w14:textId="3FCD742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274,362</w:t>
            </w:r>
          </w:p>
        </w:tc>
        <w:tc>
          <w:tcPr>
            <w:tcW w:w="270" w:type="dxa"/>
            <w:vAlign w:val="center"/>
          </w:tcPr>
          <w:p w14:paraId="72E3B3C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47404B3" w14:textId="47EE49B2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926,506</w:t>
            </w:r>
          </w:p>
        </w:tc>
        <w:tc>
          <w:tcPr>
            <w:tcW w:w="270" w:type="dxa"/>
            <w:vAlign w:val="center"/>
          </w:tcPr>
          <w:p w14:paraId="11E51E2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DC33AFA" w14:textId="1B8E14B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2,647,744</w:t>
            </w:r>
          </w:p>
        </w:tc>
        <w:tc>
          <w:tcPr>
            <w:tcW w:w="270" w:type="dxa"/>
            <w:vAlign w:val="center"/>
          </w:tcPr>
          <w:p w14:paraId="65BA5D1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99308A3" w14:textId="34BDB5A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18,180</w:t>
            </w:r>
          </w:p>
        </w:tc>
        <w:tc>
          <w:tcPr>
            <w:tcW w:w="270" w:type="dxa"/>
            <w:vAlign w:val="center"/>
          </w:tcPr>
          <w:p w14:paraId="58BF2CA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92101E6" w14:textId="6CEDB2B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125,116</w:t>
            </w:r>
          </w:p>
        </w:tc>
        <w:tc>
          <w:tcPr>
            <w:tcW w:w="270" w:type="dxa"/>
            <w:vAlign w:val="center"/>
          </w:tcPr>
          <w:p w14:paraId="4252985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BB3455D" w14:textId="75EDC60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75,400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C90A4B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5AC1062" w14:textId="3DD4147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4,067,308</w:t>
            </w:r>
          </w:p>
        </w:tc>
      </w:tr>
      <w:tr w:rsidR="002B7BD9" w:rsidRPr="00363A53" w14:paraId="4E2C6822" w14:textId="77777777" w:rsidTr="00886838">
        <w:trPr>
          <w:trHeight w:val="84"/>
        </w:trPr>
        <w:tc>
          <w:tcPr>
            <w:tcW w:w="3618" w:type="dxa"/>
          </w:tcPr>
          <w:p w14:paraId="59D4CBD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539E063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0628FBA" w14:textId="6A479F9D" w:rsidR="002B7BD9" w:rsidRPr="00363A53" w:rsidRDefault="00A4298C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108,856</w:t>
            </w:r>
          </w:p>
        </w:tc>
        <w:tc>
          <w:tcPr>
            <w:tcW w:w="270" w:type="dxa"/>
            <w:vAlign w:val="center"/>
          </w:tcPr>
          <w:p w14:paraId="1030C18B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7DA56C" w14:textId="58C34B0F" w:rsidR="002B7BD9" w:rsidRPr="00363A53" w:rsidRDefault="00A4298C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  <w:vAlign w:val="center"/>
          </w:tcPr>
          <w:p w14:paraId="243FF55B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B464B9" w14:textId="0CAC633F" w:rsidR="002B7BD9" w:rsidRPr="00363A53" w:rsidRDefault="00A4298C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36,0</w:t>
            </w:r>
            <w:r w:rsidR="00D250CA" w:rsidRPr="00363A53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vAlign w:val="center"/>
          </w:tcPr>
          <w:p w14:paraId="5788DDAE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AD3933" w14:textId="06826C92" w:rsidR="002B7BD9" w:rsidRPr="00363A53" w:rsidRDefault="00A4298C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70" w:type="dxa"/>
            <w:vAlign w:val="center"/>
          </w:tcPr>
          <w:p w14:paraId="68781CF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FFFFCF" w14:textId="536F939E" w:rsidR="002B7BD9" w:rsidRPr="00363A53" w:rsidRDefault="00A4298C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4,41</w:t>
            </w:r>
            <w:r w:rsidR="00D250CA" w:rsidRPr="00363A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7405852F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F7D671" w14:textId="007B60E0" w:rsidR="002B7BD9" w:rsidRPr="00363A53" w:rsidRDefault="00A4298C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31</w:t>
            </w:r>
            <w:r w:rsidR="001D761E"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6,305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536E31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2D345E0" w14:textId="1895B88D" w:rsidR="002B7BD9" w:rsidRPr="00363A53" w:rsidRDefault="00A4298C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</w:t>
            </w:r>
            <w:r w:rsidR="00EA617E"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80,566</w:t>
            </w:r>
          </w:p>
        </w:tc>
      </w:tr>
      <w:tr w:rsidR="00F27252" w:rsidRPr="00363A53" w14:paraId="7151AC25" w14:textId="77777777" w:rsidTr="00C3731A">
        <w:trPr>
          <w:trHeight w:val="388"/>
        </w:trPr>
        <w:tc>
          <w:tcPr>
            <w:tcW w:w="3618" w:type="dxa"/>
          </w:tcPr>
          <w:p w14:paraId="19D65238" w14:textId="47625188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E1CDF32" w14:textId="77777777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AB6B7D" w14:textId="45DD8A23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F476A94" w14:textId="77777777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71D0BD9A" w14:textId="1698CEC0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  <w:vAlign w:val="center"/>
          </w:tcPr>
          <w:p w14:paraId="7006B74D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B2F6A3" w14:textId="71C1103C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  <w:tc>
          <w:tcPr>
            <w:tcW w:w="270" w:type="dxa"/>
            <w:vAlign w:val="center"/>
          </w:tcPr>
          <w:p w14:paraId="08ACBA30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56F7749" w14:textId="66D06A90" w:rsidR="00F27252" w:rsidRPr="00363A53" w:rsidRDefault="00F27252" w:rsidP="00DB107B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90" w:hanging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040200A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90CCF8" w14:textId="7F406673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270" w:type="dxa"/>
            <w:vAlign w:val="center"/>
          </w:tcPr>
          <w:p w14:paraId="4A141957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C115ED" w14:textId="64A74DA6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(11,030)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FFBC0FB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1CF0E2" w14:textId="756A9FC3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252" w:rsidRPr="00363A53" w14:paraId="2DF0D475" w14:textId="77777777" w:rsidTr="00840B70">
        <w:trPr>
          <w:trHeight w:val="388"/>
        </w:trPr>
        <w:tc>
          <w:tcPr>
            <w:tcW w:w="3618" w:type="dxa"/>
          </w:tcPr>
          <w:p w14:paraId="32811E53" w14:textId="7EA38929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1E752AC0" w14:textId="77777777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FF5BE00" w14:textId="5A1A3D71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86CCF5" w14:textId="77777777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B71AD5F" w14:textId="502759AD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(186)</w:t>
            </w:r>
          </w:p>
        </w:tc>
        <w:tc>
          <w:tcPr>
            <w:tcW w:w="270" w:type="dxa"/>
          </w:tcPr>
          <w:p w14:paraId="2314CB3D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FC59FB3" w14:textId="10A8177E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(7,398)</w:t>
            </w:r>
          </w:p>
        </w:tc>
        <w:tc>
          <w:tcPr>
            <w:tcW w:w="270" w:type="dxa"/>
            <w:vAlign w:val="center"/>
          </w:tcPr>
          <w:p w14:paraId="0B8C8D3E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1336B3" w14:textId="22A9F7A3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(1,671)</w:t>
            </w:r>
          </w:p>
        </w:tc>
        <w:tc>
          <w:tcPr>
            <w:tcW w:w="270" w:type="dxa"/>
            <w:vAlign w:val="center"/>
          </w:tcPr>
          <w:p w14:paraId="3E264D31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E6C144F" w14:textId="3852C541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13156"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13156" w:rsidRPr="00363A53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3540DC9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818EF34" w14:textId="44943AA3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8F0EF38" w14:textId="77777777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A1D838" w14:textId="2336FFE0" w:rsidR="00F27252" w:rsidRPr="00363A53" w:rsidRDefault="00F27252" w:rsidP="00DB107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C13156" w:rsidRPr="00363A53">
              <w:rPr>
                <w:rFonts w:ascii="Angsana New" w:hAnsi="Angsana New"/>
                <w:sz w:val="30"/>
                <w:szCs w:val="30"/>
                <w:lang w:val="en-US"/>
              </w:rPr>
              <w:t>7,793</w:t>
            </w: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E5874" w:rsidRPr="00363A53" w14:paraId="1A320DEC" w14:textId="77777777" w:rsidTr="00840B70">
        <w:trPr>
          <w:trHeight w:val="372"/>
        </w:trPr>
        <w:tc>
          <w:tcPr>
            <w:tcW w:w="3618" w:type="dxa"/>
          </w:tcPr>
          <w:p w14:paraId="6546016D" w14:textId="76A961F6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30" w:type="dxa"/>
          </w:tcPr>
          <w:p w14:paraId="49B18FBC" w14:textId="77777777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E3F0AB" w14:textId="7CF6384B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383,218</w:t>
            </w:r>
          </w:p>
        </w:tc>
        <w:tc>
          <w:tcPr>
            <w:tcW w:w="270" w:type="dxa"/>
          </w:tcPr>
          <w:p w14:paraId="3294B400" w14:textId="77777777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CA42B6" w14:textId="0CDA9D78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928,100</w:t>
            </w:r>
          </w:p>
        </w:tc>
        <w:tc>
          <w:tcPr>
            <w:tcW w:w="270" w:type="dxa"/>
          </w:tcPr>
          <w:p w14:paraId="236E0A60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90B893" w14:textId="39D7C0C3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2,682,743</w:t>
            </w:r>
          </w:p>
        </w:tc>
        <w:tc>
          <w:tcPr>
            <w:tcW w:w="270" w:type="dxa"/>
            <w:vAlign w:val="center"/>
          </w:tcPr>
          <w:p w14:paraId="7E05C5FA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FB36" w14:textId="71A0B804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476</w:t>
            </w:r>
          </w:p>
        </w:tc>
        <w:tc>
          <w:tcPr>
            <w:tcW w:w="270" w:type="dxa"/>
            <w:vAlign w:val="center"/>
          </w:tcPr>
          <w:p w14:paraId="281A15F8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697F" w14:textId="535DB260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124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  <w:vAlign w:val="center"/>
          </w:tcPr>
          <w:p w14:paraId="01E21990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272F2E" w14:textId="30E19A9D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D761E"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80,675</w:t>
            </w:r>
          </w:p>
        </w:tc>
        <w:tc>
          <w:tcPr>
            <w:tcW w:w="270" w:type="dxa"/>
            <w:tcBorders>
              <w:left w:val="nil"/>
            </w:tcBorders>
          </w:tcPr>
          <w:p w14:paraId="4ECC5D94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FB567E" w14:textId="62027D30" w:rsidR="001E5874" w:rsidRPr="00363A53" w:rsidRDefault="00EA617E" w:rsidP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4,530,081</w:t>
            </w:r>
          </w:p>
        </w:tc>
      </w:tr>
    </w:tbl>
    <w:p w14:paraId="60387E89" w14:textId="77777777" w:rsidR="00711067" w:rsidRPr="00363A53" w:rsidRDefault="00711067" w:rsidP="00DB107B">
      <w:r w:rsidRPr="00363A53">
        <w:br w:type="page"/>
      </w:r>
    </w:p>
    <w:tbl>
      <w:tblPr>
        <w:tblW w:w="1407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4"/>
        <w:gridCol w:w="626"/>
        <w:gridCol w:w="1162"/>
        <w:gridCol w:w="267"/>
        <w:gridCol w:w="1162"/>
        <w:gridCol w:w="267"/>
        <w:gridCol w:w="1251"/>
        <w:gridCol w:w="267"/>
        <w:gridCol w:w="1162"/>
        <w:gridCol w:w="267"/>
        <w:gridCol w:w="1162"/>
        <w:gridCol w:w="236"/>
        <w:gridCol w:w="1196"/>
        <w:gridCol w:w="267"/>
        <w:gridCol w:w="1165"/>
        <w:gridCol w:w="18"/>
      </w:tblGrid>
      <w:tr w:rsidR="00E411C7" w:rsidRPr="00363A53" w14:paraId="3DAE9EB7" w14:textId="77777777" w:rsidTr="008A3CCC">
        <w:trPr>
          <w:trHeight w:val="350"/>
        </w:trPr>
        <w:tc>
          <w:tcPr>
            <w:tcW w:w="3604" w:type="dxa"/>
          </w:tcPr>
          <w:p w14:paraId="51776E1F" w14:textId="62DD55FC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475" w:type="dxa"/>
            <w:gridSpan w:val="15"/>
          </w:tcPr>
          <w:p w14:paraId="6DC87147" w14:textId="0554C33E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16D7" w:rsidRPr="00363A53" w14:paraId="2E0D606A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6F0B97F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2AD0BAA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494E126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8E31C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18FB0F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9643ED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5CBE0DA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7DD2C1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B0AFB80" w14:textId="52A30E5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5F189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C1D52A" w14:textId="4AD40071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D1B907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B4446F3" w14:textId="029AED02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7" w:type="dxa"/>
            <w:tcBorders>
              <w:left w:val="nil"/>
            </w:tcBorders>
          </w:tcPr>
          <w:p w14:paraId="1A11EF5A" w14:textId="36C26909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80ECE8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363A53" w14:paraId="2D5F0F20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52389E1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6114F10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B6F873C" w14:textId="4BE4EA5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0A4060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871BE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7" w:type="dxa"/>
          </w:tcPr>
          <w:p w14:paraId="6D46F21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5C355E1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1C28D6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5FB77B23" w14:textId="546A9213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CFBDBF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1E4887" w14:textId="24B4898C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2AD12FFF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F98DEBD" w14:textId="0C8324E5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7" w:type="dxa"/>
            <w:tcBorders>
              <w:left w:val="nil"/>
            </w:tcBorders>
          </w:tcPr>
          <w:p w14:paraId="38CD8027" w14:textId="2F433018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2B120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363A53" w14:paraId="54A8CB73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32D4192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6" w:type="dxa"/>
          </w:tcPr>
          <w:p w14:paraId="0DD53DB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E5653" w14:textId="69ADB0D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7" w:type="dxa"/>
          </w:tcPr>
          <w:p w14:paraId="63327FBF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235BBB2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1128595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3F7DD4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7" w:type="dxa"/>
          </w:tcPr>
          <w:p w14:paraId="66EFFC7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FB5A372" w14:textId="4968D5E0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164C1F1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A81AF68" w14:textId="49141025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C32F8D6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D2FF80A" w14:textId="1E2B1D64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tcBorders>
              <w:left w:val="nil"/>
            </w:tcBorders>
          </w:tcPr>
          <w:p w14:paraId="28D3EC57" w14:textId="7D11C142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811253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363A53" w14:paraId="30E6CCBC" w14:textId="77777777" w:rsidTr="008A3CCC">
        <w:trPr>
          <w:gridAfter w:val="1"/>
          <w:wAfter w:w="18" w:type="dxa"/>
          <w:trHeight w:val="367"/>
        </w:trPr>
        <w:tc>
          <w:tcPr>
            <w:tcW w:w="4230" w:type="dxa"/>
            <w:gridSpan w:val="2"/>
          </w:tcPr>
          <w:p w14:paraId="780C5DC4" w14:textId="23C13508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D761873" w14:textId="4766C01D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0694AB2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076B39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</w:tcPr>
          <w:p w14:paraId="34D35E3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BD2926A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847C0F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3C21F52" w14:textId="55E1BF66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93835A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A332024" w14:textId="4D8E2EB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6664ABF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</w:tcPr>
          <w:p w14:paraId="0AA6332F" w14:textId="771358A3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7" w:type="dxa"/>
            <w:tcBorders>
              <w:left w:val="nil"/>
            </w:tcBorders>
          </w:tcPr>
          <w:p w14:paraId="2773054C" w14:textId="0D261FFF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3F2606F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411C7" w:rsidRPr="00363A53" w14:paraId="45C4542A" w14:textId="77777777" w:rsidTr="008A3CCC">
        <w:trPr>
          <w:trHeight w:val="350"/>
        </w:trPr>
        <w:tc>
          <w:tcPr>
            <w:tcW w:w="3604" w:type="dxa"/>
          </w:tcPr>
          <w:p w14:paraId="2149245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0E02C6A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49" w:type="dxa"/>
            <w:gridSpan w:val="14"/>
          </w:tcPr>
          <w:p w14:paraId="62D8A1DF" w14:textId="4FE708DA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16D7" w:rsidRPr="00363A53" w14:paraId="6BA9C108" w14:textId="77777777" w:rsidTr="008A3CCC">
        <w:trPr>
          <w:gridAfter w:val="1"/>
          <w:wAfter w:w="18" w:type="dxa"/>
          <w:trHeight w:val="752"/>
        </w:trPr>
        <w:tc>
          <w:tcPr>
            <w:tcW w:w="3604" w:type="dxa"/>
          </w:tcPr>
          <w:p w14:paraId="3C3E34D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17DDA7FA" w14:textId="27626FC4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626" w:type="dxa"/>
          </w:tcPr>
          <w:p w14:paraId="2D81D7B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93C922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3BF5E0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F87CC9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BFF18D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9A2997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E5817B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5281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2FF12F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65D8CA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9752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7849EC8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14:paraId="21FB603F" w14:textId="0D8C3973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41140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BD9" w:rsidRPr="00363A53" w14:paraId="1425887B" w14:textId="77777777" w:rsidTr="00377AB6">
        <w:trPr>
          <w:gridAfter w:val="1"/>
          <w:wAfter w:w="18" w:type="dxa"/>
          <w:trHeight w:val="384"/>
        </w:trPr>
        <w:tc>
          <w:tcPr>
            <w:tcW w:w="3604" w:type="dxa"/>
          </w:tcPr>
          <w:p w14:paraId="6A5F391A" w14:textId="1D51949B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>1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26" w:type="dxa"/>
          </w:tcPr>
          <w:p w14:paraId="621E9B8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B42226D" w14:textId="77D7F34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512</w:t>
            </w:r>
          </w:p>
        </w:tc>
        <w:tc>
          <w:tcPr>
            <w:tcW w:w="267" w:type="dxa"/>
            <w:vAlign w:val="bottom"/>
          </w:tcPr>
          <w:p w14:paraId="432F7DE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FFDB347" w14:textId="54EB20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728,726</w:t>
            </w:r>
          </w:p>
        </w:tc>
        <w:tc>
          <w:tcPr>
            <w:tcW w:w="267" w:type="dxa"/>
            <w:vAlign w:val="bottom"/>
          </w:tcPr>
          <w:p w14:paraId="12D372A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54E22B90" w14:textId="2AA126B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2,344,370</w:t>
            </w:r>
          </w:p>
        </w:tc>
        <w:tc>
          <w:tcPr>
            <w:tcW w:w="267" w:type="dxa"/>
            <w:vAlign w:val="bottom"/>
          </w:tcPr>
          <w:p w14:paraId="03AE045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5E8321A" w14:textId="3D0152F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8,935</w:t>
            </w:r>
          </w:p>
        </w:tc>
        <w:tc>
          <w:tcPr>
            <w:tcW w:w="267" w:type="dxa"/>
            <w:vAlign w:val="bottom"/>
          </w:tcPr>
          <w:p w14:paraId="77D6DC6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F8BAEE5" w14:textId="14536296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75,976</w:t>
            </w:r>
          </w:p>
        </w:tc>
        <w:tc>
          <w:tcPr>
            <w:tcW w:w="236" w:type="dxa"/>
            <w:vAlign w:val="bottom"/>
          </w:tcPr>
          <w:p w14:paraId="7CC142C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6A28620F" w14:textId="555365E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bottom"/>
          </w:tcPr>
          <w:p w14:paraId="52BEE304" w14:textId="1889665B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bottom"/>
          </w:tcPr>
          <w:p w14:paraId="1D2AF5D4" w14:textId="076776F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3,158,519</w:t>
            </w:r>
          </w:p>
        </w:tc>
      </w:tr>
      <w:tr w:rsidR="002B7BD9" w:rsidRPr="00363A53" w14:paraId="24B42F91" w14:textId="77777777" w:rsidTr="00377AB6">
        <w:trPr>
          <w:gridAfter w:val="1"/>
          <w:wAfter w:w="18" w:type="dxa"/>
          <w:trHeight w:val="384"/>
        </w:trPr>
        <w:tc>
          <w:tcPr>
            <w:tcW w:w="3604" w:type="dxa"/>
          </w:tcPr>
          <w:p w14:paraId="2BC47385" w14:textId="23476870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2A907335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02A09372" w14:textId="55F9B50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328</w:t>
            </w:r>
          </w:p>
        </w:tc>
        <w:tc>
          <w:tcPr>
            <w:tcW w:w="267" w:type="dxa"/>
            <w:vAlign w:val="center"/>
          </w:tcPr>
          <w:p w14:paraId="6545321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A9E6BC1" w14:textId="6A183CF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41,353</w:t>
            </w:r>
          </w:p>
        </w:tc>
        <w:tc>
          <w:tcPr>
            <w:tcW w:w="267" w:type="dxa"/>
            <w:vAlign w:val="center"/>
          </w:tcPr>
          <w:p w14:paraId="1A9890B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69F4D93A" w14:textId="33FFBAB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66,984</w:t>
            </w:r>
          </w:p>
        </w:tc>
        <w:tc>
          <w:tcPr>
            <w:tcW w:w="267" w:type="dxa"/>
            <w:vAlign w:val="center"/>
          </w:tcPr>
          <w:p w14:paraId="713E85F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A67D9F" w14:textId="6AAC8A7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4,796</w:t>
            </w:r>
          </w:p>
        </w:tc>
        <w:tc>
          <w:tcPr>
            <w:tcW w:w="267" w:type="dxa"/>
            <w:vAlign w:val="center"/>
          </w:tcPr>
          <w:p w14:paraId="3C2E006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D6D4098" w14:textId="3F58604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10,004</w:t>
            </w:r>
          </w:p>
        </w:tc>
        <w:tc>
          <w:tcPr>
            <w:tcW w:w="236" w:type="dxa"/>
            <w:vAlign w:val="center"/>
          </w:tcPr>
          <w:p w14:paraId="3353B33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338DCEA0" w14:textId="2CE6554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36E81CA4" w14:textId="120DB96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2D0E9D45" w14:textId="1B758D0B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123,465</w:t>
            </w:r>
          </w:p>
        </w:tc>
      </w:tr>
      <w:tr w:rsidR="002B7BD9" w:rsidRPr="00363A53" w14:paraId="0328E2C1" w14:textId="77777777" w:rsidTr="00377AB6">
        <w:trPr>
          <w:gridAfter w:val="1"/>
          <w:wAfter w:w="18" w:type="dxa"/>
          <w:trHeight w:val="367"/>
        </w:trPr>
        <w:tc>
          <w:tcPr>
            <w:tcW w:w="3604" w:type="dxa"/>
          </w:tcPr>
          <w:p w14:paraId="7EF18E94" w14:textId="5C3720D2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13F7B0F0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04BB3B1" w14:textId="1E0C655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(725)</w:t>
            </w:r>
          </w:p>
        </w:tc>
        <w:tc>
          <w:tcPr>
            <w:tcW w:w="267" w:type="dxa"/>
            <w:vAlign w:val="center"/>
          </w:tcPr>
          <w:p w14:paraId="1339523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914A5D6" w14:textId="40D4861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67" w:type="dxa"/>
            <w:vAlign w:val="center"/>
          </w:tcPr>
          <w:p w14:paraId="482AB4A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2960F6BC" w14:textId="19BB8D7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(28,239)</w:t>
            </w:r>
          </w:p>
        </w:tc>
        <w:tc>
          <w:tcPr>
            <w:tcW w:w="267" w:type="dxa"/>
            <w:vAlign w:val="center"/>
          </w:tcPr>
          <w:p w14:paraId="07E6472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843F670" w14:textId="35A285E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(7,048)</w:t>
            </w:r>
          </w:p>
        </w:tc>
        <w:tc>
          <w:tcPr>
            <w:tcW w:w="267" w:type="dxa"/>
            <w:vAlign w:val="center"/>
          </w:tcPr>
          <w:p w14:paraId="5251EFAB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F63389D" w14:textId="32AADB2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(2,477)</w:t>
            </w:r>
          </w:p>
        </w:tc>
        <w:tc>
          <w:tcPr>
            <w:tcW w:w="236" w:type="dxa"/>
            <w:vAlign w:val="center"/>
          </w:tcPr>
          <w:p w14:paraId="7C7FC3E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35FAB02D" w14:textId="6E90217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1D6C7004" w14:textId="77709B1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4C8AC809" w14:textId="77FBA39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(38,757)</w:t>
            </w:r>
          </w:p>
        </w:tc>
      </w:tr>
      <w:tr w:rsidR="002B7BD9" w:rsidRPr="00363A53" w14:paraId="0D2B1ED5" w14:textId="77777777" w:rsidTr="00377AB6">
        <w:trPr>
          <w:gridAfter w:val="1"/>
          <w:wAfter w:w="18" w:type="dxa"/>
          <w:trHeight w:val="367"/>
        </w:trPr>
        <w:tc>
          <w:tcPr>
            <w:tcW w:w="3604" w:type="dxa"/>
          </w:tcPr>
          <w:p w14:paraId="289568BE" w14:textId="0867EBDA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626" w:type="dxa"/>
          </w:tcPr>
          <w:p w14:paraId="06E0143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5D738D77" w14:textId="0547B4A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506FD2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82987DE" w14:textId="7592C09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1C4E484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0237DCEF" w14:textId="196360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67" w:type="dxa"/>
            <w:vAlign w:val="center"/>
          </w:tcPr>
          <w:p w14:paraId="34236A1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DA97661" w14:textId="6B0AD14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792F546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7C60C93" w14:textId="674B6BE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3DD215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0555F54F" w14:textId="2EEA47A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4DB0896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08931221" w14:textId="007C2D6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2B7BD9" w:rsidRPr="00363A53" w14:paraId="7DE0B515" w14:textId="77777777" w:rsidTr="00377AB6">
        <w:trPr>
          <w:gridAfter w:val="1"/>
          <w:wAfter w:w="18" w:type="dxa"/>
          <w:trHeight w:val="384"/>
        </w:trPr>
        <w:tc>
          <w:tcPr>
            <w:tcW w:w="3604" w:type="dxa"/>
          </w:tcPr>
          <w:p w14:paraId="7C4FA8A8" w14:textId="797D6941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6" w:type="dxa"/>
          </w:tcPr>
          <w:p w14:paraId="17063430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640CD25A" w14:textId="502234F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67" w:type="dxa"/>
            <w:vAlign w:val="center"/>
          </w:tcPr>
          <w:p w14:paraId="5AEEBA6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13712CD4" w14:textId="4B56FE7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769,811</w:t>
            </w:r>
          </w:p>
        </w:tc>
        <w:tc>
          <w:tcPr>
            <w:tcW w:w="267" w:type="dxa"/>
            <w:vAlign w:val="center"/>
          </w:tcPr>
          <w:p w14:paraId="77D171B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14:paraId="39047C3B" w14:textId="636DC69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2,382,891</w:t>
            </w:r>
          </w:p>
        </w:tc>
        <w:tc>
          <w:tcPr>
            <w:tcW w:w="267" w:type="dxa"/>
            <w:vAlign w:val="center"/>
          </w:tcPr>
          <w:p w14:paraId="7C1EBBE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421C3A6E" w14:textId="05679B9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6,683</w:t>
            </w:r>
          </w:p>
        </w:tc>
        <w:tc>
          <w:tcPr>
            <w:tcW w:w="267" w:type="dxa"/>
            <w:vAlign w:val="center"/>
          </w:tcPr>
          <w:p w14:paraId="4FFA64C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2D33E27F" w14:textId="72C9C84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83,503</w:t>
            </w:r>
          </w:p>
        </w:tc>
        <w:tc>
          <w:tcPr>
            <w:tcW w:w="236" w:type="dxa"/>
            <w:vAlign w:val="center"/>
          </w:tcPr>
          <w:p w14:paraId="3A84E14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4C512371" w14:textId="42160BE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0EB6A123" w14:textId="366E9B86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center"/>
          </w:tcPr>
          <w:p w14:paraId="16C42589" w14:textId="62D2DC1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3,243,003</w:t>
            </w:r>
          </w:p>
        </w:tc>
      </w:tr>
      <w:tr w:rsidR="00D250CA" w:rsidRPr="00363A53" w14:paraId="45540F24" w14:textId="77777777" w:rsidTr="00840B70">
        <w:trPr>
          <w:gridAfter w:val="1"/>
          <w:wAfter w:w="18" w:type="dxa"/>
          <w:trHeight w:val="367"/>
        </w:trPr>
        <w:tc>
          <w:tcPr>
            <w:tcW w:w="3604" w:type="dxa"/>
          </w:tcPr>
          <w:p w14:paraId="308FEF4D" w14:textId="77777777" w:rsidR="00D250CA" w:rsidRPr="00363A53" w:rsidRDefault="00D250CA" w:rsidP="00D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1CDC1C70" w14:textId="77777777" w:rsidR="00D250CA" w:rsidRPr="00363A53" w:rsidRDefault="00D250CA" w:rsidP="00D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3BC8C2" w14:textId="487AD6C0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688</w:t>
            </w:r>
          </w:p>
        </w:tc>
        <w:tc>
          <w:tcPr>
            <w:tcW w:w="267" w:type="dxa"/>
          </w:tcPr>
          <w:p w14:paraId="67918CAC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5CE864A" w14:textId="2B8D4CBB" w:rsidR="00D250CA" w:rsidRPr="00363A53" w:rsidRDefault="00D250CA" w:rsidP="00D250CA">
            <w:pPr>
              <w:pStyle w:val="acctfourfigures"/>
              <w:tabs>
                <w:tab w:val="clear" w:pos="765"/>
                <w:tab w:val="decimal" w:pos="898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35,212</w:t>
            </w:r>
          </w:p>
        </w:tc>
        <w:tc>
          <w:tcPr>
            <w:tcW w:w="267" w:type="dxa"/>
          </w:tcPr>
          <w:p w14:paraId="6F029C9F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23F7480" w14:textId="3A5811C6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66,</w:t>
            </w:r>
            <w:r w:rsidR="00D25FBA" w:rsidRPr="00363A53">
              <w:rPr>
                <w:rFonts w:ascii="Angsana New" w:hAnsi="Angsana New"/>
                <w:color w:val="000000"/>
                <w:sz w:val="30"/>
                <w:szCs w:val="30"/>
              </w:rPr>
              <w:t>360</w:t>
            </w:r>
          </w:p>
        </w:tc>
        <w:tc>
          <w:tcPr>
            <w:tcW w:w="267" w:type="dxa"/>
            <w:vAlign w:val="center"/>
          </w:tcPr>
          <w:p w14:paraId="67652C56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F62D747" w14:textId="2AFD29B2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D25FBA" w:rsidRPr="00363A53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67" w:type="dxa"/>
            <w:vAlign w:val="center"/>
          </w:tcPr>
          <w:p w14:paraId="7DE9982E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1CB7E58D" w14:textId="3A744EF1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9,221</w:t>
            </w:r>
          </w:p>
        </w:tc>
        <w:tc>
          <w:tcPr>
            <w:tcW w:w="236" w:type="dxa"/>
            <w:vAlign w:val="center"/>
          </w:tcPr>
          <w:p w14:paraId="55EE0CBE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8FF4B6C" w14:textId="7829232A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183F42D0" w14:textId="34C73314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286BA98B" w14:textId="1EB1F782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11</w:t>
            </w:r>
            <w:r w:rsidR="00B16947" w:rsidRPr="00363A53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6,</w:t>
            </w:r>
            <w:r w:rsidR="00D25FBA" w:rsidRPr="00363A53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941</w:t>
            </w:r>
          </w:p>
        </w:tc>
      </w:tr>
      <w:tr w:rsidR="00D250CA" w:rsidRPr="00363A53" w14:paraId="1414E75B" w14:textId="77777777" w:rsidTr="00840B70">
        <w:trPr>
          <w:gridAfter w:val="1"/>
          <w:wAfter w:w="18" w:type="dxa"/>
          <w:trHeight w:val="384"/>
        </w:trPr>
        <w:tc>
          <w:tcPr>
            <w:tcW w:w="3604" w:type="dxa"/>
          </w:tcPr>
          <w:p w14:paraId="44D5A328" w14:textId="58E66585" w:rsidR="00D250CA" w:rsidRPr="00363A53" w:rsidRDefault="00D250CA" w:rsidP="00D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52E10F85" w14:textId="77777777" w:rsidR="00D250CA" w:rsidRPr="00363A53" w:rsidRDefault="00D250CA" w:rsidP="00D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F1D40ED" w14:textId="4D53EF9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4050953F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7A60DC" w14:textId="07A2ED20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(169)</w:t>
            </w:r>
          </w:p>
        </w:tc>
        <w:tc>
          <w:tcPr>
            <w:tcW w:w="267" w:type="dxa"/>
          </w:tcPr>
          <w:p w14:paraId="67E2C2FE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5F79D9" w14:textId="106FA118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(7,372)</w:t>
            </w:r>
          </w:p>
        </w:tc>
        <w:tc>
          <w:tcPr>
            <w:tcW w:w="267" w:type="dxa"/>
          </w:tcPr>
          <w:p w14:paraId="46D218B4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50A84F1" w14:textId="2583DF9A" w:rsidR="00D250CA" w:rsidRPr="00363A53" w:rsidRDefault="00D250CA" w:rsidP="00D250CA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(1,668)</w:t>
            </w:r>
          </w:p>
        </w:tc>
        <w:tc>
          <w:tcPr>
            <w:tcW w:w="267" w:type="dxa"/>
          </w:tcPr>
          <w:p w14:paraId="7F9ABE6E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AFBAB5" w14:textId="5F10BFEE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(3,53</w:t>
            </w:r>
            <w:r w:rsidR="001E5874" w:rsidRPr="00363A5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49AA597" w14:textId="77777777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97F5D31" w14:textId="34AB66DF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2C0221CE" w14:textId="497A724A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CF8B03" w14:textId="78631C70" w:rsidR="00D250CA" w:rsidRPr="00363A53" w:rsidRDefault="00D250CA" w:rsidP="00D250C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(12,747)</w:t>
            </w:r>
          </w:p>
        </w:tc>
      </w:tr>
      <w:tr w:rsidR="001E5874" w:rsidRPr="00363A53" w14:paraId="0B21325F" w14:textId="77777777" w:rsidTr="00840B70">
        <w:trPr>
          <w:gridAfter w:val="1"/>
          <w:wAfter w:w="18" w:type="dxa"/>
          <w:trHeight w:val="384"/>
        </w:trPr>
        <w:tc>
          <w:tcPr>
            <w:tcW w:w="3604" w:type="dxa"/>
          </w:tcPr>
          <w:p w14:paraId="33124970" w14:textId="7E6787FD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626" w:type="dxa"/>
          </w:tcPr>
          <w:p w14:paraId="5F982A72" w14:textId="77777777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A152AB" w14:textId="092E52B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6ED629C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BECB124" w14:textId="0DFC863B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4254B44E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695E27C" w14:textId="60C6FB34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(3,775)</w:t>
            </w:r>
          </w:p>
        </w:tc>
        <w:tc>
          <w:tcPr>
            <w:tcW w:w="267" w:type="dxa"/>
          </w:tcPr>
          <w:p w14:paraId="7F1E9A31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0E4043" w14:textId="50BA1F35" w:rsidR="001E5874" w:rsidRPr="00363A53" w:rsidRDefault="001E5874" w:rsidP="001E587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41C42AEC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AF7EBF" w14:textId="57B7573E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(714)</w:t>
            </w:r>
          </w:p>
        </w:tc>
        <w:tc>
          <w:tcPr>
            <w:tcW w:w="236" w:type="dxa"/>
          </w:tcPr>
          <w:p w14:paraId="709E2526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E0412BE" w14:textId="761F7454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7D50119C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3C080FE" w14:textId="7D226AB9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(4,489)</w:t>
            </w:r>
          </w:p>
        </w:tc>
      </w:tr>
      <w:tr w:rsidR="001E5874" w:rsidRPr="00363A53" w14:paraId="10A4F56E" w14:textId="77777777" w:rsidTr="00840B70">
        <w:trPr>
          <w:gridAfter w:val="1"/>
          <w:wAfter w:w="18" w:type="dxa"/>
          <w:trHeight w:val="367"/>
        </w:trPr>
        <w:tc>
          <w:tcPr>
            <w:tcW w:w="3604" w:type="dxa"/>
          </w:tcPr>
          <w:p w14:paraId="00FC4BE1" w14:textId="23903CA4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26" w:type="dxa"/>
          </w:tcPr>
          <w:p w14:paraId="69F7A498" w14:textId="77777777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C723B5A" w14:textId="4EFE3F09" w:rsidR="001E5874" w:rsidRPr="00363A53" w:rsidRDefault="001E5874" w:rsidP="001E5874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67" w:type="dxa"/>
          </w:tcPr>
          <w:p w14:paraId="255BD2B9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EAFD3AE" w14:textId="0AC51583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804,854</w:t>
            </w:r>
          </w:p>
        </w:tc>
        <w:tc>
          <w:tcPr>
            <w:tcW w:w="267" w:type="dxa"/>
          </w:tcPr>
          <w:p w14:paraId="4A589732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3AD42F7" w14:textId="4095EA4D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2,438,104</w:t>
            </w:r>
          </w:p>
        </w:tc>
        <w:tc>
          <w:tcPr>
            <w:tcW w:w="267" w:type="dxa"/>
          </w:tcPr>
          <w:p w14:paraId="68EEC37D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649645BB" w:rsidR="001E5874" w:rsidRPr="00363A53" w:rsidRDefault="001E5874" w:rsidP="001E587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10,475</w:t>
            </w:r>
          </w:p>
        </w:tc>
        <w:tc>
          <w:tcPr>
            <w:tcW w:w="267" w:type="dxa"/>
          </w:tcPr>
          <w:p w14:paraId="4CB9BDCF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4F6B43E" w14:textId="3D750571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88,472</w:t>
            </w:r>
          </w:p>
        </w:tc>
        <w:tc>
          <w:tcPr>
            <w:tcW w:w="236" w:type="dxa"/>
          </w:tcPr>
          <w:p w14:paraId="776D8C1B" w14:textId="77777777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5C0E4A67" w14:textId="10EE6144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41566B48" w14:textId="114D42F4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0A4E2FE" w14:textId="07366CB2" w:rsidR="001E5874" w:rsidRPr="00363A53" w:rsidRDefault="001E5874" w:rsidP="001E587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3,342,708</w:t>
            </w:r>
          </w:p>
        </w:tc>
      </w:tr>
    </w:tbl>
    <w:p w14:paraId="1102D82D" w14:textId="77777777" w:rsidR="00FB5D5B" w:rsidRPr="00363A53" w:rsidRDefault="00FB5D5B" w:rsidP="00DB107B">
      <w:pPr>
        <w:pStyle w:val="acctfourfigures"/>
        <w:tabs>
          <w:tab w:val="clear" w:pos="765"/>
          <w:tab w:val="decimal" w:pos="880"/>
        </w:tabs>
        <w:spacing w:line="340" w:lineRule="exact"/>
        <w:ind w:left="-108" w:right="-108"/>
        <w:rPr>
          <w:cs/>
          <w:lang w:bidi="th-TH"/>
        </w:rPr>
      </w:pPr>
      <w:r w:rsidRPr="00363A53">
        <w:br w:type="page"/>
      </w:r>
    </w:p>
    <w:tbl>
      <w:tblPr>
        <w:tblW w:w="141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8F0B5D" w:rsidRPr="00363A53" w14:paraId="52C681DE" w14:textId="77777777" w:rsidTr="00FB0820">
        <w:tc>
          <w:tcPr>
            <w:tcW w:w="3627" w:type="dxa"/>
          </w:tcPr>
          <w:p w14:paraId="4C90F6C8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0" w:type="dxa"/>
          </w:tcPr>
          <w:p w14:paraId="7058297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013B15F8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0B5D" w:rsidRPr="00363A53" w14:paraId="62931DAB" w14:textId="77777777" w:rsidTr="00FB0820">
        <w:tc>
          <w:tcPr>
            <w:tcW w:w="3627" w:type="dxa"/>
          </w:tcPr>
          <w:p w14:paraId="2470F30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27F62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B599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C91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752A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C501E" w14:textId="6D8C15E5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A6E10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62DB0" w14:textId="7BFE424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E3973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0087E0" w14:textId="6440B4D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46283075" w14:textId="1D4C811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C4655" w14:textId="0176D07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0FED9918" w14:textId="77777777" w:rsidTr="00FB0820">
        <w:tc>
          <w:tcPr>
            <w:tcW w:w="3627" w:type="dxa"/>
          </w:tcPr>
          <w:p w14:paraId="40E60D7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9ED6E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866B6" w14:textId="5BEFABC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56C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37B3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847E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88BCB3" w14:textId="3230DE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C133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53934" w14:textId="534B813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F20401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A13A25" w14:textId="12A8FC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21C3BC01" w14:textId="40E9AD1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818D6" w14:textId="7827967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427E45B4" w14:textId="77777777" w:rsidTr="00FB0820">
        <w:tc>
          <w:tcPr>
            <w:tcW w:w="3627" w:type="dxa"/>
          </w:tcPr>
          <w:p w14:paraId="2916EEE8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FD8152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0F91F" w14:textId="1CBE3FCF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35206A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73B0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D7026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AD9DF" w14:textId="151AB360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AC52517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E0B46" w14:textId="6BF8009A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23510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050D7C" w14:textId="243C0876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03500960" w14:textId="682E808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82FCB" w14:textId="23F82FD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5D06E3D7" w14:textId="77777777" w:rsidTr="00FB0820">
        <w:tc>
          <w:tcPr>
            <w:tcW w:w="3627" w:type="dxa"/>
          </w:tcPr>
          <w:p w14:paraId="0144E4C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B089C3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D3370" w14:textId="7E88AA06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8B05A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0FA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D1721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B5ACD" w14:textId="3C60376D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773C7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32BE0" w14:textId="3754C5A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36EE4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09FFAB3" w14:textId="4A2EDA9A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15D8174D" w14:textId="691B1FCD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5F81E5" w14:textId="224395D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0B5D" w:rsidRPr="00363A53" w14:paraId="2ADC7DBF" w14:textId="77777777" w:rsidTr="00FB0820">
        <w:tc>
          <w:tcPr>
            <w:tcW w:w="3627" w:type="dxa"/>
          </w:tcPr>
          <w:p w14:paraId="6C5F8B0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865F9F7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6A802D1C" w14:textId="7FC5996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0B5D" w:rsidRPr="00363A53" w14:paraId="3CABEEC3" w14:textId="77777777" w:rsidTr="00FB0820">
        <w:tc>
          <w:tcPr>
            <w:tcW w:w="3627" w:type="dxa"/>
          </w:tcPr>
          <w:p w14:paraId="67D0DC87" w14:textId="55B747E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630" w:type="dxa"/>
          </w:tcPr>
          <w:p w14:paraId="52A9269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8EB9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2660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1342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FC244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370C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B5CF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A37C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C4275B5" w14:textId="2E80FD82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B1AB2" w14:textId="3BC629E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3FBD2BC1" w14:textId="77777777" w:rsidTr="00FB0820">
        <w:tc>
          <w:tcPr>
            <w:tcW w:w="3627" w:type="dxa"/>
          </w:tcPr>
          <w:p w14:paraId="7A5EC947" w14:textId="599246DD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</w:tcPr>
          <w:p w14:paraId="215CAAF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CD0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4211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74FB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B0FA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955004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B801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DD0B7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E387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8F9B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1664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140E4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053B51C" w14:textId="2610302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EA357" w14:textId="5C6596B6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BD9" w:rsidRPr="00363A53" w14:paraId="47720AD0" w14:textId="77777777" w:rsidTr="00377AB6">
        <w:tc>
          <w:tcPr>
            <w:tcW w:w="3627" w:type="dxa"/>
            <w:vAlign w:val="center"/>
          </w:tcPr>
          <w:p w14:paraId="7EAD3D9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5721986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E0CF08" w14:textId="761872C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272,301</w:t>
            </w:r>
          </w:p>
        </w:tc>
        <w:tc>
          <w:tcPr>
            <w:tcW w:w="270" w:type="dxa"/>
            <w:vAlign w:val="center"/>
          </w:tcPr>
          <w:p w14:paraId="51734C6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471E34" w14:textId="36C2FE4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156,695</w:t>
            </w:r>
          </w:p>
        </w:tc>
        <w:tc>
          <w:tcPr>
            <w:tcW w:w="270" w:type="dxa"/>
            <w:vAlign w:val="center"/>
          </w:tcPr>
          <w:p w14:paraId="765E845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08A49A" w14:textId="659312C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229,468</w:t>
            </w:r>
          </w:p>
        </w:tc>
        <w:tc>
          <w:tcPr>
            <w:tcW w:w="270" w:type="dxa"/>
            <w:vAlign w:val="center"/>
          </w:tcPr>
          <w:p w14:paraId="1D9F601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3547E4" w14:textId="7341A89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4513B5E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035D149" w14:textId="6734D19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36,590</w:t>
            </w:r>
          </w:p>
        </w:tc>
        <w:tc>
          <w:tcPr>
            <w:tcW w:w="236" w:type="dxa"/>
            <w:vAlign w:val="center"/>
          </w:tcPr>
          <w:p w14:paraId="4BAA8EB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9331C30" w14:textId="3CB9016A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75,400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8CD3F5E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504E280" w14:textId="3AF5770E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770,454</w:t>
            </w:r>
          </w:p>
        </w:tc>
      </w:tr>
      <w:tr w:rsidR="002B7BD9" w:rsidRPr="00363A53" w14:paraId="6165E673" w14:textId="77777777" w:rsidTr="00377AB6">
        <w:tc>
          <w:tcPr>
            <w:tcW w:w="3627" w:type="dxa"/>
            <w:vAlign w:val="center"/>
          </w:tcPr>
          <w:p w14:paraId="7D159DE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4156DC8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567FB5" w14:textId="7464ABA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1,946</w:t>
            </w:r>
          </w:p>
        </w:tc>
        <w:tc>
          <w:tcPr>
            <w:tcW w:w="270" w:type="dxa"/>
            <w:vAlign w:val="center"/>
          </w:tcPr>
          <w:p w14:paraId="5D6E0EB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37FCD0" w14:textId="750C8DE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8EAB27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ECC950E" w14:textId="72CCD59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35,385</w:t>
            </w:r>
          </w:p>
        </w:tc>
        <w:tc>
          <w:tcPr>
            <w:tcW w:w="270" w:type="dxa"/>
            <w:vAlign w:val="center"/>
          </w:tcPr>
          <w:p w14:paraId="097F2B8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B5B42E" w14:textId="27DE5BE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11,497</w:t>
            </w:r>
          </w:p>
        </w:tc>
        <w:tc>
          <w:tcPr>
            <w:tcW w:w="270" w:type="dxa"/>
            <w:vAlign w:val="center"/>
          </w:tcPr>
          <w:p w14:paraId="4BCE364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044B08" w14:textId="6EDD27A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</w:p>
        </w:tc>
        <w:tc>
          <w:tcPr>
            <w:tcW w:w="236" w:type="dxa"/>
            <w:vAlign w:val="center"/>
          </w:tcPr>
          <w:p w14:paraId="5CBF4F9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325C4977" w14:textId="6FF8F68D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97B214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3B7E8AC" w14:textId="4595178E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53,851</w:t>
            </w:r>
          </w:p>
        </w:tc>
      </w:tr>
      <w:tr w:rsidR="002B7BD9" w:rsidRPr="00363A53" w14:paraId="18FF8060" w14:textId="77777777" w:rsidTr="00377AB6">
        <w:tc>
          <w:tcPr>
            <w:tcW w:w="3627" w:type="dxa"/>
            <w:vAlign w:val="center"/>
          </w:tcPr>
          <w:p w14:paraId="1D46AD0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14:paraId="3B69E5C7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0C826" w14:textId="638A5DB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274,247</w:t>
            </w:r>
          </w:p>
        </w:tc>
        <w:tc>
          <w:tcPr>
            <w:tcW w:w="270" w:type="dxa"/>
            <w:vAlign w:val="center"/>
          </w:tcPr>
          <w:p w14:paraId="7B2B573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E752F" w14:textId="509F714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156,695</w:t>
            </w:r>
          </w:p>
        </w:tc>
        <w:tc>
          <w:tcPr>
            <w:tcW w:w="270" w:type="dxa"/>
            <w:vAlign w:val="center"/>
          </w:tcPr>
          <w:p w14:paraId="4DA26490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8D601" w14:textId="6A7B067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264,853</w:t>
            </w:r>
          </w:p>
        </w:tc>
        <w:tc>
          <w:tcPr>
            <w:tcW w:w="270" w:type="dxa"/>
            <w:vAlign w:val="center"/>
          </w:tcPr>
          <w:p w14:paraId="0A36E19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786585" w14:textId="14C34E9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11,497</w:t>
            </w:r>
          </w:p>
        </w:tc>
        <w:tc>
          <w:tcPr>
            <w:tcW w:w="270" w:type="dxa"/>
            <w:vAlign w:val="center"/>
          </w:tcPr>
          <w:p w14:paraId="03DB841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677266" w14:textId="56801B6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41,613</w:t>
            </w:r>
          </w:p>
        </w:tc>
        <w:tc>
          <w:tcPr>
            <w:tcW w:w="236" w:type="dxa"/>
            <w:vAlign w:val="center"/>
          </w:tcPr>
          <w:p w14:paraId="769C792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E200E0" w14:textId="38DA1B68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75,400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48748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A5EB0" w14:textId="7A88D249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824,305</w:t>
            </w:r>
          </w:p>
        </w:tc>
      </w:tr>
      <w:tr w:rsidR="00B65ED2" w:rsidRPr="00363A53" w14:paraId="508167D8" w14:textId="77777777" w:rsidTr="00AC04F8">
        <w:tc>
          <w:tcPr>
            <w:tcW w:w="3627" w:type="dxa"/>
            <w:vAlign w:val="center"/>
          </w:tcPr>
          <w:p w14:paraId="03163FEC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center"/>
          </w:tcPr>
          <w:p w14:paraId="079EF8B6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B80587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6B911B5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E91941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D7ABDE9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D471AE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919F879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E391C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C1CA73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80918A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5C4D53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E6DCA0A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E8588D" w14:textId="3A89401F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0F3C19" w14:textId="0098C5C9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5ED2" w:rsidRPr="00363A53" w14:paraId="666CD882" w14:textId="77777777" w:rsidTr="00AC04F8">
        <w:tc>
          <w:tcPr>
            <w:tcW w:w="3627" w:type="dxa"/>
            <w:vAlign w:val="center"/>
          </w:tcPr>
          <w:p w14:paraId="2E0BCBE9" w14:textId="5C37E779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  <w:vAlign w:val="center"/>
          </w:tcPr>
          <w:p w14:paraId="159A636B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E4B512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7034C08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88963D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F87901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46E2D9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B795D40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B1F7D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F3E3F0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7C4CBF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F991E12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52F242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418644E" w14:textId="5CDA7F4F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23547C" w14:textId="520E9289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B38" w:rsidRPr="00363A53" w14:paraId="778DFD93" w14:textId="77777777" w:rsidTr="00840B70">
        <w:tc>
          <w:tcPr>
            <w:tcW w:w="3627" w:type="dxa"/>
            <w:vAlign w:val="center"/>
          </w:tcPr>
          <w:p w14:paraId="559004E8" w14:textId="249EDC46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11192468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66162" w14:textId="03913D16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381,15</w:t>
            </w:r>
            <w:r w:rsidR="00E549C7" w:rsidRPr="00363A5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22978A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1C3FAE" w14:textId="14023D37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123,246</w:t>
            </w:r>
          </w:p>
        </w:tc>
        <w:tc>
          <w:tcPr>
            <w:tcW w:w="270" w:type="dxa"/>
          </w:tcPr>
          <w:p w14:paraId="38C3D90B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C6A5343" w14:textId="79146446" w:rsidR="00834B38" w:rsidRPr="00363A53" w:rsidRDefault="00E549C7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B16947" w:rsidRPr="00363A53">
              <w:rPr>
                <w:rFonts w:ascii="Angsana New" w:hAnsi="Angsana New"/>
                <w:color w:val="000000"/>
                <w:sz w:val="30"/>
                <w:szCs w:val="30"/>
              </w:rPr>
              <w:t>22,966</w:t>
            </w:r>
          </w:p>
        </w:tc>
        <w:tc>
          <w:tcPr>
            <w:tcW w:w="270" w:type="dxa"/>
          </w:tcPr>
          <w:p w14:paraId="26090A22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D67732" w14:textId="3B7F7A28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A77F86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5D400A9" w14:textId="417594A3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16947" w:rsidRPr="00363A5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E549C7" w:rsidRPr="00363A5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16947" w:rsidRPr="00363A53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412A2A16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7759099" w14:textId="73A2CE65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3</w:t>
            </w:r>
            <w:r w:rsidR="00D25FBA"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80,675</w:t>
            </w:r>
          </w:p>
        </w:tc>
        <w:tc>
          <w:tcPr>
            <w:tcW w:w="270" w:type="dxa"/>
            <w:tcBorders>
              <w:left w:val="nil"/>
            </w:tcBorders>
          </w:tcPr>
          <w:p w14:paraId="29118991" w14:textId="30D5DC6A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9D6DE7" w14:textId="65B2DD60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1,1</w:t>
            </w:r>
            <w:r w:rsidR="00D25FBA"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40,885</w:t>
            </w:r>
          </w:p>
        </w:tc>
      </w:tr>
      <w:tr w:rsidR="00834B38" w:rsidRPr="00363A53" w14:paraId="57E60E9D" w14:textId="77777777" w:rsidTr="00840B70">
        <w:tc>
          <w:tcPr>
            <w:tcW w:w="3627" w:type="dxa"/>
            <w:vAlign w:val="center"/>
          </w:tcPr>
          <w:p w14:paraId="14D96128" w14:textId="7D752392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7270EDE1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62D356" w14:textId="4B1BFDE1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1,258</w:t>
            </w:r>
          </w:p>
        </w:tc>
        <w:tc>
          <w:tcPr>
            <w:tcW w:w="270" w:type="dxa"/>
          </w:tcPr>
          <w:p w14:paraId="77527B28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4BA38B" w14:textId="2F82EE0F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CDE8A2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626039" w14:textId="0BE76C45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21,673</w:t>
            </w:r>
          </w:p>
        </w:tc>
        <w:tc>
          <w:tcPr>
            <w:tcW w:w="270" w:type="dxa"/>
          </w:tcPr>
          <w:p w14:paraId="21124E97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5DAF33" w14:textId="48314A23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63172825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6BED82" w14:textId="25F60DF6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3,556</w:t>
            </w:r>
          </w:p>
        </w:tc>
        <w:tc>
          <w:tcPr>
            <w:tcW w:w="236" w:type="dxa"/>
          </w:tcPr>
          <w:p w14:paraId="69835470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6439861" w14:textId="37392391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C4221CF" w14:textId="10A432F5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4B4013" w14:textId="6B8269C3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46,488</w:t>
            </w:r>
          </w:p>
        </w:tc>
      </w:tr>
      <w:tr w:rsidR="00834B38" w:rsidRPr="00363A53" w14:paraId="27E76269" w14:textId="77777777" w:rsidTr="00840B70">
        <w:tc>
          <w:tcPr>
            <w:tcW w:w="3627" w:type="dxa"/>
          </w:tcPr>
          <w:p w14:paraId="2640DC62" w14:textId="11E29672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153511A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B2073" w14:textId="5B5E63CE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382,41</w:t>
            </w:r>
            <w:r w:rsidR="00E549C7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F892A1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1DDC78" w14:textId="40F934E4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123,246</w:t>
            </w:r>
          </w:p>
        </w:tc>
        <w:tc>
          <w:tcPr>
            <w:tcW w:w="270" w:type="dxa"/>
          </w:tcPr>
          <w:p w14:paraId="599FA0FD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EFE8FE" w14:textId="582C0D6C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</w:t>
            </w:r>
            <w:r w:rsidR="00B16947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4,639</w:t>
            </w:r>
          </w:p>
        </w:tc>
        <w:tc>
          <w:tcPr>
            <w:tcW w:w="270" w:type="dxa"/>
          </w:tcPr>
          <w:p w14:paraId="1DCA455F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412F8" w14:textId="400EE33C" w:rsidR="00834B38" w:rsidRPr="00363A53" w:rsidRDefault="00834B38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29E89C8C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45A496" w14:textId="5F1992BC" w:rsidR="00834B38" w:rsidRPr="00363A53" w:rsidRDefault="00B16947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36,397</w:t>
            </w:r>
          </w:p>
        </w:tc>
        <w:tc>
          <w:tcPr>
            <w:tcW w:w="236" w:type="dxa"/>
          </w:tcPr>
          <w:p w14:paraId="18C80542" w14:textId="77777777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A749B44" w14:textId="06C1BF62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3</w:t>
            </w:r>
            <w:r w:rsidR="00D25FBA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80,675</w:t>
            </w:r>
          </w:p>
        </w:tc>
        <w:tc>
          <w:tcPr>
            <w:tcW w:w="270" w:type="dxa"/>
            <w:tcBorders>
              <w:left w:val="nil"/>
            </w:tcBorders>
          </w:tcPr>
          <w:p w14:paraId="2FCD5C3F" w14:textId="67FC707F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E64A1" w14:textId="12ED2744" w:rsidR="00834B38" w:rsidRPr="00363A53" w:rsidRDefault="00834B3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1,18</w:t>
            </w:r>
            <w:r w:rsidR="00D25FBA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7,373</w:t>
            </w:r>
          </w:p>
        </w:tc>
      </w:tr>
    </w:tbl>
    <w:p w14:paraId="72B71B86" w14:textId="77777777" w:rsidR="002F52C8" w:rsidRPr="00363A53" w:rsidRDefault="002F52C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359A8" w14:textId="77777777" w:rsidR="009A60DE" w:rsidRPr="00363A53" w:rsidRDefault="009A60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2D569FA" w14:textId="77777777" w:rsidR="006B3BC2" w:rsidRPr="00363A53" w:rsidRDefault="006B3BC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69FE7A" w14:textId="77777777" w:rsidR="00B65ED2" w:rsidRPr="00363A53" w:rsidRDefault="00B65ED2" w:rsidP="00DB107B">
      <w:r w:rsidRPr="00363A53">
        <w:br w:type="page"/>
      </w:r>
    </w:p>
    <w:tbl>
      <w:tblPr>
        <w:tblW w:w="1410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46"/>
        <w:gridCol w:w="524"/>
        <w:gridCol w:w="1173"/>
        <w:gridCol w:w="270"/>
        <w:gridCol w:w="1173"/>
        <w:gridCol w:w="270"/>
        <w:gridCol w:w="1264"/>
        <w:gridCol w:w="270"/>
        <w:gridCol w:w="1173"/>
        <w:gridCol w:w="270"/>
        <w:gridCol w:w="1173"/>
        <w:gridCol w:w="270"/>
        <w:gridCol w:w="1173"/>
        <w:gridCol w:w="270"/>
        <w:gridCol w:w="1173"/>
        <w:gridCol w:w="10"/>
      </w:tblGrid>
      <w:tr w:rsidR="00FB75AB" w:rsidRPr="00363A53" w14:paraId="6C9DA3B5" w14:textId="77777777" w:rsidTr="0027058E">
        <w:trPr>
          <w:trHeight w:val="376"/>
        </w:trPr>
        <w:tc>
          <w:tcPr>
            <w:tcW w:w="3646" w:type="dxa"/>
          </w:tcPr>
          <w:p w14:paraId="326F5606" w14:textId="0558E586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6" w:type="dxa"/>
            <w:gridSpan w:val="15"/>
          </w:tcPr>
          <w:p w14:paraId="7443EB0F" w14:textId="19D2A9CC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5AB" w:rsidRPr="00363A53" w14:paraId="7E92ADC6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769E45B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dxa"/>
          </w:tcPr>
          <w:p w14:paraId="30E5A47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E4715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C918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C71AF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16C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B9EECD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1DB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5B6BDE2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7475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B8395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17C473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C52B4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221A06E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87AA0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1C9A493D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5C217FF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dxa"/>
          </w:tcPr>
          <w:p w14:paraId="0C36E41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D963D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89B0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6C1416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F6D3A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2363C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85BC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01A4E25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F5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5AEA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4C8F7F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DCC98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6D2B401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459CB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582BD165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5F86F7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4" w:type="dxa"/>
          </w:tcPr>
          <w:p w14:paraId="06D82A6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E0726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69205A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AF0AE6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5F056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1E5FEB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0C77F6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07027F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9B98DB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7D6EC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10B4D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F5A9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3F87369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46E77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FAC" w:rsidRPr="00363A53" w14:paraId="0051FB05" w14:textId="77777777" w:rsidTr="0027058E">
        <w:trPr>
          <w:gridAfter w:val="1"/>
          <w:wAfter w:w="10" w:type="dxa"/>
          <w:trHeight w:val="376"/>
        </w:trPr>
        <w:tc>
          <w:tcPr>
            <w:tcW w:w="4170" w:type="dxa"/>
            <w:gridSpan w:val="2"/>
            <w:vAlign w:val="bottom"/>
          </w:tcPr>
          <w:p w14:paraId="214D76B7" w14:textId="7A490EB9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3D00872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E0DF92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3EDBBEF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24F75C5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6D65FE60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CDC93CB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51EDABE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BA7892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BB0792B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C253179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9E7DA68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0EB28D8B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2ECC517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363A53" w14:paraId="15EC0ED4" w14:textId="77777777" w:rsidTr="0027058E">
        <w:trPr>
          <w:trHeight w:val="376"/>
        </w:trPr>
        <w:tc>
          <w:tcPr>
            <w:tcW w:w="3646" w:type="dxa"/>
          </w:tcPr>
          <w:p w14:paraId="6417A57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dxa"/>
          </w:tcPr>
          <w:p w14:paraId="7A32A37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2" w:type="dxa"/>
            <w:gridSpan w:val="14"/>
          </w:tcPr>
          <w:p w14:paraId="03B6C68F" w14:textId="0CC46332" w:rsidR="00FB75AB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363A53" w14:paraId="32A14CEC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1C019B4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4" w:type="dxa"/>
          </w:tcPr>
          <w:p w14:paraId="04AFD35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84B2F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B06B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1E31A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418A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212ACF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2419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1B311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74D7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A4CAA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ED6A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7EE0F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8A864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4E445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BD9" w:rsidRPr="00363A53" w14:paraId="2966AFFD" w14:textId="77777777" w:rsidTr="00377AB6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8ACA9CF" w14:textId="0F1101F3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524" w:type="dxa"/>
          </w:tcPr>
          <w:p w14:paraId="42FB4A7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D63CA49" w14:textId="13B7918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213,026</w:t>
            </w:r>
          </w:p>
        </w:tc>
        <w:tc>
          <w:tcPr>
            <w:tcW w:w="270" w:type="dxa"/>
            <w:vAlign w:val="bottom"/>
          </w:tcPr>
          <w:p w14:paraId="3854285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F9B5E15" w14:textId="65A7CCF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733,462</w:t>
            </w:r>
          </w:p>
        </w:tc>
        <w:tc>
          <w:tcPr>
            <w:tcW w:w="270" w:type="dxa"/>
            <w:vAlign w:val="bottom"/>
          </w:tcPr>
          <w:p w14:paraId="5674F70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60350E72" w14:textId="42C65425" w:rsidR="002B7BD9" w:rsidRPr="00363A53" w:rsidRDefault="002B7BD9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2,116,514</w:t>
            </w:r>
          </w:p>
        </w:tc>
        <w:tc>
          <w:tcPr>
            <w:tcW w:w="270" w:type="dxa"/>
            <w:vAlign w:val="bottom"/>
          </w:tcPr>
          <w:p w14:paraId="6E781BE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0D2793B" w14:textId="2E7DE37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18,898</w:t>
            </w:r>
          </w:p>
        </w:tc>
        <w:tc>
          <w:tcPr>
            <w:tcW w:w="270" w:type="dxa"/>
            <w:vAlign w:val="bottom"/>
          </w:tcPr>
          <w:p w14:paraId="758194E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739BB1C" w14:textId="72D413A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102,425</w:t>
            </w:r>
          </w:p>
        </w:tc>
        <w:tc>
          <w:tcPr>
            <w:tcW w:w="270" w:type="dxa"/>
            <w:vAlign w:val="bottom"/>
          </w:tcPr>
          <w:p w14:paraId="4CCBD15A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22B3BAB" w14:textId="1144C1D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25,666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F9CDE0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FFE49ED" w14:textId="4F2BEAC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3,209,991</w:t>
            </w:r>
          </w:p>
        </w:tc>
      </w:tr>
      <w:tr w:rsidR="002B7BD9" w:rsidRPr="00363A53" w14:paraId="234EB315" w14:textId="77777777" w:rsidTr="00377AB6">
        <w:trPr>
          <w:gridAfter w:val="1"/>
          <w:wAfter w:w="10" w:type="dxa"/>
          <w:trHeight w:val="376"/>
        </w:trPr>
        <w:tc>
          <w:tcPr>
            <w:tcW w:w="3646" w:type="dxa"/>
          </w:tcPr>
          <w:p w14:paraId="18B49160" w14:textId="0387D53C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4" w:type="dxa"/>
          </w:tcPr>
          <w:p w14:paraId="6239CE97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EB751F7" w14:textId="30BAA58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70" w:type="dxa"/>
            <w:vAlign w:val="center"/>
          </w:tcPr>
          <w:p w14:paraId="39D06C2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BD15AC7" w14:textId="350A002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  <w:vAlign w:val="center"/>
          </w:tcPr>
          <w:p w14:paraId="7994328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5631B4B" w14:textId="16D6CCC8" w:rsidR="002B7BD9" w:rsidRPr="00363A53" w:rsidRDefault="002B7BD9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23,910</w:t>
            </w:r>
          </w:p>
        </w:tc>
        <w:tc>
          <w:tcPr>
            <w:tcW w:w="270" w:type="dxa"/>
            <w:vAlign w:val="center"/>
          </w:tcPr>
          <w:p w14:paraId="061AD33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E254C41" w14:textId="0AAC605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6,333</w:t>
            </w:r>
          </w:p>
        </w:tc>
        <w:tc>
          <w:tcPr>
            <w:tcW w:w="270" w:type="dxa"/>
            <w:vAlign w:val="center"/>
          </w:tcPr>
          <w:p w14:paraId="07EB35B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577F6EE" w14:textId="306C022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270" w:type="dxa"/>
            <w:vAlign w:val="center"/>
          </w:tcPr>
          <w:p w14:paraId="4648FFA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798542F2" w14:textId="5180908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50,617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866397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4B79EAA" w14:textId="5F4878A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87,907</w:t>
            </w:r>
          </w:p>
        </w:tc>
      </w:tr>
      <w:tr w:rsidR="002B7BD9" w:rsidRPr="00363A53" w14:paraId="7D766B69" w14:textId="77777777" w:rsidTr="00377AB6">
        <w:trPr>
          <w:gridAfter w:val="1"/>
          <w:wAfter w:w="10" w:type="dxa"/>
          <w:trHeight w:val="376"/>
        </w:trPr>
        <w:tc>
          <w:tcPr>
            <w:tcW w:w="3646" w:type="dxa"/>
          </w:tcPr>
          <w:p w14:paraId="45544E64" w14:textId="258FDD4C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4" w:type="dxa"/>
          </w:tcPr>
          <w:p w14:paraId="4E503EA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7813F59" w14:textId="048EF3D7" w:rsidR="002B7BD9" w:rsidRPr="00363A53" w:rsidRDefault="002B7BD9" w:rsidP="00DB107B">
            <w:pPr>
              <w:pStyle w:val="acctfourfigures"/>
              <w:tabs>
                <w:tab w:val="clear" w:pos="765"/>
                <w:tab w:val="decimal" w:pos="512"/>
              </w:tabs>
              <w:spacing w:line="360" w:lineRule="exact"/>
              <w:ind w:left="-108" w:right="14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6824A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A521287" w14:textId="0E95DFD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12,472</w:t>
            </w:r>
          </w:p>
        </w:tc>
        <w:tc>
          <w:tcPr>
            <w:tcW w:w="270" w:type="dxa"/>
            <w:vAlign w:val="center"/>
          </w:tcPr>
          <w:p w14:paraId="599D76F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08E8FAB5" w14:textId="2171871C" w:rsidR="002B7BD9" w:rsidRPr="00363A53" w:rsidRDefault="002B7BD9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3,406</w:t>
            </w:r>
          </w:p>
        </w:tc>
        <w:tc>
          <w:tcPr>
            <w:tcW w:w="270" w:type="dxa"/>
            <w:vAlign w:val="center"/>
          </w:tcPr>
          <w:p w14:paraId="6CE6AE9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8C4E9F0" w14:textId="42AF6CF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54F8B9B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37AB96F8" w14:textId="43F611F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270" w:type="dxa"/>
            <w:vAlign w:val="center"/>
          </w:tcPr>
          <w:p w14:paraId="4CCB83E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368F3C22" w14:textId="2A07CE5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(20,230)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002C5AF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7566A289" w14:textId="2A9A177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7BD9" w:rsidRPr="00363A53" w14:paraId="6320814C" w14:textId="77777777" w:rsidTr="00377AB6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37A3ACD" w14:textId="2279A290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4" w:type="dxa"/>
          </w:tcPr>
          <w:p w14:paraId="632EA5A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F962069" w14:textId="0F15E0A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70" w:type="dxa"/>
            <w:vAlign w:val="center"/>
          </w:tcPr>
          <w:p w14:paraId="0D6611B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FC294D1" w14:textId="306E496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70" w:type="dxa"/>
            <w:vAlign w:val="center"/>
          </w:tcPr>
          <w:p w14:paraId="06D3C8A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05C58763" w14:textId="2EEF6F3F" w:rsidR="002B7BD9" w:rsidRPr="00363A53" w:rsidRDefault="002B7BD9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(24,421)</w:t>
            </w:r>
          </w:p>
        </w:tc>
        <w:tc>
          <w:tcPr>
            <w:tcW w:w="270" w:type="dxa"/>
            <w:vAlign w:val="center"/>
          </w:tcPr>
          <w:p w14:paraId="05E796D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0928096" w14:textId="2ED8D52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(7,662)</w:t>
            </w:r>
          </w:p>
        </w:tc>
        <w:tc>
          <w:tcPr>
            <w:tcW w:w="270" w:type="dxa"/>
            <w:vAlign w:val="center"/>
          </w:tcPr>
          <w:p w14:paraId="2F5BC31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E58704B" w14:textId="706D760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(2,486)</w:t>
            </w:r>
          </w:p>
        </w:tc>
        <w:tc>
          <w:tcPr>
            <w:tcW w:w="270" w:type="dxa"/>
            <w:vAlign w:val="center"/>
          </w:tcPr>
          <w:p w14:paraId="51D8E1C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859BAB4" w14:textId="4BC735B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55C3C1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E7A411A" w14:textId="2D9A6D8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(35,562)</w:t>
            </w:r>
          </w:p>
        </w:tc>
      </w:tr>
      <w:tr w:rsidR="002B7BD9" w:rsidRPr="00363A53" w14:paraId="5314A1F9" w14:textId="77777777" w:rsidTr="00377AB6">
        <w:trPr>
          <w:gridAfter w:val="1"/>
          <w:wAfter w:w="10" w:type="dxa"/>
          <w:trHeight w:val="376"/>
        </w:trPr>
        <w:tc>
          <w:tcPr>
            <w:tcW w:w="3646" w:type="dxa"/>
          </w:tcPr>
          <w:p w14:paraId="710D2E60" w14:textId="66801A21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4" w:type="dxa"/>
          </w:tcPr>
          <w:p w14:paraId="21B91D0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559C3F15" w14:textId="0D07D82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214,362</w:t>
            </w:r>
          </w:p>
        </w:tc>
        <w:tc>
          <w:tcPr>
            <w:tcW w:w="270" w:type="dxa"/>
            <w:vAlign w:val="center"/>
          </w:tcPr>
          <w:p w14:paraId="662CEDC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64AAF3BC" w14:textId="00FCE93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745,860</w:t>
            </w:r>
          </w:p>
        </w:tc>
        <w:tc>
          <w:tcPr>
            <w:tcW w:w="270" w:type="dxa"/>
            <w:vAlign w:val="center"/>
          </w:tcPr>
          <w:p w14:paraId="0D556A9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0E6B690" w14:textId="018C165D" w:rsidR="002B7BD9" w:rsidRPr="00363A53" w:rsidRDefault="002B7BD9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2,119,409</w:t>
            </w:r>
          </w:p>
        </w:tc>
        <w:tc>
          <w:tcPr>
            <w:tcW w:w="270" w:type="dxa"/>
            <w:vAlign w:val="center"/>
          </w:tcPr>
          <w:p w14:paraId="4DF6836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051B34FA" w14:textId="76429B6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17,569</w:t>
            </w:r>
          </w:p>
        </w:tc>
        <w:tc>
          <w:tcPr>
            <w:tcW w:w="270" w:type="dxa"/>
            <w:vAlign w:val="center"/>
          </w:tcPr>
          <w:p w14:paraId="7FCBFD4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FC0C8A3" w14:textId="74512E9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109,083</w:t>
            </w:r>
          </w:p>
        </w:tc>
        <w:tc>
          <w:tcPr>
            <w:tcW w:w="270" w:type="dxa"/>
            <w:vAlign w:val="center"/>
          </w:tcPr>
          <w:p w14:paraId="31DDFD7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2C50A4EE" w14:textId="6975834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56,053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CD3FFE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5C0BFDCE" w14:textId="5C399FE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3,262,336</w:t>
            </w:r>
          </w:p>
        </w:tc>
      </w:tr>
      <w:tr w:rsidR="00733A22" w:rsidRPr="00363A53" w14:paraId="7995F5B9" w14:textId="77777777" w:rsidTr="00840B70">
        <w:trPr>
          <w:gridAfter w:val="1"/>
          <w:wAfter w:w="10" w:type="dxa"/>
          <w:trHeight w:val="83"/>
        </w:trPr>
        <w:tc>
          <w:tcPr>
            <w:tcW w:w="3646" w:type="dxa"/>
          </w:tcPr>
          <w:p w14:paraId="5996BB00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4" w:type="dxa"/>
          </w:tcPr>
          <w:p w14:paraId="0690DE46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EABCCC9" w14:textId="2F80BEBC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108,856</w:t>
            </w:r>
          </w:p>
        </w:tc>
        <w:tc>
          <w:tcPr>
            <w:tcW w:w="270" w:type="dxa"/>
          </w:tcPr>
          <w:p w14:paraId="1FDC456A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5FB9DD" w14:textId="2066CB91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89</w:t>
            </w:r>
            <w:r w:rsidR="00E549C7" w:rsidRPr="00363A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6A42A1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E8AF12F" w14:textId="6F785366" w:rsidR="00733A22" w:rsidRPr="00363A53" w:rsidRDefault="00733A22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32,</w:t>
            </w:r>
            <w:r w:rsidR="00210A27"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</w:tcPr>
          <w:p w14:paraId="2353519F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6F076B" w14:textId="4DB60632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70" w:type="dxa"/>
          </w:tcPr>
          <w:p w14:paraId="147C78BA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303DC8" w14:textId="5B187EBC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3,524</w:t>
            </w:r>
          </w:p>
        </w:tc>
        <w:tc>
          <w:tcPr>
            <w:tcW w:w="270" w:type="dxa"/>
          </w:tcPr>
          <w:p w14:paraId="03BEDCB4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C259DF6" w14:textId="6ABA5F45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31</w:t>
            </w:r>
            <w:r w:rsidR="00D25FBA" w:rsidRPr="00363A53">
              <w:rPr>
                <w:rFonts w:ascii="Angsana New" w:hAnsi="Angsana New"/>
                <w:sz w:val="30"/>
                <w:szCs w:val="30"/>
              </w:rPr>
              <w:t>5,193</w:t>
            </w:r>
          </w:p>
        </w:tc>
        <w:tc>
          <w:tcPr>
            <w:tcW w:w="270" w:type="dxa"/>
            <w:tcBorders>
              <w:left w:val="nil"/>
            </w:tcBorders>
          </w:tcPr>
          <w:p w14:paraId="5A29C586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8B99BF" w14:textId="33617965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47</w:t>
            </w:r>
            <w:r w:rsidR="00D25FBA" w:rsidRPr="00363A53">
              <w:rPr>
                <w:rFonts w:ascii="Angsana New" w:hAnsi="Angsana New"/>
                <w:sz w:val="30"/>
                <w:szCs w:val="30"/>
              </w:rPr>
              <w:t>5,322</w:t>
            </w:r>
          </w:p>
        </w:tc>
      </w:tr>
      <w:tr w:rsidR="00733A22" w:rsidRPr="00363A53" w14:paraId="64186B84" w14:textId="77777777" w:rsidTr="00840B70">
        <w:trPr>
          <w:gridAfter w:val="1"/>
          <w:wAfter w:w="10" w:type="dxa"/>
          <w:trHeight w:val="376"/>
        </w:trPr>
        <w:tc>
          <w:tcPr>
            <w:tcW w:w="3646" w:type="dxa"/>
          </w:tcPr>
          <w:p w14:paraId="0900A309" w14:textId="407454A8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4" w:type="dxa"/>
          </w:tcPr>
          <w:p w14:paraId="787B483D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8F404D" w14:textId="5A09BDA5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2926F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DD8523E" w14:textId="062F0B9F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7C48E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69C3F9E" w14:textId="2E672EA8" w:rsidR="00733A22" w:rsidRPr="00363A53" w:rsidRDefault="00733A22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270" w:type="dxa"/>
          </w:tcPr>
          <w:p w14:paraId="63418DE7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4EDBA59" w14:textId="4D3F3AF5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2C399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E68133" w14:textId="4775A0B2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2,447</w:t>
            </w:r>
          </w:p>
        </w:tc>
        <w:tc>
          <w:tcPr>
            <w:tcW w:w="270" w:type="dxa"/>
          </w:tcPr>
          <w:p w14:paraId="6EF75957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2B5A50" w14:textId="06A2B950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(6,822)</w:t>
            </w:r>
          </w:p>
        </w:tc>
        <w:tc>
          <w:tcPr>
            <w:tcW w:w="270" w:type="dxa"/>
            <w:tcBorders>
              <w:left w:val="nil"/>
            </w:tcBorders>
          </w:tcPr>
          <w:p w14:paraId="743484B4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DD3DED6" w14:textId="1F5F8A3E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3A22" w:rsidRPr="00363A53" w14:paraId="4DF12AC3" w14:textId="77777777" w:rsidTr="00840B70">
        <w:trPr>
          <w:gridAfter w:val="1"/>
          <w:wAfter w:w="10" w:type="dxa"/>
          <w:trHeight w:val="376"/>
        </w:trPr>
        <w:tc>
          <w:tcPr>
            <w:tcW w:w="3646" w:type="dxa"/>
          </w:tcPr>
          <w:p w14:paraId="46E8FA5A" w14:textId="4336F6FC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4" w:type="dxa"/>
          </w:tcPr>
          <w:p w14:paraId="72D92141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EDDB1FA" w14:textId="42BD55BB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84EE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5598BE" w14:textId="293F43D3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(186)</w:t>
            </w:r>
          </w:p>
        </w:tc>
        <w:tc>
          <w:tcPr>
            <w:tcW w:w="270" w:type="dxa"/>
          </w:tcPr>
          <w:p w14:paraId="09D19BA6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94CF4FD" w14:textId="7B19B62A" w:rsidR="00733A22" w:rsidRPr="00363A53" w:rsidRDefault="00733A22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(7,398)</w:t>
            </w:r>
          </w:p>
        </w:tc>
        <w:tc>
          <w:tcPr>
            <w:tcW w:w="270" w:type="dxa"/>
          </w:tcPr>
          <w:p w14:paraId="285F64E7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AEC755" w14:textId="246E692A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(1,671)</w:t>
            </w:r>
          </w:p>
        </w:tc>
        <w:tc>
          <w:tcPr>
            <w:tcW w:w="270" w:type="dxa"/>
          </w:tcPr>
          <w:p w14:paraId="42220AC7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045AB9" w14:textId="6A773BDE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="00C13156" w:rsidRPr="00363A53">
              <w:rPr>
                <w:rFonts w:ascii="Angsana New" w:hAnsi="Angsana New"/>
                <w:sz w:val="30"/>
                <w:szCs w:val="30"/>
              </w:rPr>
              <w:t>8</w:t>
            </w:r>
            <w:r w:rsidRPr="00363A53">
              <w:rPr>
                <w:rFonts w:ascii="Angsana New" w:hAnsi="Angsana New"/>
                <w:sz w:val="30"/>
                <w:szCs w:val="30"/>
              </w:rPr>
              <w:t>,</w:t>
            </w:r>
            <w:r w:rsidR="00C13156" w:rsidRPr="00363A53">
              <w:rPr>
                <w:rFonts w:ascii="Angsana New" w:hAnsi="Angsana New"/>
                <w:sz w:val="30"/>
                <w:szCs w:val="30"/>
              </w:rPr>
              <w:t>50</w:t>
            </w:r>
            <w:r w:rsidR="00C8550F">
              <w:rPr>
                <w:rFonts w:ascii="Angsana New" w:hAnsi="Angsana New"/>
                <w:sz w:val="30"/>
                <w:szCs w:val="30"/>
              </w:rPr>
              <w:t>1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192A4C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1787D33" w14:textId="292D9E48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667F454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151C73" w14:textId="7BCF6BFB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</w:t>
            </w:r>
            <w:r w:rsidR="00C13156" w:rsidRPr="00363A53">
              <w:rPr>
                <w:rFonts w:ascii="Angsana New" w:hAnsi="Angsana New"/>
                <w:sz w:val="30"/>
                <w:szCs w:val="30"/>
              </w:rPr>
              <w:t>7,756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3A22" w:rsidRPr="00363A53" w14:paraId="3F3190CD" w14:textId="77777777" w:rsidTr="00840B70">
        <w:trPr>
          <w:gridAfter w:val="1"/>
          <w:wAfter w:w="10" w:type="dxa"/>
          <w:trHeight w:val="361"/>
        </w:trPr>
        <w:tc>
          <w:tcPr>
            <w:tcW w:w="3646" w:type="dxa"/>
          </w:tcPr>
          <w:p w14:paraId="38026384" w14:textId="0BE4592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24" w:type="dxa"/>
          </w:tcPr>
          <w:p w14:paraId="4EB08F47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67565D7" w14:textId="4B1F6D32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323,218</w:t>
            </w:r>
          </w:p>
        </w:tc>
        <w:tc>
          <w:tcPr>
            <w:tcW w:w="270" w:type="dxa"/>
          </w:tcPr>
          <w:p w14:paraId="40D0DB26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77405D1" w14:textId="1FEC0D54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746,5</w:t>
            </w:r>
            <w:r w:rsidR="00E549C7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290FE191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14D4BD2" w14:textId="7AC2ECB8" w:rsidR="00733A22" w:rsidRPr="00363A53" w:rsidRDefault="00733A22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2,149,273</w:t>
            </w:r>
          </w:p>
        </w:tc>
        <w:tc>
          <w:tcPr>
            <w:tcW w:w="270" w:type="dxa"/>
          </w:tcPr>
          <w:p w14:paraId="6D629074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94C91D2" w14:textId="2300471B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29,865</w:t>
            </w:r>
          </w:p>
        </w:tc>
        <w:tc>
          <w:tcPr>
            <w:tcW w:w="270" w:type="dxa"/>
          </w:tcPr>
          <w:p w14:paraId="098323D9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702E75F" w14:textId="5CB49ED0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106,553</w:t>
            </w:r>
          </w:p>
        </w:tc>
        <w:tc>
          <w:tcPr>
            <w:tcW w:w="270" w:type="dxa"/>
          </w:tcPr>
          <w:p w14:paraId="1572C915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F98EC7D" w14:textId="02ACADAD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D25FBA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4,424</w:t>
            </w:r>
          </w:p>
        </w:tc>
        <w:tc>
          <w:tcPr>
            <w:tcW w:w="270" w:type="dxa"/>
            <w:tcBorders>
              <w:left w:val="nil"/>
            </w:tcBorders>
          </w:tcPr>
          <w:p w14:paraId="58B56AA6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2C94A3B" w14:textId="76F3C0E8" w:rsidR="00733A22" w:rsidRPr="00363A53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3,71</w:t>
            </w:r>
            <w:r w:rsidR="00D25FBA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9,9</w:t>
            </w:r>
            <w:r w:rsidR="00C855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5FBA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B4365B0" w14:textId="3EEA8C4A" w:rsidR="00590354" w:rsidRPr="00363A53" w:rsidRDefault="00590354" w:rsidP="00DB107B">
      <w:r w:rsidRPr="00363A53">
        <w:br w:type="page"/>
      </w:r>
    </w:p>
    <w:tbl>
      <w:tblPr>
        <w:tblW w:w="1405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0"/>
        <w:gridCol w:w="431"/>
        <w:gridCol w:w="1168"/>
        <w:gridCol w:w="269"/>
        <w:gridCol w:w="1258"/>
        <w:gridCol w:w="269"/>
        <w:gridCol w:w="1258"/>
        <w:gridCol w:w="269"/>
        <w:gridCol w:w="1168"/>
        <w:gridCol w:w="269"/>
        <w:gridCol w:w="1168"/>
        <w:gridCol w:w="236"/>
        <w:gridCol w:w="1202"/>
        <w:gridCol w:w="269"/>
        <w:gridCol w:w="1168"/>
        <w:gridCol w:w="9"/>
      </w:tblGrid>
      <w:tr w:rsidR="00FB75AB" w:rsidRPr="00363A53" w14:paraId="0B0F7548" w14:textId="77777777" w:rsidTr="00692373">
        <w:trPr>
          <w:trHeight w:val="331"/>
        </w:trPr>
        <w:tc>
          <w:tcPr>
            <w:tcW w:w="3640" w:type="dxa"/>
          </w:tcPr>
          <w:p w14:paraId="6B8CDA5E" w14:textId="69DD5644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411" w:type="dxa"/>
            <w:gridSpan w:val="15"/>
          </w:tcPr>
          <w:p w14:paraId="15A23672" w14:textId="2D93AA91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972F5"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75AB" w:rsidRPr="00363A53" w14:paraId="726BE34F" w14:textId="77777777" w:rsidTr="00692373">
        <w:trPr>
          <w:gridAfter w:val="1"/>
          <w:wAfter w:w="9" w:type="dxa"/>
          <w:trHeight w:val="347"/>
        </w:trPr>
        <w:tc>
          <w:tcPr>
            <w:tcW w:w="3640" w:type="dxa"/>
          </w:tcPr>
          <w:p w14:paraId="6B12F1A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50CE14E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04851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71718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81E3E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3DC25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568E4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9C21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D0C09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7997A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4BCCFD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A7E5EF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0D3CB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9" w:type="dxa"/>
            <w:tcBorders>
              <w:left w:val="nil"/>
            </w:tcBorders>
          </w:tcPr>
          <w:p w14:paraId="1FDEE0F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685AB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37961E0D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2FFC319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7906D98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D4C77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F4365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2D628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9" w:type="dxa"/>
          </w:tcPr>
          <w:p w14:paraId="4CC9C4B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8D9C1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9195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43EA88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D40F2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56D37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9FA625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9B06E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9" w:type="dxa"/>
            <w:tcBorders>
              <w:left w:val="nil"/>
            </w:tcBorders>
          </w:tcPr>
          <w:p w14:paraId="1764DCA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72D65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18ED372C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150BAD0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1" w:type="dxa"/>
          </w:tcPr>
          <w:p w14:paraId="7BF9598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ED740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9" w:type="dxa"/>
          </w:tcPr>
          <w:p w14:paraId="5B89097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33DA4D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5EE9172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F293D1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5C191E4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AB66D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C95A9F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62A5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5B4367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9B00D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tcBorders>
              <w:left w:val="nil"/>
            </w:tcBorders>
          </w:tcPr>
          <w:p w14:paraId="5E7B67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2F697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776" w:rsidRPr="00363A53" w14:paraId="6EE00EA2" w14:textId="77777777" w:rsidTr="00692373">
        <w:trPr>
          <w:gridAfter w:val="1"/>
          <w:wAfter w:w="9" w:type="dxa"/>
          <w:trHeight w:val="347"/>
        </w:trPr>
        <w:tc>
          <w:tcPr>
            <w:tcW w:w="4071" w:type="dxa"/>
            <w:gridSpan w:val="2"/>
            <w:vAlign w:val="bottom"/>
          </w:tcPr>
          <w:p w14:paraId="0D9931F6" w14:textId="1D5959C1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91E675C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2E7008B8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B0B3B96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9" w:type="dxa"/>
          </w:tcPr>
          <w:p w14:paraId="18F99A93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AABABE8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66EEA717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C8D05F4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792A515B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78009AA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5FFB778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2E2E41F9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left w:val="nil"/>
            </w:tcBorders>
          </w:tcPr>
          <w:p w14:paraId="3FA5BCF5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44ED221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363A53" w14:paraId="32CA7D23" w14:textId="77777777" w:rsidTr="00692373">
        <w:trPr>
          <w:trHeight w:val="331"/>
        </w:trPr>
        <w:tc>
          <w:tcPr>
            <w:tcW w:w="3640" w:type="dxa"/>
          </w:tcPr>
          <w:p w14:paraId="249E44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dxa"/>
          </w:tcPr>
          <w:p w14:paraId="66A77EF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0" w:type="dxa"/>
            <w:gridSpan w:val="14"/>
          </w:tcPr>
          <w:p w14:paraId="42BEF504" w14:textId="2312D4D2" w:rsidR="00FB75AB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363A53" w14:paraId="31DE21A4" w14:textId="77777777" w:rsidTr="00692373">
        <w:trPr>
          <w:gridAfter w:val="1"/>
          <w:wAfter w:w="9" w:type="dxa"/>
          <w:trHeight w:val="710"/>
        </w:trPr>
        <w:tc>
          <w:tcPr>
            <w:tcW w:w="3640" w:type="dxa"/>
          </w:tcPr>
          <w:p w14:paraId="1D2F63A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3E0F09DC" w14:textId="06666EAD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431" w:type="dxa"/>
          </w:tcPr>
          <w:p w14:paraId="61FA10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6AB27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4D896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A9CE5C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28917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F621BB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CEE56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43355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617EA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43B94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7F45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DD5B1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79F82A2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770A9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BD9" w:rsidRPr="00363A53" w14:paraId="0AE5C225" w14:textId="77777777" w:rsidTr="00377AB6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1BD61CD" w14:textId="0EFFE86B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>1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31" w:type="dxa"/>
            <w:vAlign w:val="bottom"/>
          </w:tcPr>
          <w:p w14:paraId="495DCB6A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E518876" w14:textId="36BE3A3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69" w:type="dxa"/>
            <w:vAlign w:val="bottom"/>
          </w:tcPr>
          <w:p w14:paraId="08ECE06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2687D9F" w14:textId="724BAA2C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578,338</w:t>
            </w:r>
          </w:p>
        </w:tc>
        <w:tc>
          <w:tcPr>
            <w:tcW w:w="269" w:type="dxa"/>
            <w:vAlign w:val="bottom"/>
          </w:tcPr>
          <w:p w14:paraId="7DA7FFD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10E0AF0" w14:textId="48200708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 xml:space="preserve"> 1,842,688 </w:t>
            </w:r>
          </w:p>
        </w:tc>
        <w:tc>
          <w:tcPr>
            <w:tcW w:w="269" w:type="dxa"/>
            <w:vAlign w:val="bottom"/>
          </w:tcPr>
          <w:p w14:paraId="02C6561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DE21723" w14:textId="0453AC73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8,859</w:t>
            </w:r>
          </w:p>
        </w:tc>
        <w:tc>
          <w:tcPr>
            <w:tcW w:w="269" w:type="dxa"/>
            <w:vAlign w:val="bottom"/>
          </w:tcPr>
          <w:p w14:paraId="359E5E9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79F1B7A" w14:textId="67E779B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64,020</w:t>
            </w:r>
          </w:p>
        </w:tc>
        <w:tc>
          <w:tcPr>
            <w:tcW w:w="236" w:type="dxa"/>
            <w:vAlign w:val="bottom"/>
          </w:tcPr>
          <w:p w14:paraId="4DEDC44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358FB109" w14:textId="3E29EC1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bottom"/>
          </w:tcPr>
          <w:p w14:paraId="6487668E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9764FF2" w14:textId="4E638A4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2,494,417</w:t>
            </w:r>
          </w:p>
        </w:tc>
      </w:tr>
      <w:tr w:rsidR="002B7BD9" w:rsidRPr="00363A53" w14:paraId="632AE97F" w14:textId="77777777" w:rsidTr="00377AB6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2B55C701" w14:textId="3B468653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14C048B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FB2FFD5" w14:textId="72CD1F96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69" w:type="dxa"/>
            <w:vAlign w:val="center"/>
          </w:tcPr>
          <w:p w14:paraId="010D565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77B4FCEC" w14:textId="6CD5617A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32,229</w:t>
            </w:r>
          </w:p>
        </w:tc>
        <w:tc>
          <w:tcPr>
            <w:tcW w:w="269" w:type="dxa"/>
            <w:vAlign w:val="center"/>
          </w:tcPr>
          <w:p w14:paraId="7557DCF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6C52FC6" w14:textId="7500DB40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 xml:space="preserve"> 61,346 </w:t>
            </w:r>
          </w:p>
        </w:tc>
        <w:tc>
          <w:tcPr>
            <w:tcW w:w="269" w:type="dxa"/>
            <w:vAlign w:val="center"/>
          </w:tcPr>
          <w:p w14:paraId="15C6876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7C44AD3D" w14:textId="2E07454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4,674</w:t>
            </w:r>
          </w:p>
        </w:tc>
        <w:tc>
          <w:tcPr>
            <w:tcW w:w="269" w:type="dxa"/>
            <w:vAlign w:val="center"/>
          </w:tcPr>
          <w:p w14:paraId="71B6F9EA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139E707C" w14:textId="5E87E84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9,113</w:t>
            </w:r>
          </w:p>
        </w:tc>
        <w:tc>
          <w:tcPr>
            <w:tcW w:w="236" w:type="dxa"/>
            <w:vAlign w:val="center"/>
          </w:tcPr>
          <w:p w14:paraId="404DFCDE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0AEAB6DB" w14:textId="2B9113A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697599BE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5F97F1FA" w14:textId="354B393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107,690</w:t>
            </w:r>
          </w:p>
        </w:tc>
      </w:tr>
      <w:tr w:rsidR="002B7BD9" w:rsidRPr="00363A53" w14:paraId="2B4CB475" w14:textId="77777777" w:rsidTr="00377AB6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FAAFF1B" w14:textId="467D7FDD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6E09826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DDD84B5" w14:textId="07A19900" w:rsidR="002B7BD9" w:rsidRPr="00363A53" w:rsidRDefault="002B7BD9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69" w:type="dxa"/>
            <w:vAlign w:val="center"/>
          </w:tcPr>
          <w:p w14:paraId="3639105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463575F5" w14:textId="438EC8B8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(269)</w:t>
            </w:r>
          </w:p>
        </w:tc>
        <w:tc>
          <w:tcPr>
            <w:tcW w:w="269" w:type="dxa"/>
            <w:vAlign w:val="center"/>
          </w:tcPr>
          <w:p w14:paraId="0BFB1E5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C8678B" w14:textId="232EAB71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 xml:space="preserve"> (24,359)</w:t>
            </w:r>
          </w:p>
        </w:tc>
        <w:tc>
          <w:tcPr>
            <w:tcW w:w="269" w:type="dxa"/>
            <w:vAlign w:val="center"/>
          </w:tcPr>
          <w:p w14:paraId="12391B3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33D5A6AF" w14:textId="062A0ED2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(7,048)</w:t>
            </w:r>
          </w:p>
        </w:tc>
        <w:tc>
          <w:tcPr>
            <w:tcW w:w="269" w:type="dxa"/>
            <w:vAlign w:val="center"/>
          </w:tcPr>
          <w:p w14:paraId="266846AA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96BBF5A" w14:textId="5BE7A56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(2,404)</w:t>
            </w:r>
          </w:p>
        </w:tc>
        <w:tc>
          <w:tcPr>
            <w:tcW w:w="236" w:type="dxa"/>
            <w:vAlign w:val="center"/>
          </w:tcPr>
          <w:p w14:paraId="0598A02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4B441A48" w14:textId="7E7D9F8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0EB1258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3CF8AE8A" w14:textId="0B64369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(34,805)</w:t>
            </w:r>
          </w:p>
        </w:tc>
      </w:tr>
      <w:tr w:rsidR="002B7BD9" w:rsidRPr="00363A53" w14:paraId="7DAEB2A5" w14:textId="77777777" w:rsidTr="00377AB6">
        <w:trPr>
          <w:gridAfter w:val="1"/>
          <w:wAfter w:w="9" w:type="dxa"/>
          <w:trHeight w:val="379"/>
        </w:trPr>
        <w:tc>
          <w:tcPr>
            <w:tcW w:w="3640" w:type="dxa"/>
          </w:tcPr>
          <w:p w14:paraId="4A7B581A" w14:textId="0DD4ECD1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1" w:type="dxa"/>
            <w:vAlign w:val="bottom"/>
          </w:tcPr>
          <w:p w14:paraId="78EFA84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D18570F" w14:textId="4775885F" w:rsidR="002B7BD9" w:rsidRPr="00363A53" w:rsidRDefault="002B7BD9" w:rsidP="00DB107B">
            <w:pPr>
              <w:pStyle w:val="acctfourfigures"/>
              <w:tabs>
                <w:tab w:val="clear" w:pos="765"/>
                <w:tab w:val="decimal" w:pos="495"/>
              </w:tabs>
              <w:spacing w:line="360" w:lineRule="exact"/>
              <w:ind w:left="-108" w:right="17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49D0A03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639EEF36" w14:textId="4FFF4A39" w:rsidR="002B7BD9" w:rsidRPr="00363A53" w:rsidRDefault="002B7BD9" w:rsidP="00DB107B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634BE24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1349AB4" w14:textId="1EA42819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 xml:space="preserve"> (224)</w:t>
            </w:r>
          </w:p>
        </w:tc>
        <w:tc>
          <w:tcPr>
            <w:tcW w:w="269" w:type="dxa"/>
            <w:vAlign w:val="center"/>
          </w:tcPr>
          <w:p w14:paraId="0A1FCE3A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1372AAA" w14:textId="78EED791" w:rsidR="002B7BD9" w:rsidRPr="00363A53" w:rsidRDefault="002B7BD9" w:rsidP="00DB107B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3C6C79F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88F2FFA" w14:textId="4F426F24" w:rsidR="002B7BD9" w:rsidRPr="00363A53" w:rsidRDefault="002B7BD9" w:rsidP="00DB107B">
            <w:pPr>
              <w:pStyle w:val="acctfourfigures"/>
              <w:tabs>
                <w:tab w:val="clear" w:pos="765"/>
                <w:tab w:val="decimal" w:pos="80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83060D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12FEE0FC" w14:textId="3E5A337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5709D9B8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FF24E32" w14:textId="103CF14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2B7BD9" w:rsidRPr="00363A53" w14:paraId="5A2B39FF" w14:textId="77777777" w:rsidTr="00377AB6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8B3BB8E" w14:textId="086D9C10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31" w:type="dxa"/>
            <w:vAlign w:val="bottom"/>
          </w:tcPr>
          <w:p w14:paraId="622F024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4076AFB6" w14:textId="59AFF5D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69" w:type="dxa"/>
            <w:vAlign w:val="center"/>
          </w:tcPr>
          <w:p w14:paraId="243FBE1F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C6D7F68" w14:textId="4E777327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610,298</w:t>
            </w:r>
          </w:p>
        </w:tc>
        <w:tc>
          <w:tcPr>
            <w:tcW w:w="269" w:type="dxa"/>
            <w:vAlign w:val="center"/>
          </w:tcPr>
          <w:p w14:paraId="4FBD91F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694D099" w14:textId="57897988" w:rsidR="002B7BD9" w:rsidRPr="00363A53" w:rsidRDefault="002B7BD9" w:rsidP="00DB107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1,879,451 </w:t>
            </w:r>
          </w:p>
        </w:tc>
        <w:tc>
          <w:tcPr>
            <w:tcW w:w="269" w:type="dxa"/>
            <w:vAlign w:val="center"/>
          </w:tcPr>
          <w:p w14:paraId="061355B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2ECB7EE2" w14:textId="5008327E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6,485</w:t>
            </w:r>
          </w:p>
        </w:tc>
        <w:tc>
          <w:tcPr>
            <w:tcW w:w="269" w:type="dxa"/>
            <w:vAlign w:val="center"/>
          </w:tcPr>
          <w:p w14:paraId="4FCF692F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63031C0B" w14:textId="6585EEA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70,729</w:t>
            </w:r>
          </w:p>
        </w:tc>
        <w:tc>
          <w:tcPr>
            <w:tcW w:w="236" w:type="dxa"/>
            <w:vAlign w:val="center"/>
          </w:tcPr>
          <w:p w14:paraId="0957C86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07AF3125" w14:textId="5E225A0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66FD0E3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15182409" w14:textId="66E5CAE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2,567,078</w:t>
            </w:r>
          </w:p>
        </w:tc>
      </w:tr>
      <w:tr w:rsidR="00733A22" w:rsidRPr="00363A53" w14:paraId="712E0A03" w14:textId="77777777" w:rsidTr="00840B70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75CC57A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4D10AAFE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7CABAA" w14:textId="349D4DB5" w:rsidR="00733A22" w:rsidRPr="00363A53" w:rsidRDefault="00733A22" w:rsidP="00D25FB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9" w:type="dxa"/>
          </w:tcPr>
          <w:p w14:paraId="30D266FC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C59D4D" w14:textId="11BADC31" w:rsidR="00733A22" w:rsidRPr="00363A53" w:rsidRDefault="00733A22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25,911</w:t>
            </w:r>
          </w:p>
        </w:tc>
        <w:tc>
          <w:tcPr>
            <w:tcW w:w="269" w:type="dxa"/>
          </w:tcPr>
          <w:p w14:paraId="42305EF3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4B77129" w14:textId="263FE9FC" w:rsidR="00733A22" w:rsidRPr="00363A53" w:rsidRDefault="00733A22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60,</w:t>
            </w:r>
            <w:r w:rsidR="00FD4300"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69" w:type="dxa"/>
          </w:tcPr>
          <w:p w14:paraId="1C7D066B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6BE628" w14:textId="5BE73E48" w:rsidR="00733A22" w:rsidRPr="00363A53" w:rsidRDefault="00733A22" w:rsidP="00D25FBA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5,</w:t>
            </w:r>
            <w:r w:rsidR="00FD4300" w:rsidRPr="00363A53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69" w:type="dxa"/>
          </w:tcPr>
          <w:p w14:paraId="5D69313F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9317E1" w14:textId="75810BF0" w:rsidR="00733A22" w:rsidRPr="00363A53" w:rsidRDefault="00733A22" w:rsidP="00FD430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8,130</w:t>
            </w:r>
          </w:p>
        </w:tc>
        <w:tc>
          <w:tcPr>
            <w:tcW w:w="236" w:type="dxa"/>
          </w:tcPr>
          <w:p w14:paraId="5107CBFC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332953B2" w14:textId="08C4877D" w:rsidR="00733A22" w:rsidRPr="00363A53" w:rsidRDefault="00733A22" w:rsidP="00D25FBA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537CA2A3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F783249" w14:textId="66520916" w:rsidR="00733A22" w:rsidRPr="00363A53" w:rsidRDefault="00733A22" w:rsidP="00FD430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100,</w:t>
            </w:r>
            <w:r w:rsidR="00FD4300" w:rsidRPr="00363A53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733A22" w:rsidRPr="00363A53" w14:paraId="5D4F43D6" w14:textId="77777777" w:rsidTr="00840B70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2DDBEFF" w14:textId="021BD3ED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7FF4FDAC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4B4B9CD" w14:textId="2D11048A" w:rsidR="00733A22" w:rsidRPr="00363A53" w:rsidRDefault="00733A22" w:rsidP="00D25FB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448D34D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8DF051F" w14:textId="7BAAFDBF" w:rsidR="00733A22" w:rsidRPr="00363A53" w:rsidRDefault="00733A22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(169)</w:t>
            </w:r>
          </w:p>
        </w:tc>
        <w:tc>
          <w:tcPr>
            <w:tcW w:w="269" w:type="dxa"/>
          </w:tcPr>
          <w:p w14:paraId="6ED42910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C382A7F" w14:textId="69D57E52" w:rsidR="00733A22" w:rsidRPr="00363A53" w:rsidRDefault="00733A22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(7,372)</w:t>
            </w:r>
          </w:p>
        </w:tc>
        <w:tc>
          <w:tcPr>
            <w:tcW w:w="269" w:type="dxa"/>
          </w:tcPr>
          <w:p w14:paraId="71C32253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08C256" w14:textId="3E5C0C65" w:rsidR="00733A22" w:rsidRPr="00363A53" w:rsidRDefault="00733A22" w:rsidP="00D25FBA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(1,668)</w:t>
            </w:r>
          </w:p>
        </w:tc>
        <w:tc>
          <w:tcPr>
            <w:tcW w:w="269" w:type="dxa"/>
          </w:tcPr>
          <w:p w14:paraId="79144491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975B06" w14:textId="6C545B27" w:rsidR="00733A22" w:rsidRPr="00363A53" w:rsidRDefault="00733A22" w:rsidP="00FD430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(3,501)</w:t>
            </w:r>
          </w:p>
        </w:tc>
        <w:tc>
          <w:tcPr>
            <w:tcW w:w="236" w:type="dxa"/>
          </w:tcPr>
          <w:p w14:paraId="5E8BC1D4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3297DB40" w14:textId="768E8D11" w:rsidR="00733A22" w:rsidRPr="00363A53" w:rsidRDefault="00733A22" w:rsidP="00D25FBA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06C2FC0C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14C0B04" w14:textId="7B39C68C" w:rsidR="00733A22" w:rsidRPr="00363A53" w:rsidRDefault="00733A22" w:rsidP="00FD430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(12,710)</w:t>
            </w:r>
          </w:p>
        </w:tc>
      </w:tr>
      <w:tr w:rsidR="00733A22" w:rsidRPr="00363A53" w14:paraId="292AB78C" w14:textId="77777777" w:rsidTr="00840B70">
        <w:trPr>
          <w:gridAfter w:val="1"/>
          <w:wAfter w:w="9" w:type="dxa"/>
          <w:trHeight w:val="379"/>
        </w:trPr>
        <w:tc>
          <w:tcPr>
            <w:tcW w:w="3640" w:type="dxa"/>
          </w:tcPr>
          <w:p w14:paraId="180B6241" w14:textId="455FADDF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1" w:type="dxa"/>
            <w:vAlign w:val="bottom"/>
          </w:tcPr>
          <w:p w14:paraId="07C50EFD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DDCBC4E" w14:textId="5C366E19" w:rsidR="00733A22" w:rsidRPr="00363A53" w:rsidRDefault="00733A22" w:rsidP="00D25FB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0830BF40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5125B598" w14:textId="70F03DFE" w:rsidR="00733A22" w:rsidRPr="00363A53" w:rsidRDefault="00733A22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2EB45CAA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5853B46E" w14:textId="56FF50CE" w:rsidR="00733A22" w:rsidRPr="00363A53" w:rsidRDefault="00210A27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(3,775)</w:t>
            </w:r>
          </w:p>
        </w:tc>
        <w:tc>
          <w:tcPr>
            <w:tcW w:w="269" w:type="dxa"/>
            <w:vAlign w:val="center"/>
          </w:tcPr>
          <w:p w14:paraId="1E3DD587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45354F4B" w14:textId="51C9668D" w:rsidR="00733A22" w:rsidRPr="00363A53" w:rsidRDefault="00733A22" w:rsidP="00D25FBA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292FD361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ACCEFA1" w14:textId="13C886AD" w:rsidR="00733A22" w:rsidRPr="00363A53" w:rsidRDefault="00210A27" w:rsidP="00FD430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(714)</w:t>
            </w:r>
          </w:p>
        </w:tc>
        <w:tc>
          <w:tcPr>
            <w:tcW w:w="236" w:type="dxa"/>
            <w:vAlign w:val="center"/>
          </w:tcPr>
          <w:p w14:paraId="1311C098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2B16372D" w14:textId="33D1FAE4" w:rsidR="00733A22" w:rsidRPr="00363A53" w:rsidRDefault="00210A27" w:rsidP="00D25FBA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0E4F766B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97E9BC6" w14:textId="48EFF136" w:rsidR="00733A22" w:rsidRPr="00363A53" w:rsidRDefault="00733A22" w:rsidP="00FD430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="00210A27" w:rsidRPr="00363A53">
              <w:rPr>
                <w:rFonts w:ascii="Angsana New" w:hAnsi="Angsana New"/>
                <w:sz w:val="30"/>
                <w:szCs w:val="30"/>
              </w:rPr>
              <w:t>4,489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3A22" w:rsidRPr="00363A53" w14:paraId="0B60F03A" w14:textId="77777777" w:rsidTr="00840B70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4EA491A" w14:textId="1E233B6D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31" w:type="dxa"/>
            <w:vAlign w:val="bottom"/>
          </w:tcPr>
          <w:p w14:paraId="6B034003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6BB9D8F" w14:textId="66FBACE1" w:rsidR="00733A22" w:rsidRPr="00363A53" w:rsidRDefault="00733A22" w:rsidP="00D25FB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69" w:type="dxa"/>
          </w:tcPr>
          <w:p w14:paraId="16987B80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2C69D69" w14:textId="60242D92" w:rsidR="00733A22" w:rsidRPr="00363A53" w:rsidRDefault="00733A22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636,040</w:t>
            </w:r>
          </w:p>
        </w:tc>
        <w:tc>
          <w:tcPr>
            <w:tcW w:w="269" w:type="dxa"/>
          </w:tcPr>
          <w:p w14:paraId="4891C306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AF39D04" w14:textId="4EB41C62" w:rsidR="00733A22" w:rsidRPr="00363A53" w:rsidRDefault="00733A22" w:rsidP="00D25FB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</w:t>
            </w:r>
            <w:r w:rsidR="00210A27" w:rsidRPr="00363A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9,204</w:t>
            </w:r>
          </w:p>
        </w:tc>
        <w:tc>
          <w:tcPr>
            <w:tcW w:w="269" w:type="dxa"/>
          </w:tcPr>
          <w:p w14:paraId="0EDB6225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150E80E" w14:textId="65081963" w:rsidR="00733A22" w:rsidRPr="00363A53" w:rsidRDefault="00733A22" w:rsidP="00D25FBA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10,154</w:t>
            </w:r>
          </w:p>
        </w:tc>
        <w:tc>
          <w:tcPr>
            <w:tcW w:w="269" w:type="dxa"/>
          </w:tcPr>
          <w:p w14:paraId="67E326EB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058EA4E" w14:textId="02C2E613" w:rsidR="00733A22" w:rsidRPr="00363A53" w:rsidRDefault="00733A22" w:rsidP="00FD430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74,644</w:t>
            </w:r>
          </w:p>
        </w:tc>
        <w:tc>
          <w:tcPr>
            <w:tcW w:w="236" w:type="dxa"/>
          </w:tcPr>
          <w:p w14:paraId="3E215926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065E418" w14:textId="30287C78" w:rsidR="00733A22" w:rsidRPr="00363A53" w:rsidRDefault="00210A27" w:rsidP="00D25FBA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7FEC25A9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16DC666" w14:textId="2F0FD506" w:rsidR="00733A22" w:rsidRPr="00363A53" w:rsidRDefault="00733A22" w:rsidP="00FD430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2,65</w:t>
            </w:r>
            <w:r w:rsidR="00210A27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0,845</w:t>
            </w:r>
          </w:p>
        </w:tc>
      </w:tr>
      <w:tr w:rsidR="00733A22" w:rsidRPr="00363A53" w14:paraId="37B7E208" w14:textId="77777777" w:rsidTr="00692373">
        <w:trPr>
          <w:gridAfter w:val="1"/>
          <w:wAfter w:w="9" w:type="dxa"/>
          <w:trHeight w:val="442"/>
        </w:trPr>
        <w:tc>
          <w:tcPr>
            <w:tcW w:w="3640" w:type="dxa"/>
          </w:tcPr>
          <w:p w14:paraId="20ECAB40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32728959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F0BDFAA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5906FC6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11CD1E1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AC5B23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431229B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C099843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722F0DF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27F6D22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D8A8E2F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7DA34D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9EE8F20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0FF5836A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BF233E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3C4465" w14:textId="77777777" w:rsidR="007C65AF" w:rsidRPr="00363A53" w:rsidRDefault="007C65AF" w:rsidP="00DB107B">
      <w:pPr>
        <w:rPr>
          <w:cs/>
        </w:rPr>
      </w:pPr>
      <w:r w:rsidRPr="00363A53">
        <w:br w:type="page"/>
      </w: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432"/>
        <w:gridCol w:w="117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7F6239" w:rsidRPr="00363A53" w14:paraId="36BBB077" w14:textId="77777777" w:rsidTr="00DC3324">
        <w:tc>
          <w:tcPr>
            <w:tcW w:w="3645" w:type="dxa"/>
          </w:tcPr>
          <w:p w14:paraId="246724F3" w14:textId="0002DF4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32" w:type="dxa"/>
          </w:tcPr>
          <w:p w14:paraId="2401422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5F540E76" w14:textId="5284B9A5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239" w:rsidRPr="00363A53" w14:paraId="15F9974B" w14:textId="77777777" w:rsidTr="00DC3324">
        <w:tc>
          <w:tcPr>
            <w:tcW w:w="3645" w:type="dxa"/>
          </w:tcPr>
          <w:p w14:paraId="596D98C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5C8AD213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9FD3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315E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CBF6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77C8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1240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00A5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F997B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E988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E6AB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300584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4864C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574FFCB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EED1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6F8495A1" w14:textId="77777777" w:rsidTr="00DC3324">
        <w:tc>
          <w:tcPr>
            <w:tcW w:w="3645" w:type="dxa"/>
          </w:tcPr>
          <w:p w14:paraId="232DE43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32993F9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95860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0308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2296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BBAE1AD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0AFD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5DC70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683A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5D57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B25B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A230ED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FCFF6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7DDF268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6CD0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7027F5FE" w14:textId="77777777" w:rsidTr="00DC3324">
        <w:tc>
          <w:tcPr>
            <w:tcW w:w="3645" w:type="dxa"/>
          </w:tcPr>
          <w:p w14:paraId="4C6D26B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1273239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9C51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B7A6CF3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B29A9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8E082E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0B4DD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4B5C3C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23F27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A18DAC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CE1C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5BE4399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33EFF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4689B71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1B77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6F567E33" w14:textId="77777777" w:rsidTr="00DC3324">
        <w:tc>
          <w:tcPr>
            <w:tcW w:w="3645" w:type="dxa"/>
          </w:tcPr>
          <w:p w14:paraId="4815001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68B1651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7F40E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E99DD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58CBF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695CFE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55661F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33B9C9D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F3F559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1827A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B63E1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978949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1E9C42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60167E0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ECDFE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6239" w:rsidRPr="00363A53" w14:paraId="6B79480D" w14:textId="77777777" w:rsidTr="00DC3324">
        <w:tc>
          <w:tcPr>
            <w:tcW w:w="3645" w:type="dxa"/>
          </w:tcPr>
          <w:p w14:paraId="64347033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4AC1302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70619AB7" w14:textId="2A25875A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6239" w:rsidRPr="00363A53" w14:paraId="7C9B2EE1" w14:textId="77777777" w:rsidTr="00DC3324">
        <w:tc>
          <w:tcPr>
            <w:tcW w:w="3645" w:type="dxa"/>
          </w:tcPr>
          <w:p w14:paraId="26CE186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32" w:type="dxa"/>
          </w:tcPr>
          <w:p w14:paraId="4B8A0C3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4798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7AD39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D5AD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2E2F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9F70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74E9F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FD34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8F00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474F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58AD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B946D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B89D01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01E6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382D187F" w14:textId="77777777" w:rsidTr="00DC3324">
        <w:tc>
          <w:tcPr>
            <w:tcW w:w="3645" w:type="dxa"/>
          </w:tcPr>
          <w:p w14:paraId="6862694B" w14:textId="2DC5B486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32" w:type="dxa"/>
          </w:tcPr>
          <w:p w14:paraId="226E5BD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B2D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759C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C6E1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CAF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2F79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581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D242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FBB30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CF8E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689C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01079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68CF35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00F0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BD9" w:rsidRPr="00363A53" w14:paraId="56E84BEB" w14:textId="77777777" w:rsidTr="00377AB6">
        <w:tc>
          <w:tcPr>
            <w:tcW w:w="3645" w:type="dxa"/>
          </w:tcPr>
          <w:p w14:paraId="731899E8" w14:textId="2BE19195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11D552C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D57755" w14:textId="351038B0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212,301</w:t>
            </w:r>
          </w:p>
        </w:tc>
        <w:tc>
          <w:tcPr>
            <w:tcW w:w="270" w:type="dxa"/>
            <w:vAlign w:val="center"/>
          </w:tcPr>
          <w:p w14:paraId="7B4FC5F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6A05D2" w14:textId="35EE913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135,562</w:t>
            </w:r>
          </w:p>
        </w:tc>
        <w:tc>
          <w:tcPr>
            <w:tcW w:w="270" w:type="dxa"/>
            <w:vAlign w:val="center"/>
          </w:tcPr>
          <w:p w14:paraId="046E1D9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71C43C" w14:textId="4846EC1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213,235 </w:t>
            </w:r>
          </w:p>
        </w:tc>
        <w:tc>
          <w:tcPr>
            <w:tcW w:w="270" w:type="dxa"/>
            <w:vAlign w:val="center"/>
          </w:tcPr>
          <w:p w14:paraId="1A81E2E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3E9843E" w14:textId="7EA5886B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083025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CFD5F7B" w14:textId="61D031F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33,954</w:t>
            </w:r>
          </w:p>
        </w:tc>
        <w:tc>
          <w:tcPr>
            <w:tcW w:w="236" w:type="dxa"/>
            <w:vAlign w:val="center"/>
          </w:tcPr>
          <w:p w14:paraId="0F44BB0B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AC841CD" w14:textId="69BE7BC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56,053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F91472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362F89D" w14:textId="44AFEED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651,105</w:t>
            </w:r>
          </w:p>
        </w:tc>
      </w:tr>
      <w:tr w:rsidR="002B7BD9" w:rsidRPr="00363A53" w14:paraId="517ABA05" w14:textId="77777777" w:rsidTr="00377AB6">
        <w:tc>
          <w:tcPr>
            <w:tcW w:w="3645" w:type="dxa"/>
          </w:tcPr>
          <w:p w14:paraId="28B548A5" w14:textId="5A50B374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4DB0A65A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EA9E52" w14:textId="183FC9B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1,946</w:t>
            </w:r>
          </w:p>
        </w:tc>
        <w:tc>
          <w:tcPr>
            <w:tcW w:w="270" w:type="dxa"/>
            <w:vAlign w:val="bottom"/>
          </w:tcPr>
          <w:p w14:paraId="1FC8582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EB8C83" w14:textId="29E0DDA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7A797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1EDEC" w14:textId="7767B70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26,723 </w:t>
            </w:r>
          </w:p>
        </w:tc>
        <w:tc>
          <w:tcPr>
            <w:tcW w:w="270" w:type="dxa"/>
            <w:vAlign w:val="bottom"/>
          </w:tcPr>
          <w:p w14:paraId="4861329A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DF1CCE" w14:textId="0EE6C69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11,084</w:t>
            </w:r>
          </w:p>
        </w:tc>
        <w:tc>
          <w:tcPr>
            <w:tcW w:w="270" w:type="dxa"/>
            <w:vAlign w:val="bottom"/>
          </w:tcPr>
          <w:p w14:paraId="3160E307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F2555D" w14:textId="07CB6EBF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4,400</w:t>
            </w:r>
          </w:p>
        </w:tc>
        <w:tc>
          <w:tcPr>
            <w:tcW w:w="236" w:type="dxa"/>
            <w:vAlign w:val="bottom"/>
          </w:tcPr>
          <w:p w14:paraId="27C1B81D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C0F698" w14:textId="7C20F9E5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EC0F8AF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C115F1D" w14:textId="13BD9D0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44,153</w:t>
            </w:r>
          </w:p>
        </w:tc>
      </w:tr>
      <w:tr w:rsidR="002B7BD9" w:rsidRPr="00363A53" w14:paraId="32D4266D" w14:textId="77777777" w:rsidTr="00377AB6">
        <w:tc>
          <w:tcPr>
            <w:tcW w:w="3645" w:type="dxa"/>
          </w:tcPr>
          <w:p w14:paraId="6C3F2D87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4EC27A7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13320" w14:textId="1B7A9DCA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214,247</w:t>
            </w:r>
          </w:p>
        </w:tc>
        <w:tc>
          <w:tcPr>
            <w:tcW w:w="270" w:type="dxa"/>
            <w:vAlign w:val="center"/>
          </w:tcPr>
          <w:p w14:paraId="7B730AD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72FCF9" w14:textId="197FC74D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135,562</w:t>
            </w:r>
          </w:p>
        </w:tc>
        <w:tc>
          <w:tcPr>
            <w:tcW w:w="270" w:type="dxa"/>
            <w:vAlign w:val="center"/>
          </w:tcPr>
          <w:p w14:paraId="615F9879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946C1" w14:textId="602CF5F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239,958 </w:t>
            </w:r>
          </w:p>
        </w:tc>
        <w:tc>
          <w:tcPr>
            <w:tcW w:w="270" w:type="dxa"/>
            <w:vAlign w:val="center"/>
          </w:tcPr>
          <w:p w14:paraId="00CC2A11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67A62" w14:textId="64A27D09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11,084</w:t>
            </w:r>
          </w:p>
        </w:tc>
        <w:tc>
          <w:tcPr>
            <w:tcW w:w="270" w:type="dxa"/>
            <w:vAlign w:val="center"/>
          </w:tcPr>
          <w:p w14:paraId="6341E1E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39019" w14:textId="47A8AFD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38,354</w:t>
            </w:r>
          </w:p>
        </w:tc>
        <w:tc>
          <w:tcPr>
            <w:tcW w:w="236" w:type="dxa"/>
            <w:vAlign w:val="center"/>
          </w:tcPr>
          <w:p w14:paraId="5F3C144E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E3CCAE" w14:textId="0E692826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56,053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42FE89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B6164" w14:textId="7A800AEC" w:rsidR="002B7BD9" w:rsidRPr="00363A53" w:rsidRDefault="002B7BD9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695,258</w:t>
            </w:r>
          </w:p>
        </w:tc>
      </w:tr>
      <w:tr w:rsidR="00C3731A" w:rsidRPr="00363A53" w14:paraId="72DB1F99" w14:textId="77777777" w:rsidTr="008F7174">
        <w:tc>
          <w:tcPr>
            <w:tcW w:w="3645" w:type="dxa"/>
          </w:tcPr>
          <w:p w14:paraId="1F4174FB" w14:textId="77777777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2D3189A4" w14:textId="77777777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7A24DA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4BBF3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0B43AE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01AFD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883F43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EFE826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A9C87B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7CE5E3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8BE8B6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6B979C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A42180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A5FF91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4A563C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731A" w:rsidRPr="00363A53" w14:paraId="0F51F299" w14:textId="77777777" w:rsidTr="00DC3324">
        <w:tc>
          <w:tcPr>
            <w:tcW w:w="3645" w:type="dxa"/>
          </w:tcPr>
          <w:p w14:paraId="5B582EAF" w14:textId="09EE7C7C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32" w:type="dxa"/>
          </w:tcPr>
          <w:p w14:paraId="6103E463" w14:textId="77777777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D8A9F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BDBBD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49C3BE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720F1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3E7C45A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45B7A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164CA9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87B440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1AF8AF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C307BF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70D10BD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B480125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0C428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3A22" w:rsidRPr="00363A53" w14:paraId="3CCC485B" w14:textId="77777777" w:rsidTr="00840B70">
        <w:tc>
          <w:tcPr>
            <w:tcW w:w="3645" w:type="dxa"/>
          </w:tcPr>
          <w:p w14:paraId="55D496AC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57A51C13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2EBB3" w14:textId="46060649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321,157</w:t>
            </w:r>
          </w:p>
        </w:tc>
        <w:tc>
          <w:tcPr>
            <w:tcW w:w="270" w:type="dxa"/>
          </w:tcPr>
          <w:p w14:paraId="60893A52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F4537" w14:textId="702BFB4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110,529</w:t>
            </w:r>
          </w:p>
        </w:tc>
        <w:tc>
          <w:tcPr>
            <w:tcW w:w="270" w:type="dxa"/>
          </w:tcPr>
          <w:p w14:paraId="125F1843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28E8A" w14:textId="2BEEBD96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3A345A" w:rsidRPr="00363A53">
              <w:rPr>
                <w:rFonts w:ascii="Angsana New" w:hAnsi="Angsana New"/>
                <w:color w:val="000000"/>
                <w:sz w:val="30"/>
                <w:szCs w:val="30"/>
              </w:rPr>
              <w:t>3,962</w:t>
            </w:r>
          </w:p>
        </w:tc>
        <w:tc>
          <w:tcPr>
            <w:tcW w:w="270" w:type="dxa"/>
          </w:tcPr>
          <w:p w14:paraId="5F9339EB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21DAE4" w14:textId="14DA3874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73398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33518" w14:textId="65880D2C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28,802</w:t>
            </w:r>
          </w:p>
        </w:tc>
        <w:tc>
          <w:tcPr>
            <w:tcW w:w="236" w:type="dxa"/>
          </w:tcPr>
          <w:p w14:paraId="1478C29F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CF0CA0" w14:textId="16D34EBA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A345A" w:rsidRPr="00363A5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D4300" w:rsidRPr="00363A53">
              <w:rPr>
                <w:rFonts w:ascii="Angsana New" w:hAnsi="Angsana New"/>
                <w:color w:val="000000"/>
                <w:sz w:val="30"/>
                <w:szCs w:val="30"/>
              </w:rPr>
              <w:t>4,424</w:t>
            </w:r>
          </w:p>
        </w:tc>
        <w:tc>
          <w:tcPr>
            <w:tcW w:w="270" w:type="dxa"/>
            <w:tcBorders>
              <w:left w:val="nil"/>
            </w:tcBorders>
          </w:tcPr>
          <w:p w14:paraId="5D243F2C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86E4C" w14:textId="4BD5A344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1,02</w:t>
            </w:r>
            <w:r w:rsidR="00FD4300" w:rsidRPr="00363A53">
              <w:rPr>
                <w:rFonts w:ascii="Angsana New" w:hAnsi="Angsana New"/>
                <w:color w:val="000000"/>
                <w:sz w:val="30"/>
                <w:szCs w:val="30"/>
              </w:rPr>
              <w:t>8,874</w:t>
            </w:r>
          </w:p>
        </w:tc>
      </w:tr>
      <w:tr w:rsidR="00733A22" w:rsidRPr="00363A53" w14:paraId="7B1300B4" w14:textId="77777777" w:rsidTr="00840B70">
        <w:tc>
          <w:tcPr>
            <w:tcW w:w="3645" w:type="dxa"/>
          </w:tcPr>
          <w:p w14:paraId="0400905F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24AF40AA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507D6A" w14:textId="4C36D921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D0D6D" w:rsidRPr="00363A5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14E84C8A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CCF585" w14:textId="0C47E609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3A951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B32C2B" w14:textId="40F98BDC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16,107</w:t>
            </w:r>
          </w:p>
        </w:tc>
        <w:tc>
          <w:tcPr>
            <w:tcW w:w="270" w:type="dxa"/>
          </w:tcPr>
          <w:p w14:paraId="59B239BF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E4335" w14:textId="6C25787A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19,71</w:t>
            </w:r>
            <w:r w:rsidR="003A345A" w:rsidRPr="00363A5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451488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7BCC" w14:textId="3D8D0D10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3,107</w:t>
            </w:r>
          </w:p>
        </w:tc>
        <w:tc>
          <w:tcPr>
            <w:tcW w:w="236" w:type="dxa"/>
          </w:tcPr>
          <w:p w14:paraId="12672B83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1AFCF15F" w14:textId="169FAA15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4C48680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68D729" w14:textId="223587F6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40,18</w:t>
            </w:r>
            <w:r w:rsidR="003A345A" w:rsidRPr="00363A5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733A22" w:rsidRPr="00363A53" w14:paraId="4BBA2E38" w14:textId="77777777" w:rsidTr="00840B70">
        <w:tc>
          <w:tcPr>
            <w:tcW w:w="3645" w:type="dxa"/>
          </w:tcPr>
          <w:p w14:paraId="230EFE2A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11396601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AF88C" w14:textId="5B53BC7F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322,415</w:t>
            </w:r>
          </w:p>
        </w:tc>
        <w:tc>
          <w:tcPr>
            <w:tcW w:w="270" w:type="dxa"/>
          </w:tcPr>
          <w:p w14:paraId="59EDF7F0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D8D4E" w14:textId="36733146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110,529</w:t>
            </w:r>
          </w:p>
        </w:tc>
        <w:tc>
          <w:tcPr>
            <w:tcW w:w="270" w:type="dxa"/>
          </w:tcPr>
          <w:p w14:paraId="4F329804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FEB182" w14:textId="402255B1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3A345A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20,069</w:t>
            </w:r>
          </w:p>
        </w:tc>
        <w:tc>
          <w:tcPr>
            <w:tcW w:w="270" w:type="dxa"/>
          </w:tcPr>
          <w:p w14:paraId="5FECC32F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08BEB0" w14:textId="324BB62E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19,71</w:t>
            </w:r>
            <w:r w:rsidR="003A345A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882CE4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F278F" w14:textId="10843A7C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31,909</w:t>
            </w:r>
          </w:p>
        </w:tc>
        <w:tc>
          <w:tcPr>
            <w:tcW w:w="236" w:type="dxa"/>
          </w:tcPr>
          <w:p w14:paraId="7A0D4ED2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95BF21" w14:textId="5B4A8AB8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3A345A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FD4300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4,424</w:t>
            </w:r>
          </w:p>
        </w:tc>
        <w:tc>
          <w:tcPr>
            <w:tcW w:w="270" w:type="dxa"/>
            <w:tcBorders>
              <w:left w:val="nil"/>
            </w:tcBorders>
          </w:tcPr>
          <w:p w14:paraId="6AD2441B" w14:textId="77777777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8BA809" w14:textId="02A92EEC" w:rsidR="00733A22" w:rsidRPr="00363A53" w:rsidRDefault="00733A22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1,06</w:t>
            </w:r>
            <w:r w:rsidR="00FD4300"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9,057</w:t>
            </w:r>
          </w:p>
        </w:tc>
      </w:tr>
    </w:tbl>
    <w:p w14:paraId="563CB9E5" w14:textId="77777777" w:rsidR="00BF3674" w:rsidRPr="00363A53" w:rsidRDefault="00BF3674" w:rsidP="00DB10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6761711" w14:textId="30EA6236" w:rsidR="00BF3674" w:rsidRPr="00363A53" w:rsidRDefault="00BF3674" w:rsidP="00DB107B">
      <w:pPr>
        <w:pStyle w:val="block"/>
        <w:spacing w:after="100" w:afterAutospacing="1" w:line="240" w:lineRule="auto"/>
        <w:ind w:left="540" w:right="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BF3674" w:rsidRPr="00363A53" w:rsidSect="00D3414A">
          <w:headerReference w:type="default" r:id="rId17"/>
          <w:pgSz w:w="16834" w:h="11909" w:orient="landscape" w:code="9"/>
          <w:pgMar w:top="691" w:right="1152" w:bottom="270" w:left="1152" w:header="720" w:footer="720" w:gutter="0"/>
          <w:cols w:space="720"/>
          <w:docGrid w:linePitch="245"/>
        </w:sectPr>
      </w:pPr>
      <w:r w:rsidRPr="00363A5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ในปี </w:t>
      </w:r>
      <w:r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2B7BD9"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>7</w:t>
      </w:r>
      <w:r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63A5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สินทรัพย์สิทธิการใช้ของกลุ่มบริษัทเพิ่มขึ้นเป็นจำนวน</w:t>
      </w:r>
      <w:r w:rsidR="006C6EE6"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14.59</w:t>
      </w:r>
      <w:r w:rsidRPr="00363A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363A5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และ</w:t>
      </w:r>
      <w:r w:rsidR="006C6EE6"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14.59</w:t>
      </w:r>
      <w:r w:rsidRPr="00363A5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63A5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ล้านบาท ในงบการเงินรวมและงบการเงินเฉพาะกิจการ ตามลำดับ </w:t>
      </w:r>
      <w:r w:rsidRPr="00363A5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(256</w:t>
      </w:r>
      <w:r w:rsidR="002B7BD9" w:rsidRPr="00363A5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Pr="00363A5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: </w:t>
      </w:r>
      <w:r w:rsidR="002B7BD9" w:rsidRPr="00363A5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37.2</w:t>
      </w:r>
      <w:r w:rsidR="003A345A" w:rsidRPr="00363A5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8</w:t>
      </w:r>
      <w:r w:rsidRPr="00363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ล้านบาท</w:t>
      </w:r>
      <w:r w:rsidR="00BF06EE" w:rsidRPr="00363A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 </w:t>
      </w:r>
      <w:r w:rsidRPr="00363A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และ </w:t>
      </w:r>
      <w:r w:rsidR="002B7BD9" w:rsidRPr="00363A53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30.97</w:t>
      </w:r>
      <w:r w:rsidRPr="00363A53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 </w:t>
      </w:r>
      <w:r w:rsidRPr="00363A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>ล้านบาท ในงบการเงินรวม</w:t>
      </w:r>
      <w:r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และงบการเงินเฉพาะกิจการ ตาม</w:t>
      </w:r>
      <w:r w:rsidR="000D71B3"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ลำดั</w:t>
      </w:r>
      <w:r w:rsidR="006F50AC"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</w:t>
      </w:r>
      <w:r w:rsidR="00713E6C"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)</w:t>
      </w:r>
    </w:p>
    <w:p w14:paraId="19D80B39" w14:textId="101A15F4" w:rsidR="00EB0905" w:rsidRPr="00363A53" w:rsidRDefault="003B40E7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สัญญาเช่า</w:t>
      </w:r>
    </w:p>
    <w:p w14:paraId="53C8DE72" w14:textId="77777777" w:rsidR="00EB0905" w:rsidRPr="00363A53" w:rsidRDefault="00EB0905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4CE2CE9C" w14:textId="2CBDB2AE" w:rsidR="00377497" w:rsidRPr="00363A53" w:rsidRDefault="00377497" w:rsidP="00DB107B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63A5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กลุ่มบริษัทเช่าเครื่องจักร</w:t>
      </w:r>
      <w:r w:rsidR="00F14021" w:rsidRPr="00363A5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14021" w:rsidRPr="00363A5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ยานพาหนะ </w:t>
      </w:r>
      <w:r w:rsidR="00A751D9" w:rsidRPr="00363A53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เครื่องใช้ส</w:t>
      </w:r>
      <w:r w:rsidR="005551BB" w:rsidRPr="00363A53">
        <w:rPr>
          <w:rFonts w:asciiTheme="majorBidi" w:hAnsiTheme="majorBidi" w:cstheme="majorBidi" w:hint="cs"/>
          <w:sz w:val="30"/>
          <w:szCs w:val="30"/>
          <w:cs/>
          <w:lang w:bidi="th-TH"/>
        </w:rPr>
        <w:t>ำนักงาน</w:t>
      </w:r>
      <w:r w:rsidRPr="00363A53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และอุปกรณ์เป็นระยะเวลา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1098" w:rsidRPr="00363A5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63A53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C13156" w:rsidRPr="00363A53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 </w:t>
      </w:r>
    </w:p>
    <w:p w14:paraId="57CFEA78" w14:textId="77777777" w:rsidR="003B40E7" w:rsidRPr="00363A53" w:rsidRDefault="003B40E7" w:rsidP="00DB107B">
      <w:pPr>
        <w:pStyle w:val="block"/>
        <w:spacing w:after="0" w:line="240" w:lineRule="auto"/>
        <w:ind w:left="576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0"/>
        <w:gridCol w:w="1080"/>
        <w:gridCol w:w="178"/>
        <w:gridCol w:w="1069"/>
        <w:gridCol w:w="178"/>
        <w:gridCol w:w="1083"/>
        <w:gridCol w:w="180"/>
        <w:gridCol w:w="1043"/>
      </w:tblGrid>
      <w:tr w:rsidR="005360AC" w:rsidRPr="00363A53" w14:paraId="552EC520" w14:textId="77777777" w:rsidTr="00AD009D">
        <w:trPr>
          <w:cantSplit/>
          <w:tblHeader/>
        </w:trPr>
        <w:tc>
          <w:tcPr>
            <w:tcW w:w="4460" w:type="dxa"/>
          </w:tcPr>
          <w:p w14:paraId="5E62D9D4" w14:textId="15584255" w:rsidR="005360AC" w:rsidRPr="00363A53" w:rsidRDefault="005360AC" w:rsidP="00DB10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7" w:type="dxa"/>
            <w:gridSpan w:val="3"/>
          </w:tcPr>
          <w:p w14:paraId="6A1D76AA" w14:textId="0F47140C" w:rsidR="005360AC" w:rsidRPr="00363A53" w:rsidRDefault="005360AC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  <w:tcBorders>
              <w:left w:val="nil"/>
            </w:tcBorders>
          </w:tcPr>
          <w:p w14:paraId="724B9336" w14:textId="5DED0D20" w:rsidR="005360AC" w:rsidRPr="00363A53" w:rsidRDefault="005360AC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06" w:type="dxa"/>
            <w:gridSpan w:val="3"/>
          </w:tcPr>
          <w:p w14:paraId="14712F42" w14:textId="05109A77" w:rsidR="005360AC" w:rsidRPr="00363A53" w:rsidRDefault="005360AC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7BD9" w:rsidRPr="00363A53" w14:paraId="549AF478" w14:textId="77777777" w:rsidTr="00AD009D">
        <w:trPr>
          <w:cantSplit/>
          <w:tblHeader/>
        </w:trPr>
        <w:tc>
          <w:tcPr>
            <w:tcW w:w="4460" w:type="dxa"/>
          </w:tcPr>
          <w:p w14:paraId="08B5D88D" w14:textId="1D627EC9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4140A3" w14:textId="40096448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39597585" w14:textId="77777777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9" w:type="dxa"/>
          </w:tcPr>
          <w:p w14:paraId="37FE5405" w14:textId="492E6C4A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  <w:tcBorders>
              <w:left w:val="nil"/>
            </w:tcBorders>
          </w:tcPr>
          <w:p w14:paraId="32EA2274" w14:textId="77777777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B387F6D" w14:textId="2D22994D" w:rsidR="002B7BD9" w:rsidRPr="00363A53" w:rsidRDefault="002B7BD9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17D56C9" w14:textId="77777777" w:rsidR="002B7BD9" w:rsidRPr="00363A53" w:rsidRDefault="002B7BD9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771CDB" w14:textId="2F7527CD" w:rsidR="002B7BD9" w:rsidRPr="00363A53" w:rsidRDefault="002B7BD9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F91029" w:rsidRPr="00363A53" w14:paraId="78FCB81F" w14:textId="77777777" w:rsidTr="00AD009D">
        <w:trPr>
          <w:cantSplit/>
        </w:trPr>
        <w:tc>
          <w:tcPr>
            <w:tcW w:w="4460" w:type="dxa"/>
          </w:tcPr>
          <w:p w14:paraId="7E4D47C5" w14:textId="77777777" w:rsidR="00F91029" w:rsidRPr="00363A53" w:rsidRDefault="00F91029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gridSpan w:val="7"/>
          </w:tcPr>
          <w:p w14:paraId="75C74706" w14:textId="5FF4E952" w:rsidR="00F91029" w:rsidRPr="00363A53" w:rsidRDefault="00D01F0F" w:rsidP="00DB107B">
            <w:pPr>
              <w:tabs>
                <w:tab w:val="clear" w:pos="680"/>
                <w:tab w:val="clear" w:pos="907"/>
              </w:tabs>
              <w:ind w:left="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91029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0AC" w:rsidRPr="00363A53" w14:paraId="620CD1E2" w14:textId="77777777" w:rsidTr="00AD009D">
        <w:trPr>
          <w:cantSplit/>
        </w:trPr>
        <w:tc>
          <w:tcPr>
            <w:tcW w:w="4460" w:type="dxa"/>
          </w:tcPr>
          <w:p w14:paraId="123082B6" w14:textId="77777777" w:rsidR="005360AC" w:rsidRPr="00363A53" w:rsidRDefault="005360AC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5D6EDE8" w14:textId="77777777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F4779AE" w14:textId="5BD7835A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649C01" w14:textId="3076F952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783FAED3" w14:textId="0D1EF333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1346EC" w14:textId="75D49AB3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BE87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5DFF02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0AC" w:rsidRPr="00363A53" w14:paraId="6CD76CC0" w14:textId="77777777" w:rsidTr="00AD009D">
        <w:trPr>
          <w:cantSplit/>
        </w:trPr>
        <w:tc>
          <w:tcPr>
            <w:tcW w:w="4460" w:type="dxa"/>
          </w:tcPr>
          <w:p w14:paraId="0A4AEC3E" w14:textId="77777777" w:rsidR="005360AC" w:rsidRPr="00363A53" w:rsidRDefault="005360AC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032ADC9A" w14:textId="77777777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693759" w14:textId="4D13943E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87A3472" w14:textId="441F7F73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0B39C24F" w14:textId="321C0861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7755BFB1" w14:textId="00E924E9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A7D9D8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5D06B7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D6D" w:rsidRPr="00363A53" w14:paraId="2EEEC793" w14:textId="77777777" w:rsidTr="00BC0E03">
        <w:trPr>
          <w:cantSplit/>
        </w:trPr>
        <w:tc>
          <w:tcPr>
            <w:tcW w:w="4460" w:type="dxa"/>
          </w:tcPr>
          <w:p w14:paraId="1F73EC86" w14:textId="2990A0CE" w:rsidR="00BD0D6D" w:rsidRPr="00363A53" w:rsidRDefault="00BD0D6D" w:rsidP="00DB107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080" w:type="dxa"/>
          </w:tcPr>
          <w:p w14:paraId="0D13ACEF" w14:textId="45C25BC3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688 </w:t>
            </w:r>
          </w:p>
        </w:tc>
        <w:tc>
          <w:tcPr>
            <w:tcW w:w="178" w:type="dxa"/>
          </w:tcPr>
          <w:p w14:paraId="11BF6D3B" w14:textId="57EF2963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25CA41" w14:textId="0A4AFBA4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78" w:type="dxa"/>
            <w:tcBorders>
              <w:left w:val="nil"/>
            </w:tcBorders>
          </w:tcPr>
          <w:p w14:paraId="35780359" w14:textId="5C88F4D7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45A460" w14:textId="600F2491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688 </w:t>
            </w:r>
          </w:p>
        </w:tc>
        <w:tc>
          <w:tcPr>
            <w:tcW w:w="180" w:type="dxa"/>
            <w:vAlign w:val="bottom"/>
          </w:tcPr>
          <w:p w14:paraId="33BFCC98" w14:textId="77777777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18B543" w14:textId="03FEC326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BD0D6D" w:rsidRPr="00363A53" w14:paraId="54369EA5" w14:textId="77777777" w:rsidTr="00840B70">
        <w:trPr>
          <w:cantSplit/>
        </w:trPr>
        <w:tc>
          <w:tcPr>
            <w:tcW w:w="4460" w:type="dxa"/>
          </w:tcPr>
          <w:p w14:paraId="196B0C06" w14:textId="5268C09B" w:rsidR="00BD0D6D" w:rsidRPr="00363A53" w:rsidRDefault="00BD0D6D" w:rsidP="00DB107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5C2E46C6" w14:textId="4C471E15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16,453 </w:t>
            </w:r>
          </w:p>
        </w:tc>
        <w:tc>
          <w:tcPr>
            <w:tcW w:w="178" w:type="dxa"/>
          </w:tcPr>
          <w:p w14:paraId="7229B0BE" w14:textId="6124CF36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79A326E" w14:textId="388503E7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16,566</w:t>
            </w:r>
          </w:p>
        </w:tc>
        <w:tc>
          <w:tcPr>
            <w:tcW w:w="178" w:type="dxa"/>
            <w:tcBorders>
              <w:left w:val="nil"/>
            </w:tcBorders>
          </w:tcPr>
          <w:p w14:paraId="51639B02" w14:textId="753905A3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AB90FCE" w14:textId="3FFAAE22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12,966 </w:t>
            </w:r>
          </w:p>
        </w:tc>
        <w:tc>
          <w:tcPr>
            <w:tcW w:w="180" w:type="dxa"/>
            <w:vAlign w:val="bottom"/>
          </w:tcPr>
          <w:p w14:paraId="68A03291" w14:textId="77777777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4C0D19F" w14:textId="5EE288EF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13,067</w:t>
            </w:r>
          </w:p>
        </w:tc>
      </w:tr>
      <w:tr w:rsidR="00BD0D6D" w:rsidRPr="00363A53" w14:paraId="61B04A99" w14:textId="77777777" w:rsidTr="00840B70">
        <w:trPr>
          <w:cantSplit/>
        </w:trPr>
        <w:tc>
          <w:tcPr>
            <w:tcW w:w="4460" w:type="dxa"/>
          </w:tcPr>
          <w:p w14:paraId="4E7110A2" w14:textId="312AD677" w:rsidR="00BD0D6D" w:rsidRPr="00363A53" w:rsidRDefault="00BD0D6D" w:rsidP="00DB107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74B6EEB9" w14:textId="6CF35EC4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5,38</w:t>
            </w:r>
            <w:r w:rsidR="00FD4300" w:rsidRPr="00363A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3D45AD" w14:textId="5ED38C36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FF285B" w14:textId="5420A388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  <w:tc>
          <w:tcPr>
            <w:tcW w:w="178" w:type="dxa"/>
            <w:tcBorders>
              <w:left w:val="nil"/>
            </w:tcBorders>
          </w:tcPr>
          <w:p w14:paraId="6BBC5477" w14:textId="7DE0FAB7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297F7E2" w14:textId="0EF737EE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5,260 </w:t>
            </w:r>
          </w:p>
        </w:tc>
        <w:tc>
          <w:tcPr>
            <w:tcW w:w="180" w:type="dxa"/>
            <w:vAlign w:val="bottom"/>
          </w:tcPr>
          <w:p w14:paraId="7B0D7B8E" w14:textId="77777777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F49EA59" w14:textId="6E237518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4,593</w:t>
            </w:r>
          </w:p>
        </w:tc>
      </w:tr>
      <w:tr w:rsidR="00BD0D6D" w:rsidRPr="00363A53" w14:paraId="2A73EB3E" w14:textId="77777777" w:rsidTr="00840B70">
        <w:trPr>
          <w:cantSplit/>
        </w:trPr>
        <w:tc>
          <w:tcPr>
            <w:tcW w:w="4460" w:type="dxa"/>
          </w:tcPr>
          <w:p w14:paraId="432AA97F" w14:textId="1277C5F4" w:rsidR="00BD0D6D" w:rsidRPr="00363A53" w:rsidRDefault="00BD0D6D" w:rsidP="00DB107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1760528" w14:textId="172999BE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1,467 </w:t>
            </w:r>
          </w:p>
        </w:tc>
        <w:tc>
          <w:tcPr>
            <w:tcW w:w="178" w:type="dxa"/>
          </w:tcPr>
          <w:p w14:paraId="2B1DFB50" w14:textId="54DA9AEB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65E2E2" w14:textId="29F85481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1,389</w:t>
            </w:r>
          </w:p>
        </w:tc>
        <w:tc>
          <w:tcPr>
            <w:tcW w:w="178" w:type="dxa"/>
            <w:tcBorders>
              <w:left w:val="nil"/>
            </w:tcBorders>
          </w:tcPr>
          <w:p w14:paraId="0D401BA6" w14:textId="04B2AB65" w:rsidR="00BD0D6D" w:rsidRPr="00363A53" w:rsidRDefault="00BD0D6D" w:rsidP="00DB1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B545C7" w14:textId="3D295651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1,293 </w:t>
            </w:r>
          </w:p>
        </w:tc>
        <w:tc>
          <w:tcPr>
            <w:tcW w:w="180" w:type="dxa"/>
            <w:vAlign w:val="bottom"/>
          </w:tcPr>
          <w:p w14:paraId="0342B891" w14:textId="77777777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1AF3AEA" w14:textId="59C2BBB0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</w:tr>
      <w:tr w:rsidR="00BD0D6D" w:rsidRPr="00363A53" w14:paraId="49ED412B" w14:textId="77777777" w:rsidTr="00AD009D">
        <w:trPr>
          <w:cantSplit/>
        </w:trPr>
        <w:tc>
          <w:tcPr>
            <w:tcW w:w="4460" w:type="dxa"/>
          </w:tcPr>
          <w:p w14:paraId="3C1477E6" w14:textId="77777777" w:rsidR="00BD0D6D" w:rsidRPr="00363A53" w:rsidRDefault="00BD0D6D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284862D" w14:textId="31FBCA44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1,569 </w:t>
            </w:r>
          </w:p>
        </w:tc>
        <w:tc>
          <w:tcPr>
            <w:tcW w:w="178" w:type="dxa"/>
          </w:tcPr>
          <w:p w14:paraId="400E11BA" w14:textId="3637B76C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47C9F93" w14:textId="6B547B6A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A0F35" w:rsidRPr="00363A53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78" w:type="dxa"/>
            <w:tcBorders>
              <w:left w:val="nil"/>
            </w:tcBorders>
          </w:tcPr>
          <w:p w14:paraId="17F0AF14" w14:textId="46CCA903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488C3E" w14:textId="75E12562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1,343 </w:t>
            </w:r>
          </w:p>
        </w:tc>
        <w:tc>
          <w:tcPr>
            <w:tcW w:w="180" w:type="dxa"/>
            <w:vAlign w:val="bottom"/>
          </w:tcPr>
          <w:p w14:paraId="123910A0" w14:textId="77777777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23F8565" w14:textId="0D0DD4E4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</w:tr>
      <w:tr w:rsidR="00BD0D6D" w:rsidRPr="00363A53" w14:paraId="238387D0" w14:textId="77777777" w:rsidTr="00AD009D">
        <w:trPr>
          <w:cantSplit/>
        </w:trPr>
        <w:tc>
          <w:tcPr>
            <w:tcW w:w="4460" w:type="dxa"/>
          </w:tcPr>
          <w:p w14:paraId="2DE9E16B" w14:textId="15B703D6" w:rsidR="00BD0D6D" w:rsidRPr="00363A53" w:rsidRDefault="00BD0D6D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7FAD49F4" w14:textId="238B6E0B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421 </w:t>
            </w:r>
          </w:p>
        </w:tc>
        <w:tc>
          <w:tcPr>
            <w:tcW w:w="178" w:type="dxa"/>
          </w:tcPr>
          <w:p w14:paraId="079FD4B2" w14:textId="7F2D15E1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5AB636" w14:textId="69D1965C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78" w:type="dxa"/>
            <w:tcBorders>
              <w:left w:val="nil"/>
            </w:tcBorders>
          </w:tcPr>
          <w:p w14:paraId="2EB2358A" w14:textId="53A573DD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7994B3" w14:textId="59641723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421 </w:t>
            </w:r>
          </w:p>
        </w:tc>
        <w:tc>
          <w:tcPr>
            <w:tcW w:w="180" w:type="dxa"/>
            <w:vAlign w:val="bottom"/>
          </w:tcPr>
          <w:p w14:paraId="534A4DCD" w14:textId="77777777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49782D8" w14:textId="13BFE180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BD0D6D" w:rsidRPr="00363A53" w14:paraId="41DE6B4D" w14:textId="77777777" w:rsidTr="00AD009D">
        <w:trPr>
          <w:cantSplit/>
        </w:trPr>
        <w:tc>
          <w:tcPr>
            <w:tcW w:w="4460" w:type="dxa"/>
          </w:tcPr>
          <w:p w14:paraId="057687F9" w14:textId="093F6256" w:rsidR="00BD0D6D" w:rsidRPr="00363A53" w:rsidRDefault="00BD0D6D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F4B1AFF" w14:textId="37095F95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2,303 </w:t>
            </w:r>
          </w:p>
        </w:tc>
        <w:tc>
          <w:tcPr>
            <w:tcW w:w="178" w:type="dxa"/>
          </w:tcPr>
          <w:p w14:paraId="6F5783AC" w14:textId="77777777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B6351ED" w14:textId="24C6E78E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9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2,283</w:t>
            </w:r>
          </w:p>
        </w:tc>
        <w:tc>
          <w:tcPr>
            <w:tcW w:w="178" w:type="dxa"/>
            <w:tcBorders>
              <w:left w:val="nil"/>
            </w:tcBorders>
          </w:tcPr>
          <w:p w14:paraId="7C4AAF0F" w14:textId="77777777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2ADAF8" w14:textId="6FD88157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2,028 </w:t>
            </w:r>
          </w:p>
        </w:tc>
        <w:tc>
          <w:tcPr>
            <w:tcW w:w="180" w:type="dxa"/>
            <w:vAlign w:val="bottom"/>
          </w:tcPr>
          <w:p w14:paraId="7F1F3422" w14:textId="77777777" w:rsidR="00BD0D6D" w:rsidRPr="00363A53" w:rsidRDefault="00BD0D6D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B1FE699" w14:textId="3AC0D0B1" w:rsidR="00BD0D6D" w:rsidRPr="00363A53" w:rsidRDefault="00BD0D6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1,977</w:t>
            </w:r>
          </w:p>
        </w:tc>
      </w:tr>
    </w:tbl>
    <w:p w14:paraId="6E25A693" w14:textId="42D16B6A" w:rsidR="0043279C" w:rsidRPr="00363A53" w:rsidRDefault="0043279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</w:rPr>
        <w:br w:type="page"/>
      </w:r>
    </w:p>
    <w:p w14:paraId="1050C3B9" w14:textId="040278E6" w:rsidR="005B3B34" w:rsidRPr="00363A53" w:rsidRDefault="00841E72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สินทรัพย์</w:t>
      </w:r>
      <w:r w:rsidR="005B3B34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  <w:r w:rsidR="004D4BE0" w:rsidRPr="00363A53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 xml:space="preserve"> </w:t>
      </w:r>
      <w:r w:rsidR="004D4BE0" w:rsidRPr="00363A53">
        <w:rPr>
          <w:rFonts w:asciiTheme="majorBidi" w:hAnsiTheme="majorBidi" w:cstheme="majorBidi" w:hint="cs"/>
          <w:b/>
          <w:bCs/>
          <w:sz w:val="30"/>
          <w:szCs w:val="30"/>
          <w:cs/>
        </w:rPr>
        <w:t>(</w:t>
      </w:r>
      <w:bookmarkStart w:id="6" w:name="_Hlk158305446"/>
      <w:r w:rsidR="004D4BE0" w:rsidRPr="00363A53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หนี้สินภาษีเงินได้รอการตัดบัญชี</w:t>
      </w:r>
      <w:bookmarkEnd w:id="6"/>
      <w:r w:rsidR="004D4BE0" w:rsidRPr="00363A53"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</w:p>
    <w:p w14:paraId="0571469C" w14:textId="77777777" w:rsidR="005B3B34" w:rsidRPr="00363A53" w:rsidRDefault="005B3B34" w:rsidP="00DB107B">
      <w:pPr>
        <w:pStyle w:val="index"/>
        <w:tabs>
          <w:tab w:val="clear" w:pos="1134"/>
        </w:tabs>
        <w:spacing w:after="0" w:line="380" w:lineRule="exac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1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1"/>
        <w:gridCol w:w="1188"/>
        <w:gridCol w:w="243"/>
        <w:gridCol w:w="1096"/>
        <w:gridCol w:w="236"/>
        <w:gridCol w:w="1004"/>
      </w:tblGrid>
      <w:tr w:rsidR="002117AF" w:rsidRPr="00363A53" w14:paraId="7F93CDDA" w14:textId="77777777" w:rsidTr="00B12FBC">
        <w:trPr>
          <w:trHeight w:val="434"/>
        </w:trPr>
        <w:tc>
          <w:tcPr>
            <w:tcW w:w="2222" w:type="pct"/>
          </w:tcPr>
          <w:p w14:paraId="6C217DEC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8C909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073E6420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30F474E8" w14:textId="77777777" w:rsidTr="00B12FBC">
        <w:tc>
          <w:tcPr>
            <w:tcW w:w="2222" w:type="pct"/>
          </w:tcPr>
          <w:p w14:paraId="644D272B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E489F0" w14:textId="1ECA34B4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08CBCEB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38393E" w14:textId="1CFBA9AF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51F8F05D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2A0EC1" w14:textId="5C0B6A33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2684DC54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20550AA" w14:textId="48EE147A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0445C" w:rsidRPr="00363A53" w14:paraId="75BA146D" w14:textId="77777777" w:rsidTr="00B12FBC">
        <w:tc>
          <w:tcPr>
            <w:tcW w:w="2222" w:type="pct"/>
          </w:tcPr>
          <w:p w14:paraId="2D35B862" w14:textId="77777777" w:rsidR="00A0445C" w:rsidRPr="00363A53" w:rsidRDefault="00A0445C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0EF41C0" w14:textId="33C1FAC3" w:rsidR="00A0445C" w:rsidRPr="00363A53" w:rsidRDefault="00D01F0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0445C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BD9" w:rsidRPr="00363A53" w14:paraId="771339E5" w14:textId="77777777" w:rsidTr="00142343">
        <w:tc>
          <w:tcPr>
            <w:tcW w:w="2222" w:type="pct"/>
          </w:tcPr>
          <w:p w14:paraId="7EAE83D8" w14:textId="261C9D64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pct"/>
            <w:vAlign w:val="bottom"/>
          </w:tcPr>
          <w:p w14:paraId="0804F094" w14:textId="70B87471" w:rsidR="002B7BD9" w:rsidRPr="00363A53" w:rsidRDefault="006C6EE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34,742</w:t>
            </w:r>
          </w:p>
        </w:tc>
        <w:tc>
          <w:tcPr>
            <w:tcW w:w="147" w:type="pct"/>
            <w:vAlign w:val="bottom"/>
          </w:tcPr>
          <w:p w14:paraId="408E220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27BC2C3A" w14:textId="2BF6C7BC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33,730</w:t>
            </w:r>
          </w:p>
        </w:tc>
        <w:tc>
          <w:tcPr>
            <w:tcW w:w="132" w:type="pct"/>
          </w:tcPr>
          <w:p w14:paraId="78F9840F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vAlign w:val="bottom"/>
          </w:tcPr>
          <w:p w14:paraId="174C2F3C" w14:textId="00CBB816" w:rsidR="002B7BD9" w:rsidRPr="00363A53" w:rsidRDefault="006C6EE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31,474</w:t>
            </w:r>
          </w:p>
        </w:tc>
        <w:tc>
          <w:tcPr>
            <w:tcW w:w="128" w:type="pct"/>
            <w:vAlign w:val="bottom"/>
          </w:tcPr>
          <w:p w14:paraId="60BCC6F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4529FE72" w14:textId="77A25DD4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29,736</w:t>
            </w:r>
          </w:p>
        </w:tc>
      </w:tr>
      <w:tr w:rsidR="002B7BD9" w:rsidRPr="00363A53" w14:paraId="56FACB8C" w14:textId="77777777" w:rsidTr="00142343">
        <w:tc>
          <w:tcPr>
            <w:tcW w:w="2222" w:type="pct"/>
          </w:tcPr>
          <w:p w14:paraId="59D8D1A0" w14:textId="2EF00C2E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b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DEED0D9" w14:textId="369B2CE6" w:rsidR="002B7BD9" w:rsidRPr="00363A53" w:rsidRDefault="006C6EE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(9,29</w:t>
            </w:r>
            <w:r w:rsidR="00460126" w:rsidRPr="00363A53">
              <w:rPr>
                <w:rFonts w:asciiTheme="majorBidi" w:hAnsiTheme="majorBidi" w:cstheme="majorBidi"/>
                <w:lang w:val="en-US"/>
              </w:rPr>
              <w:t>7</w:t>
            </w:r>
            <w:r w:rsidRPr="00363A5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7" w:type="pct"/>
            <w:vAlign w:val="bottom"/>
          </w:tcPr>
          <w:p w14:paraId="7DCEF9FB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8591AC8" w14:textId="39DBD351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  <w:tc>
          <w:tcPr>
            <w:tcW w:w="132" w:type="pct"/>
          </w:tcPr>
          <w:p w14:paraId="5D65233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C05473C" w14:textId="6F6DB1FA" w:rsidR="002B7BD9" w:rsidRPr="00363A53" w:rsidRDefault="006C6EE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(8,037)</w:t>
            </w:r>
          </w:p>
        </w:tc>
        <w:tc>
          <w:tcPr>
            <w:tcW w:w="128" w:type="pct"/>
            <w:vAlign w:val="bottom"/>
          </w:tcPr>
          <w:p w14:paraId="418A702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76FCB00D" w14:textId="4F59107D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(8,831)</w:t>
            </w:r>
          </w:p>
        </w:tc>
      </w:tr>
      <w:tr w:rsidR="002B7BD9" w:rsidRPr="00363A53" w14:paraId="28729363" w14:textId="77777777" w:rsidTr="00142343">
        <w:tc>
          <w:tcPr>
            <w:tcW w:w="2222" w:type="pct"/>
          </w:tcPr>
          <w:p w14:paraId="0506B8D5" w14:textId="7FE9845B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D7042" w14:textId="451A56A4" w:rsidR="002B7BD9" w:rsidRPr="00363A53" w:rsidRDefault="006C6EE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25,445</w:t>
            </w:r>
          </w:p>
        </w:tc>
        <w:tc>
          <w:tcPr>
            <w:tcW w:w="147" w:type="pct"/>
            <w:vAlign w:val="bottom"/>
          </w:tcPr>
          <w:p w14:paraId="48F88C9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72799" w14:textId="4CD984BB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22,960</w:t>
            </w:r>
          </w:p>
        </w:tc>
        <w:tc>
          <w:tcPr>
            <w:tcW w:w="132" w:type="pct"/>
          </w:tcPr>
          <w:p w14:paraId="18F6D3C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3FCD" w14:textId="2B743103" w:rsidR="002B7BD9" w:rsidRPr="00363A53" w:rsidRDefault="006C6EE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23,437</w:t>
            </w:r>
          </w:p>
        </w:tc>
        <w:tc>
          <w:tcPr>
            <w:tcW w:w="128" w:type="pct"/>
            <w:vAlign w:val="bottom"/>
          </w:tcPr>
          <w:p w14:paraId="0CC78965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EAD13" w14:textId="226585B1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20,905</w:t>
            </w:r>
          </w:p>
        </w:tc>
      </w:tr>
    </w:tbl>
    <w:p w14:paraId="37A10845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66339B" w14:textId="32E210A0" w:rsidR="00D30589" w:rsidRPr="00363A53" w:rsidRDefault="00D3058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pacing w:val="-14"/>
          <w:sz w:val="30"/>
          <w:szCs w:val="30"/>
        </w:rPr>
      </w:pPr>
      <w:r w:rsidRPr="00363A53">
        <w:rPr>
          <w:rFonts w:ascii="Angsana New" w:hAnsi="Angsana New"/>
          <w:spacing w:val="-14"/>
          <w:sz w:val="30"/>
          <w:szCs w:val="30"/>
          <w:cs/>
        </w:rPr>
        <w:t>รายการเคลื่อนไหวของสินทรัพย์ภาษีเงินได้รอการตัดบัญชี</w:t>
      </w:r>
      <w:r w:rsidR="00F547DB" w:rsidRPr="00363A53">
        <w:rPr>
          <w:rFonts w:ascii="Angsana New" w:hAnsi="Angsana New" w:hint="cs"/>
          <w:spacing w:val="-14"/>
          <w:sz w:val="30"/>
          <w:szCs w:val="30"/>
          <w:cs/>
        </w:rPr>
        <w:t>และ</w:t>
      </w:r>
      <w:r w:rsidR="00F547DB" w:rsidRPr="00363A53">
        <w:rPr>
          <w:rFonts w:asciiTheme="majorBidi" w:hAnsiTheme="majorBidi" w:cstheme="majorBidi" w:hint="cs"/>
          <w:spacing w:val="-14"/>
          <w:sz w:val="30"/>
          <w:szCs w:val="30"/>
          <w:cs/>
        </w:rPr>
        <w:t>หนี้สินภาษีเงินได้รอการตัดบัญชี</w:t>
      </w:r>
      <w:r w:rsidRPr="00363A53">
        <w:rPr>
          <w:rFonts w:ascii="Angsana New" w:hAnsi="Angsana New"/>
          <w:spacing w:val="-14"/>
          <w:sz w:val="30"/>
          <w:szCs w:val="30"/>
          <w:cs/>
        </w:rPr>
        <w:t>ที่เกิดขึ้นในระหว่างปี</w:t>
      </w:r>
      <w:r w:rsidRPr="00363A53">
        <w:rPr>
          <w:rFonts w:ascii="Angsana New" w:hAnsi="Angsana New"/>
          <w:spacing w:val="-14"/>
          <w:sz w:val="30"/>
          <w:szCs w:val="30"/>
        </w:rPr>
        <w:t xml:space="preserve"> </w:t>
      </w:r>
      <w:r w:rsidRPr="00363A53">
        <w:rPr>
          <w:rFonts w:ascii="Angsana New" w:hAnsi="Angsana New"/>
          <w:spacing w:val="-14"/>
          <w:sz w:val="30"/>
          <w:szCs w:val="30"/>
          <w:cs/>
        </w:rPr>
        <w:t>มีดังนี้</w:t>
      </w:r>
    </w:p>
    <w:p w14:paraId="4A54177A" w14:textId="09B3772C" w:rsidR="00AC3F5C" w:rsidRPr="00363A53" w:rsidRDefault="00AC3F5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188"/>
        <w:gridCol w:w="252"/>
        <w:gridCol w:w="1089"/>
        <w:gridCol w:w="238"/>
        <w:gridCol w:w="1058"/>
      </w:tblGrid>
      <w:tr w:rsidR="002B7BD9" w:rsidRPr="00363A53" w14:paraId="3FD869F7" w14:textId="77777777" w:rsidTr="00377AB6">
        <w:tc>
          <w:tcPr>
            <w:tcW w:w="4023" w:type="dxa"/>
          </w:tcPr>
          <w:p w14:paraId="5C2577A1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246B34E1" w14:textId="77777777" w:rsidR="002B7BD9" w:rsidRPr="00363A53" w:rsidRDefault="002B7BD9" w:rsidP="00DB107B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7BD9" w:rsidRPr="00363A53" w14:paraId="7BBE7A33" w14:textId="77777777" w:rsidTr="00377AB6">
        <w:tc>
          <w:tcPr>
            <w:tcW w:w="4023" w:type="dxa"/>
          </w:tcPr>
          <w:p w14:paraId="6C65F47B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610507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0A9837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07E3213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8" w:type="dxa"/>
          </w:tcPr>
          <w:p w14:paraId="7453D04D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E6B0C2A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5D58463C" w14:textId="77777777" w:rsidTr="00377AB6">
        <w:tc>
          <w:tcPr>
            <w:tcW w:w="4023" w:type="dxa"/>
          </w:tcPr>
          <w:p w14:paraId="5562F9A7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1050B6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F5362C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4F2C30F1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8" w:type="dxa"/>
          </w:tcPr>
          <w:p w14:paraId="6D5E6A3C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A1E7416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6DC182DC" w14:textId="77777777" w:rsidTr="00377AB6">
        <w:tc>
          <w:tcPr>
            <w:tcW w:w="4023" w:type="dxa"/>
          </w:tcPr>
          <w:p w14:paraId="1E8B4843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5FEB5C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AD50B07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A14E6E2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EEA2FB0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93446A3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8" w:type="dxa"/>
          </w:tcPr>
          <w:p w14:paraId="35868A92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7ED517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B7BD9" w:rsidRPr="00363A53" w14:paraId="6420FA67" w14:textId="77777777" w:rsidTr="00377AB6">
        <w:tc>
          <w:tcPr>
            <w:tcW w:w="4023" w:type="dxa"/>
          </w:tcPr>
          <w:p w14:paraId="33C611E8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A9BEFB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B108AE3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ACE8ED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5870AA5B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44523A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14:paraId="59136DDC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96A7540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7BD9" w:rsidRPr="00363A53" w14:paraId="01A7FCA2" w14:textId="77777777" w:rsidTr="00377AB6">
        <w:tc>
          <w:tcPr>
            <w:tcW w:w="4023" w:type="dxa"/>
          </w:tcPr>
          <w:p w14:paraId="60333FAC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1E85CC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FFB48F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76BE966E" w14:textId="36C4ED0C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13156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89DFAEB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AFADB6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B7BD9" w:rsidRPr="00363A53" w14:paraId="687EE5D2" w14:textId="77777777" w:rsidTr="00377AB6">
        <w:tc>
          <w:tcPr>
            <w:tcW w:w="4023" w:type="dxa"/>
          </w:tcPr>
          <w:p w14:paraId="24937A57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14:paraId="48C92AE1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BD9" w:rsidRPr="00363A53" w14:paraId="2581A0C3" w14:textId="77777777" w:rsidTr="00377AB6">
        <w:tc>
          <w:tcPr>
            <w:tcW w:w="4023" w:type="dxa"/>
          </w:tcPr>
          <w:p w14:paraId="674396FB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7041864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87BCF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2298FB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53946D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E71D8C2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0958F66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AB2A46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550EC310" w14:textId="77777777" w:rsidTr="00377AB6">
        <w:tc>
          <w:tcPr>
            <w:tcW w:w="4023" w:type="dxa"/>
          </w:tcPr>
          <w:p w14:paraId="790130CD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3DBA321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149</w:t>
            </w:r>
          </w:p>
        </w:tc>
        <w:tc>
          <w:tcPr>
            <w:tcW w:w="270" w:type="dxa"/>
          </w:tcPr>
          <w:p w14:paraId="2B21764D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DC433C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252" w:type="dxa"/>
          </w:tcPr>
          <w:p w14:paraId="2B04126B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436FA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741E6EBE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E8B678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299</w:t>
            </w:r>
          </w:p>
        </w:tc>
      </w:tr>
      <w:tr w:rsidR="002B7BD9" w:rsidRPr="00363A53" w14:paraId="292F27FF" w14:textId="77777777" w:rsidTr="00377AB6">
        <w:tc>
          <w:tcPr>
            <w:tcW w:w="4023" w:type="dxa"/>
          </w:tcPr>
          <w:p w14:paraId="325E18AD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5EE572D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2373CC0B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679A5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1D98B501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64A01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5D5E32B9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CCF0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2B7BD9" w:rsidRPr="00363A53" w14:paraId="0EC2C0DE" w14:textId="77777777" w:rsidTr="00377AB6">
        <w:tc>
          <w:tcPr>
            <w:tcW w:w="4023" w:type="dxa"/>
          </w:tcPr>
          <w:p w14:paraId="111E1D0F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B4D948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2,628</w:t>
            </w:r>
          </w:p>
        </w:tc>
        <w:tc>
          <w:tcPr>
            <w:tcW w:w="270" w:type="dxa"/>
          </w:tcPr>
          <w:p w14:paraId="7A46DA59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337F1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531</w:t>
            </w:r>
          </w:p>
        </w:tc>
        <w:tc>
          <w:tcPr>
            <w:tcW w:w="252" w:type="dxa"/>
          </w:tcPr>
          <w:p w14:paraId="519F91D0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1A9A71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147BDE9F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F183554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3,159</w:t>
            </w:r>
          </w:p>
        </w:tc>
      </w:tr>
      <w:tr w:rsidR="002B7BD9" w:rsidRPr="00363A53" w14:paraId="5A861AC3" w14:textId="77777777" w:rsidTr="00377AB6">
        <w:tc>
          <w:tcPr>
            <w:tcW w:w="4023" w:type="dxa"/>
          </w:tcPr>
          <w:p w14:paraId="606DC71C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6E7C5B6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</w:tcPr>
          <w:p w14:paraId="33CC7822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297CD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(135)</w:t>
            </w:r>
          </w:p>
        </w:tc>
        <w:tc>
          <w:tcPr>
            <w:tcW w:w="252" w:type="dxa"/>
          </w:tcPr>
          <w:p w14:paraId="40A7A27E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1199C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10467278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2182B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1,742</w:t>
            </w:r>
          </w:p>
        </w:tc>
      </w:tr>
      <w:tr w:rsidR="002B7BD9" w:rsidRPr="00363A53" w14:paraId="38ED48BE" w14:textId="77777777" w:rsidTr="00377AB6">
        <w:tc>
          <w:tcPr>
            <w:tcW w:w="4023" w:type="dxa"/>
          </w:tcPr>
          <w:p w14:paraId="65BD8F77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3435C643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2,310</w:t>
            </w:r>
          </w:p>
        </w:tc>
        <w:tc>
          <w:tcPr>
            <w:tcW w:w="270" w:type="dxa"/>
          </w:tcPr>
          <w:p w14:paraId="0E03BFC0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DFE03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(825)</w:t>
            </w:r>
          </w:p>
        </w:tc>
        <w:tc>
          <w:tcPr>
            <w:tcW w:w="252" w:type="dxa"/>
          </w:tcPr>
          <w:p w14:paraId="67A8C7E3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09349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6934737A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C3F069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1,485</w:t>
            </w:r>
          </w:p>
        </w:tc>
      </w:tr>
      <w:tr w:rsidR="002B7BD9" w:rsidRPr="00363A53" w14:paraId="20BE1956" w14:textId="77777777" w:rsidTr="00377AB6">
        <w:tc>
          <w:tcPr>
            <w:tcW w:w="4023" w:type="dxa"/>
          </w:tcPr>
          <w:p w14:paraId="020C721A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3281F117" w14:textId="77777777" w:rsidR="002B7BD9" w:rsidRPr="00363A53" w:rsidRDefault="002B7BD9" w:rsidP="00DB107B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3E0AC83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3EAEB93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15,116</w:t>
            </w:r>
          </w:p>
        </w:tc>
        <w:tc>
          <w:tcPr>
            <w:tcW w:w="270" w:type="dxa"/>
          </w:tcPr>
          <w:p w14:paraId="5003923F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40E67F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27B7F40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761</w:t>
            </w:r>
          </w:p>
        </w:tc>
        <w:tc>
          <w:tcPr>
            <w:tcW w:w="252" w:type="dxa"/>
          </w:tcPr>
          <w:p w14:paraId="5718B2D0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990B75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  <w:p w14:paraId="6FD6866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238" w:type="dxa"/>
          </w:tcPr>
          <w:p w14:paraId="13EE2829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287562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D01FFC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15,952</w:t>
            </w:r>
          </w:p>
        </w:tc>
      </w:tr>
      <w:tr w:rsidR="002B7BD9" w:rsidRPr="00363A53" w14:paraId="00EAD128" w14:textId="77777777" w:rsidTr="00377AB6">
        <w:tc>
          <w:tcPr>
            <w:tcW w:w="4023" w:type="dxa"/>
          </w:tcPr>
          <w:p w14:paraId="37DEB9E1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68DCB1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38B465AE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AD8CA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 10,918 </w:t>
            </w:r>
          </w:p>
        </w:tc>
        <w:tc>
          <w:tcPr>
            <w:tcW w:w="252" w:type="dxa"/>
          </w:tcPr>
          <w:p w14:paraId="4BFA4866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B8479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79F8A8E" w14:textId="77777777" w:rsidR="002B7BD9" w:rsidRPr="00363A53" w:rsidRDefault="002B7BD9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E93387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10,918 </w:t>
            </w:r>
          </w:p>
        </w:tc>
      </w:tr>
      <w:tr w:rsidR="002B7BD9" w:rsidRPr="00363A53" w14:paraId="07E07E48" w14:textId="77777777" w:rsidTr="00377AB6">
        <w:tc>
          <w:tcPr>
            <w:tcW w:w="4023" w:type="dxa"/>
          </w:tcPr>
          <w:p w14:paraId="4B66926B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BF72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  <w:tc>
          <w:tcPr>
            <w:tcW w:w="270" w:type="dxa"/>
          </w:tcPr>
          <w:p w14:paraId="1B146D48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9B110C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 xml:space="preserve"> 11,400 </w:t>
            </w:r>
          </w:p>
        </w:tc>
        <w:tc>
          <w:tcPr>
            <w:tcW w:w="252" w:type="dxa"/>
          </w:tcPr>
          <w:p w14:paraId="18DDE09D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2FEA89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75</w:t>
            </w:r>
          </w:p>
        </w:tc>
        <w:tc>
          <w:tcPr>
            <w:tcW w:w="238" w:type="dxa"/>
          </w:tcPr>
          <w:p w14:paraId="4E96CCF3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A41582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33,730 </w:t>
            </w:r>
          </w:p>
        </w:tc>
      </w:tr>
      <w:tr w:rsidR="002B7BD9" w:rsidRPr="00363A53" w14:paraId="683D567D" w14:textId="77777777" w:rsidTr="00377AB6">
        <w:tc>
          <w:tcPr>
            <w:tcW w:w="4023" w:type="dxa"/>
          </w:tcPr>
          <w:p w14:paraId="4A595205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C56B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186AC13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68444B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2" w:type="dxa"/>
          </w:tcPr>
          <w:p w14:paraId="2B4C3ACE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678B805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14:paraId="003860BA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DE368EF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B7BD9" w:rsidRPr="00363A53" w14:paraId="66ED3CCC" w14:textId="77777777" w:rsidTr="00377AB6">
        <w:tc>
          <w:tcPr>
            <w:tcW w:w="4023" w:type="dxa"/>
          </w:tcPr>
          <w:p w14:paraId="142BF46D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754CBEAE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C052F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59FAC2C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99CF47F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5C5DD1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87DED0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E7B9AC4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08B30D98" w14:textId="77777777" w:rsidTr="00377AB6">
        <w:tc>
          <w:tcPr>
            <w:tcW w:w="4023" w:type="dxa"/>
          </w:tcPr>
          <w:p w14:paraId="36425805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377F9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E26EADF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60D422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  <w:tc>
          <w:tcPr>
            <w:tcW w:w="252" w:type="dxa"/>
          </w:tcPr>
          <w:p w14:paraId="65AED303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EE210E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1B03115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F57DC8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</w:tr>
      <w:tr w:rsidR="002B7BD9" w:rsidRPr="00363A53" w14:paraId="4B4EBA47" w14:textId="77777777" w:rsidTr="00377AB6">
        <w:tc>
          <w:tcPr>
            <w:tcW w:w="4023" w:type="dxa"/>
          </w:tcPr>
          <w:p w14:paraId="581D33B1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550555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  <w:tc>
          <w:tcPr>
            <w:tcW w:w="270" w:type="dxa"/>
          </w:tcPr>
          <w:p w14:paraId="1FBA8DA2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2D84E2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630</w:t>
            </w:r>
          </w:p>
        </w:tc>
        <w:tc>
          <w:tcPr>
            <w:tcW w:w="252" w:type="dxa"/>
          </w:tcPr>
          <w:p w14:paraId="4F3B00E3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59DF2B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75</w:t>
            </w:r>
          </w:p>
        </w:tc>
        <w:tc>
          <w:tcPr>
            <w:tcW w:w="238" w:type="dxa"/>
          </w:tcPr>
          <w:p w14:paraId="377404D5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78EA306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22,960</w:t>
            </w:r>
          </w:p>
        </w:tc>
      </w:tr>
    </w:tbl>
    <w:p w14:paraId="209B7F6A" w14:textId="08759D01" w:rsidR="00586B15" w:rsidRPr="00363A53" w:rsidRDefault="00586B1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363A53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1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188"/>
        <w:gridCol w:w="252"/>
        <w:gridCol w:w="1089"/>
        <w:gridCol w:w="238"/>
        <w:gridCol w:w="1058"/>
      </w:tblGrid>
      <w:tr w:rsidR="00586B15" w:rsidRPr="00363A53" w14:paraId="5C7F389F" w14:textId="77777777" w:rsidTr="00C0232F">
        <w:tc>
          <w:tcPr>
            <w:tcW w:w="4023" w:type="dxa"/>
          </w:tcPr>
          <w:p w14:paraId="765740DB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0C60112A" w14:textId="77777777" w:rsidR="00586B15" w:rsidRPr="00363A53" w:rsidRDefault="00586B15" w:rsidP="00DB107B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6B15" w:rsidRPr="00363A53" w14:paraId="1765F6AE" w14:textId="77777777" w:rsidTr="00C0232F">
        <w:tc>
          <w:tcPr>
            <w:tcW w:w="4023" w:type="dxa"/>
          </w:tcPr>
          <w:p w14:paraId="17AC06BA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AD4AE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0DD927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8505AA6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8" w:type="dxa"/>
          </w:tcPr>
          <w:p w14:paraId="7DB275F5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64282C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B15" w:rsidRPr="00363A53" w14:paraId="215369F2" w14:textId="77777777" w:rsidTr="00C0232F">
        <w:tc>
          <w:tcPr>
            <w:tcW w:w="4023" w:type="dxa"/>
          </w:tcPr>
          <w:p w14:paraId="3DB52AC2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361B22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BBCC35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795D377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8" w:type="dxa"/>
          </w:tcPr>
          <w:p w14:paraId="69DE3746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CFB575E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363A53" w14:paraId="61ACDB4B" w14:textId="77777777" w:rsidTr="00C0232F">
        <w:tc>
          <w:tcPr>
            <w:tcW w:w="4023" w:type="dxa"/>
          </w:tcPr>
          <w:p w14:paraId="1814369E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800CBC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D75711E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819086" w14:textId="1B901B78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E922BA4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8A0E695" w14:textId="309F4613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8" w:type="dxa"/>
          </w:tcPr>
          <w:p w14:paraId="6FBA97D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4606919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363A53" w14:paraId="7EF04B44" w14:textId="77777777" w:rsidTr="00C0232F">
        <w:tc>
          <w:tcPr>
            <w:tcW w:w="4023" w:type="dxa"/>
          </w:tcPr>
          <w:p w14:paraId="3F65A5B6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930C50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4C20B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8F1904" w14:textId="3F6FDF72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04BF8BD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36390D7" w14:textId="2ACD3D1C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14:paraId="5DB85F9F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393699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363A53" w14:paraId="46C5E56A" w14:textId="77777777" w:rsidTr="00026F2B">
        <w:tc>
          <w:tcPr>
            <w:tcW w:w="4023" w:type="dxa"/>
          </w:tcPr>
          <w:p w14:paraId="63847F0A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0A8EE7" w14:textId="736F21C4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191FD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0279141" w14:textId="26751611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13156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8FC580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C9260F" w14:textId="0D2536F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86B15" w:rsidRPr="00363A53" w14:paraId="1C46BAFB" w14:textId="77777777" w:rsidTr="00C0232F">
        <w:tc>
          <w:tcPr>
            <w:tcW w:w="4023" w:type="dxa"/>
          </w:tcPr>
          <w:p w14:paraId="30FEF6CA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14:paraId="404E70B6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6B15" w:rsidRPr="00363A53" w14:paraId="4AAB898F" w14:textId="77777777" w:rsidTr="00C0232F">
        <w:tc>
          <w:tcPr>
            <w:tcW w:w="4023" w:type="dxa"/>
          </w:tcPr>
          <w:p w14:paraId="607FDFE3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4BCE3DA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DFA9B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041966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4F3917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4E1BCC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8D1EEE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AE83E51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533D" w:rsidRPr="00363A53" w14:paraId="78D8E4CF" w14:textId="77777777" w:rsidTr="00C0232F">
        <w:tc>
          <w:tcPr>
            <w:tcW w:w="4023" w:type="dxa"/>
          </w:tcPr>
          <w:p w14:paraId="31C90E83" w14:textId="6A1229CB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3E9015" w14:textId="5A02F3A5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02A3CF6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718036" w14:textId="0CFA52F9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5 </w:t>
            </w:r>
          </w:p>
        </w:tc>
        <w:tc>
          <w:tcPr>
            <w:tcW w:w="252" w:type="dxa"/>
          </w:tcPr>
          <w:p w14:paraId="30505F1A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5D26DD" w14:textId="4A33F2BA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EA8AB87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7C91934" w14:textId="5B6899F6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BD533D" w:rsidRPr="00363A53" w14:paraId="0C790D03" w14:textId="77777777" w:rsidTr="00C0232F">
        <w:tc>
          <w:tcPr>
            <w:tcW w:w="4023" w:type="dxa"/>
          </w:tcPr>
          <w:p w14:paraId="5128C514" w14:textId="4175384C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241D6DA1" w14:textId="48FD83FD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270" w:type="dxa"/>
          </w:tcPr>
          <w:p w14:paraId="18037968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553BEF" w14:textId="7A4DC4CA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51 </w:t>
            </w:r>
          </w:p>
        </w:tc>
        <w:tc>
          <w:tcPr>
            <w:tcW w:w="252" w:type="dxa"/>
          </w:tcPr>
          <w:p w14:paraId="58E91FA8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705616" w14:textId="2DDC6FCF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AA34C9B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5BE9C25" w14:textId="016F2E75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350</w:t>
            </w:r>
          </w:p>
        </w:tc>
      </w:tr>
      <w:tr w:rsidR="00BD533D" w:rsidRPr="00363A53" w14:paraId="4EFACADD" w14:textId="77777777" w:rsidTr="00C0232F">
        <w:tc>
          <w:tcPr>
            <w:tcW w:w="4023" w:type="dxa"/>
          </w:tcPr>
          <w:p w14:paraId="33CEE265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22D006A6" w14:textId="10E093AF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219BCC7F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00F4D5" w14:textId="56E4F0C1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>-</w:t>
            </w:r>
          </w:p>
        </w:tc>
        <w:tc>
          <w:tcPr>
            <w:tcW w:w="252" w:type="dxa"/>
          </w:tcPr>
          <w:p w14:paraId="4CBD8145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151181" w14:textId="0ECDD36B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C4D48BF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EC9AC8" w14:textId="6515C72C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BD533D" w:rsidRPr="00363A53" w14:paraId="147E4D32" w14:textId="77777777" w:rsidTr="00C0232F">
        <w:tc>
          <w:tcPr>
            <w:tcW w:w="4023" w:type="dxa"/>
          </w:tcPr>
          <w:p w14:paraId="064562D2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EECC04C" w14:textId="7A0D1EF3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3,159</w:t>
            </w:r>
          </w:p>
        </w:tc>
        <w:tc>
          <w:tcPr>
            <w:tcW w:w="270" w:type="dxa"/>
          </w:tcPr>
          <w:p w14:paraId="4B99EB51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E555BE" w14:textId="10B739DE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434 </w:t>
            </w:r>
          </w:p>
        </w:tc>
        <w:tc>
          <w:tcPr>
            <w:tcW w:w="252" w:type="dxa"/>
          </w:tcPr>
          <w:p w14:paraId="7B17599F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9D635DA" w14:textId="3C580209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9DCC73C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5D416DF" w14:textId="685588E0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3,593</w:t>
            </w:r>
          </w:p>
        </w:tc>
      </w:tr>
      <w:tr w:rsidR="00BD533D" w:rsidRPr="00363A53" w14:paraId="12BDCA4D" w14:textId="77777777" w:rsidTr="00C0232F">
        <w:tc>
          <w:tcPr>
            <w:tcW w:w="4023" w:type="dxa"/>
          </w:tcPr>
          <w:p w14:paraId="4C642505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38ED10F3" w14:textId="3818E6CF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1,742</w:t>
            </w:r>
          </w:p>
        </w:tc>
        <w:tc>
          <w:tcPr>
            <w:tcW w:w="270" w:type="dxa"/>
          </w:tcPr>
          <w:p w14:paraId="79B015D6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42B198" w14:textId="6033C08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(762)</w:t>
            </w:r>
          </w:p>
        </w:tc>
        <w:tc>
          <w:tcPr>
            <w:tcW w:w="252" w:type="dxa"/>
          </w:tcPr>
          <w:p w14:paraId="60A401FD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ED24CC" w14:textId="62F1E1C2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AA97070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4B59B9" w14:textId="3470EECA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980</w:t>
            </w:r>
          </w:p>
        </w:tc>
      </w:tr>
      <w:tr w:rsidR="00BD533D" w:rsidRPr="00363A53" w14:paraId="2847A9CD" w14:textId="77777777" w:rsidTr="00C0232F">
        <w:tc>
          <w:tcPr>
            <w:tcW w:w="4023" w:type="dxa"/>
          </w:tcPr>
          <w:p w14:paraId="1606B960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1B0263B4" w14:textId="006538FF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1,485</w:t>
            </w:r>
          </w:p>
        </w:tc>
        <w:tc>
          <w:tcPr>
            <w:tcW w:w="270" w:type="dxa"/>
          </w:tcPr>
          <w:p w14:paraId="45B7C356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CD9701" w14:textId="3C6DF4CD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244 </w:t>
            </w:r>
          </w:p>
        </w:tc>
        <w:tc>
          <w:tcPr>
            <w:tcW w:w="252" w:type="dxa"/>
          </w:tcPr>
          <w:p w14:paraId="2B26D642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F6741A" w14:textId="54C9D571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8D0BFEC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F763C" w14:textId="4C975A41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1,729</w:t>
            </w:r>
          </w:p>
        </w:tc>
      </w:tr>
      <w:tr w:rsidR="00BD533D" w:rsidRPr="00363A53" w14:paraId="5945FC12" w14:textId="77777777" w:rsidTr="00C0232F">
        <w:tc>
          <w:tcPr>
            <w:tcW w:w="4023" w:type="dxa"/>
          </w:tcPr>
          <w:p w14:paraId="6049D452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0B632622" w14:textId="77777777" w:rsidR="00BD533D" w:rsidRPr="00363A53" w:rsidRDefault="00BD533D" w:rsidP="00DB107B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5BC71399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138F4179" w14:textId="7F47B40A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15,952</w:t>
            </w:r>
          </w:p>
        </w:tc>
        <w:tc>
          <w:tcPr>
            <w:tcW w:w="270" w:type="dxa"/>
          </w:tcPr>
          <w:p w14:paraId="79CF85C3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76341D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</w:pPr>
          </w:p>
          <w:p w14:paraId="294B7CA2" w14:textId="54E99208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Pr="00363A53">
              <w:rPr>
                <w:rFonts w:hint="cs"/>
                <w:cs/>
              </w:rPr>
              <w:t>355</w:t>
            </w:r>
          </w:p>
        </w:tc>
        <w:tc>
          <w:tcPr>
            <w:tcW w:w="252" w:type="dxa"/>
          </w:tcPr>
          <w:p w14:paraId="4FF910D1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74133AF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  <w:p w14:paraId="25347186" w14:textId="29157549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1,985</w:t>
            </w:r>
          </w:p>
        </w:tc>
        <w:tc>
          <w:tcPr>
            <w:tcW w:w="238" w:type="dxa"/>
          </w:tcPr>
          <w:p w14:paraId="67F3D7A0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553531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09117AD" w14:textId="385DE9C5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18,292</w:t>
            </w:r>
          </w:p>
        </w:tc>
      </w:tr>
      <w:tr w:rsidR="00BD533D" w:rsidRPr="00363A53" w14:paraId="688A58EE" w14:textId="77777777" w:rsidTr="00C0232F">
        <w:tc>
          <w:tcPr>
            <w:tcW w:w="4023" w:type="dxa"/>
          </w:tcPr>
          <w:p w14:paraId="6CE42F88" w14:textId="7219F885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900566B" w14:textId="3E17418C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10,918 </w:t>
            </w:r>
          </w:p>
        </w:tc>
        <w:tc>
          <w:tcPr>
            <w:tcW w:w="270" w:type="dxa"/>
          </w:tcPr>
          <w:p w14:paraId="6CFFEA76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D2956C" w14:textId="64898E74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(1,390)</w:t>
            </w:r>
          </w:p>
        </w:tc>
        <w:tc>
          <w:tcPr>
            <w:tcW w:w="252" w:type="dxa"/>
          </w:tcPr>
          <w:p w14:paraId="19BB2116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F0FC18" w14:textId="4DC4E718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A03F9E9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974DA4" w14:textId="3558820B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9,528</w:t>
            </w:r>
          </w:p>
        </w:tc>
      </w:tr>
      <w:tr w:rsidR="00BD533D" w:rsidRPr="00363A53" w14:paraId="3DAD445E" w14:textId="77777777" w:rsidTr="00C0232F">
        <w:tc>
          <w:tcPr>
            <w:tcW w:w="4023" w:type="dxa"/>
          </w:tcPr>
          <w:p w14:paraId="36FA866C" w14:textId="10AF97A1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="Angsana New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4403A8E9" w14:textId="0B450A8E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B73DE04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7192476" w14:textId="65DF8CA6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90 </w:t>
            </w:r>
          </w:p>
        </w:tc>
        <w:tc>
          <w:tcPr>
            <w:tcW w:w="252" w:type="dxa"/>
          </w:tcPr>
          <w:p w14:paraId="6A9870A5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266977" w14:textId="29F23430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5DA90047" w14:textId="77777777" w:rsidR="00BD533D" w:rsidRPr="00363A53" w:rsidRDefault="00BD533D" w:rsidP="00DB107B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77C7BFC" w14:textId="4B78DE4E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BD533D" w:rsidRPr="00363A53" w14:paraId="39CF1959" w14:textId="77777777" w:rsidTr="00D67034">
        <w:tc>
          <w:tcPr>
            <w:tcW w:w="4023" w:type="dxa"/>
          </w:tcPr>
          <w:p w14:paraId="1E827FD3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6E8192" w14:textId="63EF8B4E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33,730 </w:t>
            </w:r>
          </w:p>
        </w:tc>
        <w:tc>
          <w:tcPr>
            <w:tcW w:w="270" w:type="dxa"/>
          </w:tcPr>
          <w:p w14:paraId="1D6D6F32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A4F8AA3" w14:textId="3E9A7223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3A53">
              <w:rPr>
                <w:rFonts w:hint="cs"/>
                <w:b/>
                <w:bCs/>
                <w:cs/>
              </w:rPr>
              <w:t>(</w:t>
            </w:r>
            <w:r w:rsidRPr="00363A53">
              <w:rPr>
                <w:b/>
                <w:bCs/>
              </w:rPr>
              <w:t>973</w:t>
            </w:r>
            <w:r w:rsidRPr="00363A53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52" w:type="dxa"/>
          </w:tcPr>
          <w:p w14:paraId="28864EE8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38DDCE5" w14:textId="182D886D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1,985</w:t>
            </w:r>
          </w:p>
        </w:tc>
        <w:tc>
          <w:tcPr>
            <w:tcW w:w="238" w:type="dxa"/>
          </w:tcPr>
          <w:p w14:paraId="34600307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260E21B" w14:textId="4348DBB2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34,742</w:t>
            </w:r>
          </w:p>
        </w:tc>
      </w:tr>
      <w:tr w:rsidR="00BD533D" w:rsidRPr="00363A53" w14:paraId="6A3AF6BB" w14:textId="77777777" w:rsidTr="00D67034">
        <w:tc>
          <w:tcPr>
            <w:tcW w:w="4023" w:type="dxa"/>
          </w:tcPr>
          <w:p w14:paraId="5DD9F0AA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29B34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238CD84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831208F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2" w:type="dxa"/>
          </w:tcPr>
          <w:p w14:paraId="3FBB0576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4CD4ED8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14:paraId="5356792D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773A2D8" w14:textId="7777777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D533D" w:rsidRPr="00363A53" w14:paraId="46B37891" w14:textId="77777777" w:rsidTr="00026F2B">
        <w:tc>
          <w:tcPr>
            <w:tcW w:w="4023" w:type="dxa"/>
          </w:tcPr>
          <w:p w14:paraId="2EC2EA44" w14:textId="25DA9D4E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6A1F086" w14:textId="77777777" w:rsidR="00BD533D" w:rsidRPr="00363A53" w:rsidRDefault="00BD533D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F28A" w14:textId="77777777" w:rsidR="00BD533D" w:rsidRPr="00363A53" w:rsidRDefault="00BD533D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62951E8" w14:textId="77777777" w:rsidR="00BD533D" w:rsidRPr="00363A53" w:rsidRDefault="00BD533D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37E67C" w14:textId="77777777" w:rsidR="00BD533D" w:rsidRPr="00363A53" w:rsidRDefault="00BD533D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91D52C" w14:textId="77777777" w:rsidR="00BD533D" w:rsidRPr="00363A53" w:rsidRDefault="00BD533D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ABE6AF" w14:textId="77777777" w:rsidR="00BD533D" w:rsidRPr="00363A53" w:rsidRDefault="00BD533D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BD780D" w14:textId="77777777" w:rsidR="00BD533D" w:rsidRPr="00363A53" w:rsidRDefault="00BD533D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533D" w:rsidRPr="00363A53" w14:paraId="12BD7DD5" w14:textId="77777777" w:rsidTr="00026F2B">
        <w:tc>
          <w:tcPr>
            <w:tcW w:w="4023" w:type="dxa"/>
          </w:tcPr>
          <w:p w14:paraId="6E25379A" w14:textId="77777777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D3027D" w14:textId="1EA843F3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  <w:tc>
          <w:tcPr>
            <w:tcW w:w="270" w:type="dxa"/>
          </w:tcPr>
          <w:p w14:paraId="4E132C7B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09E57EE" w14:textId="42C3E2F6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1,47</w:t>
            </w:r>
            <w:r w:rsidR="00460126" w:rsidRPr="00363A5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52" w:type="dxa"/>
          </w:tcPr>
          <w:p w14:paraId="65A018DB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9E669C4" w14:textId="6A9CCA5A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77466BC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7960EAB" w14:textId="5C86F1F2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(9,29</w:t>
            </w:r>
            <w:r w:rsidR="00460126" w:rsidRPr="00363A53">
              <w:rPr>
                <w:rFonts w:asciiTheme="majorBidi" w:hAnsiTheme="majorBidi" w:cstheme="majorBidi"/>
                <w:lang w:val="en-US"/>
              </w:rPr>
              <w:t>7</w:t>
            </w:r>
            <w:r w:rsidRPr="00363A53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D533D" w:rsidRPr="00363A53" w14:paraId="01D78AF7" w14:textId="77777777" w:rsidTr="00026F2B">
        <w:tc>
          <w:tcPr>
            <w:tcW w:w="4023" w:type="dxa"/>
          </w:tcPr>
          <w:p w14:paraId="0A910157" w14:textId="6C9155C6" w:rsidR="00BD533D" w:rsidRPr="00363A53" w:rsidRDefault="00BD533D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D197B" w14:textId="138EABFD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22,960</w:t>
            </w:r>
          </w:p>
        </w:tc>
        <w:tc>
          <w:tcPr>
            <w:tcW w:w="270" w:type="dxa"/>
          </w:tcPr>
          <w:p w14:paraId="5DF76A55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7B73962" w14:textId="76EBC6D7" w:rsidR="00BD533D" w:rsidRPr="00363A53" w:rsidRDefault="0046012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500</w:t>
            </w:r>
          </w:p>
        </w:tc>
        <w:tc>
          <w:tcPr>
            <w:tcW w:w="252" w:type="dxa"/>
          </w:tcPr>
          <w:p w14:paraId="4B216421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B0B25D2" w14:textId="7B653478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1,985</w:t>
            </w:r>
          </w:p>
        </w:tc>
        <w:tc>
          <w:tcPr>
            <w:tcW w:w="238" w:type="dxa"/>
          </w:tcPr>
          <w:p w14:paraId="55B6CF57" w14:textId="77777777" w:rsidR="00BD533D" w:rsidRPr="00363A53" w:rsidRDefault="00BD533D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613D2594" w14:textId="1DC7DF67" w:rsidR="00BD533D" w:rsidRPr="00363A53" w:rsidRDefault="00BD533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25,445</w:t>
            </w:r>
          </w:p>
        </w:tc>
      </w:tr>
    </w:tbl>
    <w:p w14:paraId="5D74EBB9" w14:textId="0F3D0A9F" w:rsidR="0078113C" w:rsidRPr="00363A53" w:rsidRDefault="0078113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3CD24F8" w14:textId="77777777" w:rsidR="0078113C" w:rsidRPr="00363A53" w:rsidRDefault="0078113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363A53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7"/>
        <w:gridCol w:w="1078"/>
        <w:gridCol w:w="270"/>
        <w:gridCol w:w="1189"/>
        <w:gridCol w:w="240"/>
        <w:gridCol w:w="12"/>
        <w:gridCol w:w="1087"/>
        <w:gridCol w:w="243"/>
        <w:gridCol w:w="1020"/>
      </w:tblGrid>
      <w:tr w:rsidR="002B7BD9" w:rsidRPr="00363A53" w14:paraId="20DE4E69" w14:textId="77777777" w:rsidTr="00377AB6">
        <w:trPr>
          <w:trHeight w:val="139"/>
        </w:trPr>
        <w:tc>
          <w:tcPr>
            <w:tcW w:w="4077" w:type="dxa"/>
          </w:tcPr>
          <w:p w14:paraId="6DAA5B70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139" w:type="dxa"/>
            <w:gridSpan w:val="8"/>
            <w:vAlign w:val="bottom"/>
          </w:tcPr>
          <w:p w14:paraId="3B82B81F" w14:textId="77777777" w:rsidR="002B7BD9" w:rsidRPr="00363A53" w:rsidRDefault="002B7BD9" w:rsidP="00DB107B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5CF3FD75" w14:textId="77777777" w:rsidTr="00377AB6">
        <w:trPr>
          <w:trHeight w:val="139"/>
        </w:trPr>
        <w:tc>
          <w:tcPr>
            <w:tcW w:w="4077" w:type="dxa"/>
          </w:tcPr>
          <w:p w14:paraId="0B72E11F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13326F8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6AE797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4A434A1F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127F5EEE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6997DE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11B00496" w14:textId="77777777" w:rsidTr="00377AB6">
        <w:trPr>
          <w:trHeight w:val="139"/>
        </w:trPr>
        <w:tc>
          <w:tcPr>
            <w:tcW w:w="4077" w:type="dxa"/>
          </w:tcPr>
          <w:p w14:paraId="174F5B3B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A6BA539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AE5DC9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  <w:tcBorders>
              <w:bottom w:val="single" w:sz="4" w:space="0" w:color="auto"/>
            </w:tcBorders>
          </w:tcPr>
          <w:p w14:paraId="3250DF4E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639393C4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F98BDA4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21EF7585" w14:textId="77777777" w:rsidTr="00377AB6">
        <w:trPr>
          <w:trHeight w:val="139"/>
        </w:trPr>
        <w:tc>
          <w:tcPr>
            <w:tcW w:w="4077" w:type="dxa"/>
          </w:tcPr>
          <w:p w14:paraId="28ACB753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501B3E9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D5FB36F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B736F3B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67F1655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748883EE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14:paraId="343A457C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8881FC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B7BD9" w:rsidRPr="00363A53" w14:paraId="6D69F41D" w14:textId="77777777" w:rsidTr="00377AB6">
        <w:trPr>
          <w:trHeight w:val="139"/>
        </w:trPr>
        <w:tc>
          <w:tcPr>
            <w:tcW w:w="4077" w:type="dxa"/>
          </w:tcPr>
          <w:p w14:paraId="7A7C220A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732D8B7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4B09A5B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61E5F8A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1643F9BE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48D0A1E0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06DEDC87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EBEEBD4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7BD9" w:rsidRPr="00363A53" w14:paraId="6B82C55D" w14:textId="77777777" w:rsidTr="00377AB6">
        <w:trPr>
          <w:trHeight w:val="139"/>
        </w:trPr>
        <w:tc>
          <w:tcPr>
            <w:tcW w:w="4077" w:type="dxa"/>
          </w:tcPr>
          <w:p w14:paraId="14C6DD0C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C1AC70A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A528E85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6C324D85" w14:textId="45A8229E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13156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60D4D2E9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AC2E8D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B7BD9" w:rsidRPr="00363A53" w14:paraId="380AF7BC" w14:textId="77777777" w:rsidTr="00377AB6">
        <w:trPr>
          <w:trHeight w:val="139"/>
        </w:trPr>
        <w:tc>
          <w:tcPr>
            <w:tcW w:w="4077" w:type="dxa"/>
          </w:tcPr>
          <w:p w14:paraId="12DA8171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39" w:type="dxa"/>
            <w:gridSpan w:val="8"/>
          </w:tcPr>
          <w:p w14:paraId="63A47AE1" w14:textId="77777777" w:rsidR="002B7BD9" w:rsidRPr="00363A53" w:rsidRDefault="002B7BD9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BD9" w:rsidRPr="00363A53" w14:paraId="634D3279" w14:textId="77777777" w:rsidTr="00377AB6">
        <w:trPr>
          <w:trHeight w:val="139"/>
        </w:trPr>
        <w:tc>
          <w:tcPr>
            <w:tcW w:w="4077" w:type="dxa"/>
          </w:tcPr>
          <w:p w14:paraId="17CEB3A7" w14:textId="77777777" w:rsidR="002B7BD9" w:rsidRPr="00363A53" w:rsidRDefault="002B7BD9" w:rsidP="00DB107B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6FCEC4A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A5B940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564AF4D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14A082B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CC3D523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FD4891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79B13A4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2B7BD9" w:rsidRPr="00363A53" w14:paraId="7229F04C" w14:textId="77777777" w:rsidTr="00377AB6">
        <w:trPr>
          <w:trHeight w:val="398"/>
        </w:trPr>
        <w:tc>
          <w:tcPr>
            <w:tcW w:w="4077" w:type="dxa"/>
            <w:vAlign w:val="bottom"/>
          </w:tcPr>
          <w:p w14:paraId="23963921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8" w:type="dxa"/>
          </w:tcPr>
          <w:p w14:paraId="551A736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122</w:t>
            </w:r>
          </w:p>
        </w:tc>
        <w:tc>
          <w:tcPr>
            <w:tcW w:w="270" w:type="dxa"/>
            <w:vAlign w:val="bottom"/>
          </w:tcPr>
          <w:p w14:paraId="72CA8DD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5FB02CE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240" w:type="dxa"/>
            <w:vAlign w:val="bottom"/>
          </w:tcPr>
          <w:p w14:paraId="04B74B99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6DBF07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EA4F4CD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595021B5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  <w:tr w:rsidR="002B7BD9" w:rsidRPr="00363A53" w14:paraId="0B8E3ECF" w14:textId="77777777" w:rsidTr="00377AB6">
        <w:trPr>
          <w:trHeight w:val="348"/>
        </w:trPr>
        <w:tc>
          <w:tcPr>
            <w:tcW w:w="4077" w:type="dxa"/>
            <w:vAlign w:val="bottom"/>
          </w:tcPr>
          <w:p w14:paraId="4DF481C1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8" w:type="dxa"/>
          </w:tcPr>
          <w:p w14:paraId="3822A38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23E93B4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4593F194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7A78BF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51B23ED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E22182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3D05334F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2B7BD9" w:rsidRPr="00363A53" w14:paraId="17B5ADB0" w14:textId="77777777" w:rsidTr="00377AB6">
        <w:trPr>
          <w:trHeight w:val="348"/>
        </w:trPr>
        <w:tc>
          <w:tcPr>
            <w:tcW w:w="4077" w:type="dxa"/>
            <w:vAlign w:val="bottom"/>
          </w:tcPr>
          <w:p w14:paraId="6B0C4E42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8" w:type="dxa"/>
            <w:vAlign w:val="bottom"/>
          </w:tcPr>
          <w:p w14:paraId="5223299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2,628</w:t>
            </w:r>
          </w:p>
        </w:tc>
        <w:tc>
          <w:tcPr>
            <w:tcW w:w="270" w:type="dxa"/>
            <w:vAlign w:val="bottom"/>
          </w:tcPr>
          <w:p w14:paraId="2A00851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0FF86E5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532</w:t>
            </w:r>
          </w:p>
        </w:tc>
        <w:tc>
          <w:tcPr>
            <w:tcW w:w="240" w:type="dxa"/>
            <w:vAlign w:val="bottom"/>
          </w:tcPr>
          <w:p w14:paraId="15E6E57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55FE042F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CF365E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7098244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3,160</w:t>
            </w:r>
          </w:p>
        </w:tc>
      </w:tr>
      <w:tr w:rsidR="002B7BD9" w:rsidRPr="00363A53" w14:paraId="39DA6AA8" w14:textId="77777777" w:rsidTr="00377AB6">
        <w:trPr>
          <w:trHeight w:val="334"/>
        </w:trPr>
        <w:tc>
          <w:tcPr>
            <w:tcW w:w="4077" w:type="dxa"/>
            <w:vAlign w:val="bottom"/>
          </w:tcPr>
          <w:p w14:paraId="2FD4FB66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8" w:type="dxa"/>
            <w:vAlign w:val="bottom"/>
          </w:tcPr>
          <w:p w14:paraId="18BD565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  <w:vAlign w:val="bottom"/>
          </w:tcPr>
          <w:p w14:paraId="32A5283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89" w:type="dxa"/>
          </w:tcPr>
          <w:p w14:paraId="0505523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(135)</w:t>
            </w:r>
          </w:p>
        </w:tc>
        <w:tc>
          <w:tcPr>
            <w:tcW w:w="240" w:type="dxa"/>
            <w:vAlign w:val="bottom"/>
          </w:tcPr>
          <w:p w14:paraId="3830390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2D08F06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AFC5D7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4E9B60B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1,742</w:t>
            </w:r>
          </w:p>
        </w:tc>
      </w:tr>
      <w:tr w:rsidR="002B7BD9" w:rsidRPr="00363A53" w14:paraId="58722C4A" w14:textId="77777777" w:rsidTr="00377AB6">
        <w:trPr>
          <w:trHeight w:val="348"/>
        </w:trPr>
        <w:tc>
          <w:tcPr>
            <w:tcW w:w="4077" w:type="dxa"/>
            <w:vAlign w:val="bottom"/>
          </w:tcPr>
          <w:p w14:paraId="0B3A7385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8" w:type="dxa"/>
            <w:vAlign w:val="bottom"/>
          </w:tcPr>
          <w:p w14:paraId="5C6E698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1,893</w:t>
            </w:r>
          </w:p>
        </w:tc>
        <w:tc>
          <w:tcPr>
            <w:tcW w:w="270" w:type="dxa"/>
            <w:vAlign w:val="bottom"/>
          </w:tcPr>
          <w:p w14:paraId="12D3C42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  <w:vAlign w:val="bottom"/>
          </w:tcPr>
          <w:p w14:paraId="6117D62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(840)</w:t>
            </w:r>
          </w:p>
        </w:tc>
        <w:tc>
          <w:tcPr>
            <w:tcW w:w="240" w:type="dxa"/>
            <w:vAlign w:val="bottom"/>
          </w:tcPr>
          <w:p w14:paraId="6A80019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4BC9F31E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D80AA0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6C06B59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1,053</w:t>
            </w:r>
          </w:p>
        </w:tc>
      </w:tr>
      <w:tr w:rsidR="002B7BD9" w:rsidRPr="00363A53" w14:paraId="4733BC84" w14:textId="77777777" w:rsidTr="00377AB6">
        <w:trPr>
          <w:trHeight w:val="334"/>
        </w:trPr>
        <w:tc>
          <w:tcPr>
            <w:tcW w:w="4077" w:type="dxa"/>
            <w:vAlign w:val="bottom"/>
          </w:tcPr>
          <w:p w14:paraId="2F19EE39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10D4C44C" w14:textId="77777777" w:rsidR="002B7BD9" w:rsidRPr="00363A53" w:rsidRDefault="002B7BD9" w:rsidP="00DB107B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8" w:type="dxa"/>
            <w:vAlign w:val="bottom"/>
          </w:tcPr>
          <w:p w14:paraId="4D7B44F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13,843</w:t>
            </w:r>
          </w:p>
        </w:tc>
        <w:tc>
          <w:tcPr>
            <w:tcW w:w="270" w:type="dxa"/>
            <w:vAlign w:val="bottom"/>
          </w:tcPr>
          <w:p w14:paraId="0D10A74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52EDD41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642</w:t>
            </w:r>
          </w:p>
        </w:tc>
        <w:tc>
          <w:tcPr>
            <w:tcW w:w="240" w:type="dxa"/>
            <w:vAlign w:val="bottom"/>
          </w:tcPr>
          <w:p w14:paraId="08EF326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5B6D796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(7)</w:t>
            </w:r>
          </w:p>
        </w:tc>
        <w:tc>
          <w:tcPr>
            <w:tcW w:w="243" w:type="dxa"/>
            <w:vAlign w:val="bottom"/>
          </w:tcPr>
          <w:p w14:paraId="11D7320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07A7B0BB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14,478</w:t>
            </w:r>
          </w:p>
        </w:tc>
      </w:tr>
      <w:tr w:rsidR="002B7BD9" w:rsidRPr="00363A53" w14:paraId="1B63C0EA" w14:textId="77777777" w:rsidTr="00377AB6">
        <w:trPr>
          <w:trHeight w:val="334"/>
        </w:trPr>
        <w:tc>
          <w:tcPr>
            <w:tcW w:w="4077" w:type="dxa"/>
          </w:tcPr>
          <w:p w14:paraId="26D3F1D7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2BF18F7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D18765B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5E816383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8,960</w:t>
            </w:r>
          </w:p>
        </w:tc>
        <w:tc>
          <w:tcPr>
            <w:tcW w:w="240" w:type="dxa"/>
          </w:tcPr>
          <w:p w14:paraId="24D38C8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2C20AA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491E8D3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341B6E5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8,960</w:t>
            </w:r>
          </w:p>
        </w:tc>
      </w:tr>
      <w:tr w:rsidR="002B7BD9" w:rsidRPr="00363A53" w14:paraId="56F094C5" w14:textId="77777777" w:rsidTr="00377AB6">
        <w:trPr>
          <w:trHeight w:val="334"/>
        </w:trPr>
        <w:tc>
          <w:tcPr>
            <w:tcW w:w="4077" w:type="dxa"/>
          </w:tcPr>
          <w:p w14:paraId="5CECA048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CCDCAB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  <w:tc>
          <w:tcPr>
            <w:tcW w:w="270" w:type="dxa"/>
          </w:tcPr>
          <w:p w14:paraId="7DE793A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818ED4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9,292</w:t>
            </w:r>
          </w:p>
        </w:tc>
        <w:tc>
          <w:tcPr>
            <w:tcW w:w="240" w:type="dxa"/>
          </w:tcPr>
          <w:p w14:paraId="2F5279E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B81F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(7)</w:t>
            </w:r>
          </w:p>
        </w:tc>
        <w:tc>
          <w:tcPr>
            <w:tcW w:w="243" w:type="dxa"/>
          </w:tcPr>
          <w:p w14:paraId="5C559B8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B3D3A4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29,736</w:t>
            </w:r>
          </w:p>
        </w:tc>
      </w:tr>
      <w:tr w:rsidR="002B7BD9" w:rsidRPr="00363A53" w14:paraId="10417F1B" w14:textId="77777777" w:rsidTr="00377AB6">
        <w:trPr>
          <w:trHeight w:val="334"/>
        </w:trPr>
        <w:tc>
          <w:tcPr>
            <w:tcW w:w="4077" w:type="dxa"/>
          </w:tcPr>
          <w:p w14:paraId="66883C81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386132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998B2E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214209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" w:type="dxa"/>
          </w:tcPr>
          <w:p w14:paraId="2931E33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79E6A9F1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21127126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B8B762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B7BD9" w:rsidRPr="00363A53" w14:paraId="1CBF456D" w14:textId="77777777" w:rsidTr="00377AB6">
        <w:tc>
          <w:tcPr>
            <w:tcW w:w="4077" w:type="dxa"/>
          </w:tcPr>
          <w:p w14:paraId="3BB5F1B8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</w:tcPr>
          <w:p w14:paraId="4E07018D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352AA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F1738CC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28EAB976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D9A50E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DE4F9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3660AF6" w14:textId="77777777" w:rsidR="002B7BD9" w:rsidRPr="00363A53" w:rsidRDefault="002B7BD9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62418E7A" w14:textId="77777777" w:rsidTr="00377AB6">
        <w:tc>
          <w:tcPr>
            <w:tcW w:w="4077" w:type="dxa"/>
          </w:tcPr>
          <w:p w14:paraId="70D73A11" w14:textId="77777777" w:rsidR="002B7BD9" w:rsidRPr="00363A53" w:rsidRDefault="002B7BD9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DB855B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F97AC2D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8B53C6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(8,831)</w:t>
            </w:r>
          </w:p>
        </w:tc>
        <w:tc>
          <w:tcPr>
            <w:tcW w:w="252" w:type="dxa"/>
            <w:gridSpan w:val="2"/>
          </w:tcPr>
          <w:p w14:paraId="5BDBE1A9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D6CF5E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78233D4A" w14:textId="77777777" w:rsidR="002B7BD9" w:rsidRPr="00363A53" w:rsidRDefault="002B7BD9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AF348E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(8,831)</w:t>
            </w:r>
          </w:p>
        </w:tc>
      </w:tr>
      <w:tr w:rsidR="002B7BD9" w:rsidRPr="00363A53" w14:paraId="5275BD77" w14:textId="77777777" w:rsidTr="00377AB6">
        <w:trPr>
          <w:trHeight w:val="334"/>
        </w:trPr>
        <w:tc>
          <w:tcPr>
            <w:tcW w:w="4077" w:type="dxa"/>
          </w:tcPr>
          <w:p w14:paraId="0803CB32" w14:textId="77777777" w:rsidR="002B7BD9" w:rsidRPr="00363A53" w:rsidRDefault="002B7BD9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96EDB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  <w:tc>
          <w:tcPr>
            <w:tcW w:w="270" w:type="dxa"/>
          </w:tcPr>
          <w:p w14:paraId="7D2A7A4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1A26FE7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461</w:t>
            </w:r>
          </w:p>
        </w:tc>
        <w:tc>
          <w:tcPr>
            <w:tcW w:w="240" w:type="dxa"/>
          </w:tcPr>
          <w:p w14:paraId="2FABD70C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65B0F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(7)</w:t>
            </w:r>
          </w:p>
        </w:tc>
        <w:tc>
          <w:tcPr>
            <w:tcW w:w="243" w:type="dxa"/>
          </w:tcPr>
          <w:p w14:paraId="4E41CF43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DB922B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20,905</w:t>
            </w:r>
          </w:p>
        </w:tc>
      </w:tr>
    </w:tbl>
    <w:p w14:paraId="4C02EE96" w14:textId="77777777" w:rsidR="0078113C" w:rsidRPr="00363A53" w:rsidRDefault="0078113C" w:rsidP="00DB107B">
      <w:r w:rsidRPr="00363A53">
        <w:br w:type="page"/>
      </w:r>
    </w:p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7"/>
        <w:gridCol w:w="1078"/>
        <w:gridCol w:w="270"/>
        <w:gridCol w:w="1189"/>
        <w:gridCol w:w="240"/>
        <w:gridCol w:w="12"/>
        <w:gridCol w:w="1087"/>
        <w:gridCol w:w="243"/>
        <w:gridCol w:w="1020"/>
      </w:tblGrid>
      <w:tr w:rsidR="00D67034" w:rsidRPr="00363A53" w14:paraId="0762A2F0" w14:textId="77777777" w:rsidTr="0078113C">
        <w:trPr>
          <w:trHeight w:val="139"/>
        </w:trPr>
        <w:tc>
          <w:tcPr>
            <w:tcW w:w="4077" w:type="dxa"/>
          </w:tcPr>
          <w:p w14:paraId="2CD8B009" w14:textId="64A5E9B0" w:rsidR="00D67034" w:rsidRPr="00363A53" w:rsidRDefault="00D67034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139" w:type="dxa"/>
            <w:gridSpan w:val="8"/>
            <w:vAlign w:val="bottom"/>
          </w:tcPr>
          <w:p w14:paraId="0FE60BE2" w14:textId="77777777" w:rsidR="00D67034" w:rsidRPr="00363A53" w:rsidRDefault="00D67034" w:rsidP="00DB107B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034" w:rsidRPr="00363A53" w14:paraId="40E5E272" w14:textId="77777777" w:rsidTr="0078113C">
        <w:trPr>
          <w:trHeight w:val="139"/>
        </w:trPr>
        <w:tc>
          <w:tcPr>
            <w:tcW w:w="4077" w:type="dxa"/>
          </w:tcPr>
          <w:p w14:paraId="6E118FC0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2C4AC4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2705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646BC0AB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14CB59E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843ECF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363A53" w14:paraId="6797F451" w14:textId="77777777" w:rsidTr="0078113C">
        <w:trPr>
          <w:trHeight w:val="139"/>
        </w:trPr>
        <w:tc>
          <w:tcPr>
            <w:tcW w:w="4077" w:type="dxa"/>
          </w:tcPr>
          <w:p w14:paraId="4E2D03C8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FF6FDB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709BE4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  <w:tcBorders>
              <w:bottom w:val="single" w:sz="4" w:space="0" w:color="auto"/>
            </w:tcBorders>
          </w:tcPr>
          <w:p w14:paraId="4819531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0E9499D5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DE2E0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363A53" w14:paraId="08AEA263" w14:textId="77777777" w:rsidTr="0078113C">
        <w:trPr>
          <w:trHeight w:val="139"/>
        </w:trPr>
        <w:tc>
          <w:tcPr>
            <w:tcW w:w="4077" w:type="dxa"/>
          </w:tcPr>
          <w:p w14:paraId="4B84AF5A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C47E710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D7822B6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4D8680C" w14:textId="6441AB7E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D1C7C96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38E45372" w14:textId="73C5847F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14:paraId="2A6204CC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5ECB6C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363A53" w14:paraId="1F738AD3" w14:textId="77777777" w:rsidTr="0078113C">
        <w:trPr>
          <w:trHeight w:val="139"/>
        </w:trPr>
        <w:tc>
          <w:tcPr>
            <w:tcW w:w="4077" w:type="dxa"/>
          </w:tcPr>
          <w:p w14:paraId="2E9873A0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9989BC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E9D65F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75E209B" w14:textId="6A7E3279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5115ACA7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478D7469" w14:textId="270979A0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8B7AFA5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9DA1C10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363A53" w14:paraId="57DD5D49" w14:textId="77777777" w:rsidTr="0078113C">
        <w:trPr>
          <w:trHeight w:val="139"/>
        </w:trPr>
        <w:tc>
          <w:tcPr>
            <w:tcW w:w="4077" w:type="dxa"/>
          </w:tcPr>
          <w:p w14:paraId="2EA1818B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4F37084" w14:textId="33B8DEBA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302237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090B7BF6" w14:textId="12E0BA14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13156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189F4AEF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0A8000" w14:textId="3B84722F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67034" w:rsidRPr="00363A53" w14:paraId="339B5E21" w14:textId="77777777" w:rsidTr="0078113C">
        <w:trPr>
          <w:trHeight w:val="139"/>
        </w:trPr>
        <w:tc>
          <w:tcPr>
            <w:tcW w:w="4077" w:type="dxa"/>
          </w:tcPr>
          <w:p w14:paraId="625098D4" w14:textId="77777777" w:rsidR="00D67034" w:rsidRPr="00363A53" w:rsidRDefault="00D67034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39" w:type="dxa"/>
            <w:gridSpan w:val="8"/>
          </w:tcPr>
          <w:p w14:paraId="4903D8A7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7034" w:rsidRPr="00363A53" w14:paraId="0866E6B8" w14:textId="77777777" w:rsidTr="0078113C">
        <w:trPr>
          <w:trHeight w:val="139"/>
        </w:trPr>
        <w:tc>
          <w:tcPr>
            <w:tcW w:w="4077" w:type="dxa"/>
          </w:tcPr>
          <w:p w14:paraId="6A76DB32" w14:textId="77777777" w:rsidR="00D67034" w:rsidRPr="00363A53" w:rsidRDefault="00D67034" w:rsidP="00DB107B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6CC40ABE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7DD0559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522F795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1980D736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7ECD026A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19E28782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2754864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6E055B" w:rsidRPr="00363A53" w14:paraId="2DF6F664" w14:textId="77777777" w:rsidTr="0078113C">
        <w:trPr>
          <w:trHeight w:val="139"/>
        </w:trPr>
        <w:tc>
          <w:tcPr>
            <w:tcW w:w="4077" w:type="dxa"/>
          </w:tcPr>
          <w:p w14:paraId="529DAC1F" w14:textId="0D66736A" w:rsidR="006E055B" w:rsidRPr="00363A53" w:rsidRDefault="006E055B" w:rsidP="00DB107B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078" w:type="dxa"/>
          </w:tcPr>
          <w:p w14:paraId="05E104FF" w14:textId="1EF0B580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87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489550C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43907FDB" w14:textId="45766ED3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</w:rPr>
            </w:pPr>
            <w:r w:rsidRPr="00363A53">
              <w:t xml:space="preserve"> 5 </w:t>
            </w:r>
          </w:p>
        </w:tc>
        <w:tc>
          <w:tcPr>
            <w:tcW w:w="240" w:type="dxa"/>
          </w:tcPr>
          <w:p w14:paraId="1985CDE0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3D37D1A2" w14:textId="7C09890F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217203BA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E05C22D" w14:textId="02F26BB2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</w:tr>
      <w:tr w:rsidR="006E055B" w:rsidRPr="00363A53" w14:paraId="207C87C7" w14:textId="77777777" w:rsidTr="00835C9B">
        <w:trPr>
          <w:trHeight w:val="398"/>
        </w:trPr>
        <w:tc>
          <w:tcPr>
            <w:tcW w:w="4077" w:type="dxa"/>
            <w:vAlign w:val="bottom"/>
          </w:tcPr>
          <w:p w14:paraId="6EADD1C5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8" w:type="dxa"/>
          </w:tcPr>
          <w:p w14:paraId="1D5563DC" w14:textId="176810DC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270" w:type="dxa"/>
            <w:vAlign w:val="bottom"/>
          </w:tcPr>
          <w:p w14:paraId="6FE4BAF9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4E5CA4F" w14:textId="55BBC053" w:rsidR="006E055B" w:rsidRPr="003364EF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363A53">
              <w:t xml:space="preserve"> 9</w:t>
            </w:r>
            <w:r w:rsidR="003364EF">
              <w:rPr>
                <w:lang w:val="en-US"/>
              </w:rPr>
              <w:t>4</w:t>
            </w:r>
          </w:p>
        </w:tc>
        <w:tc>
          <w:tcPr>
            <w:tcW w:w="240" w:type="dxa"/>
            <w:vAlign w:val="bottom"/>
          </w:tcPr>
          <w:p w14:paraId="6E8F093F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06299D8" w14:textId="02C0725D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1B4B2EE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6C414EE5" w14:textId="70297265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</w:t>
            </w:r>
            <w:r w:rsidR="000A7EFF">
              <w:rPr>
                <w:rFonts w:asciiTheme="majorBidi" w:hAnsiTheme="majorBidi" w:cstheme="majorBidi"/>
                <w:lang w:val="en-US"/>
              </w:rPr>
              <w:t>49</w:t>
            </w:r>
          </w:p>
        </w:tc>
      </w:tr>
      <w:tr w:rsidR="006E055B" w:rsidRPr="00363A53" w14:paraId="137FC17B" w14:textId="77777777" w:rsidTr="0078113C">
        <w:trPr>
          <w:trHeight w:val="348"/>
        </w:trPr>
        <w:tc>
          <w:tcPr>
            <w:tcW w:w="4077" w:type="dxa"/>
            <w:vAlign w:val="bottom"/>
          </w:tcPr>
          <w:p w14:paraId="64719603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8" w:type="dxa"/>
          </w:tcPr>
          <w:p w14:paraId="7494DE2F" w14:textId="6A489F4E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0E1C9CE6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ABBE5B7" w14:textId="0BB58E8E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</w:rPr>
            </w:pPr>
            <w:r w:rsidRPr="00363A53">
              <w:t xml:space="preserve"> -</w:t>
            </w:r>
          </w:p>
        </w:tc>
        <w:tc>
          <w:tcPr>
            <w:tcW w:w="240" w:type="dxa"/>
            <w:vAlign w:val="bottom"/>
          </w:tcPr>
          <w:p w14:paraId="1568863C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5F25CDF" w14:textId="2BF0196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DE1D63E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7BE4CC55" w14:textId="3A03F443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6E055B" w:rsidRPr="00363A53" w14:paraId="50EE8274" w14:textId="77777777" w:rsidTr="00377AB6">
        <w:trPr>
          <w:trHeight w:val="348"/>
        </w:trPr>
        <w:tc>
          <w:tcPr>
            <w:tcW w:w="4077" w:type="dxa"/>
            <w:vAlign w:val="bottom"/>
          </w:tcPr>
          <w:p w14:paraId="272E550A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8" w:type="dxa"/>
          </w:tcPr>
          <w:p w14:paraId="378133CE" w14:textId="4D371719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3,160</w:t>
            </w:r>
          </w:p>
        </w:tc>
        <w:tc>
          <w:tcPr>
            <w:tcW w:w="270" w:type="dxa"/>
            <w:vAlign w:val="bottom"/>
          </w:tcPr>
          <w:p w14:paraId="72AD3123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942FA9B" w14:textId="138184B5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433 </w:t>
            </w:r>
          </w:p>
        </w:tc>
        <w:tc>
          <w:tcPr>
            <w:tcW w:w="240" w:type="dxa"/>
            <w:vAlign w:val="bottom"/>
          </w:tcPr>
          <w:p w14:paraId="199505EB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510DAB9" w14:textId="350B4010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2A39038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7E0AA36" w14:textId="4500869D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3,593</w:t>
            </w:r>
          </w:p>
        </w:tc>
      </w:tr>
      <w:tr w:rsidR="006E055B" w:rsidRPr="00363A53" w14:paraId="2C7C0DE3" w14:textId="77777777" w:rsidTr="00377AB6">
        <w:trPr>
          <w:trHeight w:val="334"/>
        </w:trPr>
        <w:tc>
          <w:tcPr>
            <w:tcW w:w="4077" w:type="dxa"/>
            <w:vAlign w:val="bottom"/>
          </w:tcPr>
          <w:p w14:paraId="690F75C1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8" w:type="dxa"/>
          </w:tcPr>
          <w:p w14:paraId="1125503F" w14:textId="5F05D3BF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1,742</w:t>
            </w:r>
          </w:p>
        </w:tc>
        <w:tc>
          <w:tcPr>
            <w:tcW w:w="270" w:type="dxa"/>
            <w:vAlign w:val="bottom"/>
          </w:tcPr>
          <w:p w14:paraId="5F844046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89" w:type="dxa"/>
          </w:tcPr>
          <w:p w14:paraId="6FA2B0E4" w14:textId="6ACCDC22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(762)</w:t>
            </w:r>
          </w:p>
        </w:tc>
        <w:tc>
          <w:tcPr>
            <w:tcW w:w="240" w:type="dxa"/>
            <w:vAlign w:val="bottom"/>
          </w:tcPr>
          <w:p w14:paraId="4F691782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DB7B9A9" w14:textId="0BA586C6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C5A3D4B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CEE493B" w14:textId="102FD6C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980</w:t>
            </w:r>
          </w:p>
        </w:tc>
      </w:tr>
      <w:tr w:rsidR="006E055B" w:rsidRPr="00363A53" w14:paraId="384B9AB4" w14:textId="77777777" w:rsidTr="00835C9B">
        <w:trPr>
          <w:trHeight w:val="348"/>
        </w:trPr>
        <w:tc>
          <w:tcPr>
            <w:tcW w:w="4077" w:type="dxa"/>
            <w:vAlign w:val="bottom"/>
          </w:tcPr>
          <w:p w14:paraId="2E2D92CF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8" w:type="dxa"/>
            <w:vAlign w:val="bottom"/>
          </w:tcPr>
          <w:p w14:paraId="2565E4C5" w14:textId="779B558C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1,053</w:t>
            </w:r>
          </w:p>
        </w:tc>
        <w:tc>
          <w:tcPr>
            <w:tcW w:w="270" w:type="dxa"/>
            <w:vAlign w:val="bottom"/>
          </w:tcPr>
          <w:p w14:paraId="51061DAD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2AD53F4" w14:textId="5025F006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476 </w:t>
            </w:r>
          </w:p>
        </w:tc>
        <w:tc>
          <w:tcPr>
            <w:tcW w:w="240" w:type="dxa"/>
            <w:vAlign w:val="bottom"/>
          </w:tcPr>
          <w:p w14:paraId="7E7ABD3C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45BAA1E7" w14:textId="68300F0D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3E2058B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30FB6B2E" w14:textId="64A786A0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1,529</w:t>
            </w:r>
          </w:p>
        </w:tc>
      </w:tr>
      <w:tr w:rsidR="006E055B" w:rsidRPr="00363A53" w14:paraId="07B88D16" w14:textId="77777777" w:rsidTr="00835C9B">
        <w:trPr>
          <w:trHeight w:val="334"/>
        </w:trPr>
        <w:tc>
          <w:tcPr>
            <w:tcW w:w="4077" w:type="dxa"/>
            <w:vAlign w:val="bottom"/>
          </w:tcPr>
          <w:p w14:paraId="477AC0CF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4B43A1BC" w14:textId="77777777" w:rsidR="006E055B" w:rsidRPr="00363A53" w:rsidRDefault="006E055B" w:rsidP="00DB107B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8" w:type="dxa"/>
            <w:vAlign w:val="bottom"/>
          </w:tcPr>
          <w:p w14:paraId="7CA08FA5" w14:textId="038E217E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14,478</w:t>
            </w:r>
          </w:p>
        </w:tc>
        <w:tc>
          <w:tcPr>
            <w:tcW w:w="270" w:type="dxa"/>
            <w:vAlign w:val="bottom"/>
          </w:tcPr>
          <w:p w14:paraId="36B3B1CA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center"/>
          </w:tcPr>
          <w:p w14:paraId="58278731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         </w:t>
            </w:r>
          </w:p>
          <w:p w14:paraId="26B86E2C" w14:textId="1CD2A598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214 </w:t>
            </w:r>
          </w:p>
        </w:tc>
        <w:tc>
          <w:tcPr>
            <w:tcW w:w="240" w:type="dxa"/>
            <w:vAlign w:val="bottom"/>
          </w:tcPr>
          <w:p w14:paraId="0C675505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F0BEE35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73355BC8" w14:textId="4C442C5F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1,905</w:t>
            </w:r>
          </w:p>
        </w:tc>
        <w:tc>
          <w:tcPr>
            <w:tcW w:w="243" w:type="dxa"/>
            <w:vAlign w:val="bottom"/>
          </w:tcPr>
          <w:p w14:paraId="610F05FC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186577FB" w14:textId="44F21194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16,597</w:t>
            </w:r>
          </w:p>
        </w:tc>
      </w:tr>
      <w:tr w:rsidR="006E055B" w:rsidRPr="00363A53" w14:paraId="24C3FF02" w14:textId="77777777" w:rsidTr="00835C9B">
        <w:trPr>
          <w:trHeight w:val="334"/>
        </w:trPr>
        <w:tc>
          <w:tcPr>
            <w:tcW w:w="4077" w:type="dxa"/>
          </w:tcPr>
          <w:p w14:paraId="36D63D27" w14:textId="027F1ED3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53F4CA86" w14:textId="003A750D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8,960</w:t>
            </w:r>
          </w:p>
        </w:tc>
        <w:tc>
          <w:tcPr>
            <w:tcW w:w="270" w:type="dxa"/>
          </w:tcPr>
          <w:p w14:paraId="710A49D9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center"/>
          </w:tcPr>
          <w:p w14:paraId="32BFFB80" w14:textId="0CE0E383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color w:val="000000"/>
              </w:rPr>
              <w:t xml:space="preserve">         (717)</w:t>
            </w:r>
          </w:p>
        </w:tc>
        <w:tc>
          <w:tcPr>
            <w:tcW w:w="240" w:type="dxa"/>
          </w:tcPr>
          <w:p w14:paraId="0A20261C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E62B407" w14:textId="592A7E3A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7BA11854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6E2F39A9" w14:textId="208862CE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8,243</w:t>
            </w:r>
          </w:p>
        </w:tc>
      </w:tr>
      <w:tr w:rsidR="006E055B" w:rsidRPr="00363A53" w14:paraId="66842545" w14:textId="77777777" w:rsidTr="00835C9B">
        <w:trPr>
          <w:trHeight w:val="334"/>
        </w:trPr>
        <w:tc>
          <w:tcPr>
            <w:tcW w:w="4077" w:type="dxa"/>
          </w:tcPr>
          <w:p w14:paraId="369E584C" w14:textId="0524FCEB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078" w:type="dxa"/>
          </w:tcPr>
          <w:p w14:paraId="73AE3838" w14:textId="506A1CCD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DAFA9A9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center"/>
          </w:tcPr>
          <w:p w14:paraId="570CB932" w14:textId="4541C694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color w:val="000000"/>
              </w:rPr>
              <w:t xml:space="preserve">            90 </w:t>
            </w:r>
          </w:p>
        </w:tc>
        <w:tc>
          <w:tcPr>
            <w:tcW w:w="240" w:type="dxa"/>
          </w:tcPr>
          <w:p w14:paraId="1E29964C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3C77A100" w14:textId="3F0CABF4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54684A1A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3FEF9DC3" w14:textId="52215760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6E055B" w:rsidRPr="00363A53" w14:paraId="1CBBB9F8" w14:textId="77777777" w:rsidTr="00835C9B">
        <w:trPr>
          <w:trHeight w:val="334"/>
        </w:trPr>
        <w:tc>
          <w:tcPr>
            <w:tcW w:w="4077" w:type="dxa"/>
          </w:tcPr>
          <w:p w14:paraId="4E09419C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426D57D" w14:textId="3E545590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29,736</w:t>
            </w:r>
          </w:p>
        </w:tc>
        <w:tc>
          <w:tcPr>
            <w:tcW w:w="270" w:type="dxa"/>
          </w:tcPr>
          <w:p w14:paraId="70D8F1C0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F4EAE" w14:textId="4CCA663F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hint="cs"/>
                <w:b/>
                <w:bCs/>
                <w:color w:val="000000"/>
                <w:cs/>
              </w:rPr>
              <w:t>(16</w:t>
            </w:r>
            <w:r w:rsidR="000747C4" w:rsidRPr="00363A53">
              <w:rPr>
                <w:rFonts w:hint="cs"/>
                <w:b/>
                <w:bCs/>
                <w:color w:val="000000"/>
                <w:cs/>
              </w:rPr>
              <w:t>7</w:t>
            </w:r>
            <w:r w:rsidRPr="00363A53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240" w:type="dxa"/>
          </w:tcPr>
          <w:p w14:paraId="3F3A53D6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EFE6D" w14:textId="1BE2798A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1,905</w:t>
            </w:r>
          </w:p>
        </w:tc>
        <w:tc>
          <w:tcPr>
            <w:tcW w:w="243" w:type="dxa"/>
          </w:tcPr>
          <w:p w14:paraId="43637297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92FE046" w14:textId="61EA8013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31,474</w:t>
            </w:r>
          </w:p>
        </w:tc>
      </w:tr>
      <w:tr w:rsidR="006E055B" w:rsidRPr="00363A53" w14:paraId="665A476B" w14:textId="77777777" w:rsidTr="0078113C">
        <w:trPr>
          <w:trHeight w:val="334"/>
        </w:trPr>
        <w:tc>
          <w:tcPr>
            <w:tcW w:w="4077" w:type="dxa"/>
          </w:tcPr>
          <w:p w14:paraId="5D174911" w14:textId="77777777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15AF3C8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9471AFE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7E36C39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" w:type="dxa"/>
          </w:tcPr>
          <w:p w14:paraId="2ABB9A8E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7A24F6E0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771FDF8A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CCFAE31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E055B" w:rsidRPr="00363A53" w14:paraId="4CEB3ED1" w14:textId="77777777" w:rsidTr="0078113C">
        <w:tc>
          <w:tcPr>
            <w:tcW w:w="4077" w:type="dxa"/>
          </w:tcPr>
          <w:p w14:paraId="5ECE7628" w14:textId="76E77464" w:rsidR="006E055B" w:rsidRPr="00363A53" w:rsidRDefault="006E055B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</w:tcPr>
          <w:p w14:paraId="3197C86E" w14:textId="77777777" w:rsidR="006E055B" w:rsidRPr="00363A53" w:rsidRDefault="006E055B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0ED05" w14:textId="77777777" w:rsidR="006E055B" w:rsidRPr="00363A53" w:rsidRDefault="006E055B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3C1901E" w14:textId="77777777" w:rsidR="006E055B" w:rsidRPr="00363A53" w:rsidRDefault="006E055B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3C28453" w14:textId="77777777" w:rsidR="006E055B" w:rsidRPr="00363A53" w:rsidRDefault="006E055B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85B2B2F" w14:textId="77777777" w:rsidR="006E055B" w:rsidRPr="00363A53" w:rsidRDefault="006E055B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948B67" w14:textId="77777777" w:rsidR="006E055B" w:rsidRPr="00363A53" w:rsidRDefault="006E055B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B4ECC0" w14:textId="77777777" w:rsidR="006E055B" w:rsidRPr="00363A53" w:rsidRDefault="006E055B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5B" w:rsidRPr="00363A53" w14:paraId="6C8ABF00" w14:textId="77777777" w:rsidTr="00835C9B">
        <w:tc>
          <w:tcPr>
            <w:tcW w:w="4077" w:type="dxa"/>
          </w:tcPr>
          <w:p w14:paraId="77D5B32F" w14:textId="5CF411EB" w:rsidR="006E055B" w:rsidRPr="00363A53" w:rsidRDefault="006E055B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C481B6B" w14:textId="2F1FF104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(8,831)</w:t>
            </w:r>
          </w:p>
        </w:tc>
        <w:tc>
          <w:tcPr>
            <w:tcW w:w="270" w:type="dxa"/>
          </w:tcPr>
          <w:p w14:paraId="5550AFC3" w14:textId="77777777" w:rsidR="006E055B" w:rsidRPr="00363A53" w:rsidRDefault="006E055B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1373A828" w14:textId="4B76D596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color w:val="000000"/>
              </w:rPr>
              <w:t xml:space="preserve">          794 </w:t>
            </w:r>
          </w:p>
        </w:tc>
        <w:tc>
          <w:tcPr>
            <w:tcW w:w="252" w:type="dxa"/>
            <w:gridSpan w:val="2"/>
          </w:tcPr>
          <w:p w14:paraId="5706B19D" w14:textId="77777777" w:rsidR="006E055B" w:rsidRPr="00363A53" w:rsidRDefault="006E055B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6D8BEE2" w14:textId="613C28A0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341FBEB1" w14:textId="77777777" w:rsidR="006E055B" w:rsidRPr="00363A53" w:rsidRDefault="006E055B" w:rsidP="00DB107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0E356EE" w14:textId="1B87BA66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(8,037)</w:t>
            </w:r>
          </w:p>
        </w:tc>
      </w:tr>
      <w:tr w:rsidR="006E055B" w:rsidRPr="00363A53" w14:paraId="35C4ED40" w14:textId="77777777" w:rsidTr="00835C9B">
        <w:trPr>
          <w:trHeight w:val="334"/>
        </w:trPr>
        <w:tc>
          <w:tcPr>
            <w:tcW w:w="4077" w:type="dxa"/>
          </w:tcPr>
          <w:p w14:paraId="15166042" w14:textId="6E5BE505" w:rsidR="006E055B" w:rsidRPr="00363A53" w:rsidRDefault="006E055B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6777150" w14:textId="50985FBB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20,905</w:t>
            </w:r>
          </w:p>
        </w:tc>
        <w:tc>
          <w:tcPr>
            <w:tcW w:w="270" w:type="dxa"/>
          </w:tcPr>
          <w:p w14:paraId="7F42B96A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00FEB" w14:textId="126F49C4" w:rsidR="006E055B" w:rsidRPr="00B46CC2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  <w:color w:val="000000"/>
              </w:rPr>
              <w:t>62</w:t>
            </w:r>
            <w:r w:rsidR="00B46CC2">
              <w:rPr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240" w:type="dxa"/>
          </w:tcPr>
          <w:p w14:paraId="71FF8050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EA6403" w14:textId="4FDE83C2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1,905</w:t>
            </w:r>
          </w:p>
        </w:tc>
        <w:tc>
          <w:tcPr>
            <w:tcW w:w="243" w:type="dxa"/>
          </w:tcPr>
          <w:p w14:paraId="480BB71C" w14:textId="77777777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47C75EE" w14:textId="5143EDF1" w:rsidR="006E055B" w:rsidRPr="00363A53" w:rsidRDefault="006E055B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23,</w:t>
            </w:r>
            <w:r w:rsidR="000747C4" w:rsidRPr="00363A53">
              <w:rPr>
                <w:rFonts w:asciiTheme="majorBidi" w:hAnsiTheme="majorBidi" w:cstheme="majorBidi"/>
                <w:b/>
                <w:bCs/>
                <w:lang w:val="en-US"/>
              </w:rPr>
              <w:t>437</w:t>
            </w:r>
          </w:p>
        </w:tc>
      </w:tr>
    </w:tbl>
    <w:p w14:paraId="5C00FC37" w14:textId="6BC58BBA" w:rsidR="009713A9" w:rsidRPr="00363A53" w:rsidRDefault="009713A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95A6365" w14:textId="0E14EAB7" w:rsidR="00305922" w:rsidRPr="00363A53" w:rsidRDefault="009713A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363A53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4FDE13" w14:textId="5786989B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58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เจ้าหนี้</w:t>
      </w:r>
      <w:r w:rsidR="00C11DCA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หมุนเวียน</w:t>
      </w: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อื่น</w:t>
      </w:r>
    </w:p>
    <w:p w14:paraId="640727E3" w14:textId="65C56E09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2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52"/>
        <w:gridCol w:w="855"/>
        <w:gridCol w:w="1188"/>
        <w:gridCol w:w="236"/>
        <w:gridCol w:w="1186"/>
        <w:gridCol w:w="261"/>
        <w:gridCol w:w="1161"/>
        <w:gridCol w:w="243"/>
        <w:gridCol w:w="1143"/>
        <w:gridCol w:w="8"/>
      </w:tblGrid>
      <w:tr w:rsidR="0075445E" w:rsidRPr="00363A53" w14:paraId="5A96F75D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01921705" w14:textId="77777777" w:rsidR="0075445E" w:rsidRPr="00363A53" w:rsidRDefault="0075445E" w:rsidP="00DB107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5C89CF57" w14:textId="77777777" w:rsidR="0075445E" w:rsidRPr="00363A53" w:rsidRDefault="0075445E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E4231C" w14:textId="77777777" w:rsidR="0075445E" w:rsidRPr="00363A53" w:rsidRDefault="0075445E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423BAB2" w14:textId="77777777" w:rsidR="0075445E" w:rsidRPr="00363A53" w:rsidRDefault="0075445E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363A53" w:rsidRDefault="0075445E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438F4923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6C9C9C26" w14:textId="77777777" w:rsidR="002B7BD9" w:rsidRPr="00363A53" w:rsidRDefault="002B7BD9" w:rsidP="00DB10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</w:tcPr>
          <w:p w14:paraId="4F1F5730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060B02C" w14:textId="158FAE60" w:rsidR="002B7BD9" w:rsidRPr="00363A53" w:rsidRDefault="002B7BD9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8533266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C11F30" w14:textId="191F2D0C" w:rsidR="002B7BD9" w:rsidRPr="00363A53" w:rsidRDefault="002B7BD9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6DD65C1E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98DB97" w14:textId="43438250" w:rsidR="002B7BD9" w:rsidRPr="00363A53" w:rsidRDefault="002B7BD9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2A2D10E4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EDB6EC" w14:textId="462E1406" w:rsidR="002B7BD9" w:rsidRPr="00363A53" w:rsidRDefault="002B7BD9" w:rsidP="00DB107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9477F" w:rsidRPr="00363A53" w14:paraId="6B5E8953" w14:textId="77777777" w:rsidTr="003D7003">
        <w:tc>
          <w:tcPr>
            <w:tcW w:w="2952" w:type="dxa"/>
          </w:tcPr>
          <w:p w14:paraId="6AF58F8A" w14:textId="77777777" w:rsidR="00A9477F" w:rsidRPr="00363A53" w:rsidRDefault="00A9477F" w:rsidP="00DB107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69909A71" w14:textId="77777777" w:rsidR="00A9477F" w:rsidRPr="00363A53" w:rsidRDefault="00A9477F" w:rsidP="00DB10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6" w:type="dxa"/>
            <w:gridSpan w:val="8"/>
          </w:tcPr>
          <w:p w14:paraId="6B81BDE2" w14:textId="5E269225" w:rsidR="00A9477F" w:rsidRPr="00363A53" w:rsidRDefault="004D6E10" w:rsidP="00DB10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BD9" w:rsidRPr="00363A53" w14:paraId="18338987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24C729AB" w14:textId="77777777" w:rsidR="002B7BD9" w:rsidRPr="00363A53" w:rsidRDefault="002B7BD9" w:rsidP="00DB107B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079649FC" w14:textId="7562EDEC" w:rsidR="002B7BD9" w:rsidRPr="00363A53" w:rsidRDefault="002B7BD9" w:rsidP="00DB107B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88" w:type="dxa"/>
          </w:tcPr>
          <w:p w14:paraId="2BA0F940" w14:textId="3D9D8437" w:rsidR="002B7BD9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54</w:t>
            </w:r>
            <w:r w:rsidRPr="00363A53">
              <w:rPr>
                <w:rFonts w:asciiTheme="majorBidi" w:hAnsi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666</w:t>
            </w:r>
          </w:p>
        </w:tc>
        <w:tc>
          <w:tcPr>
            <w:tcW w:w="236" w:type="dxa"/>
          </w:tcPr>
          <w:p w14:paraId="5986E8A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7978DA2" w14:textId="48482311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9,189</w:t>
            </w:r>
          </w:p>
        </w:tc>
        <w:tc>
          <w:tcPr>
            <w:tcW w:w="261" w:type="dxa"/>
          </w:tcPr>
          <w:p w14:paraId="7C214036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15E0368C" w:rsidR="002B7BD9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53</w:t>
            </w:r>
            <w:r w:rsidRPr="00363A53">
              <w:rPr>
                <w:rFonts w:asciiTheme="majorBidi" w:hAnsi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531</w:t>
            </w:r>
          </w:p>
        </w:tc>
        <w:tc>
          <w:tcPr>
            <w:tcW w:w="243" w:type="dxa"/>
          </w:tcPr>
          <w:p w14:paraId="55C6032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176BE242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6,190</w:t>
            </w:r>
          </w:p>
        </w:tc>
      </w:tr>
      <w:tr w:rsidR="002B7BD9" w:rsidRPr="00363A53" w14:paraId="2B8693A7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0C2FBE16" w14:textId="77777777" w:rsidR="002B7BD9" w:rsidRPr="00363A53" w:rsidRDefault="002B7BD9" w:rsidP="00DB107B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1E9C14C1" w14:textId="77777777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4D503E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</w:tcPr>
          <w:p w14:paraId="5B02D1C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37005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5713ACF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7962307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B7BD9" w:rsidRPr="00363A53" w14:paraId="2BBB35F5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64DB3140" w14:textId="29FAB674" w:rsidR="002B7BD9" w:rsidRPr="00363A53" w:rsidRDefault="002B7BD9" w:rsidP="00DB107B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5" w:type="dxa"/>
          </w:tcPr>
          <w:p w14:paraId="47FD5E4F" w14:textId="77777777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17D26A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</w:tcPr>
          <w:p w14:paraId="52F024E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1C5213D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6299012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48CE8AE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21FE4" w:rsidRPr="00363A53" w14:paraId="7ACD6CEB" w14:textId="77777777" w:rsidTr="00835C9B"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5F37497D" w14:textId="068D8378" w:rsidR="00D21FE4" w:rsidRPr="00363A53" w:rsidRDefault="00D21FE4" w:rsidP="00DB107B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855" w:type="dxa"/>
            <w:vAlign w:val="bottom"/>
          </w:tcPr>
          <w:p w14:paraId="670B18AC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FBE7DA4" w14:textId="008AAC88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56</w:t>
            </w:r>
            <w:r w:rsidRPr="00363A53">
              <w:rPr>
                <w:rFonts w:asciiTheme="majorBidi" w:hAnsiTheme="majorBidi" w:cs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6</w:t>
            </w:r>
            <w:r w:rsidR="00C921DC" w:rsidRPr="00363A53">
              <w:rPr>
                <w:rFonts w:asciiTheme="majorBidi" w:hAnsiTheme="majorBidi"/>
                <w:lang w:val="en-US"/>
              </w:rPr>
              <w:t>98</w:t>
            </w:r>
          </w:p>
        </w:tc>
        <w:tc>
          <w:tcPr>
            <w:tcW w:w="236" w:type="dxa"/>
            <w:vAlign w:val="bottom"/>
          </w:tcPr>
          <w:p w14:paraId="39E6B96C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63642A97" w14:textId="5C86AECA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2,767 </w:t>
            </w:r>
          </w:p>
        </w:tc>
        <w:tc>
          <w:tcPr>
            <w:tcW w:w="261" w:type="dxa"/>
            <w:vAlign w:val="bottom"/>
          </w:tcPr>
          <w:p w14:paraId="14C2D234" w14:textId="77777777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</w:rPr>
            </w:pPr>
          </w:p>
        </w:tc>
        <w:tc>
          <w:tcPr>
            <w:tcW w:w="1161" w:type="dxa"/>
            <w:vAlign w:val="center"/>
          </w:tcPr>
          <w:p w14:paraId="1106C539" w14:textId="04667BBF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  <w:lang w:val="en-US"/>
              </w:rPr>
            </w:pPr>
            <w:r w:rsidRPr="00363A53">
              <w:rPr>
                <w:rFonts w:asciiTheme="majorBidi" w:hAnsiTheme="majorBidi"/>
                <w:cs/>
              </w:rPr>
              <w:t>55</w:t>
            </w:r>
            <w:r w:rsidRPr="00363A53">
              <w:rPr>
                <w:rFonts w:asciiTheme="majorBidi" w:hAnsiTheme="majorBidi"/>
              </w:rPr>
              <w:t>,</w:t>
            </w:r>
            <w:r w:rsidR="000F06B8" w:rsidRPr="00363A53">
              <w:rPr>
                <w:rFonts w:asciiTheme="majorBidi" w:hAnsiTheme="majorBidi" w:hint="cs"/>
                <w:cs/>
              </w:rPr>
              <w:t>889</w:t>
            </w:r>
          </w:p>
        </w:tc>
        <w:tc>
          <w:tcPr>
            <w:tcW w:w="243" w:type="dxa"/>
            <w:vAlign w:val="bottom"/>
          </w:tcPr>
          <w:p w14:paraId="4BC8D540" w14:textId="77777777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vAlign w:val="center"/>
          </w:tcPr>
          <w:p w14:paraId="72A9E545" w14:textId="4AC14D03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1,448 </w:t>
            </w:r>
          </w:p>
        </w:tc>
      </w:tr>
      <w:tr w:rsidR="00D21FE4" w:rsidRPr="00363A53" w14:paraId="758E9E36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D0A475D" w14:textId="77777777" w:rsidR="00D21FE4" w:rsidRPr="00363A53" w:rsidRDefault="00D21FE4" w:rsidP="00DB107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55" w:type="dxa"/>
            <w:vAlign w:val="bottom"/>
          </w:tcPr>
          <w:p w14:paraId="5E60657E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33228125" w14:textId="3F4B12CD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30</w:t>
            </w:r>
            <w:r w:rsidRPr="00363A53">
              <w:rPr>
                <w:rFonts w:asciiTheme="majorBidi" w:hAnsiTheme="majorBidi" w:cs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333</w:t>
            </w:r>
          </w:p>
        </w:tc>
        <w:tc>
          <w:tcPr>
            <w:tcW w:w="236" w:type="dxa"/>
            <w:vAlign w:val="bottom"/>
          </w:tcPr>
          <w:p w14:paraId="4DC13145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78C1330" w14:textId="5AA558B5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31,706</w:t>
            </w:r>
          </w:p>
        </w:tc>
        <w:tc>
          <w:tcPr>
            <w:tcW w:w="261" w:type="dxa"/>
            <w:vAlign w:val="bottom"/>
          </w:tcPr>
          <w:p w14:paraId="23C8DA3A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B68A8FA" w14:textId="7B7AE2DB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/>
                <w:cs/>
              </w:rPr>
              <w:t>28</w:t>
            </w:r>
            <w:r w:rsidRPr="00363A53">
              <w:rPr>
                <w:rFonts w:asciiTheme="majorBidi" w:hAnsiTheme="majorBidi" w:cstheme="majorBidi"/>
              </w:rPr>
              <w:t>,</w:t>
            </w:r>
            <w:r w:rsidRPr="00363A53">
              <w:rPr>
                <w:rFonts w:asciiTheme="majorBidi" w:hAnsiTheme="majorBidi"/>
                <w:cs/>
              </w:rPr>
              <w:t>904</w:t>
            </w:r>
          </w:p>
        </w:tc>
        <w:tc>
          <w:tcPr>
            <w:tcW w:w="243" w:type="dxa"/>
            <w:vAlign w:val="bottom"/>
          </w:tcPr>
          <w:p w14:paraId="29276AB8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6835DDE6" w14:textId="76D52395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29,887</w:t>
            </w:r>
          </w:p>
        </w:tc>
      </w:tr>
      <w:tr w:rsidR="00D21FE4" w:rsidRPr="00363A53" w14:paraId="1E9ED92B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70DF6B97" w14:textId="30D34F9F" w:rsidR="00D21FE4" w:rsidRPr="00363A53" w:rsidRDefault="00D21FE4" w:rsidP="00DB107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55" w:type="dxa"/>
            <w:vAlign w:val="bottom"/>
          </w:tcPr>
          <w:p w14:paraId="462F77AA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260E9FAF" w14:textId="35A24FF8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8</w:t>
            </w:r>
            <w:r w:rsidRPr="00363A53">
              <w:rPr>
                <w:rFonts w:asciiTheme="majorBidi" w:hAnsiTheme="majorBidi" w:cs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665</w:t>
            </w:r>
          </w:p>
        </w:tc>
        <w:tc>
          <w:tcPr>
            <w:tcW w:w="236" w:type="dxa"/>
            <w:vAlign w:val="bottom"/>
          </w:tcPr>
          <w:p w14:paraId="1A10B7C5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E66C714" w14:textId="2EE2B955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17,901</w:t>
            </w:r>
          </w:p>
        </w:tc>
        <w:tc>
          <w:tcPr>
            <w:tcW w:w="261" w:type="dxa"/>
            <w:vAlign w:val="bottom"/>
          </w:tcPr>
          <w:p w14:paraId="17EFFAD2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C7618BD" w14:textId="4AECBC5B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6</w:t>
            </w:r>
            <w:r w:rsidRPr="00363A53">
              <w:rPr>
                <w:rFonts w:asciiTheme="majorBidi" w:hAnsiTheme="majorBidi" w:cs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813</w:t>
            </w:r>
          </w:p>
        </w:tc>
        <w:tc>
          <w:tcPr>
            <w:tcW w:w="243" w:type="dxa"/>
            <w:vAlign w:val="bottom"/>
          </w:tcPr>
          <w:p w14:paraId="099FEB52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5713688D" w14:textId="7702DE06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15,456</w:t>
            </w:r>
          </w:p>
        </w:tc>
      </w:tr>
      <w:tr w:rsidR="00D21FE4" w:rsidRPr="00363A53" w14:paraId="65BF6BD3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42DF37EF" w14:textId="7FC53EE6" w:rsidR="00D21FE4" w:rsidRPr="00363A53" w:rsidRDefault="00D21FE4" w:rsidP="00DB107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855" w:type="dxa"/>
            <w:vAlign w:val="bottom"/>
          </w:tcPr>
          <w:p w14:paraId="087194CF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08667988" w14:textId="06E43CD6" w:rsidR="00D21FE4" w:rsidRPr="00363A53" w:rsidRDefault="00020F0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  <w:lang w:val="en-US"/>
              </w:rPr>
            </w:pPr>
            <w:r w:rsidRPr="00363A53">
              <w:rPr>
                <w:rFonts w:asciiTheme="majorBidi" w:hAnsiTheme="majorBidi"/>
                <w:lang w:val="en-US"/>
              </w:rPr>
              <w:t>7,994</w:t>
            </w:r>
          </w:p>
        </w:tc>
        <w:tc>
          <w:tcPr>
            <w:tcW w:w="236" w:type="dxa"/>
            <w:vAlign w:val="bottom"/>
          </w:tcPr>
          <w:p w14:paraId="5E510FF3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66DDCA4C" w14:textId="39A76DF2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16,054</w:t>
            </w:r>
          </w:p>
        </w:tc>
        <w:tc>
          <w:tcPr>
            <w:tcW w:w="261" w:type="dxa"/>
            <w:vAlign w:val="bottom"/>
          </w:tcPr>
          <w:p w14:paraId="65A6AA76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5E65D70" w14:textId="0CF37710" w:rsidR="00D21FE4" w:rsidRPr="00363A53" w:rsidRDefault="00646DC2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</w:rPr>
            </w:pPr>
            <w:r w:rsidRPr="00363A53">
              <w:rPr>
                <w:rFonts w:asciiTheme="majorBidi" w:hAnsiTheme="majorBidi"/>
                <w:lang w:val="en-US"/>
              </w:rPr>
              <w:t>7,158</w:t>
            </w:r>
          </w:p>
        </w:tc>
        <w:tc>
          <w:tcPr>
            <w:tcW w:w="243" w:type="dxa"/>
            <w:vAlign w:val="bottom"/>
          </w:tcPr>
          <w:p w14:paraId="319B7318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339B3EA7" w14:textId="78990327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13,758</w:t>
            </w:r>
          </w:p>
        </w:tc>
      </w:tr>
      <w:tr w:rsidR="00D21FE4" w:rsidRPr="00363A53" w14:paraId="1097F179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6B847194" w14:textId="4AB0D537" w:rsidR="00D21FE4" w:rsidRPr="00363A53" w:rsidRDefault="00D21FE4" w:rsidP="00DB107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55" w:type="dxa"/>
            <w:vAlign w:val="bottom"/>
          </w:tcPr>
          <w:p w14:paraId="530635B9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3047D6E5" w14:textId="7CF07691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6</w:t>
            </w:r>
            <w:r w:rsidRPr="00363A53">
              <w:rPr>
                <w:rFonts w:asciiTheme="majorBidi" w:hAnsiTheme="majorBidi" w:cs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512</w:t>
            </w:r>
          </w:p>
        </w:tc>
        <w:tc>
          <w:tcPr>
            <w:tcW w:w="236" w:type="dxa"/>
            <w:vAlign w:val="bottom"/>
          </w:tcPr>
          <w:p w14:paraId="4F0BDD1E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152E9E25" w14:textId="3001A5D8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5,239 </w:t>
            </w:r>
          </w:p>
        </w:tc>
        <w:tc>
          <w:tcPr>
            <w:tcW w:w="261" w:type="dxa"/>
            <w:vAlign w:val="bottom"/>
          </w:tcPr>
          <w:p w14:paraId="3875A78A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4A93885" w14:textId="4A440B09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5</w:t>
            </w:r>
            <w:r w:rsidRPr="00363A53">
              <w:rPr>
                <w:rFonts w:asciiTheme="majorBidi" w:hAnsiTheme="majorBidi" w:cs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512</w:t>
            </w:r>
          </w:p>
        </w:tc>
        <w:tc>
          <w:tcPr>
            <w:tcW w:w="243" w:type="dxa"/>
            <w:vAlign w:val="bottom"/>
          </w:tcPr>
          <w:p w14:paraId="3AEA028F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3E71034A" w14:textId="2F68419F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3,079 </w:t>
            </w:r>
          </w:p>
        </w:tc>
      </w:tr>
      <w:tr w:rsidR="00D21FE4" w:rsidRPr="00363A53" w14:paraId="2E23CBA1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28FED832" w14:textId="4DAA3313" w:rsidR="00D21FE4" w:rsidRPr="00363A53" w:rsidRDefault="00D21FE4" w:rsidP="00DB107B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ค่าแรงงานค้างจ่าย</w:t>
            </w:r>
          </w:p>
        </w:tc>
        <w:tc>
          <w:tcPr>
            <w:tcW w:w="855" w:type="dxa"/>
            <w:vAlign w:val="bottom"/>
          </w:tcPr>
          <w:p w14:paraId="53B8BFD1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1A3A3F8" w14:textId="1576303A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4</w:t>
            </w:r>
            <w:r w:rsidRPr="00363A53">
              <w:rPr>
                <w:rFonts w:asciiTheme="majorBidi" w:hAnsiTheme="majorBidi" w:cstheme="majorBidi"/>
                <w:lang w:val="en-US"/>
              </w:rPr>
              <w:t>,</w:t>
            </w:r>
            <w:r w:rsidRPr="00363A53">
              <w:rPr>
                <w:rFonts w:asciiTheme="majorBidi" w:hAnsiTheme="majorBidi"/>
                <w:cs/>
                <w:lang w:val="en-US"/>
              </w:rPr>
              <w:t>250</w:t>
            </w:r>
          </w:p>
        </w:tc>
        <w:tc>
          <w:tcPr>
            <w:tcW w:w="236" w:type="dxa"/>
            <w:vAlign w:val="bottom"/>
          </w:tcPr>
          <w:p w14:paraId="2DD64247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FB967E6" w14:textId="7224F01E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5,317</w:t>
            </w:r>
          </w:p>
        </w:tc>
        <w:tc>
          <w:tcPr>
            <w:tcW w:w="261" w:type="dxa"/>
            <w:vAlign w:val="bottom"/>
          </w:tcPr>
          <w:p w14:paraId="56D3AEAE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1E13808" w14:textId="0E1CA0F1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color w:val="000000"/>
                <w:cs/>
                <w:lang w:val="en-US"/>
              </w:rPr>
              <w:t>3</w:t>
            </w:r>
            <w:r w:rsidRPr="00363A53">
              <w:rPr>
                <w:color w:val="000000"/>
                <w:lang w:val="en-US"/>
              </w:rPr>
              <w:t>,</w:t>
            </w:r>
            <w:r w:rsidRPr="00363A53">
              <w:rPr>
                <w:color w:val="000000"/>
                <w:cs/>
                <w:lang w:val="en-US"/>
              </w:rPr>
              <w:t>583</w:t>
            </w:r>
          </w:p>
        </w:tc>
        <w:tc>
          <w:tcPr>
            <w:tcW w:w="243" w:type="dxa"/>
            <w:vAlign w:val="bottom"/>
          </w:tcPr>
          <w:p w14:paraId="082F5730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1B307C78" w14:textId="7B5702B5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4,464</w:t>
            </w:r>
          </w:p>
        </w:tc>
      </w:tr>
      <w:tr w:rsidR="00D21FE4" w:rsidRPr="00363A53" w14:paraId="5C133629" w14:textId="77777777" w:rsidTr="00835C9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1BDA625" w14:textId="540FCCB1" w:rsidR="00D21FE4" w:rsidRPr="00363A53" w:rsidRDefault="00D21FE4" w:rsidP="00DB107B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855" w:type="dxa"/>
            <w:vAlign w:val="bottom"/>
          </w:tcPr>
          <w:p w14:paraId="639B965B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62E414C0" w14:textId="1D19590D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2,</w:t>
            </w:r>
            <w:r w:rsidR="00646DC2" w:rsidRPr="00363A53">
              <w:rPr>
                <w:rFonts w:hint="cs"/>
                <w:cs/>
              </w:rPr>
              <w:t>871</w:t>
            </w:r>
            <w:r w:rsidRPr="00363A53">
              <w:t xml:space="preserve"> </w:t>
            </w:r>
          </w:p>
        </w:tc>
        <w:tc>
          <w:tcPr>
            <w:tcW w:w="236" w:type="dxa"/>
            <w:vAlign w:val="bottom"/>
          </w:tcPr>
          <w:p w14:paraId="62FCE59C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1B01860A" w14:textId="32521855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2,794 </w:t>
            </w:r>
          </w:p>
        </w:tc>
        <w:tc>
          <w:tcPr>
            <w:tcW w:w="261" w:type="dxa"/>
            <w:vAlign w:val="bottom"/>
          </w:tcPr>
          <w:p w14:paraId="247FE47B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96D1B06" w14:textId="127C456E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color w:val="000000"/>
                <w:lang w:val="en-US"/>
              </w:rPr>
            </w:pPr>
            <w:r w:rsidRPr="00363A53">
              <w:t xml:space="preserve"> 2,195 </w:t>
            </w:r>
          </w:p>
        </w:tc>
        <w:tc>
          <w:tcPr>
            <w:tcW w:w="243" w:type="dxa"/>
            <w:vAlign w:val="bottom"/>
          </w:tcPr>
          <w:p w14:paraId="49B294F0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63089A45" w14:textId="44804A8D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2,116 </w:t>
            </w:r>
          </w:p>
        </w:tc>
      </w:tr>
      <w:tr w:rsidR="00D21FE4" w:rsidRPr="00363A53" w14:paraId="00A84DD5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73B67D44" w14:textId="2BDFD083" w:rsidR="00D21FE4" w:rsidRPr="00363A53" w:rsidRDefault="00D21FE4" w:rsidP="00DB107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รายได้ค่าสินค้ารับล่วงหน้า</w:t>
            </w:r>
          </w:p>
        </w:tc>
        <w:tc>
          <w:tcPr>
            <w:tcW w:w="855" w:type="dxa"/>
            <w:vAlign w:val="bottom"/>
          </w:tcPr>
          <w:p w14:paraId="3AF09290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3A3377B4" w14:textId="444F09DB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/>
                <w:cs/>
                <w:lang w:val="en-US"/>
              </w:rPr>
              <w:t>571</w:t>
            </w:r>
          </w:p>
        </w:tc>
        <w:tc>
          <w:tcPr>
            <w:tcW w:w="236" w:type="dxa"/>
            <w:vAlign w:val="bottom"/>
          </w:tcPr>
          <w:p w14:paraId="6384029D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5A653326" w14:textId="2739EF5A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2,324</w:t>
            </w:r>
          </w:p>
        </w:tc>
        <w:tc>
          <w:tcPr>
            <w:tcW w:w="261" w:type="dxa"/>
            <w:vAlign w:val="bottom"/>
          </w:tcPr>
          <w:p w14:paraId="77682B24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24C0B52" w14:textId="74A00C89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color w:val="000000"/>
                <w:cs/>
                <w:lang w:val="en-US"/>
              </w:rPr>
              <w:t>309</w:t>
            </w:r>
          </w:p>
        </w:tc>
        <w:tc>
          <w:tcPr>
            <w:tcW w:w="243" w:type="dxa"/>
            <w:vAlign w:val="bottom"/>
          </w:tcPr>
          <w:p w14:paraId="6A5B43BE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4A42D313" w14:textId="3B0DD07E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548</w:t>
            </w:r>
          </w:p>
        </w:tc>
      </w:tr>
      <w:tr w:rsidR="00D21FE4" w:rsidRPr="00363A53" w14:paraId="17050CA4" w14:textId="77777777" w:rsidTr="00835C9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1A408209" w14:textId="77777777" w:rsidR="00D21FE4" w:rsidRPr="00363A53" w:rsidRDefault="00D21FE4" w:rsidP="00DB107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55" w:type="dxa"/>
            <w:vAlign w:val="bottom"/>
          </w:tcPr>
          <w:p w14:paraId="37C95F2C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54F4E6" w14:textId="186E5787" w:rsidR="00D21FE4" w:rsidRPr="00363A53" w:rsidRDefault="00C9110C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cs/>
              </w:rPr>
              <w:t>2</w:t>
            </w:r>
            <w:r w:rsidR="00C921DC" w:rsidRPr="00363A53">
              <w:rPr>
                <w:rFonts w:hint="cs"/>
                <w:cs/>
              </w:rPr>
              <w:t>6,131</w:t>
            </w:r>
          </w:p>
        </w:tc>
        <w:tc>
          <w:tcPr>
            <w:tcW w:w="236" w:type="dxa"/>
            <w:vAlign w:val="bottom"/>
          </w:tcPr>
          <w:p w14:paraId="2D43F432" w14:textId="77777777" w:rsidR="00D21FE4" w:rsidRPr="00363A53" w:rsidRDefault="00D21FE4" w:rsidP="00DB107B">
            <w:pPr>
              <w:spacing w:line="240" w:lineRule="auto"/>
              <w:ind w:left="162" w:right="-21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22FBF76F" w14:textId="4E2610CA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31,313 </w:t>
            </w:r>
          </w:p>
        </w:tc>
        <w:tc>
          <w:tcPr>
            <w:tcW w:w="261" w:type="dxa"/>
            <w:vAlign w:val="bottom"/>
          </w:tcPr>
          <w:p w14:paraId="37502BED" w14:textId="77777777" w:rsidR="00D21FE4" w:rsidRPr="00363A53" w:rsidRDefault="00D21FE4" w:rsidP="00DB1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9B1EB55" w14:textId="359B446B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cs/>
              </w:rPr>
              <w:t>2</w:t>
            </w:r>
            <w:r w:rsidR="00646DC2" w:rsidRPr="00363A53">
              <w:rPr>
                <w:rFonts w:hint="cs"/>
                <w:cs/>
              </w:rPr>
              <w:t>2,</w:t>
            </w:r>
            <w:r w:rsidR="00C921DC" w:rsidRPr="00363A53">
              <w:rPr>
                <w:rFonts w:hint="cs"/>
                <w:cs/>
              </w:rPr>
              <w:t>519</w:t>
            </w:r>
          </w:p>
        </w:tc>
        <w:tc>
          <w:tcPr>
            <w:tcW w:w="243" w:type="dxa"/>
            <w:vAlign w:val="bottom"/>
          </w:tcPr>
          <w:p w14:paraId="599DD340" w14:textId="77777777" w:rsidR="00D21FE4" w:rsidRPr="00363A53" w:rsidRDefault="00D21FE4" w:rsidP="00DB1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6BE2102" w14:textId="582CCA2F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 xml:space="preserve">25,670 </w:t>
            </w:r>
          </w:p>
        </w:tc>
      </w:tr>
      <w:tr w:rsidR="00D21FE4" w:rsidRPr="00363A53" w14:paraId="4EE5CD3A" w14:textId="77777777" w:rsidTr="00835C9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37C2AAEC" w14:textId="77777777" w:rsidR="00D21FE4" w:rsidRPr="00363A53" w:rsidRDefault="00D21FE4" w:rsidP="00DB107B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4223F42E" w14:textId="77777777" w:rsidR="00D21FE4" w:rsidRPr="00363A53" w:rsidRDefault="00D21FE4" w:rsidP="00DB107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85B5762" w14:textId="56CAF658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198,</w:t>
            </w:r>
            <w:r w:rsidR="00695AC4" w:rsidRPr="00363A53">
              <w:rPr>
                <w:rFonts w:hint="cs"/>
                <w:b/>
                <w:bCs/>
                <w:cs/>
              </w:rPr>
              <w:t>691</w:t>
            </w:r>
            <w:r w:rsidRPr="00363A53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34402A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64F2" w14:textId="487353B4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 xml:space="preserve">124,604 </w:t>
            </w:r>
          </w:p>
        </w:tc>
        <w:tc>
          <w:tcPr>
            <w:tcW w:w="261" w:type="dxa"/>
            <w:vAlign w:val="bottom"/>
          </w:tcPr>
          <w:p w14:paraId="7FC38202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A5F8EBA" w14:textId="6AF65958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3A53">
              <w:rPr>
                <w:b/>
                <w:bCs/>
              </w:rPr>
              <w:t xml:space="preserve"> 186,</w:t>
            </w:r>
            <w:r w:rsidR="00FD4300" w:rsidRPr="00363A53">
              <w:rPr>
                <w:rFonts w:hint="cs"/>
                <w:b/>
                <w:bCs/>
                <w:cs/>
              </w:rPr>
              <w:t>413</w:t>
            </w:r>
          </w:p>
        </w:tc>
        <w:tc>
          <w:tcPr>
            <w:tcW w:w="243" w:type="dxa"/>
            <w:vAlign w:val="bottom"/>
          </w:tcPr>
          <w:p w14:paraId="0EF31CC3" w14:textId="77777777" w:rsidR="00D21FE4" w:rsidRPr="00363A53" w:rsidRDefault="00D21FE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183E" w14:textId="6A34B228" w:rsidR="00D21FE4" w:rsidRPr="00363A53" w:rsidRDefault="00D21FE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 xml:space="preserve">102,616 </w:t>
            </w:r>
          </w:p>
        </w:tc>
      </w:tr>
    </w:tbl>
    <w:p w14:paraId="6C19E7C8" w14:textId="0C44EC43" w:rsidR="00225922" w:rsidRPr="00363A53" w:rsidRDefault="002259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B288CEC" w14:textId="6DB3179E" w:rsidR="00225922" w:rsidRPr="00363A53" w:rsidRDefault="002259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A9DF918" w14:textId="6969C863" w:rsidR="00225922" w:rsidRPr="00363A53" w:rsidRDefault="002259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A39606C" w14:textId="4EB03906" w:rsidR="00290F29" w:rsidRPr="00363A53" w:rsidRDefault="00290F2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5B984B9E" w14:textId="575507A0" w:rsidR="005B3B34" w:rsidRPr="00363A53" w:rsidRDefault="004A07E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31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1A058B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ผลประโยชน์</w:t>
      </w:r>
      <w:r w:rsidR="00FB7BFD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พนักงาน</w:t>
      </w:r>
    </w:p>
    <w:p w14:paraId="74126149" w14:textId="77777777" w:rsidR="002B498E" w:rsidRPr="00363A53" w:rsidRDefault="002B498E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3498A9D7" w14:textId="2634DCA3" w:rsidR="00536D3D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536D3D" w:rsidRPr="00363A53">
        <w:rPr>
          <w:rFonts w:asciiTheme="majorBidi" w:hAnsiTheme="majorBidi" w:cstheme="majorBidi"/>
          <w:spacing w:val="2"/>
          <w:sz w:val="30"/>
          <w:szCs w:val="30"/>
          <w:cs/>
        </w:rPr>
        <w:t>จ่ายค่าชดเชยผลประโยชน์</w:t>
      </w:r>
      <w:r w:rsidR="00215644" w:rsidRPr="00363A53">
        <w:rPr>
          <w:rFonts w:asciiTheme="majorBidi" w:hAnsiTheme="majorBidi" w:cstheme="majorBidi"/>
          <w:spacing w:val="2"/>
          <w:sz w:val="30"/>
          <w:szCs w:val="30"/>
          <w:cs/>
        </w:rPr>
        <w:t>ที่กำหนดไว้</w:t>
      </w:r>
      <w:r w:rsidR="00536D3D" w:rsidRPr="00363A53">
        <w:rPr>
          <w:rFonts w:asciiTheme="majorBidi" w:hAnsiTheme="majorBidi" w:cstheme="majorBidi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363A5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363A53">
        <w:rPr>
          <w:rFonts w:asciiTheme="majorBidi" w:hAnsiTheme="majorBidi" w:cstheme="majorBidi"/>
          <w:spacing w:val="2"/>
          <w:sz w:val="30"/>
          <w:szCs w:val="30"/>
          <w:cs/>
        </w:rPr>
        <w:t xml:space="preserve">พ.ศ. </w:t>
      </w:r>
      <w:r w:rsidR="00031098" w:rsidRPr="00363A53">
        <w:rPr>
          <w:rFonts w:asciiTheme="majorBidi" w:hAnsiTheme="majorBidi" w:cstheme="majorBidi"/>
          <w:spacing w:val="2"/>
          <w:sz w:val="30"/>
          <w:szCs w:val="30"/>
        </w:rPr>
        <w:t>2541</w:t>
      </w:r>
      <w:r w:rsidR="00225922" w:rsidRPr="00363A5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363A5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7B4C85AA" w14:textId="0DFF979E" w:rsidR="00550AB4" w:rsidRPr="00363A53" w:rsidRDefault="00E85BB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363A53">
        <w:rPr>
          <w:rFonts w:asciiTheme="majorBidi" w:hAnsiTheme="majorBidi" w:cstheme="majorBidi"/>
          <w:spacing w:val="-6"/>
          <w:sz w:val="30"/>
          <w:szCs w:val="30"/>
          <w:cs/>
        </w:rPr>
        <w:t>ของช่วงชีวิต ความเสี่ยงจากอัตราดอกเบี้ย</w:t>
      </w:r>
    </w:p>
    <w:p w14:paraId="37B1A251" w14:textId="77777777" w:rsidR="00550AB4" w:rsidRPr="00363A53" w:rsidRDefault="00550AB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B5A1FE0" w14:textId="58A65CFB" w:rsidR="005B3B34" w:rsidRPr="00363A53" w:rsidRDefault="004A07E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พนักงาน</w:t>
      </w:r>
      <w:r w:rsidR="005B3B34" w:rsidRPr="00363A53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="00EE3FFA" w:rsidRPr="00363A53">
        <w:rPr>
          <w:rFonts w:asciiTheme="majorBidi" w:hAnsiTheme="majorBidi" w:cstheme="majorBidi"/>
          <w:i/>
          <w:iCs/>
          <w:sz w:val="30"/>
          <w:szCs w:val="30"/>
          <w:cs/>
        </w:rPr>
        <w:t>งบฐานะการเงิน</w:t>
      </w:r>
      <w:r w:rsidR="005B3B34" w:rsidRPr="00363A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ณ วันที่ </w:t>
      </w:r>
      <w:r w:rsidR="00031098" w:rsidRPr="00363A5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3B34" w:rsidRPr="00363A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</w:p>
    <w:p w14:paraId="0B85AA9F" w14:textId="55A2394B" w:rsidR="00DA588F" w:rsidRPr="00363A53" w:rsidRDefault="00DA588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24" w:type="dxa"/>
        <w:tblInd w:w="270" w:type="dxa"/>
        <w:tblLook w:val="01E0" w:firstRow="1" w:lastRow="1" w:firstColumn="1" w:lastColumn="1" w:noHBand="0" w:noVBand="0"/>
      </w:tblPr>
      <w:tblGrid>
        <w:gridCol w:w="4050"/>
        <w:gridCol w:w="1144"/>
        <w:gridCol w:w="248"/>
        <w:gridCol w:w="1192"/>
        <w:gridCol w:w="248"/>
        <w:gridCol w:w="1140"/>
        <w:gridCol w:w="235"/>
        <w:gridCol w:w="1167"/>
      </w:tblGrid>
      <w:tr w:rsidR="005B3B34" w:rsidRPr="00363A53" w14:paraId="0144166B" w14:textId="77777777" w:rsidTr="008F29CE">
        <w:tc>
          <w:tcPr>
            <w:tcW w:w="4050" w:type="dxa"/>
          </w:tcPr>
          <w:p w14:paraId="21EF4BDD" w14:textId="77777777" w:rsidR="005B3B34" w:rsidRPr="00363A53" w:rsidRDefault="005B3B34" w:rsidP="00DB107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43E164D" w14:textId="77777777" w:rsidR="005B3B34" w:rsidRPr="00363A53" w:rsidRDefault="005B3B34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363A53" w:rsidRDefault="005B3B34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363A53" w:rsidRDefault="005B3B34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201D4470" w14:textId="77777777" w:rsidTr="008F29CE">
        <w:tc>
          <w:tcPr>
            <w:tcW w:w="4050" w:type="dxa"/>
          </w:tcPr>
          <w:p w14:paraId="2C1CB434" w14:textId="77777777" w:rsidR="002B7BD9" w:rsidRPr="00363A53" w:rsidRDefault="002B7BD9" w:rsidP="00DB107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43A049C" w14:textId="2D051462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20CFB239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0A38F326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02173242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54A7F95F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5CB84984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3D795B7A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9477F" w:rsidRPr="00363A53" w14:paraId="3E16155B" w14:textId="77777777" w:rsidTr="008F29CE">
        <w:tc>
          <w:tcPr>
            <w:tcW w:w="4050" w:type="dxa"/>
          </w:tcPr>
          <w:p w14:paraId="1DD7375C" w14:textId="77777777" w:rsidR="00A9477F" w:rsidRPr="00363A53" w:rsidRDefault="00A9477F" w:rsidP="00DB107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4" w:type="dxa"/>
            <w:gridSpan w:val="7"/>
          </w:tcPr>
          <w:p w14:paraId="64738083" w14:textId="31293639" w:rsidR="00A9477F" w:rsidRPr="00363A53" w:rsidRDefault="00A9477F" w:rsidP="00DB107B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477F" w:rsidRPr="00363A53" w14:paraId="5C848608" w14:textId="77777777" w:rsidTr="008F29CE">
        <w:tc>
          <w:tcPr>
            <w:tcW w:w="4050" w:type="dxa"/>
          </w:tcPr>
          <w:p w14:paraId="703E0FE2" w14:textId="77777777" w:rsidR="00A9477F" w:rsidRPr="00363A53" w:rsidRDefault="00A9477F" w:rsidP="00DB107B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4" w:type="dxa"/>
          </w:tcPr>
          <w:p w14:paraId="17F44A6A" w14:textId="398A915E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A9477F" w:rsidRPr="00363A53" w:rsidRDefault="00A9477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A9477F" w:rsidRPr="00363A53" w:rsidRDefault="00A9477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A9477F" w:rsidRPr="00363A53" w:rsidRDefault="00A9477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F63B9" w:rsidRPr="00363A53" w14:paraId="3E9AA32F" w14:textId="77777777" w:rsidTr="008F29CE">
        <w:tc>
          <w:tcPr>
            <w:tcW w:w="4050" w:type="dxa"/>
          </w:tcPr>
          <w:p w14:paraId="6316CE13" w14:textId="7755DBE8" w:rsidR="005F63B9" w:rsidRPr="00363A53" w:rsidRDefault="005F63B9" w:rsidP="00DB107B">
            <w:pPr>
              <w:tabs>
                <w:tab w:val="clear" w:pos="227"/>
                <w:tab w:val="left" w:pos="163"/>
              </w:tabs>
              <w:spacing w:line="240" w:lineRule="auto"/>
              <w:ind w:left="163" w:firstLine="297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44" w:type="dxa"/>
          </w:tcPr>
          <w:p w14:paraId="7CECA1B0" w14:textId="648F7176" w:rsidR="005F63B9" w:rsidRPr="00363A53" w:rsidRDefault="005F63B9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84,472</w:t>
            </w:r>
          </w:p>
        </w:tc>
        <w:tc>
          <w:tcPr>
            <w:tcW w:w="248" w:type="dxa"/>
          </w:tcPr>
          <w:p w14:paraId="1D03E7A2" w14:textId="77777777" w:rsidR="005F63B9" w:rsidRPr="00363A53" w:rsidRDefault="005F63B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2F0CEDEE" w:rsidR="005F63B9" w:rsidRPr="00363A53" w:rsidRDefault="005F63B9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74,183</w:t>
            </w:r>
          </w:p>
        </w:tc>
        <w:tc>
          <w:tcPr>
            <w:tcW w:w="248" w:type="dxa"/>
          </w:tcPr>
          <w:p w14:paraId="78818AB3" w14:textId="77777777" w:rsidR="005F63B9" w:rsidRPr="00363A53" w:rsidRDefault="005F63B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0C346567" w:rsidR="005F63B9" w:rsidRPr="00363A53" w:rsidRDefault="005F63B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 w:rsidRPr="00363A53">
              <w:rPr>
                <w:lang w:val="en-US"/>
              </w:rPr>
              <w:t>76,742</w:t>
            </w:r>
          </w:p>
        </w:tc>
        <w:tc>
          <w:tcPr>
            <w:tcW w:w="235" w:type="dxa"/>
          </w:tcPr>
          <w:p w14:paraId="18376D07" w14:textId="77777777" w:rsidR="005F63B9" w:rsidRPr="00363A53" w:rsidRDefault="005F63B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6F9E4000" w:rsidR="005F63B9" w:rsidRPr="00363A53" w:rsidRDefault="005F63B9" w:rsidP="00DB107B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67,538</w:t>
            </w:r>
          </w:p>
        </w:tc>
      </w:tr>
      <w:tr w:rsidR="005F63B9" w:rsidRPr="00363A53" w14:paraId="2F81304C" w14:textId="77777777" w:rsidTr="008F29CE">
        <w:tc>
          <w:tcPr>
            <w:tcW w:w="4050" w:type="dxa"/>
          </w:tcPr>
          <w:p w14:paraId="4D730EF3" w14:textId="77777777" w:rsidR="005F63B9" w:rsidRPr="00363A53" w:rsidRDefault="005F63B9" w:rsidP="00DB107B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44" w:type="dxa"/>
          </w:tcPr>
          <w:p w14:paraId="5211680D" w14:textId="6E0097E0" w:rsidR="005F63B9" w:rsidRPr="00363A53" w:rsidRDefault="005F63B9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2,176</w:t>
            </w:r>
          </w:p>
        </w:tc>
        <w:tc>
          <w:tcPr>
            <w:tcW w:w="248" w:type="dxa"/>
          </w:tcPr>
          <w:p w14:paraId="00D1AA85" w14:textId="77777777" w:rsidR="005F63B9" w:rsidRPr="00363A53" w:rsidRDefault="005F63B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7ABDAF30" w:rsidR="005F63B9" w:rsidRPr="00363A53" w:rsidRDefault="005F63B9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1,706</w:t>
            </w:r>
          </w:p>
        </w:tc>
        <w:tc>
          <w:tcPr>
            <w:tcW w:w="248" w:type="dxa"/>
          </w:tcPr>
          <w:p w14:paraId="1317B3E8" w14:textId="77777777" w:rsidR="005F63B9" w:rsidRPr="00363A53" w:rsidRDefault="005F63B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162D9E0B" w:rsidR="005F63B9" w:rsidRPr="00363A53" w:rsidRDefault="005F63B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 w:rsidRPr="00363A53">
              <w:rPr>
                <w:lang w:val="en-US"/>
              </w:rPr>
              <w:t>1,982</w:t>
            </w:r>
          </w:p>
        </w:tc>
        <w:tc>
          <w:tcPr>
            <w:tcW w:w="235" w:type="dxa"/>
          </w:tcPr>
          <w:p w14:paraId="1004158A" w14:textId="77777777" w:rsidR="005F63B9" w:rsidRPr="00363A53" w:rsidRDefault="005F63B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07BB1780" w14:textId="147EE5F4" w:rsidR="005F63B9" w:rsidRPr="00363A53" w:rsidRDefault="005F63B9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1,469</w:t>
            </w:r>
          </w:p>
        </w:tc>
      </w:tr>
      <w:tr w:rsidR="002B7BD9" w:rsidRPr="00363A53" w14:paraId="01AAD6CC" w14:textId="77777777" w:rsidTr="008F29CE">
        <w:tc>
          <w:tcPr>
            <w:tcW w:w="4050" w:type="dxa"/>
            <w:vAlign w:val="bottom"/>
          </w:tcPr>
          <w:p w14:paraId="0A269262" w14:textId="6251B385" w:rsidR="002B7BD9" w:rsidRPr="00363A53" w:rsidRDefault="002B7BD9" w:rsidP="00DB107B">
            <w:pPr>
              <w:tabs>
                <w:tab w:val="clear" w:pos="227"/>
                <w:tab w:val="clear" w:pos="454"/>
                <w:tab w:val="left" w:pos="163"/>
                <w:tab w:val="left" w:pos="451"/>
              </w:tabs>
              <w:spacing w:line="240" w:lineRule="auto"/>
              <w:ind w:left="487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4CA7D31" w14:textId="4610B87B" w:rsidR="002B7BD9" w:rsidRPr="00363A53" w:rsidRDefault="003F0CE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ind w:right="-108"/>
              <w:rPr>
                <w:b/>
                <w:bCs/>
                <w:cs/>
                <w:lang w:val="en-US"/>
              </w:rPr>
            </w:pPr>
            <w:r w:rsidRPr="00363A53">
              <w:rPr>
                <w:b/>
                <w:bCs/>
                <w:lang w:val="en-US"/>
              </w:rPr>
              <w:t>86,648</w:t>
            </w:r>
          </w:p>
        </w:tc>
        <w:tc>
          <w:tcPr>
            <w:tcW w:w="248" w:type="dxa"/>
            <w:vAlign w:val="bottom"/>
          </w:tcPr>
          <w:p w14:paraId="67316E2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E5AE411" w14:textId="6CC86364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right="-108"/>
              <w:rPr>
                <w:b/>
                <w:bCs/>
                <w:lang w:val="en-US"/>
              </w:rPr>
            </w:pPr>
            <w:r w:rsidRPr="00363A53">
              <w:rPr>
                <w:b/>
                <w:bCs/>
                <w:lang w:val="en-US"/>
              </w:rPr>
              <w:t>75,889</w:t>
            </w:r>
          </w:p>
        </w:tc>
        <w:tc>
          <w:tcPr>
            <w:tcW w:w="248" w:type="dxa"/>
            <w:vAlign w:val="bottom"/>
          </w:tcPr>
          <w:p w14:paraId="2FEC5896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4870" w14:textId="10F236FC" w:rsidR="002B7BD9" w:rsidRPr="00363A53" w:rsidRDefault="003F0CE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b/>
                <w:bCs/>
                <w:lang w:val="en-US"/>
              </w:rPr>
            </w:pPr>
            <w:r w:rsidRPr="00363A53">
              <w:rPr>
                <w:b/>
                <w:bCs/>
                <w:lang w:val="en-US"/>
              </w:rPr>
              <w:t>78,724</w:t>
            </w:r>
          </w:p>
        </w:tc>
        <w:tc>
          <w:tcPr>
            <w:tcW w:w="235" w:type="dxa"/>
            <w:vAlign w:val="bottom"/>
          </w:tcPr>
          <w:p w14:paraId="7A5AB146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FBA4D" w14:textId="6D34F7E8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8"/>
              </w:tabs>
              <w:ind w:right="-108"/>
              <w:rPr>
                <w:b/>
                <w:bCs/>
              </w:rPr>
            </w:pPr>
            <w:r w:rsidRPr="00363A53">
              <w:rPr>
                <w:b/>
                <w:bCs/>
                <w:lang w:val="en-US"/>
              </w:rPr>
              <w:t>69,007</w:t>
            </w:r>
          </w:p>
        </w:tc>
      </w:tr>
    </w:tbl>
    <w:p w14:paraId="44E41437" w14:textId="77777777" w:rsidR="00DA588F" w:rsidRPr="00363A53" w:rsidRDefault="00DA588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2"/>
          <w:szCs w:val="22"/>
        </w:rPr>
      </w:pPr>
    </w:p>
    <w:p w14:paraId="3507B2DC" w14:textId="23ED2861" w:rsidR="0041600F" w:rsidRPr="00363A53" w:rsidRDefault="0041600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9AAB49" w14:textId="69F9F3B7" w:rsidR="00F97B7E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A07E4"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363A53" w:rsidRDefault="004A07E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89"/>
        <w:gridCol w:w="1169"/>
        <w:gridCol w:w="250"/>
        <w:gridCol w:w="1190"/>
        <w:gridCol w:w="244"/>
        <w:gridCol w:w="6"/>
        <w:gridCol w:w="1166"/>
        <w:gridCol w:w="236"/>
        <w:gridCol w:w="1166"/>
      </w:tblGrid>
      <w:tr w:rsidR="005B3B34" w:rsidRPr="00363A53" w14:paraId="422D8A8D" w14:textId="77777777" w:rsidTr="00830B3E">
        <w:tc>
          <w:tcPr>
            <w:tcW w:w="3789" w:type="dxa"/>
          </w:tcPr>
          <w:p w14:paraId="29A9F44D" w14:textId="77777777" w:rsidR="005B3B34" w:rsidRPr="00363A53" w:rsidRDefault="005B3B34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80DED36" w14:textId="77777777" w:rsidR="005B3B34" w:rsidRPr="00363A53" w:rsidRDefault="005B3B34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363A53" w:rsidRDefault="005B3B34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8" w:type="dxa"/>
            <w:gridSpan w:val="3"/>
          </w:tcPr>
          <w:p w14:paraId="6D286813" w14:textId="77777777" w:rsidR="005B3B34" w:rsidRPr="00363A53" w:rsidRDefault="005B3B34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52542199" w14:textId="77777777" w:rsidTr="00830B3E">
        <w:tc>
          <w:tcPr>
            <w:tcW w:w="3789" w:type="dxa"/>
          </w:tcPr>
          <w:p w14:paraId="6829218E" w14:textId="77777777" w:rsidR="002B7BD9" w:rsidRPr="00363A53" w:rsidRDefault="002B7BD9" w:rsidP="00DB107B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F938BA" w14:textId="4F876A22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5001FFE0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C21913" w14:textId="6EAC109B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0" w:type="dxa"/>
            <w:gridSpan w:val="2"/>
          </w:tcPr>
          <w:p w14:paraId="6C48F2E6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59B4B47" w14:textId="18FF679B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1A3C805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3D50DE" w14:textId="1412C79E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9477F" w:rsidRPr="00363A53" w14:paraId="2BE4E92B" w14:textId="77777777" w:rsidTr="00830B3E">
        <w:tc>
          <w:tcPr>
            <w:tcW w:w="3789" w:type="dxa"/>
          </w:tcPr>
          <w:p w14:paraId="0099D955" w14:textId="77777777" w:rsidR="00A9477F" w:rsidRPr="00363A53" w:rsidRDefault="00A9477F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8"/>
          </w:tcPr>
          <w:p w14:paraId="293330D3" w14:textId="6F997F49" w:rsidR="00A9477F" w:rsidRPr="00363A53" w:rsidRDefault="00A9477F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B7BD9" w:rsidRPr="00363A53" w14:paraId="308C16D3" w14:textId="77777777" w:rsidTr="00830B3E">
        <w:tc>
          <w:tcPr>
            <w:tcW w:w="3789" w:type="dxa"/>
          </w:tcPr>
          <w:p w14:paraId="07D1E5C9" w14:textId="43E6F6BC" w:rsidR="002B7BD9" w:rsidRPr="00363A53" w:rsidRDefault="002B7BD9" w:rsidP="00DB107B">
            <w:pPr>
              <w:tabs>
                <w:tab w:val="clear" w:pos="227"/>
                <w:tab w:val="left" w:pos="0"/>
                <w:tab w:val="left" w:pos="28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vAlign w:val="bottom"/>
          </w:tcPr>
          <w:p w14:paraId="4C09861A" w14:textId="0B179904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lang w:val="en-US"/>
              </w:rPr>
              <w:t>75,889</w:t>
            </w:r>
          </w:p>
        </w:tc>
        <w:tc>
          <w:tcPr>
            <w:tcW w:w="250" w:type="dxa"/>
          </w:tcPr>
          <w:p w14:paraId="246A790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0948C24" w14:textId="433D1742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72,532</w:t>
            </w:r>
          </w:p>
        </w:tc>
        <w:tc>
          <w:tcPr>
            <w:tcW w:w="250" w:type="dxa"/>
            <w:gridSpan w:val="2"/>
          </w:tcPr>
          <w:p w14:paraId="3DD138D0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F638C2" w14:textId="42553BAE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69,007</w:t>
            </w:r>
          </w:p>
        </w:tc>
        <w:tc>
          <w:tcPr>
            <w:tcW w:w="236" w:type="dxa"/>
          </w:tcPr>
          <w:p w14:paraId="3FEC5B1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D2BC3B" w14:textId="1BB73634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66,458</w:t>
            </w:r>
          </w:p>
        </w:tc>
      </w:tr>
      <w:tr w:rsidR="002B7BD9" w:rsidRPr="00363A53" w14:paraId="2F0C2328" w14:textId="77777777" w:rsidTr="00830B3E">
        <w:tc>
          <w:tcPr>
            <w:tcW w:w="3789" w:type="dxa"/>
          </w:tcPr>
          <w:p w14:paraId="2692C260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14:paraId="6737AEEB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E3E699A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14:paraId="1B6618EE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36D73016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785C9CB9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F55228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455D8034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7BD9" w:rsidRPr="00363A53" w14:paraId="0DB3A1A0" w14:textId="77777777" w:rsidTr="00830B3E">
        <w:tc>
          <w:tcPr>
            <w:tcW w:w="3789" w:type="dxa"/>
          </w:tcPr>
          <w:p w14:paraId="09546C0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</w:tcPr>
          <w:p w14:paraId="06C0238E" w14:textId="513CCB35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1420B31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841FAC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74998C0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D75E51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E1F65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7BD9" w:rsidRPr="00363A53" w14:paraId="6705474A" w14:textId="77777777" w:rsidTr="00830B3E">
        <w:tc>
          <w:tcPr>
            <w:tcW w:w="3789" w:type="dxa"/>
          </w:tcPr>
          <w:p w14:paraId="3F4C37F0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6A0AD098" w14:textId="3724A733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4,525</w:t>
            </w:r>
          </w:p>
        </w:tc>
        <w:tc>
          <w:tcPr>
            <w:tcW w:w="250" w:type="dxa"/>
          </w:tcPr>
          <w:p w14:paraId="3BF1525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F024B4" w14:textId="5F9D0509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4,385</w:t>
            </w:r>
          </w:p>
        </w:tc>
        <w:tc>
          <w:tcPr>
            <w:tcW w:w="250" w:type="dxa"/>
            <w:gridSpan w:val="2"/>
          </w:tcPr>
          <w:p w14:paraId="1EBCCC1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EF02EC" w14:textId="476784F2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4,049</w:t>
            </w:r>
          </w:p>
        </w:tc>
        <w:tc>
          <w:tcPr>
            <w:tcW w:w="236" w:type="dxa"/>
          </w:tcPr>
          <w:p w14:paraId="2B4FECC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3B6E5A" w14:textId="5078BFF6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3,940</w:t>
            </w:r>
          </w:p>
        </w:tc>
      </w:tr>
      <w:tr w:rsidR="002B7BD9" w:rsidRPr="00363A53" w14:paraId="04AF224C" w14:textId="77777777" w:rsidTr="00830B3E">
        <w:tc>
          <w:tcPr>
            <w:tcW w:w="3789" w:type="dxa"/>
          </w:tcPr>
          <w:p w14:paraId="508CBE7E" w14:textId="19CCBC1B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</w:tcPr>
          <w:p w14:paraId="4274D518" w14:textId="5EA0AD7E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2,509</w:t>
            </w:r>
          </w:p>
        </w:tc>
        <w:tc>
          <w:tcPr>
            <w:tcW w:w="250" w:type="dxa"/>
          </w:tcPr>
          <w:p w14:paraId="171FD416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1805B7" w14:textId="498B20E1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2,074</w:t>
            </w:r>
          </w:p>
        </w:tc>
        <w:tc>
          <w:tcPr>
            <w:tcW w:w="250" w:type="dxa"/>
            <w:gridSpan w:val="2"/>
          </w:tcPr>
          <w:p w14:paraId="23A0206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10746D0" w14:textId="4C02EAA9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2,274</w:t>
            </w:r>
          </w:p>
        </w:tc>
        <w:tc>
          <w:tcPr>
            <w:tcW w:w="236" w:type="dxa"/>
          </w:tcPr>
          <w:p w14:paraId="1F347307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A2DA8BD" w14:textId="319DDABF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1,885</w:t>
            </w:r>
          </w:p>
        </w:tc>
      </w:tr>
      <w:tr w:rsidR="002B7BD9" w:rsidRPr="00363A53" w14:paraId="65769293" w14:textId="77777777" w:rsidTr="00830B3E">
        <w:tc>
          <w:tcPr>
            <w:tcW w:w="3789" w:type="dxa"/>
          </w:tcPr>
          <w:p w14:paraId="4DC36399" w14:textId="00D3318D" w:rsidR="002B7BD9" w:rsidRPr="00363A53" w:rsidRDefault="002B7BD9" w:rsidP="00DB107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C13156"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(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C13156"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</w:t>
            </w:r>
          </w:p>
          <w:p w14:paraId="5BD0C1F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spacing w:line="380" w:lineRule="exact"/>
              <w:ind w:left="18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76D13C87" w14:textId="4E3A3D83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250" w:type="dxa"/>
          </w:tcPr>
          <w:p w14:paraId="540C0D3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4DA4B776" w14:textId="3B5B5653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(19)</w:t>
            </w:r>
          </w:p>
        </w:tc>
        <w:tc>
          <w:tcPr>
            <w:tcW w:w="250" w:type="dxa"/>
            <w:gridSpan w:val="2"/>
          </w:tcPr>
          <w:p w14:paraId="431F121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0C581FE" w14:textId="31163EBC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43</w:t>
            </w:r>
            <w:r w:rsidR="00460126" w:rsidRPr="00363A5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</w:tcPr>
          <w:p w14:paraId="6418DD1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837D9C" w14:textId="44F90D83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(40)</w:t>
            </w:r>
          </w:p>
        </w:tc>
      </w:tr>
      <w:tr w:rsidR="002B7BD9" w:rsidRPr="00363A53" w14:paraId="4E945F38" w14:textId="77777777" w:rsidTr="009713A9">
        <w:tc>
          <w:tcPr>
            <w:tcW w:w="3789" w:type="dxa"/>
          </w:tcPr>
          <w:p w14:paraId="10E2077E" w14:textId="77777777" w:rsidR="002B7BD9" w:rsidRPr="00363A53" w:rsidRDefault="002B7BD9" w:rsidP="00DB107B">
            <w:pPr>
              <w:pStyle w:val="acctmergecolhdg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462A70" w14:textId="018CDF73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7,494</w:t>
            </w:r>
          </w:p>
        </w:tc>
        <w:tc>
          <w:tcPr>
            <w:tcW w:w="250" w:type="dxa"/>
          </w:tcPr>
          <w:p w14:paraId="00D6F756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DB6041" w14:textId="653F4608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6,440</w:t>
            </w:r>
          </w:p>
        </w:tc>
        <w:tc>
          <w:tcPr>
            <w:tcW w:w="250" w:type="dxa"/>
            <w:gridSpan w:val="2"/>
          </w:tcPr>
          <w:p w14:paraId="6808786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800D899" w14:textId="0236F0AA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6,75</w:t>
            </w:r>
            <w:r w:rsidR="00F02037" w:rsidRPr="00363A53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36" w:type="dxa"/>
          </w:tcPr>
          <w:p w14:paraId="438227BE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33B8CC5" w14:textId="7FF4614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5,785</w:t>
            </w:r>
          </w:p>
        </w:tc>
      </w:tr>
      <w:tr w:rsidR="002B7BD9" w:rsidRPr="00363A53" w14:paraId="7C9E212C" w14:textId="77777777" w:rsidTr="009713A9">
        <w:tc>
          <w:tcPr>
            <w:tcW w:w="3789" w:type="dxa"/>
          </w:tcPr>
          <w:p w14:paraId="39CD90F7" w14:textId="77777777" w:rsidR="002B7BD9" w:rsidRPr="00363A53" w:rsidRDefault="002B7BD9" w:rsidP="00DB107B">
            <w:pPr>
              <w:pStyle w:val="acctmergecolhdg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1E3F16F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0" w:type="dxa"/>
          </w:tcPr>
          <w:p w14:paraId="755FF2C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CF13386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4C52924A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C30F68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432B92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8F726F4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7BD9" w:rsidRPr="00363A53" w14:paraId="0072340A" w14:textId="77777777" w:rsidTr="00830B3E">
        <w:tc>
          <w:tcPr>
            <w:tcW w:w="3789" w:type="dxa"/>
          </w:tcPr>
          <w:p w14:paraId="0A3E19A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0B6B6D65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33507EFA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241B02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E2CDB9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F01A3A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F99913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7BD9" w:rsidRPr="00363A53" w14:paraId="62AFC004" w14:textId="77777777" w:rsidTr="00830B3E">
        <w:tc>
          <w:tcPr>
            <w:tcW w:w="3789" w:type="dxa"/>
          </w:tcPr>
          <w:p w14:paraId="384317B5" w14:textId="001BD69F" w:rsidR="002B7BD9" w:rsidRPr="00363A53" w:rsidRDefault="002B7BD9" w:rsidP="00DB107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C13156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(กำไร)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</w:t>
            </w:r>
          </w:p>
          <w:p w14:paraId="00F15DD0" w14:textId="0112D2EA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spacing w:line="380" w:lineRule="exact"/>
              <w:ind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51B8DCFC" w14:textId="757A8226" w:rsidR="002B7BD9" w:rsidRPr="00363A53" w:rsidRDefault="00ED0D8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9,925</w:t>
            </w:r>
          </w:p>
        </w:tc>
        <w:tc>
          <w:tcPr>
            <w:tcW w:w="250" w:type="dxa"/>
          </w:tcPr>
          <w:p w14:paraId="3C02803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58F0BF2" w14:textId="792A8C39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244" w:type="dxa"/>
          </w:tcPr>
          <w:p w14:paraId="4BCA09C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C27F712" w14:textId="675D435B" w:rsidR="002B7BD9" w:rsidRPr="00363A53" w:rsidRDefault="00ED0D8D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9,52</w:t>
            </w:r>
            <w:r w:rsidR="000B6A86" w:rsidRPr="00363A5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</w:tcPr>
          <w:p w14:paraId="343E501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B43059" w14:textId="3664493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(33)</w:t>
            </w:r>
          </w:p>
        </w:tc>
      </w:tr>
      <w:tr w:rsidR="002B7BD9" w:rsidRPr="00363A53" w14:paraId="4E618D01" w14:textId="77777777" w:rsidTr="00830B3E">
        <w:trPr>
          <w:trHeight w:val="119"/>
        </w:trPr>
        <w:tc>
          <w:tcPr>
            <w:tcW w:w="3789" w:type="dxa"/>
          </w:tcPr>
          <w:p w14:paraId="11E5B331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34182024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1C95C78B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914D765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F98047F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14:paraId="35F16EEE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A395E6E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</w:tcPr>
          <w:p w14:paraId="55E85DC1" w14:textId="77777777" w:rsidR="002B7BD9" w:rsidRPr="00363A53" w:rsidRDefault="002B7BD9" w:rsidP="00DB107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7BD9" w:rsidRPr="00363A53" w14:paraId="5794CCBA" w14:textId="77777777" w:rsidTr="00830B3E">
        <w:tc>
          <w:tcPr>
            <w:tcW w:w="3789" w:type="dxa"/>
          </w:tcPr>
          <w:p w14:paraId="34AD24E6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</w:tcPr>
          <w:p w14:paraId="716D6C49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0DE0197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3DC843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0238B0F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3E9F2E2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117AB4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13D310" w14:textId="77777777" w:rsidR="002B7BD9" w:rsidRPr="00363A53" w:rsidRDefault="002B7BD9" w:rsidP="00DB10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7BD9" w:rsidRPr="00363A53" w14:paraId="4BC31302" w14:textId="77777777" w:rsidTr="00830B3E">
        <w:tc>
          <w:tcPr>
            <w:tcW w:w="3789" w:type="dxa"/>
          </w:tcPr>
          <w:p w14:paraId="027ED317" w14:textId="77777777" w:rsidR="002B7BD9" w:rsidRPr="00363A53" w:rsidRDefault="002B7BD9" w:rsidP="00DB107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74D2D3" w14:textId="0BABBA6C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(6,660)</w:t>
            </w:r>
          </w:p>
        </w:tc>
        <w:tc>
          <w:tcPr>
            <w:tcW w:w="250" w:type="dxa"/>
          </w:tcPr>
          <w:p w14:paraId="5AC8CEB5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4AECF5E" w14:textId="210CAF61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(3,457)</w:t>
            </w:r>
          </w:p>
        </w:tc>
        <w:tc>
          <w:tcPr>
            <w:tcW w:w="244" w:type="dxa"/>
          </w:tcPr>
          <w:p w14:paraId="21562C48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1ED858D" w14:textId="4CA31EDD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(6,5</w:t>
            </w:r>
            <w:r w:rsidR="00460126" w:rsidRPr="00363A53">
              <w:rPr>
                <w:rFonts w:asciiTheme="majorBidi" w:hAnsiTheme="majorBidi" w:cstheme="majorBidi"/>
                <w:lang w:val="en-US"/>
              </w:rPr>
              <w:t>60</w:t>
            </w:r>
            <w:r w:rsidRPr="00363A5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</w:tcPr>
          <w:p w14:paraId="102918F7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AF6BB1" w14:textId="4763A729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(3,203)</w:t>
            </w:r>
          </w:p>
        </w:tc>
      </w:tr>
      <w:tr w:rsidR="002B7BD9" w:rsidRPr="00363A53" w14:paraId="547E0B68" w14:textId="77777777" w:rsidTr="00377AB6">
        <w:tc>
          <w:tcPr>
            <w:tcW w:w="3789" w:type="dxa"/>
          </w:tcPr>
          <w:p w14:paraId="0F99128B" w14:textId="061BC9CD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380" w:lineRule="exact"/>
              <w:ind w:left="362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ณ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EE6948D" w14:textId="77777777" w:rsidR="00F1721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1F92D2C1" w14:textId="4D2EFE82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86,648</w:t>
            </w:r>
          </w:p>
        </w:tc>
        <w:tc>
          <w:tcPr>
            <w:tcW w:w="250" w:type="dxa"/>
          </w:tcPr>
          <w:p w14:paraId="5EABE996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541F5EB" w14:textId="77777777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</w:p>
          <w:p w14:paraId="50EC6F6F" w14:textId="2E84307C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63A53">
              <w:rPr>
                <w:b/>
                <w:bCs/>
                <w:lang w:val="en-US"/>
              </w:rPr>
              <w:t>75,889</w:t>
            </w:r>
          </w:p>
        </w:tc>
        <w:tc>
          <w:tcPr>
            <w:tcW w:w="244" w:type="dxa"/>
          </w:tcPr>
          <w:p w14:paraId="197BC38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253A6B31" w:rsidR="002B7BD9" w:rsidRPr="00363A53" w:rsidRDefault="00F1721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78,724</w:t>
            </w:r>
          </w:p>
        </w:tc>
        <w:tc>
          <w:tcPr>
            <w:tcW w:w="236" w:type="dxa"/>
          </w:tcPr>
          <w:p w14:paraId="47DA87FE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7CE1B0BB" w:rsidR="002B7BD9" w:rsidRPr="00363A53" w:rsidRDefault="002B7BD9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69,007</w:t>
            </w:r>
          </w:p>
        </w:tc>
      </w:tr>
    </w:tbl>
    <w:p w14:paraId="5512BED4" w14:textId="77777777" w:rsidR="009572FD" w:rsidRPr="00363A53" w:rsidRDefault="009572F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 w:right="-25"/>
        <w:jc w:val="thaiDistribute"/>
        <w:rPr>
          <w:rFonts w:asciiTheme="majorBidi" w:eastAsia="Calibri" w:hAnsiTheme="majorBidi" w:cstheme="majorBidi"/>
          <w:spacing w:val="8"/>
          <w:sz w:val="20"/>
          <w:szCs w:val="20"/>
        </w:rPr>
      </w:pPr>
    </w:p>
    <w:p w14:paraId="60A12F3F" w14:textId="40349DC9" w:rsidR="007A0673" w:rsidRPr="00363A53" w:rsidRDefault="007A06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363A53">
        <w:rPr>
          <w:rFonts w:asciiTheme="majorBidi" w:eastAsia="Calibri" w:hAnsiTheme="majorBidi" w:cstheme="majorBidi"/>
          <w:spacing w:val="8"/>
          <w:sz w:val="30"/>
          <w:szCs w:val="30"/>
          <w:cs/>
        </w:rPr>
        <w:t>ผลขาดทุน</w:t>
      </w:r>
      <w:r w:rsidR="00A449A7" w:rsidRPr="00363A53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 xml:space="preserve"> </w:t>
      </w:r>
      <w:r w:rsidR="00A449A7" w:rsidRPr="00363A53">
        <w:rPr>
          <w:rFonts w:asciiTheme="majorBidi" w:eastAsia="Calibri" w:hAnsiTheme="majorBidi" w:cstheme="majorBidi"/>
          <w:spacing w:val="8"/>
          <w:sz w:val="30"/>
          <w:szCs w:val="30"/>
        </w:rPr>
        <w:t>(</w:t>
      </w:r>
      <w:r w:rsidR="00A449A7" w:rsidRPr="00363A53">
        <w:rPr>
          <w:rFonts w:asciiTheme="majorBidi" w:eastAsia="Calibri" w:hAnsiTheme="majorBidi" w:cstheme="majorBidi"/>
          <w:spacing w:val="8"/>
          <w:sz w:val="30"/>
          <w:szCs w:val="30"/>
          <w:cs/>
        </w:rPr>
        <w:t>กำไร</w:t>
      </w:r>
      <w:r w:rsidR="00A449A7" w:rsidRPr="00363A53">
        <w:rPr>
          <w:rFonts w:asciiTheme="majorBidi" w:eastAsia="Calibri" w:hAnsiTheme="majorBidi" w:cstheme="majorBidi"/>
          <w:spacing w:val="8"/>
          <w:sz w:val="30"/>
          <w:szCs w:val="30"/>
        </w:rPr>
        <w:t>)</w:t>
      </w:r>
      <w:r w:rsidR="00A449A7" w:rsidRPr="00363A53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 xml:space="preserve"> </w:t>
      </w:r>
      <w:r w:rsidRPr="00363A53">
        <w:rPr>
          <w:rFonts w:asciiTheme="majorBidi" w:eastAsia="Calibri" w:hAnsiTheme="majorBidi" w:cstheme="majorBidi"/>
          <w:spacing w:val="8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</w:t>
      </w:r>
      <w:r w:rsidR="004B6D44" w:rsidRPr="00363A53">
        <w:rPr>
          <w:rFonts w:asciiTheme="majorBidi" w:eastAsia="Calibri" w:hAnsiTheme="majorBidi" w:cstheme="majorBidi"/>
          <w:spacing w:val="8"/>
          <w:sz w:val="30"/>
          <w:szCs w:val="30"/>
        </w:rPr>
        <w:br/>
      </w:r>
      <w:r w:rsidRPr="00363A53">
        <w:rPr>
          <w:rFonts w:asciiTheme="majorBidi" w:eastAsia="Calibri" w:hAnsiTheme="majorBidi" w:cstheme="majorBidi"/>
          <w:spacing w:val="8"/>
          <w:sz w:val="30"/>
          <w:szCs w:val="30"/>
          <w:cs/>
        </w:rPr>
        <w:t>ณ</w:t>
      </w:r>
      <w:r w:rsidRPr="00363A5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363A53">
        <w:rPr>
          <w:rFonts w:asciiTheme="majorBidi" w:eastAsia="Calibri" w:hAnsiTheme="majorBidi" w:cstheme="majorBidi"/>
          <w:spacing w:val="2"/>
          <w:sz w:val="30"/>
          <w:szCs w:val="30"/>
          <w:cs/>
        </w:rPr>
        <w:t>วันสิ้นรอบระยะเวลารายงานเกิดขึ้นจาก</w:t>
      </w:r>
    </w:p>
    <w:p w14:paraId="14131512" w14:textId="77777777" w:rsidR="007A0673" w:rsidRPr="00363A53" w:rsidRDefault="007A06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6"/>
        <w:gridCol w:w="1169"/>
        <w:gridCol w:w="248"/>
        <w:gridCol w:w="1189"/>
        <w:gridCol w:w="248"/>
        <w:gridCol w:w="1164"/>
        <w:gridCol w:w="236"/>
        <w:gridCol w:w="1165"/>
      </w:tblGrid>
      <w:tr w:rsidR="007A0673" w:rsidRPr="00363A53" w14:paraId="23DFD149" w14:textId="77777777" w:rsidTr="00E73C51">
        <w:tc>
          <w:tcPr>
            <w:tcW w:w="3806" w:type="dxa"/>
          </w:tcPr>
          <w:p w14:paraId="33D433D5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02E8637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7A46A4BB" w14:textId="77777777" w:rsidTr="00BC0E03">
        <w:tc>
          <w:tcPr>
            <w:tcW w:w="3806" w:type="dxa"/>
          </w:tcPr>
          <w:p w14:paraId="5C6CA72C" w14:textId="77777777" w:rsidR="002B7BD9" w:rsidRPr="00363A53" w:rsidRDefault="002B7BD9" w:rsidP="00DB107B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F563207" w14:textId="425A17F0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38CA17BA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3BFD049A" w14:textId="7F058008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74A64D1A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AE8D163" w14:textId="4E44628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0B58F04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3C744F" w14:textId="6B6CDA55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73C3C" w:rsidRPr="00363A53" w14:paraId="7D2950EE" w14:textId="77777777" w:rsidTr="00E73C51">
        <w:tc>
          <w:tcPr>
            <w:tcW w:w="3806" w:type="dxa"/>
          </w:tcPr>
          <w:p w14:paraId="032A9652" w14:textId="77777777" w:rsidR="00673C3C" w:rsidRPr="00363A53" w:rsidRDefault="00673C3C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13D568FC" w14:textId="02593227" w:rsidR="00673C3C" w:rsidRPr="00363A53" w:rsidRDefault="00D01F0F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673C3C" w:rsidRPr="00363A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20DE7" w:rsidRPr="00363A53" w14:paraId="38B5E4E1" w14:textId="77777777" w:rsidTr="008F531C">
        <w:trPr>
          <w:trHeight w:val="60"/>
        </w:trPr>
        <w:tc>
          <w:tcPr>
            <w:tcW w:w="3806" w:type="dxa"/>
          </w:tcPr>
          <w:p w14:paraId="1A593767" w14:textId="0D1BF51F" w:rsidR="00A20DE7" w:rsidRPr="00363A53" w:rsidRDefault="00A20DE7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031098" w:rsidRPr="00363A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9" w:type="dxa"/>
            <w:gridSpan w:val="7"/>
          </w:tcPr>
          <w:p w14:paraId="6BAF21F0" w14:textId="77777777" w:rsidR="00A20DE7" w:rsidRPr="00363A53" w:rsidRDefault="00A20DE7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B6A86" w:rsidRPr="00363A53" w14:paraId="02885B8F" w14:textId="77777777" w:rsidTr="008F531C">
        <w:trPr>
          <w:trHeight w:val="60"/>
        </w:trPr>
        <w:tc>
          <w:tcPr>
            <w:tcW w:w="3806" w:type="dxa"/>
          </w:tcPr>
          <w:p w14:paraId="1A0D87EE" w14:textId="26DCC0D8" w:rsidR="000B6A86" w:rsidRPr="00363A53" w:rsidRDefault="000B6A86" w:rsidP="00DB107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3CECB6ED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</w:t>
            </w:r>
            <w:r w:rsidR="004877F9" w:rsidRPr="00363A53">
              <w:rPr>
                <w:rFonts w:hint="cs"/>
                <w:cs/>
              </w:rPr>
              <w:t>-</w:t>
            </w:r>
          </w:p>
        </w:tc>
        <w:tc>
          <w:tcPr>
            <w:tcW w:w="248" w:type="dxa"/>
          </w:tcPr>
          <w:p w14:paraId="54140E46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739B972A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(28)</w:t>
            </w:r>
          </w:p>
        </w:tc>
        <w:tc>
          <w:tcPr>
            <w:tcW w:w="248" w:type="dxa"/>
          </w:tcPr>
          <w:p w14:paraId="2CA50C58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63555EB9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</w:t>
            </w:r>
            <w:r w:rsidR="004877F9" w:rsidRPr="00363A53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2B3E9553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192E9847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(26)</w:t>
            </w:r>
          </w:p>
        </w:tc>
      </w:tr>
      <w:tr w:rsidR="000B6A86" w:rsidRPr="00363A53" w14:paraId="3F4AB470" w14:textId="77777777" w:rsidTr="008F531C">
        <w:trPr>
          <w:trHeight w:val="60"/>
        </w:trPr>
        <w:tc>
          <w:tcPr>
            <w:tcW w:w="3806" w:type="dxa"/>
          </w:tcPr>
          <w:p w14:paraId="19A52BE6" w14:textId="0C4B6663" w:rsidR="000B6A86" w:rsidRPr="00363A53" w:rsidRDefault="000B6A86" w:rsidP="00DB107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3C045F6A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</w:t>
            </w:r>
            <w:r w:rsidR="0087572A" w:rsidRPr="00363A53">
              <w:rPr>
                <w:rFonts w:hint="cs"/>
                <w:cs/>
              </w:rPr>
              <w:t>7,364</w:t>
            </w:r>
          </w:p>
        </w:tc>
        <w:tc>
          <w:tcPr>
            <w:tcW w:w="248" w:type="dxa"/>
          </w:tcPr>
          <w:p w14:paraId="24DADCC0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19CD9B4A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(1,411)</w:t>
            </w:r>
          </w:p>
        </w:tc>
        <w:tc>
          <w:tcPr>
            <w:tcW w:w="248" w:type="dxa"/>
          </w:tcPr>
          <w:p w14:paraId="4E21FCE8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66556102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="004877F9" w:rsidRPr="00363A53">
              <w:rPr>
                <w:rFonts w:hint="cs"/>
                <w:cs/>
              </w:rPr>
              <w:t>6,</w:t>
            </w:r>
            <w:r w:rsidR="002613A8" w:rsidRPr="00363A53">
              <w:rPr>
                <w:rFonts w:hint="cs"/>
                <w:cs/>
              </w:rPr>
              <w:t>47</w:t>
            </w:r>
            <w:r w:rsidR="004877F9" w:rsidRPr="00363A53">
              <w:rPr>
                <w:rFonts w:hint="cs"/>
                <w:cs/>
              </w:rPr>
              <w:t>6</w:t>
            </w:r>
            <w:r w:rsidRPr="00363A53">
              <w:t xml:space="preserve"> </w:t>
            </w:r>
          </w:p>
        </w:tc>
        <w:tc>
          <w:tcPr>
            <w:tcW w:w="236" w:type="dxa"/>
          </w:tcPr>
          <w:p w14:paraId="031C1B74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7F3D453B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(1,403)</w:t>
            </w:r>
          </w:p>
        </w:tc>
      </w:tr>
      <w:tr w:rsidR="000B6A86" w:rsidRPr="00363A53" w14:paraId="43E45671" w14:textId="77777777" w:rsidTr="008F531C">
        <w:trPr>
          <w:trHeight w:val="60"/>
        </w:trPr>
        <w:tc>
          <w:tcPr>
            <w:tcW w:w="3806" w:type="dxa"/>
          </w:tcPr>
          <w:p w14:paraId="68B4DBE0" w14:textId="1D0E6C98" w:rsidR="000B6A86" w:rsidRPr="00363A53" w:rsidRDefault="000B6A86" w:rsidP="00DB107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</w:tcPr>
          <w:p w14:paraId="7D63FF61" w14:textId="0FF03C83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="0087572A" w:rsidRPr="00363A53">
              <w:rPr>
                <w:rFonts w:hint="cs"/>
                <w:cs/>
              </w:rPr>
              <w:t>2,561</w:t>
            </w:r>
            <w:r w:rsidRPr="00363A53">
              <w:t xml:space="preserve"> </w:t>
            </w:r>
          </w:p>
        </w:tc>
        <w:tc>
          <w:tcPr>
            <w:tcW w:w="248" w:type="dxa"/>
          </w:tcPr>
          <w:p w14:paraId="004938BC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4122797" w14:textId="319AE1ED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1,813</w:t>
            </w:r>
          </w:p>
        </w:tc>
        <w:tc>
          <w:tcPr>
            <w:tcW w:w="248" w:type="dxa"/>
          </w:tcPr>
          <w:p w14:paraId="1785948A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A03B51" w14:textId="4F6EA2C7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="0087572A" w:rsidRPr="00363A53">
              <w:rPr>
                <w:rFonts w:hint="cs"/>
                <w:cs/>
              </w:rPr>
              <w:t>3,047</w:t>
            </w:r>
            <w:r w:rsidRPr="00363A53">
              <w:t xml:space="preserve"> </w:t>
            </w:r>
          </w:p>
        </w:tc>
        <w:tc>
          <w:tcPr>
            <w:tcW w:w="236" w:type="dxa"/>
          </w:tcPr>
          <w:p w14:paraId="701085DE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EC9A32" w14:textId="4FBF734E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1,396</w:t>
            </w:r>
          </w:p>
        </w:tc>
      </w:tr>
      <w:tr w:rsidR="000B6A86" w:rsidRPr="00363A53" w14:paraId="66325974" w14:textId="77777777" w:rsidTr="008F531C">
        <w:trPr>
          <w:trHeight w:val="50"/>
        </w:trPr>
        <w:tc>
          <w:tcPr>
            <w:tcW w:w="3806" w:type="dxa"/>
          </w:tcPr>
          <w:p w14:paraId="716AB435" w14:textId="4DB623AC" w:rsidR="000B6A86" w:rsidRPr="00363A53" w:rsidRDefault="000B6A86" w:rsidP="00DB107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660D3B79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9,925 </w:t>
            </w:r>
          </w:p>
        </w:tc>
        <w:tc>
          <w:tcPr>
            <w:tcW w:w="248" w:type="dxa"/>
          </w:tcPr>
          <w:p w14:paraId="293488FB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513752A8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374</w:t>
            </w:r>
          </w:p>
        </w:tc>
        <w:tc>
          <w:tcPr>
            <w:tcW w:w="248" w:type="dxa"/>
          </w:tcPr>
          <w:p w14:paraId="10838B18" w14:textId="77777777" w:rsidR="000B6A86" w:rsidRPr="00363A53" w:rsidRDefault="000B6A8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54AB5D32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9,523 </w:t>
            </w:r>
          </w:p>
        </w:tc>
        <w:tc>
          <w:tcPr>
            <w:tcW w:w="236" w:type="dxa"/>
          </w:tcPr>
          <w:p w14:paraId="25826B16" w14:textId="77777777" w:rsidR="000B6A86" w:rsidRPr="00363A53" w:rsidRDefault="000B6A86" w:rsidP="00DB107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58CC075D" w:rsidR="000B6A86" w:rsidRPr="00363A53" w:rsidRDefault="000B6A86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(33)</w:t>
            </w:r>
          </w:p>
        </w:tc>
      </w:tr>
    </w:tbl>
    <w:p w14:paraId="2511A858" w14:textId="532A9559" w:rsidR="00F97C8D" w:rsidRPr="00363A53" w:rsidRDefault="008648EE" w:rsidP="00DB10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F97C8D"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</w:t>
      </w:r>
      <w:r w:rsidR="00F97C8D"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สมมติในการประมาณการตามหลักคณิตศาสตร์ประกันภัย</w:t>
      </w:r>
    </w:p>
    <w:p w14:paraId="6B235BF7" w14:textId="468BF69C" w:rsidR="009424A0" w:rsidRPr="00363A53" w:rsidRDefault="009424A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  <w:r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ab/>
      </w:r>
    </w:p>
    <w:p w14:paraId="43FA842D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6F27545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9713A9" w:rsidRPr="00363A53" w14:paraId="59C540ED" w14:textId="77777777" w:rsidTr="00026F2B">
        <w:tc>
          <w:tcPr>
            <w:tcW w:w="3807" w:type="dxa"/>
          </w:tcPr>
          <w:p w14:paraId="44E9C345" w14:textId="77777777" w:rsidR="009713A9" w:rsidRPr="00363A53" w:rsidRDefault="009713A9" w:rsidP="00DB107B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F51132" w14:textId="77777777" w:rsidR="009713A9" w:rsidRPr="00363A53" w:rsidRDefault="009713A9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51168955" w14:textId="77777777" w:rsidR="009713A9" w:rsidRPr="00363A53" w:rsidRDefault="009713A9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293B0F43" w14:textId="45621C93" w:rsidR="009713A9" w:rsidRPr="00363A53" w:rsidRDefault="009713A9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0B3E" w:rsidRPr="00363A53" w14:paraId="6EC6BDAE" w14:textId="77777777" w:rsidTr="009424A0">
        <w:tc>
          <w:tcPr>
            <w:tcW w:w="3807" w:type="dxa"/>
          </w:tcPr>
          <w:p w14:paraId="7F5897CA" w14:textId="77777777" w:rsidR="00830B3E" w:rsidRPr="00363A53" w:rsidRDefault="00830B3E" w:rsidP="00DB107B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4C41C78" w14:textId="77777777" w:rsidR="00830B3E" w:rsidRPr="00363A53" w:rsidRDefault="00830B3E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284D346" w14:textId="3BB86175" w:rsidR="00830B3E" w:rsidRPr="00363A53" w:rsidRDefault="00830B3E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B7BD9"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6CAA20A9" w14:textId="77777777" w:rsidR="00830B3E" w:rsidRPr="00363A53" w:rsidRDefault="00830B3E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55B3D387" w14:textId="5B07F984" w:rsidR="00830B3E" w:rsidRPr="00363A53" w:rsidRDefault="00830B3E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B7BD9"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9424A0" w:rsidRPr="00363A53" w14:paraId="1F0CA4FF" w14:textId="77777777" w:rsidTr="009424A0">
        <w:trPr>
          <w:trHeight w:val="74"/>
        </w:trPr>
        <w:tc>
          <w:tcPr>
            <w:tcW w:w="3807" w:type="dxa"/>
          </w:tcPr>
          <w:p w14:paraId="59679BAB" w14:textId="77777777" w:rsidR="009424A0" w:rsidRPr="00363A53" w:rsidRDefault="009424A0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CBD8D8" w14:textId="77777777" w:rsidR="009424A0" w:rsidRPr="00363A53" w:rsidRDefault="009424A0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054ABBA0" w14:textId="30BB7506" w:rsidR="009424A0" w:rsidRPr="00363A53" w:rsidRDefault="00D01F0F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9424A0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B7BD9" w:rsidRPr="00363A53" w14:paraId="60618495" w14:textId="77777777" w:rsidTr="00D33877">
        <w:tc>
          <w:tcPr>
            <w:tcW w:w="3807" w:type="dxa"/>
            <w:hideMark/>
          </w:tcPr>
          <w:p w14:paraId="43228322" w14:textId="09701B0A" w:rsidR="002B7BD9" w:rsidRPr="00363A53" w:rsidRDefault="002B7BD9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E0D878B" w14:textId="77777777" w:rsidR="002B7BD9" w:rsidRPr="00363A53" w:rsidRDefault="002B7BD9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815B152" w14:textId="34143DF1" w:rsidR="002B7BD9" w:rsidRPr="00363A53" w:rsidRDefault="006B0FC2" w:rsidP="00DB107B">
            <w:pPr>
              <w:pStyle w:val="acctmergecolhdg"/>
              <w:tabs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2.54 - 2.88</w:t>
            </w:r>
          </w:p>
        </w:tc>
        <w:tc>
          <w:tcPr>
            <w:tcW w:w="243" w:type="dxa"/>
          </w:tcPr>
          <w:p w14:paraId="434057C1" w14:textId="77777777" w:rsidR="002B7BD9" w:rsidRPr="00363A53" w:rsidRDefault="002B7BD9" w:rsidP="00DB107B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6734D19" w14:textId="7BF9FDE7" w:rsidR="002B7BD9" w:rsidRPr="00363A53" w:rsidRDefault="002B7BD9" w:rsidP="00DB107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3.32 - 3.58</w:t>
            </w:r>
          </w:p>
        </w:tc>
      </w:tr>
      <w:tr w:rsidR="002B7BD9" w:rsidRPr="00363A53" w14:paraId="271B4CAC" w14:textId="77777777" w:rsidTr="009774E9">
        <w:tc>
          <w:tcPr>
            <w:tcW w:w="3807" w:type="dxa"/>
            <w:shd w:val="clear" w:color="auto" w:fill="auto"/>
            <w:hideMark/>
          </w:tcPr>
          <w:p w14:paraId="1828336E" w14:textId="77777777" w:rsidR="002B7BD9" w:rsidRPr="00363A53" w:rsidRDefault="002B7BD9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  <w:shd w:val="clear" w:color="auto" w:fill="auto"/>
          </w:tcPr>
          <w:p w14:paraId="5949BAA2" w14:textId="77777777" w:rsidR="002B7BD9" w:rsidRPr="00363A53" w:rsidRDefault="002B7BD9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shd w:val="clear" w:color="auto" w:fill="auto"/>
          </w:tcPr>
          <w:p w14:paraId="7C89B11D" w14:textId="3796E28C" w:rsidR="002B7BD9" w:rsidRPr="00363A53" w:rsidRDefault="00226987" w:rsidP="00DB107B">
            <w:pPr>
              <w:pStyle w:val="acctmergecolhdg"/>
              <w:tabs>
                <w:tab w:val="left" w:pos="0"/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2.12 - 4.54</w:t>
            </w:r>
          </w:p>
        </w:tc>
        <w:tc>
          <w:tcPr>
            <w:tcW w:w="243" w:type="dxa"/>
            <w:shd w:val="clear" w:color="auto" w:fill="auto"/>
          </w:tcPr>
          <w:p w14:paraId="495CA4B0" w14:textId="77777777" w:rsidR="002B7BD9" w:rsidRPr="00363A53" w:rsidRDefault="002B7BD9" w:rsidP="00DB107B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shd w:val="clear" w:color="auto" w:fill="auto"/>
            <w:hideMark/>
          </w:tcPr>
          <w:p w14:paraId="0226D739" w14:textId="3835B2C0" w:rsidR="002B7BD9" w:rsidRPr="00363A53" w:rsidRDefault="002B7BD9" w:rsidP="00DB107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2.05 - 4.45</w:t>
            </w:r>
          </w:p>
        </w:tc>
      </w:tr>
      <w:tr w:rsidR="00226987" w:rsidRPr="00363A53" w14:paraId="27B8DA53" w14:textId="77777777" w:rsidTr="00D33877">
        <w:tc>
          <w:tcPr>
            <w:tcW w:w="3807" w:type="dxa"/>
            <w:hideMark/>
          </w:tcPr>
          <w:p w14:paraId="5D592758" w14:textId="2CC9FFDD" w:rsidR="00226987" w:rsidRPr="00363A53" w:rsidRDefault="00226987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4047490A" w14:textId="77777777" w:rsidR="00226987" w:rsidRPr="00363A53" w:rsidRDefault="00226987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9C9D7F5" w14:textId="28F7F2D3" w:rsidR="00226987" w:rsidRPr="00363A53" w:rsidRDefault="00226987" w:rsidP="00DB107B">
            <w:pPr>
              <w:pStyle w:val="acctmergecolhdg"/>
              <w:tabs>
                <w:tab w:val="left" w:pos="255"/>
                <w:tab w:val="left" w:pos="1810"/>
                <w:tab w:val="left" w:pos="217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2.50 - 16.00</w:t>
            </w:r>
          </w:p>
        </w:tc>
        <w:tc>
          <w:tcPr>
            <w:tcW w:w="243" w:type="dxa"/>
          </w:tcPr>
          <w:p w14:paraId="1F6E84E2" w14:textId="77777777" w:rsidR="00226987" w:rsidRPr="00363A53" w:rsidRDefault="00226987" w:rsidP="00DB107B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6DEC9263" w14:textId="38867906" w:rsidR="00226987" w:rsidRPr="00363A53" w:rsidRDefault="00226987" w:rsidP="00DB107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2.50 - 16.00</w:t>
            </w:r>
          </w:p>
        </w:tc>
      </w:tr>
      <w:tr w:rsidR="00226987" w:rsidRPr="00363A53" w14:paraId="47265F84" w14:textId="77777777" w:rsidTr="00D33877">
        <w:tc>
          <w:tcPr>
            <w:tcW w:w="3807" w:type="dxa"/>
            <w:hideMark/>
          </w:tcPr>
          <w:p w14:paraId="799C6D74" w14:textId="5C6981B9" w:rsidR="00226987" w:rsidRPr="00363A53" w:rsidRDefault="00226987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**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011FEA0A" w14:textId="77777777" w:rsidR="00226987" w:rsidRPr="00363A53" w:rsidRDefault="00226987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40622E84" w14:textId="2078A28E" w:rsidR="00226987" w:rsidRPr="00363A53" w:rsidRDefault="00226987" w:rsidP="00DB107B">
            <w:pPr>
              <w:pStyle w:val="acctmergecolhdg"/>
              <w:tabs>
                <w:tab w:val="left" w:pos="1810"/>
                <w:tab w:val="left" w:pos="2232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43" w:type="dxa"/>
          </w:tcPr>
          <w:p w14:paraId="119F503B" w14:textId="77777777" w:rsidR="00226987" w:rsidRPr="00363A53" w:rsidRDefault="00226987" w:rsidP="00DB107B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27D590F2" w14:textId="68625EE7" w:rsidR="00226987" w:rsidRPr="00363A53" w:rsidRDefault="00226987" w:rsidP="00DB107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14:paraId="4239C31A" w14:textId="77777777" w:rsidR="005D03BB" w:rsidRPr="00363A53" w:rsidRDefault="005D03BB" w:rsidP="00DB107B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79286D4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  <w:r w:rsidRPr="00363A53">
        <w:rPr>
          <w:rFonts w:asciiTheme="majorBidi" w:hAnsiTheme="majorBidi" w:cstheme="majorBidi"/>
          <w:sz w:val="24"/>
          <w:szCs w:val="24"/>
        </w:rPr>
        <w:t>*</w:t>
      </w:r>
      <w:r w:rsidRPr="00363A53">
        <w:rPr>
          <w:rFonts w:asciiTheme="majorBidi" w:hAnsiTheme="majorBidi" w:cstheme="majorBidi"/>
          <w:sz w:val="24"/>
          <w:szCs w:val="24"/>
          <w:cs/>
        </w:rPr>
        <w:t xml:space="preserve">    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Pr="00363A53">
        <w:rPr>
          <w:rFonts w:asciiTheme="majorBidi" w:hAnsiTheme="majorBidi" w:cstheme="majorBidi"/>
          <w:sz w:val="24"/>
          <w:szCs w:val="24"/>
          <w:cs/>
        </w:rPr>
        <w:tab/>
      </w:r>
    </w:p>
    <w:p w14:paraId="3B4B2CA3" w14:textId="77777777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363A53">
        <w:rPr>
          <w:rFonts w:asciiTheme="majorBidi" w:hAnsiTheme="majorBidi" w:cstheme="majorBidi"/>
          <w:sz w:val="24"/>
          <w:szCs w:val="24"/>
        </w:rPr>
        <w:t>*</w:t>
      </w:r>
      <w:r w:rsidRPr="00363A53">
        <w:rPr>
          <w:rFonts w:asciiTheme="majorBidi" w:hAnsiTheme="majorBidi" w:cstheme="majorBidi"/>
          <w:sz w:val="24"/>
          <w:szCs w:val="24"/>
          <w:cs/>
        </w:rPr>
        <w:t>*    ขึ้นอยู่กับระยะเวลาการทำงานของพนักงาน</w:t>
      </w:r>
    </w:p>
    <w:p w14:paraId="4DFC36D7" w14:textId="7D666A2E" w:rsidR="009424A0" w:rsidRPr="00363A53" w:rsidRDefault="009424A0" w:rsidP="00DB107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363A53">
        <w:rPr>
          <w:rFonts w:asciiTheme="majorBidi" w:hAnsiTheme="majorBidi" w:cstheme="majorBidi"/>
          <w:sz w:val="24"/>
          <w:szCs w:val="24"/>
        </w:rPr>
        <w:t>**</w:t>
      </w:r>
      <w:proofErr w:type="gramStart"/>
      <w:r w:rsidRPr="00363A53">
        <w:rPr>
          <w:rFonts w:asciiTheme="majorBidi" w:hAnsiTheme="majorBidi" w:cstheme="majorBidi"/>
          <w:sz w:val="24"/>
          <w:szCs w:val="24"/>
          <w:cs/>
        </w:rPr>
        <w:t xml:space="preserve">* </w:t>
      </w:r>
      <w:r w:rsidRPr="00363A53">
        <w:rPr>
          <w:rFonts w:asciiTheme="majorBidi" w:hAnsiTheme="majorBidi" w:cstheme="majorBidi"/>
          <w:spacing w:val="-4"/>
          <w:sz w:val="24"/>
          <w:szCs w:val="24"/>
          <w:cs/>
        </w:rPr>
        <w:t xml:space="preserve"> อ้างอิงตามตารางมรณะไทย</w:t>
      </w:r>
      <w:proofErr w:type="gramEnd"/>
      <w:r w:rsidRPr="00363A53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031098" w:rsidRPr="00363A53">
        <w:rPr>
          <w:rFonts w:asciiTheme="majorBidi" w:hAnsiTheme="majorBidi" w:cstheme="majorBidi"/>
          <w:spacing w:val="-4"/>
          <w:sz w:val="24"/>
          <w:szCs w:val="24"/>
        </w:rPr>
        <w:t>2560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363A53">
        <w:rPr>
          <w:rFonts w:asciiTheme="majorBidi" w:hAnsiTheme="majorBidi" w:cstheme="majorBidi"/>
          <w:spacing w:val="-4"/>
          <w:sz w:val="24"/>
          <w:szCs w:val="24"/>
          <w:cs/>
        </w:rPr>
        <w:t xml:space="preserve">ประเภทสามัญ </w:t>
      </w:r>
      <w:r w:rsidR="00D01F0F" w:rsidRPr="00363A53">
        <w:rPr>
          <w:rFonts w:asciiTheme="majorBidi" w:hAnsiTheme="majorBidi" w:cstheme="majorBidi"/>
          <w:spacing w:val="-4"/>
          <w:sz w:val="24"/>
          <w:szCs w:val="24"/>
        </w:rPr>
        <w:t>(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>TMO</w:t>
      </w:r>
      <w:r w:rsidR="00031098" w:rsidRPr="00363A53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 xml:space="preserve">: Thai Mortality Ordinary Table of </w:t>
      </w:r>
      <w:r w:rsidR="00031098" w:rsidRPr="00363A53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 xml:space="preserve">) </w:t>
      </w:r>
    </w:p>
    <w:p w14:paraId="3EBCB137" w14:textId="77777777" w:rsidR="00EC2808" w:rsidRPr="00363A53" w:rsidRDefault="00EC2808" w:rsidP="00DB107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p w14:paraId="2B0191EC" w14:textId="1B3D9932" w:rsidR="00EC2808" w:rsidRPr="00363A53" w:rsidRDefault="00EC2808" w:rsidP="00DB107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63A53">
        <w:rPr>
          <w:rFonts w:asciiTheme="majorBidi" w:hAnsiTheme="majorBidi" w:cstheme="majorBidi"/>
          <w:sz w:val="30"/>
          <w:szCs w:val="30"/>
        </w:rPr>
        <w:t xml:space="preserve">31 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63A53">
        <w:rPr>
          <w:rFonts w:asciiTheme="majorBidi" w:hAnsiTheme="majorBidi" w:cstheme="majorBidi"/>
          <w:sz w:val="30"/>
          <w:szCs w:val="30"/>
        </w:rPr>
        <w:t>256</w:t>
      </w:r>
      <w:r w:rsidR="002B7BD9" w:rsidRPr="00363A53">
        <w:rPr>
          <w:rFonts w:asciiTheme="majorBidi" w:hAnsiTheme="majorBidi" w:cstheme="majorBidi"/>
          <w:sz w:val="30"/>
          <w:szCs w:val="30"/>
        </w:rPr>
        <w:t>7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 ระยะเวลาถัวเฉลี่ยถ่วงน้ำหนักในการจ่ายผลประโยชน์ระยะยาวของพนักงานประมาณ</w:t>
      </w:r>
      <w:r w:rsidR="00226987" w:rsidRPr="00363A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26987" w:rsidRPr="00363A53">
        <w:rPr>
          <w:rFonts w:asciiTheme="majorBidi" w:hAnsiTheme="majorBidi" w:cstheme="majorBidi"/>
          <w:sz w:val="30"/>
          <w:szCs w:val="30"/>
        </w:rPr>
        <w:t>14.50 - 18.41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280118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280118" w:rsidRPr="00363A5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B7BD9" w:rsidRPr="00363A5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80118"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7103A" w:rsidRPr="00363A53">
        <w:rPr>
          <w:rFonts w:asciiTheme="majorBidi" w:hAnsiTheme="majorBidi" w:cstheme="majorBidi"/>
          <w:i/>
          <w:iCs/>
          <w:sz w:val="30"/>
          <w:szCs w:val="30"/>
        </w:rPr>
        <w:t>14.</w:t>
      </w:r>
      <w:r w:rsidR="002B7BD9"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45 </w:t>
      </w:r>
      <w:r w:rsidR="00AF1938" w:rsidRPr="00363A53">
        <w:rPr>
          <w:rFonts w:asciiTheme="majorBidi" w:hAnsiTheme="majorBidi" w:cstheme="majorBidi" w:hint="cs"/>
          <w:i/>
          <w:iCs/>
          <w:sz w:val="30"/>
          <w:szCs w:val="30"/>
          <w:cs/>
        </w:rPr>
        <w:t>-</w:t>
      </w:r>
      <w:r w:rsidR="002B7BD9"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 17.49</w:t>
      </w:r>
      <w:r w:rsidR="00280118"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80118" w:rsidRPr="00363A53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280118" w:rsidRPr="00363A5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9660A7B" w14:textId="77777777" w:rsidR="00770A81" w:rsidRPr="00363A53" w:rsidRDefault="00770A81" w:rsidP="00DB107B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D3DE96" w14:textId="047911FC" w:rsidR="00D7304C" w:rsidRPr="00363A53" w:rsidRDefault="009424A0" w:rsidP="00DB107B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63A5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CFC5EBF" w14:textId="77777777" w:rsidR="00031278" w:rsidRPr="00363A53" w:rsidRDefault="00031278" w:rsidP="00DB107B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00EF0D1" w14:textId="2F036E8F" w:rsidR="00FF0E7D" w:rsidRPr="00363A53" w:rsidRDefault="009424A0" w:rsidP="00DB107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15F0C1E2" w14:textId="77777777" w:rsidR="00170BA0" w:rsidRPr="00363A53" w:rsidRDefault="00170B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51DA5" w14:textId="33AEDF1A" w:rsidR="009D1542" w:rsidRPr="00363A53" w:rsidRDefault="009D154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</w:rPr>
        <w:br w:type="page"/>
      </w:r>
    </w:p>
    <w:p w14:paraId="6B76BF61" w14:textId="5C137A2F" w:rsidR="00814F68" w:rsidRPr="00363A53" w:rsidRDefault="00814F68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031098" w:rsidRPr="00363A53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363A5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ธันวาคม</w:t>
      </w:r>
    </w:p>
    <w:p w14:paraId="183950FA" w14:textId="77777777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22"/>
        <w:gridCol w:w="1178"/>
        <w:gridCol w:w="189"/>
        <w:gridCol w:w="1142"/>
        <w:gridCol w:w="189"/>
        <w:gridCol w:w="1169"/>
        <w:gridCol w:w="180"/>
        <w:gridCol w:w="1196"/>
      </w:tblGrid>
      <w:tr w:rsidR="009424A0" w:rsidRPr="00363A53" w14:paraId="538C36EE" w14:textId="77777777" w:rsidTr="00814F68">
        <w:trPr>
          <w:cantSplit/>
          <w:tblHeader/>
        </w:trPr>
        <w:tc>
          <w:tcPr>
            <w:tcW w:w="3922" w:type="dxa"/>
          </w:tcPr>
          <w:p w14:paraId="69E4527F" w14:textId="77777777" w:rsidR="009424A0" w:rsidRPr="00363A53" w:rsidRDefault="009424A0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hideMark/>
          </w:tcPr>
          <w:p w14:paraId="773DBD82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69C093C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B1AF093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43821EAD" w14:textId="77777777" w:rsidTr="00814F68">
        <w:trPr>
          <w:cantSplit/>
          <w:tblHeader/>
        </w:trPr>
        <w:tc>
          <w:tcPr>
            <w:tcW w:w="3922" w:type="dxa"/>
          </w:tcPr>
          <w:p w14:paraId="4524284B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172AAB4D" w14:textId="72D5973E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9" w:type="dxa"/>
          </w:tcPr>
          <w:p w14:paraId="5AFA6B95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53FE1F53" w14:textId="434CAF40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57049814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664B2ACE" w14:textId="6C92BC8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CB5FE1F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E2CA93" w14:textId="3A710A4A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424A0" w:rsidRPr="00363A53" w14:paraId="76E218EF" w14:textId="77777777" w:rsidTr="00814F68">
        <w:trPr>
          <w:cantSplit/>
          <w:tblHeader/>
        </w:trPr>
        <w:tc>
          <w:tcPr>
            <w:tcW w:w="3922" w:type="dxa"/>
            <w:hideMark/>
          </w:tcPr>
          <w:p w14:paraId="71DFB24E" w14:textId="77777777" w:rsidR="009424A0" w:rsidRPr="00363A53" w:rsidRDefault="009424A0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3" w:type="dxa"/>
            <w:gridSpan w:val="7"/>
            <w:hideMark/>
          </w:tcPr>
          <w:p w14:paraId="2DC843E9" w14:textId="6AA3CAF0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="00D01F0F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ลดลง</w:t>
            </w:r>
            <w:r w:rsidR="00D01F0F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9424A0" w:rsidRPr="00363A53" w14:paraId="5521FE21" w14:textId="77777777" w:rsidTr="00814F68">
        <w:trPr>
          <w:cantSplit/>
        </w:trPr>
        <w:tc>
          <w:tcPr>
            <w:tcW w:w="3922" w:type="dxa"/>
          </w:tcPr>
          <w:p w14:paraId="5AE37A1D" w14:textId="77777777" w:rsidR="009424A0" w:rsidRPr="00363A53" w:rsidRDefault="009424A0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hideMark/>
          </w:tcPr>
          <w:p w14:paraId="63D09CF3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4A0" w:rsidRPr="00363A53" w14:paraId="63CD642F" w14:textId="77777777" w:rsidTr="00AF077F">
        <w:trPr>
          <w:cantSplit/>
        </w:trPr>
        <w:tc>
          <w:tcPr>
            <w:tcW w:w="3922" w:type="dxa"/>
            <w:vAlign w:val="bottom"/>
            <w:hideMark/>
          </w:tcPr>
          <w:p w14:paraId="66F1D987" w14:textId="77777777" w:rsidR="009424A0" w:rsidRPr="00363A53" w:rsidRDefault="009424A0" w:rsidP="00DB107B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8" w:type="dxa"/>
            <w:vAlign w:val="bottom"/>
          </w:tcPr>
          <w:p w14:paraId="673302FB" w14:textId="77777777" w:rsidR="009424A0" w:rsidRPr="00363A53" w:rsidRDefault="009424A0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2B064973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B3C9AB1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750F1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02D1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AE00E3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64F30F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031" w:rsidRPr="00363A53" w14:paraId="6AC817CF" w14:textId="77777777" w:rsidTr="00835C9B">
        <w:trPr>
          <w:cantSplit/>
        </w:trPr>
        <w:tc>
          <w:tcPr>
            <w:tcW w:w="3922" w:type="dxa"/>
            <w:vAlign w:val="center"/>
            <w:hideMark/>
          </w:tcPr>
          <w:p w14:paraId="598941D4" w14:textId="1739E1CA" w:rsidR="00DF5031" w:rsidRPr="00363A53" w:rsidRDefault="00DF5031" w:rsidP="00DB107B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01AF4B4B" w14:textId="7729B4D1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(4,464)</w:t>
            </w:r>
          </w:p>
        </w:tc>
        <w:tc>
          <w:tcPr>
            <w:tcW w:w="189" w:type="dxa"/>
            <w:vAlign w:val="bottom"/>
          </w:tcPr>
          <w:p w14:paraId="3CE83797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2" w:type="dxa"/>
            <w:vAlign w:val="bottom"/>
            <w:hideMark/>
          </w:tcPr>
          <w:p w14:paraId="33A9704E" w14:textId="6AA4895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(3,765)</w:t>
            </w:r>
          </w:p>
        </w:tc>
        <w:tc>
          <w:tcPr>
            <w:tcW w:w="189" w:type="dxa"/>
            <w:vAlign w:val="bottom"/>
          </w:tcPr>
          <w:p w14:paraId="06461FA7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4B390FCD" w14:textId="489D0AC6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(3,929)</w:t>
            </w:r>
          </w:p>
        </w:tc>
        <w:tc>
          <w:tcPr>
            <w:tcW w:w="180" w:type="dxa"/>
            <w:vAlign w:val="bottom"/>
          </w:tcPr>
          <w:p w14:paraId="672005E9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6" w:type="dxa"/>
            <w:vAlign w:val="bottom"/>
            <w:hideMark/>
          </w:tcPr>
          <w:p w14:paraId="528F9EB3" w14:textId="64839FE6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(3,343)</w:t>
            </w:r>
          </w:p>
        </w:tc>
      </w:tr>
      <w:tr w:rsidR="00DF5031" w:rsidRPr="00363A53" w14:paraId="432A8AC0" w14:textId="77777777" w:rsidTr="00835C9B">
        <w:trPr>
          <w:cantSplit/>
        </w:trPr>
        <w:tc>
          <w:tcPr>
            <w:tcW w:w="3922" w:type="dxa"/>
            <w:vAlign w:val="center"/>
            <w:hideMark/>
          </w:tcPr>
          <w:p w14:paraId="194657CA" w14:textId="31032C47" w:rsidR="00DF5031" w:rsidRPr="00363A53" w:rsidRDefault="00DF5031" w:rsidP="00DB107B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3AA28FF7" w14:textId="160AA113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4,863</w:t>
            </w:r>
          </w:p>
        </w:tc>
        <w:tc>
          <w:tcPr>
            <w:tcW w:w="189" w:type="dxa"/>
            <w:vAlign w:val="bottom"/>
          </w:tcPr>
          <w:p w14:paraId="0979B753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2" w:type="dxa"/>
            <w:hideMark/>
          </w:tcPr>
          <w:p w14:paraId="1D7A8E4C" w14:textId="3C45ED21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4,095</w:t>
            </w:r>
          </w:p>
        </w:tc>
        <w:tc>
          <w:tcPr>
            <w:tcW w:w="189" w:type="dxa"/>
            <w:vAlign w:val="bottom"/>
          </w:tcPr>
          <w:p w14:paraId="01B1B45B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1960CA1F" w14:textId="4BB317CF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4,273</w:t>
            </w:r>
          </w:p>
        </w:tc>
        <w:tc>
          <w:tcPr>
            <w:tcW w:w="180" w:type="dxa"/>
            <w:vAlign w:val="bottom"/>
          </w:tcPr>
          <w:p w14:paraId="3136D08C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6" w:type="dxa"/>
            <w:vAlign w:val="bottom"/>
            <w:hideMark/>
          </w:tcPr>
          <w:p w14:paraId="1EEB47B4" w14:textId="3F657ACE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3,630</w:t>
            </w:r>
          </w:p>
        </w:tc>
      </w:tr>
      <w:tr w:rsidR="00DF5031" w:rsidRPr="00363A53" w14:paraId="786DF3E0" w14:textId="77777777" w:rsidTr="00835C9B">
        <w:trPr>
          <w:cantSplit/>
        </w:trPr>
        <w:tc>
          <w:tcPr>
            <w:tcW w:w="3922" w:type="dxa"/>
            <w:vAlign w:val="center"/>
            <w:hideMark/>
          </w:tcPr>
          <w:p w14:paraId="5219B0BB" w14:textId="77777777" w:rsidR="00DF5031" w:rsidRPr="00363A53" w:rsidRDefault="00DF5031" w:rsidP="00DB107B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8" w:type="dxa"/>
          </w:tcPr>
          <w:p w14:paraId="3E9DCCA0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BFF608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2" w:type="dxa"/>
            <w:vAlign w:val="bottom"/>
          </w:tcPr>
          <w:p w14:paraId="4D4E7DED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5741D1F3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132043DA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D7BD3D" w14:textId="77777777" w:rsidR="00DF5031" w:rsidRPr="00363A53" w:rsidRDefault="00DF503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6" w:type="dxa"/>
            <w:vAlign w:val="bottom"/>
          </w:tcPr>
          <w:p w14:paraId="0A83AC19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5031" w:rsidRPr="00363A53" w14:paraId="0773BBA9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2D31CC71" w14:textId="69DFED98" w:rsidR="00DF5031" w:rsidRPr="00363A53" w:rsidRDefault="00DF5031" w:rsidP="00DB107B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A7CCC76" w14:textId="30D2262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9,841</w:t>
            </w:r>
          </w:p>
        </w:tc>
        <w:tc>
          <w:tcPr>
            <w:tcW w:w="189" w:type="dxa"/>
            <w:vAlign w:val="bottom"/>
          </w:tcPr>
          <w:p w14:paraId="50BCBAA9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7351BF88" w14:textId="5BD05D3C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8,351</w:t>
            </w:r>
          </w:p>
        </w:tc>
        <w:tc>
          <w:tcPr>
            <w:tcW w:w="189" w:type="dxa"/>
            <w:vAlign w:val="bottom"/>
          </w:tcPr>
          <w:p w14:paraId="222DB1F4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4E10A6B2" w14:textId="30A53DC9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8,638</w:t>
            </w:r>
          </w:p>
        </w:tc>
        <w:tc>
          <w:tcPr>
            <w:tcW w:w="180" w:type="dxa"/>
            <w:vAlign w:val="bottom"/>
          </w:tcPr>
          <w:p w14:paraId="6FD7D852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4692C3F0" w14:textId="2E42AA1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7,397</w:t>
            </w:r>
          </w:p>
        </w:tc>
      </w:tr>
      <w:tr w:rsidR="00DF5031" w:rsidRPr="00363A53" w14:paraId="4056CFB6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7DF30454" w14:textId="5F62B594" w:rsidR="00DF5031" w:rsidRPr="00363A53" w:rsidRDefault="00DF5031" w:rsidP="00DB107B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EFA04B9" w14:textId="090E6E41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(8,476)</w:t>
            </w:r>
          </w:p>
        </w:tc>
        <w:tc>
          <w:tcPr>
            <w:tcW w:w="189" w:type="dxa"/>
            <w:vAlign w:val="bottom"/>
          </w:tcPr>
          <w:p w14:paraId="089410F1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335A9809" w14:textId="02F1E8D5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(7,207)</w:t>
            </w:r>
          </w:p>
        </w:tc>
        <w:tc>
          <w:tcPr>
            <w:tcW w:w="189" w:type="dxa"/>
            <w:vAlign w:val="bottom"/>
          </w:tcPr>
          <w:p w14:paraId="35876ABC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2716837E" w14:textId="4E401CD6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(7,466)</w:t>
            </w:r>
          </w:p>
        </w:tc>
        <w:tc>
          <w:tcPr>
            <w:tcW w:w="180" w:type="dxa"/>
            <w:vAlign w:val="bottom"/>
          </w:tcPr>
          <w:p w14:paraId="25BF4068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3516A222" w14:textId="3AC569FA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(6,403)</w:t>
            </w:r>
          </w:p>
        </w:tc>
      </w:tr>
      <w:tr w:rsidR="00DF5031" w:rsidRPr="00363A53" w14:paraId="72916C11" w14:textId="77777777" w:rsidTr="00835C9B">
        <w:trPr>
          <w:cantSplit/>
        </w:trPr>
        <w:tc>
          <w:tcPr>
            <w:tcW w:w="3922" w:type="dxa"/>
            <w:vAlign w:val="center"/>
            <w:hideMark/>
          </w:tcPr>
          <w:p w14:paraId="5D6B5F65" w14:textId="77777777" w:rsidR="00DF5031" w:rsidRPr="00363A53" w:rsidRDefault="00DF5031" w:rsidP="00DB107B">
            <w:pPr>
              <w:spacing w:line="380" w:lineRule="exact"/>
              <w:ind w:left="38" w:right="-2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8" w:type="dxa"/>
          </w:tcPr>
          <w:p w14:paraId="7B377D34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ACB3A17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vAlign w:val="bottom"/>
          </w:tcPr>
          <w:p w14:paraId="01804420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30C222D8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22BF7A2F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6BF2784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vAlign w:val="bottom"/>
          </w:tcPr>
          <w:p w14:paraId="0E5BCB42" w14:textId="7777777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5031" w:rsidRPr="00363A53" w14:paraId="2631DDDC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4FEBBC80" w14:textId="26EC8891" w:rsidR="00DF5031" w:rsidRPr="00363A53" w:rsidRDefault="00DF5031" w:rsidP="00DB107B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21AB6786" w14:textId="09A85D0D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(2,462)</w:t>
            </w:r>
          </w:p>
        </w:tc>
        <w:tc>
          <w:tcPr>
            <w:tcW w:w="189" w:type="dxa"/>
            <w:vAlign w:val="bottom"/>
          </w:tcPr>
          <w:p w14:paraId="47AF3E2B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28F0E432" w14:textId="1A8CAB8C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(2,074)</w:t>
            </w:r>
          </w:p>
        </w:tc>
        <w:tc>
          <w:tcPr>
            <w:tcW w:w="189" w:type="dxa"/>
            <w:vAlign w:val="bottom"/>
          </w:tcPr>
          <w:p w14:paraId="3C6F0D35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0B5A8931" w14:textId="0C9F2F43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(2,170)</w:t>
            </w:r>
          </w:p>
        </w:tc>
        <w:tc>
          <w:tcPr>
            <w:tcW w:w="180" w:type="dxa"/>
            <w:vAlign w:val="bottom"/>
          </w:tcPr>
          <w:p w14:paraId="2B4DD599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64081C48" w14:textId="2B848C17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(1,842)</w:t>
            </w:r>
          </w:p>
        </w:tc>
      </w:tr>
      <w:tr w:rsidR="00DF5031" w:rsidRPr="00363A53" w14:paraId="5062531F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62190362" w14:textId="5429A8F1" w:rsidR="00DF5031" w:rsidRPr="00363A53" w:rsidRDefault="00DF5031" w:rsidP="00DB107B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74A3A4DC" w14:textId="1B06805C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2,568</w:t>
            </w:r>
          </w:p>
        </w:tc>
        <w:tc>
          <w:tcPr>
            <w:tcW w:w="189" w:type="dxa"/>
            <w:vAlign w:val="bottom"/>
          </w:tcPr>
          <w:p w14:paraId="44F87918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0B4A5A39" w14:textId="3D0F1719" w:rsidR="00DF5031" w:rsidRPr="00363A53" w:rsidRDefault="00DF5031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189" w:type="dxa"/>
            <w:vAlign w:val="bottom"/>
          </w:tcPr>
          <w:p w14:paraId="3E7401A4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036FCE9E" w14:textId="51E4D7EF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2,261</w:t>
            </w:r>
          </w:p>
        </w:tc>
        <w:tc>
          <w:tcPr>
            <w:tcW w:w="180" w:type="dxa"/>
            <w:vAlign w:val="bottom"/>
          </w:tcPr>
          <w:p w14:paraId="7356354C" w14:textId="77777777" w:rsidR="00DF5031" w:rsidRPr="00363A53" w:rsidRDefault="00DF5031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4D47A3C3" w14:textId="533D7449" w:rsidR="00DF5031" w:rsidRPr="00363A53" w:rsidRDefault="00DF5031" w:rsidP="00DB107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1,918</w:t>
            </w:r>
          </w:p>
        </w:tc>
      </w:tr>
    </w:tbl>
    <w:p w14:paraId="671B9996" w14:textId="77777777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FAB7" w14:textId="6CFFE611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</w:t>
      </w:r>
      <w:r w:rsidR="00E678B7" w:rsidRPr="00363A53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363A53">
        <w:rPr>
          <w:rFonts w:asciiTheme="majorBidi" w:hAnsiTheme="majorBidi" w:cstheme="majorBidi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3A2158C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left" w:pos="720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708F3" w14:textId="6228EFF1" w:rsidR="00AF3E6C" w:rsidRPr="00363A53" w:rsidRDefault="00F14A4D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/>
          <w:b/>
          <w:bCs/>
          <w:color w:val="000000"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363A53" w:rsidRDefault="000C40D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2"/>
          <w:sz w:val="30"/>
          <w:szCs w:val="30"/>
        </w:rPr>
      </w:pPr>
    </w:p>
    <w:p w14:paraId="1FCC8B5C" w14:textId="21FBE148" w:rsidR="00AF3E6C" w:rsidRPr="00363A53" w:rsidRDefault="00AF3E6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31098" w:rsidRPr="00363A53">
        <w:rPr>
          <w:rFonts w:asciiTheme="majorBidi" w:hAnsiTheme="majorBidi" w:cstheme="majorBidi"/>
          <w:sz w:val="30"/>
          <w:szCs w:val="30"/>
        </w:rPr>
        <w:t>2535</w:t>
      </w:r>
      <w:r w:rsidR="00CA2C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031098" w:rsidRPr="00363A53">
        <w:rPr>
          <w:rFonts w:asciiTheme="majorBidi" w:hAnsiTheme="majorBidi" w:cstheme="majorBidi"/>
          <w:sz w:val="30"/>
          <w:szCs w:val="30"/>
        </w:rPr>
        <w:t>51</w:t>
      </w:r>
      <w:r w:rsidR="00CA2C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D01F0F" w:rsidRPr="00363A53">
        <w:rPr>
          <w:rFonts w:asciiTheme="majorBidi" w:hAnsiTheme="majorBidi" w:cstheme="majorBidi"/>
          <w:sz w:val="30"/>
          <w:szCs w:val="30"/>
        </w:rPr>
        <w:t>(</w:t>
      </w:r>
      <w:r w:rsidRPr="00363A53">
        <w:rPr>
          <w:rFonts w:asciiTheme="majorBidi" w:hAnsiTheme="majorBidi" w:cstheme="majorBidi"/>
          <w:sz w:val="30"/>
          <w:szCs w:val="30"/>
        </w:rPr>
        <w:t>“</w:t>
      </w:r>
      <w:r w:rsidRPr="00363A5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363A53">
        <w:rPr>
          <w:rFonts w:asciiTheme="majorBidi" w:hAnsiTheme="majorBidi" w:cstheme="majorBidi"/>
          <w:sz w:val="30"/>
          <w:szCs w:val="30"/>
        </w:rPr>
        <w:t>”)</w:t>
      </w:r>
      <w:r w:rsidR="00B620A2"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71D61D0A" w14:textId="77777777" w:rsidR="00F14A4D" w:rsidRPr="00363A53" w:rsidRDefault="00F14A4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75E68" w14:textId="77777777" w:rsidR="00E61798" w:rsidRPr="00363A53" w:rsidRDefault="00E61798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>สำรองตามกฎหมาย</w:t>
      </w:r>
    </w:p>
    <w:p w14:paraId="117D6632" w14:textId="77777777" w:rsidR="00E61798" w:rsidRPr="00363A53" w:rsidRDefault="00E61798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D4FC683" w14:textId="63A4772F" w:rsidR="00F14A4D" w:rsidRPr="00363A53" w:rsidRDefault="00E6179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>ตามบทบัญญัติแห่ง</w:t>
      </w:r>
      <w:r w:rsidR="000B72CD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พระราชบัญญัติบริษัทมหาชน จำกัด พ.ศ. </w:t>
      </w:r>
      <w:r w:rsidR="00B677ED" w:rsidRPr="00363A53">
        <w:rPr>
          <w:rFonts w:asciiTheme="majorBidi" w:hAnsiTheme="majorBidi" w:cstheme="majorBidi"/>
          <w:spacing w:val="-2"/>
          <w:sz w:val="30"/>
          <w:szCs w:val="30"/>
        </w:rPr>
        <w:t>2535</w:t>
      </w:r>
      <w:r w:rsidR="000B72CD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มาตรา </w:t>
      </w:r>
      <w:r w:rsidR="00B677ED" w:rsidRPr="00363A53">
        <w:rPr>
          <w:rFonts w:asciiTheme="majorBidi" w:hAnsiTheme="majorBidi" w:cstheme="majorBidi"/>
          <w:spacing w:val="-2"/>
          <w:sz w:val="30"/>
          <w:szCs w:val="30"/>
        </w:rPr>
        <w:t>116</w:t>
      </w:r>
      <w:r w:rsidR="000B72CD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บริษัทจะต้องจัดสรรทุนสำรอง(“สำรองตามกฎหมาย”) อย่างน้อยร้อยละ </w:t>
      </w:r>
      <w:r w:rsidR="00B677ED" w:rsidRPr="00363A53">
        <w:rPr>
          <w:rFonts w:asciiTheme="majorBidi" w:hAnsiTheme="majorBidi" w:cstheme="majorBidi"/>
          <w:sz w:val="30"/>
          <w:szCs w:val="30"/>
        </w:rPr>
        <w:t>5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</w:t>
      </w:r>
      <w:r w:rsidR="000B72CD" w:rsidRPr="00363A53">
        <w:rPr>
          <w:rFonts w:asciiTheme="majorBidi" w:hAnsiTheme="majorBidi" w:cstheme="majorBidi"/>
          <w:sz w:val="30"/>
          <w:szCs w:val="30"/>
          <w:cs/>
        </w:rPr>
        <w:t>ประจำปีหลังจากหักขาดทุนสะสมยกมา (ถ้ามี)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677ED" w:rsidRPr="00363A53">
        <w:rPr>
          <w:rFonts w:asciiTheme="majorBidi" w:hAnsiTheme="majorBidi" w:cstheme="majorBidi"/>
          <w:sz w:val="30"/>
          <w:szCs w:val="30"/>
        </w:rPr>
        <w:t>10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F14A4D" w:rsidRPr="00363A53">
        <w:rPr>
          <w:rFonts w:asciiTheme="majorBidi" w:hAnsiTheme="majorBidi" w:cstheme="majorBidi"/>
          <w:sz w:val="24"/>
          <w:szCs w:val="24"/>
        </w:rPr>
        <w:br w:type="page"/>
      </w:r>
    </w:p>
    <w:p w14:paraId="70AF87F1" w14:textId="18DA7E90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ข้อมูล</w:t>
      </w:r>
      <w:r w:rsidR="00B451FB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363A53" w:rsidRDefault="000C40D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308F74" w14:textId="6CDEDB3B" w:rsidR="005B3B34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กลุ่มบริษัท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ธุรกิจ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ผลิต</w:t>
      </w:r>
      <w:r w:rsidR="0059384F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</w:t>
      </w:r>
      <w:r w:rsidR="00006AC4" w:rsidRPr="00363A5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มวลเบา</w:t>
      </w:r>
      <w:r w:rsidR="005B3B34" w:rsidRPr="00363A5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363A5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81365C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</w:t>
      </w:r>
      <w:r w:rsidR="005B3B3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มีส่วนงาน</w:t>
      </w:r>
      <w:r w:rsidR="0059384F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ธุรกิจ</w:t>
      </w:r>
      <w:r w:rsidR="00C2698D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ที่</w:t>
      </w:r>
      <w:r w:rsidR="0081365C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รายงาน</w:t>
      </w:r>
      <w:r w:rsidR="005B3B3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เพียงส่วนงานเดียว</w:t>
      </w:r>
      <w:r w:rsidR="000A509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และ</w:t>
      </w:r>
      <w:r w:rsidR="00621C63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กลุ่มบริษัทมีจังหวะเวลาของการรับรู้รายได้</w:t>
      </w:r>
      <w:r w:rsidR="00EA498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ส่วนใหญ่</w:t>
      </w:r>
      <w:r w:rsidR="00EA4984" w:rsidRPr="00363A53">
        <w:rPr>
          <w:rFonts w:asciiTheme="majorBidi" w:hAnsiTheme="majorBidi" w:cstheme="majorBidi"/>
          <w:b/>
          <w:sz w:val="30"/>
          <w:szCs w:val="30"/>
          <w:cs/>
        </w:rPr>
        <w:t>มาจากการขาย โดยเป็นรายได้ที่รับรู้ ณ เวลาใดเวลาหนึ่ง</w:t>
      </w:r>
    </w:p>
    <w:p w14:paraId="3DFC023F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EF1211" w14:textId="77777777" w:rsidR="0081365C" w:rsidRPr="00363A53" w:rsidRDefault="0081365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363A53" w:rsidRDefault="0081365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B83573" w14:textId="03C23822" w:rsidR="005B3B34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63A5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3B34" w:rsidRPr="00363A53">
        <w:rPr>
          <w:rFonts w:asciiTheme="majorBidi" w:hAnsiTheme="majorBidi" w:cstheme="majorBidi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363A53">
        <w:rPr>
          <w:rFonts w:asciiTheme="majorBidi" w:hAnsiTheme="majorBidi" w:cstheme="majorBidi"/>
          <w:color w:val="FFFFFF"/>
          <w:sz w:val="30"/>
          <w:szCs w:val="30"/>
        </w:rPr>
        <w:t>a</w:t>
      </w:r>
      <w:r w:rsidR="002464A3" w:rsidRPr="00363A53">
        <w:rPr>
          <w:rFonts w:asciiTheme="majorBidi" w:hAnsiTheme="majorBidi" w:cstheme="majorBidi"/>
          <w:b/>
          <w:sz w:val="30"/>
          <w:szCs w:val="30"/>
          <w:cs/>
        </w:rPr>
        <w:t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</w:t>
      </w:r>
      <w:r w:rsidR="006E381F" w:rsidRPr="00363A53">
        <w:rPr>
          <w:rFonts w:asciiTheme="majorBidi" w:hAnsiTheme="majorBidi" w:cstheme="majorBidi" w:hint="cs"/>
          <w:b/>
          <w:sz w:val="30"/>
          <w:szCs w:val="30"/>
          <w:cs/>
        </w:rPr>
        <w:t>ที่มี</w:t>
      </w:r>
      <w:r w:rsidR="00135935" w:rsidRPr="00363A53">
        <w:rPr>
          <w:rFonts w:asciiTheme="majorBidi" w:hAnsiTheme="majorBidi" w:cstheme="majorBidi" w:hint="cs"/>
          <w:b/>
          <w:sz w:val="30"/>
          <w:szCs w:val="30"/>
          <w:cs/>
        </w:rPr>
        <w:t>สาระสำคัญของกลุ่มบริษัทมีเฉพาะในประเทศเท่านั้น</w:t>
      </w:r>
    </w:p>
    <w:p w14:paraId="507AA687" w14:textId="77777777" w:rsidR="006C482D" w:rsidRPr="00363A53" w:rsidRDefault="006C482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76A01A" w14:textId="5807F05C" w:rsidR="0081365C" w:rsidRPr="00363A53" w:rsidRDefault="0081365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363A53" w:rsidRDefault="002B69D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227F4C" w14:textId="0A37372B" w:rsidR="00225EEC" w:rsidRPr="00363A53" w:rsidRDefault="005009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รายได้จากลูกค้า</w:t>
      </w:r>
      <w:r w:rsidR="000453BF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รายใหญ่</w:t>
      </w: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จากส่วนงานธุรกิจผลิตและจำหน่ายอิฐมวลเบา แผ่นผนัง</w:t>
      </w:r>
      <w:r w:rsidR="00F67FB3" w:rsidRPr="00363A53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พื้นคอนกรีตมวลเบา แ</w:t>
      </w:r>
      <w:r w:rsidR="00D0275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ละ</w:t>
      </w:r>
      <w:r w:rsidR="00F67FB3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br/>
      </w:r>
      <w:r w:rsidR="00D0275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คานทับหลัง</w:t>
      </w:r>
      <w:r w:rsidR="00D02754" w:rsidRPr="00363A53">
        <w:rPr>
          <w:rFonts w:asciiTheme="majorBidi" w:hAnsiTheme="majorBidi" w:cstheme="majorBidi"/>
          <w:b/>
          <w:sz w:val="30"/>
          <w:szCs w:val="30"/>
          <w:cs/>
        </w:rPr>
        <w:t>มวลเบาของ</w:t>
      </w:r>
      <w:r w:rsidRPr="00363A53">
        <w:rPr>
          <w:rFonts w:asciiTheme="majorBidi" w:hAnsiTheme="majorBidi" w:cstheme="majorBidi"/>
          <w:b/>
          <w:sz w:val="30"/>
          <w:szCs w:val="30"/>
          <w:cs/>
        </w:rPr>
        <w:t>บริษัทเป็นเงินประมาณ</w:t>
      </w:r>
      <w:r w:rsidR="00BF7177" w:rsidRPr="00363A53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BF7177" w:rsidRPr="00363A53">
        <w:rPr>
          <w:rFonts w:asciiTheme="majorBidi" w:hAnsiTheme="majorBidi" w:cstheme="majorBidi"/>
          <w:bCs/>
          <w:sz w:val="30"/>
          <w:szCs w:val="30"/>
        </w:rPr>
        <w:t>1,430.</w:t>
      </w:r>
      <w:r w:rsidR="00A55A72" w:rsidRPr="00363A53">
        <w:rPr>
          <w:rFonts w:asciiTheme="majorBidi" w:hAnsiTheme="majorBidi" w:cstheme="majorBidi"/>
          <w:bCs/>
          <w:sz w:val="30"/>
          <w:szCs w:val="30"/>
        </w:rPr>
        <w:t>4</w:t>
      </w:r>
      <w:r w:rsidR="00592786" w:rsidRPr="00363A5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363A53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031098" w:rsidRPr="00363A53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2B7BD9" w:rsidRPr="00363A53">
        <w:rPr>
          <w:rFonts w:asciiTheme="majorBidi" w:hAnsiTheme="majorBidi" w:cstheme="majorBidi"/>
          <w:bCs/>
          <w:i/>
          <w:iCs/>
          <w:sz w:val="30"/>
          <w:szCs w:val="30"/>
        </w:rPr>
        <w:t>6</w:t>
      </w:r>
      <w:r w:rsidR="00B430C3" w:rsidRPr="00363A5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D64518" w:rsidRPr="00363A53">
        <w:rPr>
          <w:rFonts w:asciiTheme="majorBidi" w:hAnsiTheme="majorBidi" w:cstheme="majorBidi"/>
          <w:bCs/>
          <w:i/>
          <w:iCs/>
          <w:sz w:val="30"/>
          <w:szCs w:val="30"/>
        </w:rPr>
        <w:t>1,</w:t>
      </w:r>
      <w:r w:rsidR="002B7BD9" w:rsidRPr="00363A53">
        <w:rPr>
          <w:rFonts w:asciiTheme="majorBidi" w:hAnsiTheme="majorBidi" w:cstheme="majorBidi"/>
          <w:bCs/>
          <w:i/>
          <w:iCs/>
          <w:sz w:val="30"/>
          <w:szCs w:val="30"/>
        </w:rPr>
        <w:t>723.0</w:t>
      </w:r>
      <w:r w:rsidR="00B430C3" w:rsidRPr="00363A5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Pr="00363A5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) </w:t>
      </w:r>
      <w:r w:rsidR="00D02754" w:rsidRPr="00363A53">
        <w:rPr>
          <w:rFonts w:asciiTheme="majorBidi" w:hAnsiTheme="majorBidi" w:cstheme="majorBidi"/>
          <w:b/>
          <w:sz w:val="30"/>
          <w:szCs w:val="30"/>
          <w:cs/>
        </w:rPr>
        <w:t>จากรายได้รวมของ</w:t>
      </w:r>
      <w:r w:rsidR="00F67FB3" w:rsidRPr="00363A53">
        <w:rPr>
          <w:rFonts w:asciiTheme="majorBidi" w:hAnsiTheme="majorBidi" w:cstheme="majorBidi"/>
          <w:b/>
          <w:sz w:val="30"/>
          <w:szCs w:val="30"/>
          <w:cs/>
        </w:rPr>
        <w:br/>
      </w:r>
      <w:r w:rsidR="006E68F2" w:rsidRPr="00363A5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342C838D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447E153" w14:textId="164D48A6" w:rsidR="00C61E52" w:rsidRPr="00363A53" w:rsidRDefault="00C61E52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9" w:hanging="549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ต้นทุนในการจัดจำหน่าย</w:t>
      </w:r>
    </w:p>
    <w:p w14:paraId="75F1CC80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79"/>
        <w:gridCol w:w="189"/>
        <w:gridCol w:w="1161"/>
        <w:gridCol w:w="189"/>
        <w:gridCol w:w="1215"/>
        <w:gridCol w:w="180"/>
        <w:gridCol w:w="1161"/>
      </w:tblGrid>
      <w:tr w:rsidR="005B3B34" w:rsidRPr="00363A53" w14:paraId="1390B908" w14:textId="77777777" w:rsidTr="00EE0BF5">
        <w:trPr>
          <w:cantSplit/>
          <w:tblHeader/>
        </w:trPr>
        <w:tc>
          <w:tcPr>
            <w:tcW w:w="3897" w:type="dxa"/>
          </w:tcPr>
          <w:p w14:paraId="583F4023" w14:textId="77777777" w:rsidR="005B3B34" w:rsidRPr="00363A53" w:rsidRDefault="005B3B34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D8C5F73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7395D9A5" w14:textId="77777777" w:rsidTr="00BC0E03">
        <w:trPr>
          <w:cantSplit/>
          <w:tblHeader/>
        </w:trPr>
        <w:tc>
          <w:tcPr>
            <w:tcW w:w="3897" w:type="dxa"/>
          </w:tcPr>
          <w:p w14:paraId="32172294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C9643DC" w14:textId="33213E9E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9" w:type="dxa"/>
          </w:tcPr>
          <w:p w14:paraId="6BB61C52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6967FB" w14:textId="540E3CCC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1AC6DB22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9D15DC0" w14:textId="4D87E65C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00663A5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298311" w14:textId="36524AB2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010CF4" w:rsidRPr="00363A53" w14:paraId="6B642CB6" w14:textId="77777777" w:rsidTr="00EE0BF5">
        <w:trPr>
          <w:cantSplit/>
        </w:trPr>
        <w:tc>
          <w:tcPr>
            <w:tcW w:w="3897" w:type="dxa"/>
          </w:tcPr>
          <w:p w14:paraId="56CB912A" w14:textId="77777777" w:rsidR="00010CF4" w:rsidRPr="00363A53" w:rsidRDefault="00010CF4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4" w:type="dxa"/>
            <w:gridSpan w:val="7"/>
          </w:tcPr>
          <w:p w14:paraId="5A8CECC5" w14:textId="77777777" w:rsidR="00010CF4" w:rsidRPr="00363A53" w:rsidRDefault="00010CF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BD9" w:rsidRPr="00363A53" w14:paraId="1337655C" w14:textId="77777777" w:rsidTr="0040211E">
        <w:trPr>
          <w:cantSplit/>
        </w:trPr>
        <w:tc>
          <w:tcPr>
            <w:tcW w:w="3897" w:type="dxa"/>
          </w:tcPr>
          <w:p w14:paraId="7D143893" w14:textId="47D30299" w:rsidR="002B7BD9" w:rsidRPr="00363A53" w:rsidRDefault="002B7BD9" w:rsidP="00DB107B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BCB665A" w14:textId="1801F374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45,321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E81269A" w14:textId="1133A1CF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52,391 </w:t>
            </w:r>
          </w:p>
        </w:tc>
        <w:tc>
          <w:tcPr>
            <w:tcW w:w="189" w:type="dxa"/>
          </w:tcPr>
          <w:p w14:paraId="1BB2CDC5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358CC0A7" w14:textId="33264041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43,562</w:t>
            </w:r>
          </w:p>
        </w:tc>
        <w:tc>
          <w:tcPr>
            <w:tcW w:w="180" w:type="dxa"/>
          </w:tcPr>
          <w:p w14:paraId="73C7A87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961F30" w14:textId="340D8603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50,534 </w:t>
            </w:r>
          </w:p>
        </w:tc>
      </w:tr>
      <w:tr w:rsidR="00AF1938" w:rsidRPr="00363A53" w14:paraId="68A54F5C" w14:textId="77777777" w:rsidTr="0040211E">
        <w:trPr>
          <w:cantSplit/>
        </w:trPr>
        <w:tc>
          <w:tcPr>
            <w:tcW w:w="3897" w:type="dxa"/>
          </w:tcPr>
          <w:p w14:paraId="3FEB4BDF" w14:textId="79C58E62" w:rsidR="00AF1938" w:rsidRPr="00363A53" w:rsidRDefault="00AF1938" w:rsidP="00AF1938">
            <w:pPr>
              <w:ind w:left="5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0CA7338" w14:textId="2AF44D39" w:rsidR="00AF1938" w:rsidRPr="00363A53" w:rsidRDefault="00AF1938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11,627</w:t>
            </w:r>
          </w:p>
        </w:tc>
        <w:tc>
          <w:tcPr>
            <w:tcW w:w="189" w:type="dxa"/>
            <w:shd w:val="clear" w:color="auto" w:fill="auto"/>
          </w:tcPr>
          <w:p w14:paraId="31B2F094" w14:textId="77777777" w:rsidR="00AF1938" w:rsidRPr="00363A53" w:rsidRDefault="00AF1938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8C43150" w14:textId="794354DA" w:rsidR="00AF1938" w:rsidRPr="00363A53" w:rsidRDefault="00AF1938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8,899 </w:t>
            </w:r>
          </w:p>
        </w:tc>
        <w:tc>
          <w:tcPr>
            <w:tcW w:w="189" w:type="dxa"/>
          </w:tcPr>
          <w:p w14:paraId="59A491D8" w14:textId="77777777" w:rsidR="00AF1938" w:rsidRPr="00363A53" w:rsidRDefault="00AF1938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197BE5C3" w14:textId="271B2489" w:rsidR="00AF1938" w:rsidRPr="00363A53" w:rsidRDefault="00AF1938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10,561</w:t>
            </w:r>
          </w:p>
        </w:tc>
        <w:tc>
          <w:tcPr>
            <w:tcW w:w="180" w:type="dxa"/>
          </w:tcPr>
          <w:p w14:paraId="412A1898" w14:textId="77777777" w:rsidR="00AF1938" w:rsidRPr="00363A53" w:rsidRDefault="00AF1938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6FE6640" w14:textId="575560A1" w:rsidR="00AF1938" w:rsidRPr="00363A53" w:rsidRDefault="00AF1938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8,298 </w:t>
            </w:r>
          </w:p>
        </w:tc>
      </w:tr>
      <w:tr w:rsidR="002B7BD9" w:rsidRPr="00363A53" w14:paraId="3052B4E6" w14:textId="77777777" w:rsidTr="0040211E">
        <w:trPr>
          <w:cantSplit/>
        </w:trPr>
        <w:tc>
          <w:tcPr>
            <w:tcW w:w="3897" w:type="dxa"/>
          </w:tcPr>
          <w:p w14:paraId="38F452CD" w14:textId="7560CAEC" w:rsidR="002B7BD9" w:rsidRPr="00363A53" w:rsidRDefault="002B7BD9" w:rsidP="00DB107B">
            <w:pPr>
              <w:ind w:left="5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019671B" w14:textId="2198E727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9,895</w:t>
            </w:r>
          </w:p>
        </w:tc>
        <w:tc>
          <w:tcPr>
            <w:tcW w:w="189" w:type="dxa"/>
            <w:shd w:val="clear" w:color="auto" w:fill="auto"/>
          </w:tcPr>
          <w:p w14:paraId="3995281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A30A7F2" w14:textId="3509E7AB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9,828 </w:t>
            </w:r>
          </w:p>
        </w:tc>
        <w:tc>
          <w:tcPr>
            <w:tcW w:w="189" w:type="dxa"/>
          </w:tcPr>
          <w:p w14:paraId="27A7A65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65A60125" w14:textId="3AD2FD3A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9,661</w:t>
            </w:r>
          </w:p>
        </w:tc>
        <w:tc>
          <w:tcPr>
            <w:tcW w:w="180" w:type="dxa"/>
          </w:tcPr>
          <w:p w14:paraId="2C86CD9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A8A224D" w14:textId="3C15D6ED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9,576 </w:t>
            </w:r>
          </w:p>
        </w:tc>
      </w:tr>
      <w:tr w:rsidR="002B7BD9" w:rsidRPr="00363A53" w14:paraId="6C58B7C5" w14:textId="77777777" w:rsidTr="0040211E">
        <w:trPr>
          <w:cantSplit/>
        </w:trPr>
        <w:tc>
          <w:tcPr>
            <w:tcW w:w="3897" w:type="dxa"/>
          </w:tcPr>
          <w:p w14:paraId="4F3823A2" w14:textId="77777777" w:rsidR="002B7BD9" w:rsidRPr="00363A53" w:rsidRDefault="002B7BD9" w:rsidP="00DB107B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7BBD3F2" w14:textId="77455C50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9,203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EDCE551" w14:textId="07BB3B10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11,157 </w:t>
            </w:r>
          </w:p>
        </w:tc>
        <w:tc>
          <w:tcPr>
            <w:tcW w:w="189" w:type="dxa"/>
          </w:tcPr>
          <w:p w14:paraId="1B560FE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FAD8CC0" w14:textId="67859C09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8,780</w:t>
            </w:r>
          </w:p>
        </w:tc>
        <w:tc>
          <w:tcPr>
            <w:tcW w:w="180" w:type="dxa"/>
          </w:tcPr>
          <w:p w14:paraId="4FFD8E8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5260CF" w14:textId="59F745B4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11,047 </w:t>
            </w:r>
          </w:p>
        </w:tc>
      </w:tr>
      <w:tr w:rsidR="002B7BD9" w:rsidRPr="00363A53" w14:paraId="393A769B" w14:textId="77777777" w:rsidTr="00AF1938">
        <w:trPr>
          <w:cantSplit/>
          <w:trHeight w:val="188"/>
        </w:trPr>
        <w:tc>
          <w:tcPr>
            <w:tcW w:w="3897" w:type="dxa"/>
          </w:tcPr>
          <w:p w14:paraId="228EE0DA" w14:textId="77777777" w:rsidR="002B7BD9" w:rsidRPr="00363A53" w:rsidRDefault="002B7BD9" w:rsidP="00AF1938">
            <w:pPr>
              <w:ind w:left="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4CE68" w14:textId="4F4C636D" w:rsidR="002B7BD9" w:rsidRPr="00363A53" w:rsidRDefault="00FE2FBE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76,046</w:t>
            </w:r>
          </w:p>
        </w:tc>
        <w:tc>
          <w:tcPr>
            <w:tcW w:w="189" w:type="dxa"/>
          </w:tcPr>
          <w:p w14:paraId="767F42FF" w14:textId="77777777" w:rsidR="002B7BD9" w:rsidRPr="00363A53" w:rsidRDefault="002B7BD9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A1AF7" w14:textId="7F786970" w:rsidR="002B7BD9" w:rsidRPr="00363A53" w:rsidRDefault="002B7BD9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82,275 </w:t>
            </w:r>
          </w:p>
        </w:tc>
        <w:tc>
          <w:tcPr>
            <w:tcW w:w="189" w:type="dxa"/>
          </w:tcPr>
          <w:p w14:paraId="4F291F9D" w14:textId="77777777" w:rsidR="002B7BD9" w:rsidRPr="00363A53" w:rsidRDefault="002B7BD9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B87A" w14:textId="0A755BFF" w:rsidR="002B7BD9" w:rsidRPr="00363A53" w:rsidRDefault="00FE2FBE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</w:t>
            </w:r>
            <w:r w:rsidR="000747C4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80" w:type="dxa"/>
          </w:tcPr>
          <w:p w14:paraId="04E8167C" w14:textId="77777777" w:rsidR="002B7BD9" w:rsidRPr="00363A53" w:rsidRDefault="002B7BD9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357C1" w14:textId="0D2C4629" w:rsidR="002B7BD9" w:rsidRPr="00363A53" w:rsidRDefault="002B7BD9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79,455 </w:t>
            </w:r>
          </w:p>
        </w:tc>
      </w:tr>
    </w:tbl>
    <w:p w14:paraId="12E4FCF1" w14:textId="78A5C5EB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6BB9D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5C85ADA" w14:textId="6D5345CA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22524AF8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88"/>
        <w:gridCol w:w="189"/>
        <w:gridCol w:w="1161"/>
        <w:gridCol w:w="198"/>
        <w:gridCol w:w="1206"/>
        <w:gridCol w:w="180"/>
        <w:gridCol w:w="1161"/>
      </w:tblGrid>
      <w:tr w:rsidR="005B3B34" w:rsidRPr="00363A53" w14:paraId="75E3E0D1" w14:textId="77777777" w:rsidTr="00DE7B1A">
        <w:trPr>
          <w:cantSplit/>
          <w:tblHeader/>
        </w:trPr>
        <w:tc>
          <w:tcPr>
            <w:tcW w:w="3888" w:type="dxa"/>
          </w:tcPr>
          <w:p w14:paraId="4A12C39E" w14:textId="77777777" w:rsidR="005B3B34" w:rsidRPr="00363A53" w:rsidRDefault="005B3B34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</w:tcPr>
          <w:p w14:paraId="4CE74EBA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60C4169A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5DA3F466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272AB6B1" w14:textId="77777777" w:rsidTr="00BC0E03">
        <w:trPr>
          <w:cantSplit/>
          <w:tblHeader/>
        </w:trPr>
        <w:tc>
          <w:tcPr>
            <w:tcW w:w="3888" w:type="dxa"/>
          </w:tcPr>
          <w:p w14:paraId="4234A41E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88E5D7" w14:textId="7267A4C9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9" w:type="dxa"/>
          </w:tcPr>
          <w:p w14:paraId="36E66C3B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D2E87A" w14:textId="127D12AA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98" w:type="dxa"/>
          </w:tcPr>
          <w:p w14:paraId="762D7060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83D0DD5" w14:textId="697064C9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9488110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8C371B" w14:textId="3ADD17E3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12230F" w:rsidRPr="00363A53" w14:paraId="5367DD4B" w14:textId="77777777" w:rsidTr="00DE7B1A">
        <w:trPr>
          <w:cantSplit/>
        </w:trPr>
        <w:tc>
          <w:tcPr>
            <w:tcW w:w="3888" w:type="dxa"/>
          </w:tcPr>
          <w:p w14:paraId="2CAF5A67" w14:textId="77777777" w:rsidR="0012230F" w:rsidRPr="00363A53" w:rsidRDefault="0012230F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5E2BDA70" w14:textId="77777777" w:rsidR="0012230F" w:rsidRPr="00363A53" w:rsidRDefault="0012230F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5BD8" w:rsidRPr="00363A53" w14:paraId="45F3B2BA" w14:textId="77777777" w:rsidTr="00840B70">
        <w:trPr>
          <w:cantSplit/>
        </w:trPr>
        <w:tc>
          <w:tcPr>
            <w:tcW w:w="3888" w:type="dxa"/>
            <w:vAlign w:val="bottom"/>
          </w:tcPr>
          <w:p w14:paraId="52A16195" w14:textId="77777777" w:rsidR="00BF5BD8" w:rsidRPr="00363A53" w:rsidRDefault="00BF5BD8" w:rsidP="00DB107B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88" w:type="dxa"/>
            <w:shd w:val="clear" w:color="auto" w:fill="auto"/>
          </w:tcPr>
          <w:p w14:paraId="14297B15" w14:textId="1775FC5B" w:rsidR="00BF5BD8" w:rsidRPr="00363A53" w:rsidRDefault="00393F0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86,682</w:t>
            </w:r>
            <w:r w:rsidR="00BF5BD8"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66381F7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7D9017" w14:textId="124DE3CF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608E6" w:rsidRPr="00363A53">
              <w:rPr>
                <w:rFonts w:asciiTheme="majorBidi" w:hAnsiTheme="majorBidi" w:cstheme="majorBidi"/>
                <w:sz w:val="30"/>
                <w:szCs w:val="30"/>
              </w:rPr>
              <w:t>5,817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8" w:type="dxa"/>
            <w:vAlign w:val="bottom"/>
          </w:tcPr>
          <w:p w14:paraId="260D6E0A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C434B80" w14:textId="37BEFDBA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3F04" w:rsidRPr="00363A53">
              <w:rPr>
                <w:rFonts w:asciiTheme="majorBidi" w:hAnsiTheme="majorBidi" w:cstheme="majorBidi"/>
                <w:sz w:val="30"/>
                <w:szCs w:val="30"/>
              </w:rPr>
              <w:t>84,382</w:t>
            </w:r>
          </w:p>
        </w:tc>
        <w:tc>
          <w:tcPr>
            <w:tcW w:w="180" w:type="dxa"/>
            <w:vAlign w:val="bottom"/>
          </w:tcPr>
          <w:p w14:paraId="6CB4647C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5F7FD3F8" w14:textId="360DAFD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608E6" w:rsidRPr="00363A53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F5BD8" w:rsidRPr="00363A53" w14:paraId="2D9AFA87" w14:textId="77777777" w:rsidTr="00840B70">
        <w:trPr>
          <w:cantSplit/>
        </w:trPr>
        <w:tc>
          <w:tcPr>
            <w:tcW w:w="3888" w:type="dxa"/>
            <w:vAlign w:val="bottom"/>
          </w:tcPr>
          <w:p w14:paraId="3ECEBF13" w14:textId="77777777" w:rsidR="00BF5BD8" w:rsidRPr="00363A53" w:rsidRDefault="00BF5BD8" w:rsidP="00DB107B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8" w:type="dxa"/>
            <w:shd w:val="clear" w:color="auto" w:fill="auto"/>
          </w:tcPr>
          <w:p w14:paraId="1C851359" w14:textId="7F265160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16,309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843EFD6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154A88E" w14:textId="3F78B215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17,595 </w:t>
            </w:r>
          </w:p>
        </w:tc>
        <w:tc>
          <w:tcPr>
            <w:tcW w:w="198" w:type="dxa"/>
            <w:vAlign w:val="bottom"/>
          </w:tcPr>
          <w:p w14:paraId="47D311D3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75F9503" w14:textId="091CAD88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14,514 </w:t>
            </w:r>
          </w:p>
        </w:tc>
        <w:tc>
          <w:tcPr>
            <w:tcW w:w="180" w:type="dxa"/>
            <w:vAlign w:val="bottom"/>
          </w:tcPr>
          <w:p w14:paraId="78E440E5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79A82DB" w14:textId="0EC07685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14,599</w:t>
            </w:r>
          </w:p>
        </w:tc>
      </w:tr>
      <w:tr w:rsidR="00BF5BD8" w:rsidRPr="00363A53" w14:paraId="6570935C" w14:textId="77777777" w:rsidTr="00840B70">
        <w:trPr>
          <w:cantSplit/>
        </w:trPr>
        <w:tc>
          <w:tcPr>
            <w:tcW w:w="3888" w:type="dxa"/>
            <w:vAlign w:val="bottom"/>
          </w:tcPr>
          <w:p w14:paraId="647A2DE0" w14:textId="77777777" w:rsidR="00BF5BD8" w:rsidRPr="00363A53" w:rsidRDefault="00BF5BD8" w:rsidP="00DB107B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88" w:type="dxa"/>
            <w:shd w:val="clear" w:color="auto" w:fill="auto"/>
          </w:tcPr>
          <w:p w14:paraId="3E3EE64F" w14:textId="248289CC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12,</w:t>
            </w:r>
            <w:r w:rsidR="00393F04" w:rsidRPr="00363A53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E1628D0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3286B50" w14:textId="0FCAE8B3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11,960</w:t>
            </w:r>
          </w:p>
        </w:tc>
        <w:tc>
          <w:tcPr>
            <w:tcW w:w="198" w:type="dxa"/>
            <w:vAlign w:val="bottom"/>
          </w:tcPr>
          <w:p w14:paraId="40A994EF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4C3697F" w14:textId="503F89AF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9,</w:t>
            </w:r>
            <w:r w:rsidR="00393F04" w:rsidRPr="00363A53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80" w:type="dxa"/>
            <w:vAlign w:val="bottom"/>
          </w:tcPr>
          <w:p w14:paraId="17B3015C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947E031" w14:textId="04CA390D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9,802</w:t>
            </w:r>
          </w:p>
        </w:tc>
      </w:tr>
      <w:tr w:rsidR="00BF5BD8" w:rsidRPr="00363A53" w14:paraId="1FF008B5" w14:textId="77777777" w:rsidTr="00840B70">
        <w:trPr>
          <w:cantSplit/>
          <w:trHeight w:val="80"/>
        </w:trPr>
        <w:tc>
          <w:tcPr>
            <w:tcW w:w="3888" w:type="dxa"/>
            <w:vAlign w:val="bottom"/>
          </w:tcPr>
          <w:p w14:paraId="3017F350" w14:textId="77777777" w:rsidR="00BF5BD8" w:rsidRPr="00363A53" w:rsidRDefault="00BF5BD8" w:rsidP="00DB107B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8" w:type="dxa"/>
            <w:shd w:val="clear" w:color="auto" w:fill="auto"/>
          </w:tcPr>
          <w:p w14:paraId="21DE0B3F" w14:textId="3E292218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4,088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E6238CA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9299377" w14:textId="223179F3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3,901</w:t>
            </w:r>
          </w:p>
        </w:tc>
        <w:tc>
          <w:tcPr>
            <w:tcW w:w="198" w:type="dxa"/>
            <w:vAlign w:val="bottom"/>
          </w:tcPr>
          <w:p w14:paraId="4B0B469F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AA12E7C" w14:textId="456AA8A5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3,492 </w:t>
            </w:r>
          </w:p>
        </w:tc>
        <w:tc>
          <w:tcPr>
            <w:tcW w:w="180" w:type="dxa"/>
            <w:vAlign w:val="bottom"/>
          </w:tcPr>
          <w:p w14:paraId="64811406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6EA273C" w14:textId="31202E20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3,365</w:t>
            </w:r>
          </w:p>
        </w:tc>
      </w:tr>
      <w:tr w:rsidR="00BF5BD8" w:rsidRPr="00363A53" w14:paraId="4BC41918" w14:textId="77777777" w:rsidTr="00840B70">
        <w:trPr>
          <w:cantSplit/>
        </w:trPr>
        <w:tc>
          <w:tcPr>
            <w:tcW w:w="3888" w:type="dxa"/>
            <w:vAlign w:val="bottom"/>
          </w:tcPr>
          <w:p w14:paraId="3F377A98" w14:textId="77777777" w:rsidR="00BF5BD8" w:rsidRPr="00363A53" w:rsidRDefault="00BF5BD8" w:rsidP="00DB107B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8" w:type="dxa"/>
            <w:shd w:val="clear" w:color="auto" w:fill="auto"/>
          </w:tcPr>
          <w:p w14:paraId="4E66E7E5" w14:textId="6C870EF2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3,060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DB0B64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A50D4F1" w14:textId="71560FEA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98" w:type="dxa"/>
            <w:vAlign w:val="bottom"/>
          </w:tcPr>
          <w:p w14:paraId="6A0604AE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EE6CF8" w14:textId="27D49736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3,060 </w:t>
            </w:r>
          </w:p>
        </w:tc>
        <w:tc>
          <w:tcPr>
            <w:tcW w:w="180" w:type="dxa"/>
            <w:vAlign w:val="bottom"/>
          </w:tcPr>
          <w:p w14:paraId="6CD70CD4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1141DB3" w14:textId="31CD3D9B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</w:tr>
      <w:tr w:rsidR="00BF5BD8" w:rsidRPr="00363A53" w14:paraId="284806FC" w14:textId="77777777" w:rsidTr="00840B70">
        <w:trPr>
          <w:cantSplit/>
        </w:trPr>
        <w:tc>
          <w:tcPr>
            <w:tcW w:w="3888" w:type="dxa"/>
            <w:vAlign w:val="bottom"/>
          </w:tcPr>
          <w:p w14:paraId="10008999" w14:textId="1A252EAC" w:rsidR="00BF5BD8" w:rsidRPr="00363A53" w:rsidRDefault="00BF5BD8" w:rsidP="00DB107B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ขาดทุนจากการด้อยค่า จำหน่าย</w:t>
            </w:r>
          </w:p>
          <w:p w14:paraId="5DF1B9D8" w14:textId="71BC434B" w:rsidR="00BF5BD8" w:rsidRPr="00363A53" w:rsidRDefault="00BF5BD8" w:rsidP="00DB107B">
            <w:pPr>
              <w:tabs>
                <w:tab w:val="clear" w:pos="227"/>
                <w:tab w:val="left" w:pos="303"/>
              </w:tabs>
              <w:ind w:left="41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และตัดรายการสินทรัพย์</w:t>
            </w:r>
          </w:p>
        </w:tc>
        <w:tc>
          <w:tcPr>
            <w:tcW w:w="1188" w:type="dxa"/>
            <w:shd w:val="clear" w:color="auto" w:fill="auto"/>
          </w:tcPr>
          <w:p w14:paraId="6EEC4B74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38AAF" w14:textId="36591C66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3F04" w:rsidRPr="00363A53">
              <w:rPr>
                <w:rFonts w:asciiTheme="majorBidi" w:hAnsiTheme="majorBidi" w:cstheme="majorBidi"/>
                <w:sz w:val="30"/>
                <w:szCs w:val="30"/>
              </w:rPr>
              <w:t>3,045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49C0EAC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24EB90A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BD80B" w14:textId="311D948B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198" w:type="dxa"/>
            <w:vAlign w:val="bottom"/>
          </w:tcPr>
          <w:p w14:paraId="6FCBE5B3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2717D1D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37FDB5" w14:textId="0EAFAC9E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2608E6" w:rsidRPr="00363A53"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B0D085C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522CEAC" w14:textId="77777777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671CA" w14:textId="535F9591" w:rsidR="00BF5BD8" w:rsidRPr="00363A53" w:rsidRDefault="00BF5BD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</w:tr>
      <w:tr w:rsidR="002B7BD9" w:rsidRPr="00363A53" w14:paraId="01E6608C" w14:textId="77777777" w:rsidTr="0040211E">
        <w:trPr>
          <w:cantSplit/>
        </w:trPr>
        <w:tc>
          <w:tcPr>
            <w:tcW w:w="3888" w:type="dxa"/>
            <w:vAlign w:val="bottom"/>
          </w:tcPr>
          <w:p w14:paraId="6DADF9AD" w14:textId="77777777" w:rsidR="002B7BD9" w:rsidRPr="00363A53" w:rsidRDefault="002B7BD9" w:rsidP="00DB107B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6505191" w14:textId="4C3C00E9" w:rsidR="002B7BD9" w:rsidRPr="00363A53" w:rsidRDefault="002608E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10,088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255FAED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7880202" w14:textId="0364E898" w:rsidR="002B7BD9" w:rsidRPr="00363A53" w:rsidRDefault="002608E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11,346</w:t>
            </w:r>
          </w:p>
        </w:tc>
        <w:tc>
          <w:tcPr>
            <w:tcW w:w="198" w:type="dxa"/>
            <w:vAlign w:val="bottom"/>
          </w:tcPr>
          <w:p w14:paraId="07C1CB2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09AD156" w14:textId="24F26583" w:rsidR="002B7BD9" w:rsidRPr="00363A53" w:rsidRDefault="002608E6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9,588</w:t>
            </w:r>
          </w:p>
        </w:tc>
        <w:tc>
          <w:tcPr>
            <w:tcW w:w="180" w:type="dxa"/>
            <w:vAlign w:val="bottom"/>
          </w:tcPr>
          <w:p w14:paraId="3E5D9EFE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8A94C71" w14:textId="33925F62" w:rsidR="002B7BD9" w:rsidRPr="00363A53" w:rsidRDefault="002608E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10,869</w:t>
            </w:r>
          </w:p>
        </w:tc>
      </w:tr>
      <w:tr w:rsidR="002B7BD9" w:rsidRPr="00363A53" w14:paraId="266713DA" w14:textId="77777777" w:rsidTr="0040211E">
        <w:trPr>
          <w:cantSplit/>
        </w:trPr>
        <w:tc>
          <w:tcPr>
            <w:tcW w:w="3888" w:type="dxa"/>
          </w:tcPr>
          <w:p w14:paraId="7E1297FF" w14:textId="77777777" w:rsidR="002B7BD9" w:rsidRPr="00363A53" w:rsidRDefault="002B7BD9" w:rsidP="00DB107B">
            <w:pPr>
              <w:tabs>
                <w:tab w:val="left" w:pos="9000"/>
                <w:tab w:val="left" w:pos="9090"/>
              </w:tabs>
              <w:spacing w:line="380" w:lineRule="exact"/>
              <w:ind w:left="104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E1A3C" w14:textId="6A21FAEF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135,373</w:t>
            </w:r>
          </w:p>
        </w:tc>
        <w:tc>
          <w:tcPr>
            <w:tcW w:w="189" w:type="dxa"/>
          </w:tcPr>
          <w:p w14:paraId="77213F4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615BC" w14:textId="1A4C7360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126,249</w:t>
            </w:r>
          </w:p>
        </w:tc>
        <w:tc>
          <w:tcPr>
            <w:tcW w:w="198" w:type="dxa"/>
          </w:tcPr>
          <w:p w14:paraId="1FFC9FF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0C7CD" w14:textId="6C7ED3C3" w:rsidR="002B7BD9" w:rsidRPr="00363A53" w:rsidRDefault="00FE2FBE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127,772</w:t>
            </w:r>
          </w:p>
        </w:tc>
        <w:tc>
          <w:tcPr>
            <w:tcW w:w="180" w:type="dxa"/>
          </w:tcPr>
          <w:p w14:paraId="024DE8D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AC3D3" w14:textId="21BE1E55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117,326</w:t>
            </w:r>
          </w:p>
        </w:tc>
      </w:tr>
    </w:tbl>
    <w:p w14:paraId="3357636F" w14:textId="77777777" w:rsidR="00FA10AF" w:rsidRPr="00363A53" w:rsidRDefault="00FA10A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825157" w14:textId="4D65AC26" w:rsidR="00565555" w:rsidRPr="00363A53" w:rsidRDefault="00565555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2F68E380" w14:textId="77777777" w:rsidR="00565555" w:rsidRPr="00363A53" w:rsidRDefault="0056555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6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363A53" w14:paraId="34110C27" w14:textId="77777777" w:rsidTr="00793DA8">
        <w:trPr>
          <w:cantSplit/>
          <w:tblHeader/>
        </w:trPr>
        <w:tc>
          <w:tcPr>
            <w:tcW w:w="3906" w:type="dxa"/>
          </w:tcPr>
          <w:p w14:paraId="65EC7239" w14:textId="77777777" w:rsidR="00565555" w:rsidRPr="00363A53" w:rsidRDefault="00565555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363A53" w:rsidRDefault="00565555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363A53" w:rsidRDefault="00565555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363A53" w:rsidRDefault="00565555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06EA81B2" w14:textId="77777777" w:rsidTr="00BC0E03">
        <w:trPr>
          <w:cantSplit/>
          <w:tblHeader/>
        </w:trPr>
        <w:tc>
          <w:tcPr>
            <w:tcW w:w="3906" w:type="dxa"/>
          </w:tcPr>
          <w:p w14:paraId="0D0BFFED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65CCB7" w14:textId="6DE35F06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C6B42FF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2B85" w14:textId="0270C352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3F062F6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14272" w14:textId="5AFBAAE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25" w:type="dxa"/>
          </w:tcPr>
          <w:p w14:paraId="392EE967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BCF406" w14:textId="1A464C7A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12230F" w:rsidRPr="00363A53" w14:paraId="5D102811" w14:textId="77777777" w:rsidTr="00793DA8">
        <w:trPr>
          <w:cantSplit/>
          <w:tblHeader/>
        </w:trPr>
        <w:tc>
          <w:tcPr>
            <w:tcW w:w="3906" w:type="dxa"/>
          </w:tcPr>
          <w:p w14:paraId="6D7E3246" w14:textId="77777777" w:rsidR="0012230F" w:rsidRPr="00363A53" w:rsidRDefault="0012230F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12230F" w:rsidRPr="00363A53" w:rsidRDefault="0012230F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0B70" w:rsidRPr="00363A53" w14:paraId="32D59307" w14:textId="77777777" w:rsidTr="00840B70">
        <w:trPr>
          <w:cantSplit/>
        </w:trPr>
        <w:tc>
          <w:tcPr>
            <w:tcW w:w="3906" w:type="dxa"/>
          </w:tcPr>
          <w:p w14:paraId="4FDDFFC6" w14:textId="77777777" w:rsidR="00840B70" w:rsidRPr="00363A53" w:rsidRDefault="00840B70" w:rsidP="00DB107B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</w:tcPr>
          <w:p w14:paraId="12AA227A" w14:textId="54917081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225,058 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6841BC" w14:textId="0F466F7D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223,305 </w:t>
            </w:r>
          </w:p>
        </w:tc>
        <w:tc>
          <w:tcPr>
            <w:tcW w:w="180" w:type="dxa"/>
          </w:tcPr>
          <w:p w14:paraId="64AE9E6A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4E23746F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197,862 </w:t>
            </w:r>
          </w:p>
        </w:tc>
        <w:tc>
          <w:tcPr>
            <w:tcW w:w="225" w:type="dxa"/>
          </w:tcPr>
          <w:p w14:paraId="142C6B3F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71B0683" w14:textId="586DCD3F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196,008 </w:t>
            </w:r>
          </w:p>
        </w:tc>
      </w:tr>
      <w:tr w:rsidR="00840B70" w:rsidRPr="00363A53" w14:paraId="538D8D3D" w14:textId="77777777" w:rsidTr="00840B70">
        <w:trPr>
          <w:cantSplit/>
        </w:trPr>
        <w:tc>
          <w:tcPr>
            <w:tcW w:w="3906" w:type="dxa"/>
          </w:tcPr>
          <w:p w14:paraId="4676394D" w14:textId="4BBAA3E0" w:rsidR="00840B70" w:rsidRPr="00363A53" w:rsidRDefault="00840B70" w:rsidP="00DB107B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1161" w:type="dxa"/>
            <w:shd w:val="clear" w:color="auto" w:fill="auto"/>
          </w:tcPr>
          <w:p w14:paraId="40811CEF" w14:textId="557E3BD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99,2</w:t>
            </w:r>
            <w:r w:rsidR="00AF1938" w:rsidRPr="00363A53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D3582D" w14:textId="72C5C9C0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118,615 </w:t>
            </w:r>
          </w:p>
        </w:tc>
        <w:tc>
          <w:tcPr>
            <w:tcW w:w="180" w:type="dxa"/>
          </w:tcPr>
          <w:p w14:paraId="5CEA72D0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72D7D466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89,32</w:t>
            </w:r>
            <w:r w:rsidR="00AF1938" w:rsidRPr="00363A5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1E710D6C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21CBD0D" w14:textId="35F723C6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106,132</w:t>
            </w:r>
          </w:p>
        </w:tc>
      </w:tr>
      <w:tr w:rsidR="00840B70" w:rsidRPr="00363A53" w14:paraId="16515888" w14:textId="77777777" w:rsidTr="00840B70">
        <w:trPr>
          <w:cantSplit/>
        </w:trPr>
        <w:tc>
          <w:tcPr>
            <w:tcW w:w="3906" w:type="dxa"/>
          </w:tcPr>
          <w:p w14:paraId="78703E30" w14:textId="27B36085" w:rsidR="00840B70" w:rsidRPr="00363A53" w:rsidRDefault="00840B70" w:rsidP="00DB107B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050EC043" w14:textId="11D8593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10,730 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FA21CE" w14:textId="44129DFE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10,345 </w:t>
            </w:r>
          </w:p>
        </w:tc>
        <w:tc>
          <w:tcPr>
            <w:tcW w:w="180" w:type="dxa"/>
          </w:tcPr>
          <w:p w14:paraId="52EFCCE7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66974958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9,902 </w:t>
            </w:r>
          </w:p>
        </w:tc>
        <w:tc>
          <w:tcPr>
            <w:tcW w:w="225" w:type="dxa"/>
          </w:tcPr>
          <w:p w14:paraId="638504AE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11178BB" w14:textId="387BB76A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9,525 </w:t>
            </w:r>
          </w:p>
        </w:tc>
      </w:tr>
      <w:tr w:rsidR="00840B70" w:rsidRPr="00363A53" w14:paraId="5F52BE52" w14:textId="77777777" w:rsidTr="00840B70">
        <w:trPr>
          <w:cantSplit/>
        </w:trPr>
        <w:tc>
          <w:tcPr>
            <w:tcW w:w="3906" w:type="dxa"/>
          </w:tcPr>
          <w:p w14:paraId="5BD654FD" w14:textId="4C25B6D7" w:rsidR="00840B70" w:rsidRPr="00363A53" w:rsidRDefault="00840B70" w:rsidP="00DB107B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488767BE" w14:textId="02DE28C9" w:rsidR="00840B70" w:rsidRPr="00363A53" w:rsidRDefault="00840B70" w:rsidP="00AF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7,49</w:t>
            </w:r>
            <w:r w:rsidR="00AF1938" w:rsidRPr="00363A5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B741EF" w14:textId="6159341B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6,440 </w:t>
            </w:r>
          </w:p>
        </w:tc>
        <w:tc>
          <w:tcPr>
            <w:tcW w:w="180" w:type="dxa"/>
          </w:tcPr>
          <w:p w14:paraId="146968EF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5701652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6,75</w:t>
            </w:r>
            <w:r w:rsidR="00AF1938" w:rsidRPr="00363A5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225BFACF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3DB18BF3" w14:textId="6F3A73D0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5,785</w:t>
            </w:r>
          </w:p>
        </w:tc>
      </w:tr>
      <w:tr w:rsidR="00840B70" w:rsidRPr="00363A53" w14:paraId="4D384BE6" w14:textId="77777777" w:rsidTr="00840B70">
        <w:trPr>
          <w:cantSplit/>
        </w:trPr>
        <w:tc>
          <w:tcPr>
            <w:tcW w:w="3906" w:type="dxa"/>
          </w:tcPr>
          <w:p w14:paraId="045C2FDA" w14:textId="77777777" w:rsidR="00840B70" w:rsidRPr="00363A53" w:rsidRDefault="00840B70" w:rsidP="00DB107B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</w:tcPr>
          <w:p w14:paraId="5FA46C6D" w14:textId="2FAB7858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3,060 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F0D493" w14:textId="0D6920CB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3,020 </w:t>
            </w:r>
          </w:p>
        </w:tc>
        <w:tc>
          <w:tcPr>
            <w:tcW w:w="180" w:type="dxa"/>
          </w:tcPr>
          <w:p w14:paraId="0717E5C5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075F18F5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3,060 </w:t>
            </w:r>
          </w:p>
        </w:tc>
        <w:tc>
          <w:tcPr>
            <w:tcW w:w="225" w:type="dxa"/>
          </w:tcPr>
          <w:p w14:paraId="4F0535CA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15ED573C" w14:textId="511E1E0E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3,020 </w:t>
            </w:r>
          </w:p>
        </w:tc>
      </w:tr>
      <w:tr w:rsidR="00840B70" w:rsidRPr="00363A53" w14:paraId="316874C2" w14:textId="77777777" w:rsidTr="00840B70">
        <w:trPr>
          <w:cantSplit/>
        </w:trPr>
        <w:tc>
          <w:tcPr>
            <w:tcW w:w="3906" w:type="dxa"/>
          </w:tcPr>
          <w:p w14:paraId="03C48BC1" w14:textId="77777777" w:rsidR="00840B70" w:rsidRPr="00363A53" w:rsidRDefault="00840B70" w:rsidP="00DB107B">
            <w:pPr>
              <w:tabs>
                <w:tab w:val="left" w:pos="9000"/>
                <w:tab w:val="left" w:pos="9090"/>
              </w:tabs>
              <w:spacing w:line="380" w:lineRule="exact"/>
              <w:ind w:left="115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6320C62" w14:textId="60348B6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345,571 </w:t>
            </w:r>
          </w:p>
        </w:tc>
        <w:tc>
          <w:tcPr>
            <w:tcW w:w="180" w:type="dxa"/>
          </w:tcPr>
          <w:p w14:paraId="6911D7F4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8900" w14:textId="646420CD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361,725 </w:t>
            </w:r>
          </w:p>
        </w:tc>
        <w:tc>
          <w:tcPr>
            <w:tcW w:w="180" w:type="dxa"/>
          </w:tcPr>
          <w:p w14:paraId="6612AB46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664D3390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306,898 </w:t>
            </w:r>
          </w:p>
        </w:tc>
        <w:tc>
          <w:tcPr>
            <w:tcW w:w="225" w:type="dxa"/>
          </w:tcPr>
          <w:p w14:paraId="70CC8867" w14:textId="77777777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9B959" w14:textId="74E2FE73" w:rsidR="00840B70" w:rsidRPr="00363A53" w:rsidRDefault="00840B7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320,470 </w:t>
            </w:r>
          </w:p>
        </w:tc>
      </w:tr>
    </w:tbl>
    <w:p w14:paraId="7108B8D0" w14:textId="793F2463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8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663E41A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 w:rsidRPr="00363A53"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7D9B1E79" w14:textId="1210E873" w:rsidR="0060003E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</w:t>
      </w:r>
      <w:r w:rsidR="0060003E" w:rsidRPr="00363A53">
        <w:rPr>
          <w:rFonts w:asciiTheme="majorBidi" w:hAnsiTheme="majorBidi" w:cstheme="majorBidi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>พระราชบัญญัติกองทุนสำรองเลี้ยงชีพ พ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>ศ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031098" w:rsidRPr="00363A53">
        <w:rPr>
          <w:rFonts w:asciiTheme="majorBidi" w:hAnsiTheme="majorBidi" w:cstheme="majorBidi"/>
          <w:spacing w:val="-8"/>
          <w:sz w:val="30"/>
          <w:szCs w:val="30"/>
        </w:rPr>
        <w:t>2530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="0060003E" w:rsidRPr="00363A53">
        <w:rPr>
          <w:rFonts w:asciiTheme="majorBidi" w:hAnsiTheme="majorBidi" w:cstheme="majorBidi"/>
          <w:sz w:val="30"/>
          <w:szCs w:val="30"/>
          <w:cs/>
        </w:rPr>
        <w:t>ของพนักงานในการเป็นสมาชิกของกองทุน พนักงานที่จะสมัครเป็นสมาชิกกองทุนนี้ต้องจ่ายเงินสะสม</w:t>
      </w:r>
      <w:r w:rsidR="0060003E" w:rsidRPr="00363A53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="001F58EB" w:rsidRPr="00363A53">
        <w:rPr>
          <w:rFonts w:asciiTheme="majorBidi" w:hAnsiTheme="majorBidi" w:cstheme="majorBidi"/>
          <w:spacing w:val="2"/>
          <w:sz w:val="30"/>
          <w:szCs w:val="30"/>
        </w:rPr>
        <w:br/>
      </w:r>
      <w:r w:rsidR="0060003E" w:rsidRPr="00363A53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รายเดือนเข้ากองทุนในอัตราร้อยละ </w:t>
      </w:r>
      <w:r w:rsidR="0067623F" w:rsidRPr="00363A53">
        <w:rPr>
          <w:rFonts w:asciiTheme="majorBidi" w:hAnsiTheme="majorBidi" w:cstheme="majorBidi"/>
          <w:spacing w:val="2"/>
          <w:sz w:val="30"/>
          <w:szCs w:val="30"/>
        </w:rPr>
        <w:t>2</w:t>
      </w:r>
      <w:r w:rsidR="0060003E" w:rsidRPr="00363A5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0003E" w:rsidRPr="00363A53">
        <w:rPr>
          <w:rFonts w:asciiTheme="majorBidi" w:hAnsiTheme="majorBidi" w:cstheme="majorBidi"/>
          <w:spacing w:val="2"/>
          <w:sz w:val="30"/>
          <w:szCs w:val="30"/>
          <w:cs/>
        </w:rPr>
        <w:t xml:space="preserve">ถึง </w:t>
      </w:r>
      <w:r w:rsidR="00031098" w:rsidRPr="00363A53">
        <w:rPr>
          <w:rFonts w:asciiTheme="majorBidi" w:hAnsiTheme="majorBidi" w:cstheme="majorBidi"/>
          <w:spacing w:val="2"/>
          <w:sz w:val="30"/>
          <w:szCs w:val="30"/>
        </w:rPr>
        <w:t>15</w:t>
      </w:r>
      <w:r w:rsidR="0060003E" w:rsidRPr="00363A53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ของเงินเดือน และ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60003E" w:rsidRPr="00363A53">
        <w:rPr>
          <w:rFonts w:asciiTheme="majorBidi" w:hAnsiTheme="majorBidi" w:cstheme="majorBidi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363A53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031098" w:rsidRPr="00363A53">
        <w:rPr>
          <w:rFonts w:asciiTheme="majorBidi" w:hAnsiTheme="majorBidi" w:cstheme="majorBidi"/>
          <w:sz w:val="30"/>
          <w:szCs w:val="30"/>
        </w:rPr>
        <w:t>4</w:t>
      </w:r>
      <w:r w:rsidR="0060003E" w:rsidRPr="00363A53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FC52A3" w:rsidRPr="00363A53">
        <w:rPr>
          <w:rFonts w:asciiTheme="majorBidi" w:hAnsiTheme="majorBidi" w:cstheme="majorBidi"/>
          <w:sz w:val="30"/>
          <w:szCs w:val="30"/>
        </w:rPr>
        <w:t>13</w:t>
      </w:r>
      <w:r w:rsidR="0060003E" w:rsidRPr="00363A5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2D10A1D4" w14:textId="77777777" w:rsidR="00B420FA" w:rsidRPr="00363A53" w:rsidRDefault="00B420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8A4E2D" w14:textId="0162D4AC" w:rsidR="005B3B34" w:rsidRPr="00363A53" w:rsidRDefault="00937043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</w:t>
      </w:r>
    </w:p>
    <w:p w14:paraId="6DC9087A" w14:textId="77777777" w:rsidR="00A15755" w:rsidRPr="00363A53" w:rsidRDefault="00A1575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2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76"/>
        <w:gridCol w:w="9"/>
        <w:gridCol w:w="990"/>
        <w:gridCol w:w="1053"/>
        <w:gridCol w:w="9"/>
        <w:gridCol w:w="227"/>
        <w:gridCol w:w="9"/>
        <w:gridCol w:w="1033"/>
        <w:gridCol w:w="9"/>
        <w:gridCol w:w="229"/>
        <w:gridCol w:w="10"/>
        <w:gridCol w:w="1066"/>
        <w:gridCol w:w="236"/>
        <w:gridCol w:w="16"/>
        <w:gridCol w:w="1056"/>
      </w:tblGrid>
      <w:tr w:rsidR="00E665BA" w:rsidRPr="00363A53" w14:paraId="2440F7B8" w14:textId="77777777" w:rsidTr="00830B3E">
        <w:trPr>
          <w:trHeight w:hRule="exact" w:val="391"/>
        </w:trPr>
        <w:tc>
          <w:tcPr>
            <w:tcW w:w="3276" w:type="dxa"/>
          </w:tcPr>
          <w:p w14:paraId="68E0867B" w14:textId="77777777" w:rsidR="00E665BA" w:rsidRPr="00363A53" w:rsidRDefault="00E665B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08941758" w14:textId="77777777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5"/>
          </w:tcPr>
          <w:p w14:paraId="34504BB5" w14:textId="73DDB04A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14:paraId="07753633" w14:textId="77777777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5"/>
          </w:tcPr>
          <w:p w14:paraId="36ACF508" w14:textId="1AC10F7B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7853D116" w14:textId="77777777" w:rsidTr="00830B3E">
        <w:trPr>
          <w:trHeight w:hRule="exact" w:val="391"/>
        </w:trPr>
        <w:tc>
          <w:tcPr>
            <w:tcW w:w="3276" w:type="dxa"/>
          </w:tcPr>
          <w:p w14:paraId="7F7C87F1" w14:textId="77777777" w:rsidR="002B7BD9" w:rsidRPr="00363A53" w:rsidRDefault="002B7BD9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7782CB9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gridSpan w:val="2"/>
          </w:tcPr>
          <w:p w14:paraId="08589EEF" w14:textId="4ECC3612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4AD5F59D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0D3C6A1F" w14:textId="2D781D7C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8" w:type="dxa"/>
            <w:gridSpan w:val="2"/>
          </w:tcPr>
          <w:p w14:paraId="61BFD1D2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6E145B9" w14:textId="261822A8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B3C9B47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3F1DE12A" w14:textId="33540F2E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21682F" w:rsidRPr="00363A53" w14:paraId="520F653C" w14:textId="77777777" w:rsidTr="00830B3E">
        <w:trPr>
          <w:trHeight w:hRule="exact" w:val="391"/>
        </w:trPr>
        <w:tc>
          <w:tcPr>
            <w:tcW w:w="3276" w:type="dxa"/>
          </w:tcPr>
          <w:p w14:paraId="4289281C" w14:textId="77777777" w:rsidR="0021682F" w:rsidRPr="00363A53" w:rsidRDefault="0021682F" w:rsidP="00DB107B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22D4A266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5266EFEE" w14:textId="7123BD6A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1682F" w:rsidRPr="00363A53" w14:paraId="417E089F" w14:textId="77777777" w:rsidTr="00830B3E">
        <w:trPr>
          <w:trHeight w:hRule="exact" w:val="391"/>
        </w:trPr>
        <w:tc>
          <w:tcPr>
            <w:tcW w:w="3276" w:type="dxa"/>
          </w:tcPr>
          <w:p w14:paraId="4A8B99C6" w14:textId="77777777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22D5EAD" w14:textId="77777777" w:rsidR="0021682F" w:rsidRPr="00363A53" w:rsidRDefault="0021682F" w:rsidP="00DB107B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195E365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4E417DA5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21682F" w:rsidRPr="00363A53" w14:paraId="643DED7D" w14:textId="77777777" w:rsidTr="00830B3E">
        <w:trPr>
          <w:trHeight w:hRule="exact" w:val="362"/>
        </w:trPr>
        <w:tc>
          <w:tcPr>
            <w:tcW w:w="3276" w:type="dxa"/>
          </w:tcPr>
          <w:p w14:paraId="33AB9E97" w14:textId="17B2A257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9" w:type="dxa"/>
            <w:gridSpan w:val="2"/>
          </w:tcPr>
          <w:p w14:paraId="62975DD1" w14:textId="1963039F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63F70A31" w14:textId="0EEAF60F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4EEFE4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4A55BB7E" w14:textId="2441E495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5606BD6B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B9D9A3F" w14:textId="46D63F29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33DB3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70D2DB8F" w14:textId="185D1AB5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3F0DEE" w:rsidRPr="00363A53" w14:paraId="60A89FB5" w14:textId="77777777" w:rsidTr="00DB107B">
        <w:trPr>
          <w:trHeight w:hRule="exact" w:val="362"/>
        </w:trPr>
        <w:tc>
          <w:tcPr>
            <w:tcW w:w="3276" w:type="dxa"/>
          </w:tcPr>
          <w:p w14:paraId="6A7323FD" w14:textId="14BE47DC" w:rsidR="003F0DEE" w:rsidRPr="00363A53" w:rsidRDefault="003F0DEE" w:rsidP="00DB107B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99" w:type="dxa"/>
            <w:gridSpan w:val="2"/>
          </w:tcPr>
          <w:p w14:paraId="5E389B1E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3CA3B18E" w14:textId="3199C222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8544B6" w:rsidRPr="00363A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64ADF">
              <w:rPr>
                <w:rFonts w:asciiTheme="majorBidi" w:hAnsiTheme="majorBidi" w:cstheme="majorBidi"/>
                <w:sz w:val="30"/>
                <w:szCs w:val="30"/>
              </w:rPr>
              <w:t>7,373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EDF5E63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0A34F8F3" w14:textId="2D136BD8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192,433</w:t>
            </w:r>
          </w:p>
        </w:tc>
        <w:tc>
          <w:tcPr>
            <w:tcW w:w="238" w:type="dxa"/>
            <w:gridSpan w:val="2"/>
          </w:tcPr>
          <w:p w14:paraId="2D3F34DB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6CDB8056" w14:textId="651F335C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100,</w:t>
            </w:r>
            <w:r w:rsidR="008544B6" w:rsidRPr="00363A53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36" w:type="dxa"/>
          </w:tcPr>
          <w:p w14:paraId="3BD747B9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4CE74E03" w14:textId="3392090C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153,754</w:t>
            </w:r>
          </w:p>
        </w:tc>
      </w:tr>
      <w:tr w:rsidR="003F0DEE" w:rsidRPr="00363A53" w14:paraId="0CD43A00" w14:textId="77777777" w:rsidTr="00835C9B">
        <w:trPr>
          <w:trHeight w:hRule="exact" w:val="362"/>
        </w:trPr>
        <w:tc>
          <w:tcPr>
            <w:tcW w:w="3276" w:type="dxa"/>
          </w:tcPr>
          <w:p w14:paraId="23A8DD95" w14:textId="3296E24E" w:rsidR="003F0DEE" w:rsidRPr="00363A53" w:rsidRDefault="003F0DEE" w:rsidP="00DB107B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9" w:type="dxa"/>
            <w:gridSpan w:val="2"/>
          </w:tcPr>
          <w:p w14:paraId="20495447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3832F5A5" w14:textId="2071723A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  <w:tc>
          <w:tcPr>
            <w:tcW w:w="236" w:type="dxa"/>
            <w:gridSpan w:val="2"/>
          </w:tcPr>
          <w:p w14:paraId="16068A38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3F14091" w14:textId="3C59AE4F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8" w:type="dxa"/>
            <w:gridSpan w:val="2"/>
            <w:vAlign w:val="bottom"/>
          </w:tcPr>
          <w:p w14:paraId="2946B353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185A36EB" w14:textId="71B562AA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  <w:tc>
          <w:tcPr>
            <w:tcW w:w="236" w:type="dxa"/>
            <w:vAlign w:val="bottom"/>
          </w:tcPr>
          <w:p w14:paraId="57F99EF3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bottom"/>
          </w:tcPr>
          <w:p w14:paraId="1E53B85B" w14:textId="205340F8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3F0DEE" w:rsidRPr="00363A53" w14:paraId="6E6BAA9B" w14:textId="77777777" w:rsidTr="00835C9B">
        <w:trPr>
          <w:trHeight w:hRule="exact" w:val="362"/>
        </w:trPr>
        <w:tc>
          <w:tcPr>
            <w:tcW w:w="3276" w:type="dxa"/>
          </w:tcPr>
          <w:p w14:paraId="28413995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94AC2C0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E2460" w14:textId="081E2F08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</w:t>
            </w:r>
            <w:r w:rsidR="00B64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7,371</w:t>
            </w:r>
          </w:p>
        </w:tc>
        <w:tc>
          <w:tcPr>
            <w:tcW w:w="236" w:type="dxa"/>
            <w:gridSpan w:val="2"/>
          </w:tcPr>
          <w:p w14:paraId="436674E8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4C9FAFD6" w14:textId="051964D4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192,446</w:t>
            </w:r>
          </w:p>
        </w:tc>
        <w:tc>
          <w:tcPr>
            <w:tcW w:w="238" w:type="dxa"/>
            <w:gridSpan w:val="2"/>
            <w:vAlign w:val="bottom"/>
          </w:tcPr>
          <w:p w14:paraId="2529907E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98ECE4" w14:textId="0BB635A8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</w:t>
            </w:r>
            <w:r w:rsidR="008544B6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,366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3C4CCBA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FCF8" w14:textId="7F0F2924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153,767</w:t>
            </w:r>
          </w:p>
        </w:tc>
      </w:tr>
      <w:tr w:rsidR="002B7BD9" w:rsidRPr="00363A53" w14:paraId="274E142B" w14:textId="77777777" w:rsidTr="00830B3E">
        <w:trPr>
          <w:trHeight w:hRule="exact" w:val="362"/>
        </w:trPr>
        <w:tc>
          <w:tcPr>
            <w:tcW w:w="3276" w:type="dxa"/>
          </w:tcPr>
          <w:p w14:paraId="3F8D762F" w14:textId="77777777" w:rsidR="002B7BD9" w:rsidRPr="00363A53" w:rsidRDefault="002B7BD9" w:rsidP="00DB107B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0FBD1C0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47AA8313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733EF3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742E25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4BF128F3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7DBCBEDA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A376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</w:tcPr>
          <w:p w14:paraId="1375BFD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2C2A5A14" w14:textId="77777777" w:rsidTr="00830B3E">
        <w:trPr>
          <w:trHeight w:hRule="exact" w:val="362"/>
        </w:trPr>
        <w:tc>
          <w:tcPr>
            <w:tcW w:w="3276" w:type="dxa"/>
          </w:tcPr>
          <w:p w14:paraId="1DB14945" w14:textId="743DBFFE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9" w:type="dxa"/>
            <w:gridSpan w:val="2"/>
          </w:tcPr>
          <w:p w14:paraId="35549F6E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A74FDC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53790D5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7FBC0C4C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C30C667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63854EE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1EFD82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1F0564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7682DD5E" w14:textId="77777777" w:rsidTr="00830B3E">
        <w:trPr>
          <w:trHeight w:hRule="exact" w:val="362"/>
        </w:trPr>
        <w:tc>
          <w:tcPr>
            <w:tcW w:w="3276" w:type="dxa"/>
          </w:tcPr>
          <w:p w14:paraId="46F1C76E" w14:textId="4667800A" w:rsidR="002B7BD9" w:rsidRPr="00363A53" w:rsidRDefault="002B7BD9" w:rsidP="00DB107B">
            <w:pPr>
              <w:tabs>
                <w:tab w:val="clear" w:pos="227"/>
                <w:tab w:val="left" w:pos="0"/>
              </w:tabs>
              <w:ind w:left="38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99" w:type="dxa"/>
            <w:gridSpan w:val="2"/>
          </w:tcPr>
          <w:p w14:paraId="447C9603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7A93BCC4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0BD9694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54466A7B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2C6FCBCC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7EA2627" w14:textId="0950ABF6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6863A" w14:textId="77777777" w:rsidR="002B7BD9" w:rsidRPr="00363A53" w:rsidRDefault="002B7BD9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771833A9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DEE" w:rsidRPr="00363A53" w14:paraId="20FE1490" w14:textId="77777777" w:rsidTr="00835C9B">
        <w:trPr>
          <w:trHeight w:val="398"/>
        </w:trPr>
        <w:tc>
          <w:tcPr>
            <w:tcW w:w="3276" w:type="dxa"/>
          </w:tcPr>
          <w:p w14:paraId="5954D253" w14:textId="0BA7D6EE" w:rsidR="003F0DEE" w:rsidRPr="00363A53" w:rsidRDefault="003F0DEE" w:rsidP="00DB107B">
            <w:pPr>
              <w:tabs>
                <w:tab w:val="clear" w:pos="227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99" w:type="dxa"/>
            <w:gridSpan w:val="2"/>
          </w:tcPr>
          <w:p w14:paraId="261598F0" w14:textId="6B31E6C8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AF1938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25990069" w14:textId="3BB5D65A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(500)</w:t>
            </w:r>
          </w:p>
        </w:tc>
        <w:tc>
          <w:tcPr>
            <w:tcW w:w="236" w:type="dxa"/>
            <w:gridSpan w:val="2"/>
            <w:vAlign w:val="bottom"/>
          </w:tcPr>
          <w:p w14:paraId="79B19216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2C3E3CF2" w14:textId="707BC833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630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gridSpan w:val="2"/>
            <w:vAlign w:val="bottom"/>
          </w:tcPr>
          <w:p w14:paraId="6AB4D991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370B7EB8" w14:textId="7C24DA29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(628)</w:t>
            </w:r>
          </w:p>
        </w:tc>
        <w:tc>
          <w:tcPr>
            <w:tcW w:w="236" w:type="dxa"/>
            <w:vAlign w:val="bottom"/>
          </w:tcPr>
          <w:p w14:paraId="4F093A06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bottom"/>
          </w:tcPr>
          <w:p w14:paraId="3003E893" w14:textId="36DC5EBC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(461)</w:t>
            </w:r>
          </w:p>
        </w:tc>
      </w:tr>
      <w:tr w:rsidR="003F0DEE" w:rsidRPr="00363A53" w14:paraId="612D4841" w14:textId="77777777" w:rsidTr="00835C9B">
        <w:trPr>
          <w:trHeight w:val="424"/>
        </w:trPr>
        <w:tc>
          <w:tcPr>
            <w:tcW w:w="3276" w:type="dxa"/>
          </w:tcPr>
          <w:p w14:paraId="031E4395" w14:textId="09A74E40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  <w:gridSpan w:val="2"/>
          </w:tcPr>
          <w:p w14:paraId="3B136F3D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9F5545" w14:textId="3FF69680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</w:t>
            </w:r>
            <w:r w:rsidR="00B64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6,871</w:t>
            </w:r>
          </w:p>
        </w:tc>
        <w:tc>
          <w:tcPr>
            <w:tcW w:w="236" w:type="dxa"/>
            <w:gridSpan w:val="2"/>
            <w:vAlign w:val="bottom"/>
          </w:tcPr>
          <w:p w14:paraId="42972E4E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3217" w14:textId="6DB0357D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191,816</w:t>
            </w:r>
          </w:p>
        </w:tc>
        <w:tc>
          <w:tcPr>
            <w:tcW w:w="238" w:type="dxa"/>
            <w:gridSpan w:val="2"/>
            <w:vAlign w:val="bottom"/>
          </w:tcPr>
          <w:p w14:paraId="4D066855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D65C4" w14:textId="3CCC6A0C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99,</w:t>
            </w:r>
            <w:r w:rsidR="008544B6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D95BE5D" w14:textId="777777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4A511" w14:textId="74CABD96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153,306</w:t>
            </w:r>
          </w:p>
        </w:tc>
      </w:tr>
      <w:tr w:rsidR="00E970AC" w:rsidRPr="00363A53" w14:paraId="7197711C" w14:textId="77777777" w:rsidTr="00830B3E">
        <w:trPr>
          <w:trHeight w:val="424"/>
        </w:trPr>
        <w:tc>
          <w:tcPr>
            <w:tcW w:w="3276" w:type="dxa"/>
          </w:tcPr>
          <w:p w14:paraId="52B9B979" w14:textId="77777777" w:rsidR="00E970AC" w:rsidRPr="00363A53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A0D3C7C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vAlign w:val="bottom"/>
          </w:tcPr>
          <w:p w14:paraId="28D63F9C" w14:textId="77777777" w:rsidR="00E970AC" w:rsidRPr="00363A53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52FFFD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11336F38" w14:textId="77777777" w:rsidR="00E970AC" w:rsidRPr="00363A53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D3E76CE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6060B744" w14:textId="77777777" w:rsidR="00E970AC" w:rsidRPr="00363A53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63A469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14:paraId="7EA741E2" w14:textId="77777777" w:rsidR="00E970AC" w:rsidRPr="00363A53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0AC" w:rsidRPr="00363A53" w14:paraId="612DE758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3910F482" w14:textId="234A640A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  <w:p w14:paraId="773C7E3C" w14:textId="77777777" w:rsidR="00E970AC" w:rsidRPr="00363A53" w:rsidRDefault="00E970AC" w:rsidP="00DB107B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3B888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7D8B399B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E970AC" w:rsidRPr="00363A53" w14:paraId="7FA662BC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008F95BE" w14:textId="77ECA2FB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252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</w:tcPr>
          <w:p w14:paraId="1F705106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32E11319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E970AC" w:rsidRPr="00363A53" w14:paraId="6FF57D7C" w14:textId="77777777" w:rsidTr="003D7003">
        <w:trPr>
          <w:trHeight w:hRule="exact" w:val="839"/>
        </w:trPr>
        <w:tc>
          <w:tcPr>
            <w:tcW w:w="3285" w:type="dxa"/>
            <w:gridSpan w:val="2"/>
          </w:tcPr>
          <w:p w14:paraId="253C0290" w14:textId="0CAF7679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</w:p>
          <w:p w14:paraId="47EF54C9" w14:textId="1801ADFE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350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การตามหลักคณิตศาสตร์ประกันภัย</w:t>
            </w:r>
          </w:p>
        </w:tc>
        <w:tc>
          <w:tcPr>
            <w:tcW w:w="990" w:type="dxa"/>
          </w:tcPr>
          <w:p w14:paraId="43948C25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D13B36" w14:textId="74BB017F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AF1938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59D9634D" w14:textId="61151210" w:rsidR="00E970AC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(1,985)</w:t>
            </w:r>
          </w:p>
        </w:tc>
        <w:tc>
          <w:tcPr>
            <w:tcW w:w="236" w:type="dxa"/>
            <w:gridSpan w:val="2"/>
          </w:tcPr>
          <w:p w14:paraId="03C37544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gridSpan w:val="3"/>
            <w:tcBorders>
              <w:bottom w:val="double" w:sz="4" w:space="0" w:color="auto"/>
            </w:tcBorders>
            <w:vAlign w:val="bottom"/>
          </w:tcPr>
          <w:p w14:paraId="7C766194" w14:textId="03CEE20B" w:rsidR="00E970AC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(75)</w:t>
            </w:r>
          </w:p>
        </w:tc>
        <w:tc>
          <w:tcPr>
            <w:tcW w:w="239" w:type="dxa"/>
            <w:gridSpan w:val="2"/>
            <w:vAlign w:val="bottom"/>
          </w:tcPr>
          <w:p w14:paraId="648A6D97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2D9B1964" w14:textId="38DDE908" w:rsidR="00E970AC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(1,905)</w:t>
            </w:r>
          </w:p>
        </w:tc>
        <w:tc>
          <w:tcPr>
            <w:tcW w:w="252" w:type="dxa"/>
            <w:gridSpan w:val="2"/>
            <w:vAlign w:val="bottom"/>
          </w:tcPr>
          <w:p w14:paraId="3229DB82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0AD6DD53" w14:textId="5EDCBD9F" w:rsidR="00E970AC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</w:tbl>
    <w:p w14:paraId="6777B61A" w14:textId="230B2DD6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EEA234F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  <w:r w:rsidRPr="00363A53"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14:paraId="72CE6543" w14:textId="52F26419" w:rsidR="00E665BA" w:rsidRPr="00363A53" w:rsidRDefault="00E665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</w:p>
    <w:p w14:paraId="730FBD90" w14:textId="77777777" w:rsidR="00E665BA" w:rsidRPr="00363A53" w:rsidRDefault="00E665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363A53" w14:paraId="5D631AEB" w14:textId="77777777" w:rsidTr="004A2919">
        <w:tc>
          <w:tcPr>
            <w:tcW w:w="4230" w:type="dxa"/>
            <w:shd w:val="clear" w:color="auto" w:fill="auto"/>
          </w:tcPr>
          <w:p w14:paraId="20450438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0B3E" w:rsidRPr="00363A53" w14:paraId="471786BD" w14:textId="77777777" w:rsidTr="004A2919">
        <w:tc>
          <w:tcPr>
            <w:tcW w:w="4230" w:type="dxa"/>
            <w:shd w:val="clear" w:color="auto" w:fill="auto"/>
          </w:tcPr>
          <w:p w14:paraId="3E0C9FD5" w14:textId="77777777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615CA854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6D9A5764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2A322E" w:rsidRPr="00363A53" w14:paraId="2D78B414" w14:textId="77777777" w:rsidTr="004A2919">
        <w:tc>
          <w:tcPr>
            <w:tcW w:w="4230" w:type="dxa"/>
            <w:shd w:val="clear" w:color="auto" w:fill="auto"/>
          </w:tcPr>
          <w:p w14:paraId="6C98EC54" w14:textId="77777777" w:rsidR="002A322E" w:rsidRPr="00363A53" w:rsidRDefault="002A322E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AF5364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5FD67644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50105D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906B2C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6C30FA" w14:textId="7F262F84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D74A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D131502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67A49E85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92A0B8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72C971A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AD7546" w14:textId="1FF5F62B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F0DEE" w:rsidRPr="00363A53" w14:paraId="75C9EAD7" w14:textId="77777777" w:rsidTr="006857A4">
        <w:tc>
          <w:tcPr>
            <w:tcW w:w="4230" w:type="dxa"/>
            <w:shd w:val="clear" w:color="auto" w:fill="auto"/>
          </w:tcPr>
          <w:p w14:paraId="0AA13F35" w14:textId="5597F9B0" w:rsidR="003F0DEE" w:rsidRPr="00363A53" w:rsidRDefault="003F0DEE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70282DB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30B02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0AC4B064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</w:t>
            </w:r>
            <w:r w:rsidR="00246687"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30,610</w:t>
            </w: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0049D13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0AAC61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83FFB5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466D0CF0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956,928</w:t>
            </w:r>
          </w:p>
        </w:tc>
      </w:tr>
      <w:tr w:rsidR="003F0DEE" w:rsidRPr="00363A53" w14:paraId="69EB3EEF" w14:textId="77777777" w:rsidTr="00AA061D">
        <w:tc>
          <w:tcPr>
            <w:tcW w:w="4230" w:type="dxa"/>
            <w:shd w:val="clear" w:color="auto" w:fill="auto"/>
          </w:tcPr>
          <w:p w14:paraId="5E432600" w14:textId="77777777" w:rsidR="003F0DEE" w:rsidRPr="00363A53" w:rsidRDefault="003F0DEE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15BD6B" w14:textId="4EC32F13" w:rsidR="003F0DEE" w:rsidRPr="00363A53" w:rsidRDefault="003F0DEE" w:rsidP="00DB107B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A108F88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85F3031" w14:textId="6BCBE97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</w:t>
            </w:r>
            <w:r w:rsidR="00246687"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6,122</w:t>
            </w: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6C8B531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DC2080" w14:textId="799E15FE" w:rsidR="003F0DEE" w:rsidRPr="00363A53" w:rsidRDefault="003F0DEE" w:rsidP="00DB107B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3D7802D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2D5D2899" w14:textId="6C1C048D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191,386</w:t>
            </w:r>
          </w:p>
        </w:tc>
      </w:tr>
      <w:tr w:rsidR="003F0DEE" w:rsidRPr="00363A53" w14:paraId="429DE5E4" w14:textId="77777777" w:rsidTr="00DB107B">
        <w:tc>
          <w:tcPr>
            <w:tcW w:w="4230" w:type="dxa"/>
            <w:shd w:val="clear" w:color="auto" w:fill="auto"/>
          </w:tcPr>
          <w:p w14:paraId="78142F8F" w14:textId="3E892389" w:rsidR="003F0DEE" w:rsidRPr="00363A53" w:rsidRDefault="003F0DEE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3971892B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2D9C189" w14:textId="5AECFA3A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101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E292D7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81580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DAFB5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EDA9549" w14:textId="126AFECC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(200)</w:t>
            </w:r>
          </w:p>
        </w:tc>
      </w:tr>
      <w:tr w:rsidR="003F0DEE" w:rsidRPr="00363A53" w14:paraId="009D582A" w14:textId="77777777" w:rsidTr="004A2919">
        <w:tc>
          <w:tcPr>
            <w:tcW w:w="4230" w:type="dxa"/>
            <w:shd w:val="clear" w:color="auto" w:fill="auto"/>
          </w:tcPr>
          <w:p w14:paraId="5FEEC8F0" w14:textId="784B248C" w:rsidR="003F0DEE" w:rsidRPr="00363A53" w:rsidRDefault="003F0DEE" w:rsidP="00DB107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669F7D98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A22B54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B64F9B3" w14:textId="7747B226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1,660 </w:t>
            </w:r>
          </w:p>
        </w:tc>
        <w:tc>
          <w:tcPr>
            <w:tcW w:w="236" w:type="dxa"/>
            <w:shd w:val="clear" w:color="auto" w:fill="auto"/>
          </w:tcPr>
          <w:p w14:paraId="4BCC2D1B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EB3FEB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0015C7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C50536E" w14:textId="5B41EF6E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1,247</w:t>
            </w:r>
          </w:p>
        </w:tc>
      </w:tr>
      <w:tr w:rsidR="003F0DEE" w:rsidRPr="00363A53" w14:paraId="2FA18211" w14:textId="77777777" w:rsidTr="00DB107B">
        <w:tc>
          <w:tcPr>
            <w:tcW w:w="4230" w:type="dxa"/>
            <w:shd w:val="clear" w:color="auto" w:fill="auto"/>
          </w:tcPr>
          <w:p w14:paraId="2F4BF563" w14:textId="77777777" w:rsidR="003F0DEE" w:rsidRPr="00363A53" w:rsidRDefault="003F0DEE" w:rsidP="00DB107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10119E4D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F2ABF5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EBB85C6" w14:textId="674EFA37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12</w:t>
            </w:r>
            <w:r w:rsidR="00101E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7,373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B07BBC2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BAD3DD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E80ED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4884F46B" w14:textId="091DB71D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192,433</w:t>
            </w:r>
          </w:p>
        </w:tc>
      </w:tr>
      <w:tr w:rsidR="003F0DEE" w:rsidRPr="00363A53" w14:paraId="11BBF3B0" w14:textId="77777777" w:rsidTr="004A2919">
        <w:tc>
          <w:tcPr>
            <w:tcW w:w="4230" w:type="dxa"/>
            <w:shd w:val="clear" w:color="auto" w:fill="auto"/>
          </w:tcPr>
          <w:p w14:paraId="3E4059A4" w14:textId="23D779FF" w:rsidR="003F0DEE" w:rsidRPr="00363A53" w:rsidRDefault="003F0DEE" w:rsidP="00DB107B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5BBAC3D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B7AD3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833C240" w14:textId="079DDFD5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(2)</w:t>
            </w:r>
          </w:p>
        </w:tc>
        <w:tc>
          <w:tcPr>
            <w:tcW w:w="236" w:type="dxa"/>
            <w:shd w:val="clear" w:color="auto" w:fill="auto"/>
          </w:tcPr>
          <w:p w14:paraId="54AFE3AC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BE0FD4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7229C1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EB8C71F" w14:textId="19177408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3F0DEE" w:rsidRPr="00363A53" w14:paraId="010FA626" w14:textId="77777777" w:rsidTr="00312F7D">
        <w:tc>
          <w:tcPr>
            <w:tcW w:w="4230" w:type="dxa"/>
            <w:shd w:val="clear" w:color="auto" w:fill="auto"/>
          </w:tcPr>
          <w:p w14:paraId="62078DCE" w14:textId="77777777" w:rsidR="003F0DEE" w:rsidRPr="00363A53" w:rsidRDefault="003F0DEE" w:rsidP="00DB107B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56D80A8D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19A096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7325A68" w14:textId="4EA0AFDE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(500)</w:t>
            </w:r>
          </w:p>
        </w:tc>
        <w:tc>
          <w:tcPr>
            <w:tcW w:w="236" w:type="dxa"/>
            <w:shd w:val="clear" w:color="auto" w:fill="auto"/>
          </w:tcPr>
          <w:p w14:paraId="51C31F4C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5948671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F6831A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510656C" w14:textId="126ADFF8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(630)</w:t>
            </w:r>
          </w:p>
        </w:tc>
      </w:tr>
      <w:tr w:rsidR="003F0DEE" w:rsidRPr="00363A53" w14:paraId="2BA167BC" w14:textId="77777777" w:rsidTr="00DB107B">
        <w:tc>
          <w:tcPr>
            <w:tcW w:w="4230" w:type="dxa"/>
            <w:shd w:val="clear" w:color="auto" w:fill="auto"/>
          </w:tcPr>
          <w:p w14:paraId="50659EF9" w14:textId="0309F6C8" w:rsidR="003F0DEE" w:rsidRPr="00363A53" w:rsidRDefault="003F0DEE" w:rsidP="00DB107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590A5E0" w14:textId="30F1C19F" w:rsidR="003F0DEE" w:rsidRPr="00363A53" w:rsidRDefault="003F0DEE" w:rsidP="00DB107B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9386B7F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54CEF84D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126,</w:t>
            </w:r>
            <w:r w:rsidR="00AB3974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  <w:shd w:val="clear" w:color="auto" w:fill="auto"/>
          </w:tcPr>
          <w:p w14:paraId="5F4EF0E7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CA9C7" w14:textId="246886DF" w:rsidR="003F0DEE" w:rsidRPr="00363A53" w:rsidRDefault="003F0DEE" w:rsidP="00DB107B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38A2BA8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119DE331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191,816</w:t>
            </w:r>
          </w:p>
        </w:tc>
      </w:tr>
    </w:tbl>
    <w:p w14:paraId="187FBFDF" w14:textId="0EA9F926" w:rsidR="00B31608" w:rsidRPr="00363A53" w:rsidRDefault="00B31608" w:rsidP="00DB107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3E6FE0" w:rsidRPr="00363A53" w14:paraId="76CFBBD5" w14:textId="77777777" w:rsidTr="004A2919">
        <w:tc>
          <w:tcPr>
            <w:tcW w:w="4230" w:type="dxa"/>
            <w:shd w:val="clear" w:color="auto" w:fill="auto"/>
          </w:tcPr>
          <w:p w14:paraId="1AB82695" w14:textId="73F1A625" w:rsidR="003E6FE0" w:rsidRPr="00363A53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shd w:val="clear" w:color="auto" w:fill="auto"/>
          </w:tcPr>
          <w:p w14:paraId="25ACF214" w14:textId="77777777" w:rsidR="003E6FE0" w:rsidRPr="00363A53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363A53" w14:paraId="7AE25F47" w14:textId="77777777" w:rsidTr="004A2919">
        <w:tc>
          <w:tcPr>
            <w:tcW w:w="4230" w:type="dxa"/>
            <w:shd w:val="clear" w:color="auto" w:fill="auto"/>
          </w:tcPr>
          <w:p w14:paraId="1A65E107" w14:textId="77777777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1768CC1" w14:textId="4F458676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C029F54" w14:textId="77777777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1BA743D7" w14:textId="08BFD1C2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3E6FE0" w:rsidRPr="00363A53" w14:paraId="0C9F78D1" w14:textId="77777777" w:rsidTr="004A2919">
        <w:tc>
          <w:tcPr>
            <w:tcW w:w="4230" w:type="dxa"/>
            <w:shd w:val="clear" w:color="auto" w:fill="auto"/>
          </w:tcPr>
          <w:p w14:paraId="596E0E45" w14:textId="77777777" w:rsidR="003E6FE0" w:rsidRPr="00363A53" w:rsidRDefault="003E6FE0" w:rsidP="00DB107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6410F" w14:textId="77777777" w:rsidR="003E6FE0" w:rsidRPr="00363A53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05163B87" w:rsidR="003E6FE0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DF3D8E" w14:textId="77777777" w:rsidR="003E6FE0" w:rsidRPr="00363A53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4496E51" w14:textId="77777777" w:rsidR="003E6FE0" w:rsidRPr="00363A53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19EB54" w14:textId="47DE786F" w:rsidR="003E6FE0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659715" w14:textId="77777777" w:rsidR="003E6FE0" w:rsidRPr="00363A53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61E8DB" w14:textId="77777777" w:rsidR="003E6FE0" w:rsidRPr="00363A53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0AD41128" w:rsidR="003E6FE0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59206F" w14:textId="77777777" w:rsidR="003E6FE0" w:rsidRPr="00363A53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A3E18DD" w14:textId="77777777" w:rsidR="003E6FE0" w:rsidRPr="00363A53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CCE9F" w14:textId="76A5A928" w:rsidR="003E6FE0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F0DEE" w:rsidRPr="00363A53" w14:paraId="07A0026A" w14:textId="77777777" w:rsidTr="006857A4">
        <w:tc>
          <w:tcPr>
            <w:tcW w:w="4230" w:type="dxa"/>
            <w:shd w:val="clear" w:color="auto" w:fill="auto"/>
          </w:tcPr>
          <w:p w14:paraId="5CEA8F3D" w14:textId="20C0BBE1" w:rsidR="003F0DEE" w:rsidRPr="00363A53" w:rsidRDefault="003F0DEE" w:rsidP="00DB107B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751FB4A4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60</w:t>
            </w:r>
            <w:r w:rsidR="00AB3974"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1,765</w:t>
            </w: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4D4400D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A9EC0B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D13A1C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3A83FF4D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906,392</w:t>
            </w:r>
          </w:p>
        </w:tc>
      </w:tr>
      <w:tr w:rsidR="003F0DEE" w:rsidRPr="00363A53" w14:paraId="1A4FECFC" w14:textId="77777777" w:rsidTr="003E6FE0">
        <w:tc>
          <w:tcPr>
            <w:tcW w:w="4230" w:type="dxa"/>
            <w:shd w:val="clear" w:color="auto" w:fill="auto"/>
          </w:tcPr>
          <w:p w14:paraId="2089621E" w14:textId="77777777" w:rsidR="003F0DEE" w:rsidRPr="00363A53" w:rsidRDefault="003F0DEE" w:rsidP="00DB107B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226219AB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A307C98" w14:textId="11E136A0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120,</w:t>
            </w:r>
            <w:r w:rsidR="00AB3974"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12896BA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2B50AA" w14:textId="36CE54AD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1C23D3C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33B3F878" w14:textId="40ADDEBB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181,278</w:t>
            </w:r>
          </w:p>
        </w:tc>
      </w:tr>
      <w:tr w:rsidR="003F0DEE" w:rsidRPr="00363A53" w14:paraId="76B0FC1E" w14:textId="77777777" w:rsidTr="003E6FE0">
        <w:tc>
          <w:tcPr>
            <w:tcW w:w="4230" w:type="dxa"/>
            <w:shd w:val="clear" w:color="auto" w:fill="auto"/>
          </w:tcPr>
          <w:p w14:paraId="7D381147" w14:textId="2230DFBC" w:rsidR="003F0DEE" w:rsidRPr="00363A53" w:rsidRDefault="003F0DEE" w:rsidP="00DB107B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AFBCC6C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E4059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1576C93" w14:textId="3AF186D0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(21,476)</w:t>
            </w:r>
          </w:p>
        </w:tc>
        <w:tc>
          <w:tcPr>
            <w:tcW w:w="236" w:type="dxa"/>
            <w:shd w:val="clear" w:color="auto" w:fill="auto"/>
          </w:tcPr>
          <w:p w14:paraId="71ED1FDC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0EC40AC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79C2CD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43314C7" w14:textId="52D43F99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(28,556)</w:t>
            </w:r>
          </w:p>
        </w:tc>
      </w:tr>
      <w:tr w:rsidR="003F0DEE" w:rsidRPr="00363A53" w14:paraId="4CD1D2B4" w14:textId="77777777" w:rsidTr="004A2919">
        <w:tc>
          <w:tcPr>
            <w:tcW w:w="4230" w:type="dxa"/>
            <w:shd w:val="clear" w:color="auto" w:fill="auto"/>
          </w:tcPr>
          <w:p w14:paraId="78D1C10E" w14:textId="77777777" w:rsidR="003F0DEE" w:rsidRPr="00363A53" w:rsidRDefault="003F0DEE" w:rsidP="00DB107B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21E8279B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41FFA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A8B9C46" w14:textId="5ECD9F78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(235)</w:t>
            </w:r>
          </w:p>
        </w:tc>
        <w:tc>
          <w:tcPr>
            <w:tcW w:w="236" w:type="dxa"/>
            <w:shd w:val="clear" w:color="auto" w:fill="auto"/>
          </w:tcPr>
          <w:p w14:paraId="08F71D33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27D2FF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D62D39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0919A1A" w14:textId="05D6DFFE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(200)</w:t>
            </w:r>
          </w:p>
        </w:tc>
      </w:tr>
      <w:tr w:rsidR="003F0DEE" w:rsidRPr="00363A53" w14:paraId="33455A41" w14:textId="77777777" w:rsidTr="004A2919">
        <w:tc>
          <w:tcPr>
            <w:tcW w:w="4230" w:type="dxa"/>
            <w:shd w:val="clear" w:color="auto" w:fill="auto"/>
          </w:tcPr>
          <w:p w14:paraId="3A558AD1" w14:textId="454A5598" w:rsidR="003F0DEE" w:rsidRPr="00363A53" w:rsidRDefault="003F0DEE" w:rsidP="00DB107B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7EBB47C4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BD3438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8938AA" w14:textId="7AB2ACE5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1,72</w:t>
            </w:r>
            <w:r w:rsidR="009147A3"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54F9005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8550DD9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11C3E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FA54B44" w14:textId="1ECD8675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1,232</w:t>
            </w:r>
          </w:p>
        </w:tc>
      </w:tr>
      <w:tr w:rsidR="003F0DEE" w:rsidRPr="00363A53" w14:paraId="0C07AF2A" w14:textId="77777777" w:rsidTr="00C85292">
        <w:tc>
          <w:tcPr>
            <w:tcW w:w="4230" w:type="dxa"/>
            <w:shd w:val="clear" w:color="auto" w:fill="auto"/>
          </w:tcPr>
          <w:p w14:paraId="06A42E7B" w14:textId="77777777" w:rsidR="003F0DEE" w:rsidRPr="00363A53" w:rsidRDefault="003F0DEE" w:rsidP="00DB107B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6397E75E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3F450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81081DF" w14:textId="23C0D0D2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100</w:t>
            </w:r>
            <w:r w:rsidR="00AB3974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,368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C531591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A6F0F14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23CF8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5809D39A" w14:textId="5C1B9BBA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153,754</w:t>
            </w:r>
          </w:p>
        </w:tc>
      </w:tr>
      <w:tr w:rsidR="003F0DEE" w:rsidRPr="00363A53" w14:paraId="3C8EB502" w14:textId="77777777" w:rsidTr="00C85292">
        <w:tc>
          <w:tcPr>
            <w:tcW w:w="4230" w:type="dxa"/>
            <w:shd w:val="clear" w:color="auto" w:fill="auto"/>
          </w:tcPr>
          <w:p w14:paraId="353B8C04" w14:textId="1EFB2068" w:rsidR="003F0DEE" w:rsidRPr="00363A53" w:rsidRDefault="003F0DEE" w:rsidP="00DB107B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8774840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B8E14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3264C09" w14:textId="28F3DEAD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(2)</w:t>
            </w:r>
          </w:p>
        </w:tc>
        <w:tc>
          <w:tcPr>
            <w:tcW w:w="236" w:type="dxa"/>
            <w:shd w:val="clear" w:color="auto" w:fill="auto"/>
          </w:tcPr>
          <w:p w14:paraId="1F3FED02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42364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7E9FF9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0CBFBFB" w14:textId="5E95DD80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3F0DEE" w:rsidRPr="00363A53" w14:paraId="1F5E1AA6" w14:textId="77777777" w:rsidTr="00835C9B">
        <w:tc>
          <w:tcPr>
            <w:tcW w:w="4230" w:type="dxa"/>
            <w:shd w:val="clear" w:color="auto" w:fill="auto"/>
          </w:tcPr>
          <w:p w14:paraId="1DD7872C" w14:textId="77777777" w:rsidR="003F0DEE" w:rsidRPr="00363A53" w:rsidRDefault="003F0DEE" w:rsidP="00DB107B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70695D33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2972E7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29C7AE" w14:textId="2EB26EA3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(628)</w:t>
            </w:r>
          </w:p>
        </w:tc>
        <w:tc>
          <w:tcPr>
            <w:tcW w:w="236" w:type="dxa"/>
            <w:shd w:val="clear" w:color="auto" w:fill="auto"/>
          </w:tcPr>
          <w:p w14:paraId="47DE4E27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6691665" w14:textId="7777777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CED91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BB73" w14:textId="064F53C6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(461)</w:t>
            </w:r>
          </w:p>
        </w:tc>
      </w:tr>
      <w:tr w:rsidR="003F0DEE" w:rsidRPr="00363A53" w14:paraId="528FF9C0" w14:textId="77777777" w:rsidTr="007A4FD5">
        <w:tc>
          <w:tcPr>
            <w:tcW w:w="4230" w:type="dxa"/>
            <w:shd w:val="clear" w:color="auto" w:fill="auto"/>
          </w:tcPr>
          <w:p w14:paraId="78310D0C" w14:textId="19614A6B" w:rsidR="003F0DEE" w:rsidRPr="00363A53" w:rsidRDefault="003F0DEE" w:rsidP="00DB107B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CCE6EC9" w14:textId="287F8CB7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67CDE5F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0C7B4D0C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99,</w:t>
            </w:r>
            <w:r w:rsidR="00AB3974"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47E583AA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AF8D94A" w14:textId="3751FCA0" w:rsidR="003F0DEE" w:rsidRPr="00363A53" w:rsidRDefault="003F0DE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47B4BF21" w14:textId="77777777" w:rsidR="003F0DEE" w:rsidRPr="00363A53" w:rsidRDefault="003F0DE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65A64290" w:rsidR="003F0DEE" w:rsidRPr="00363A53" w:rsidRDefault="003F0DEE" w:rsidP="00DB107B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153,306</w:t>
            </w:r>
          </w:p>
        </w:tc>
      </w:tr>
    </w:tbl>
    <w:p w14:paraId="125586E1" w14:textId="5E822E27" w:rsidR="0043279C" w:rsidRPr="00363A53" w:rsidRDefault="004F756D" w:rsidP="00DB107B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43316E73" w14:textId="5A671B46" w:rsidR="000302C8" w:rsidRPr="00363A53" w:rsidRDefault="000302C8" w:rsidP="00DB107B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8E430B" w14:textId="77777777" w:rsidR="000302C8" w:rsidRPr="00363A53" w:rsidRDefault="000302C8" w:rsidP="00DB107B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204BA1" w14:textId="66866A0A" w:rsidR="00802856" w:rsidRDefault="00BD0CF8" w:rsidP="00A14C1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63A53">
        <w:rPr>
          <w:rFonts w:asciiTheme="majorBidi" w:hAnsiTheme="majorBidi"/>
          <w:sz w:val="30"/>
          <w:szCs w:val="30"/>
          <w:cs/>
        </w:rPr>
        <w:lastRenderedPageBreak/>
        <w:t>กลุ่มบริษัทดำเนินธุรกิจในเขตเศรษฐกิจ (</w:t>
      </w:r>
      <w:r w:rsidRPr="00363A53">
        <w:rPr>
          <w:rFonts w:asciiTheme="majorBidi" w:hAnsiTheme="majorBidi"/>
          <w:sz w:val="30"/>
          <w:szCs w:val="30"/>
        </w:rPr>
        <w:t xml:space="preserve">Jurisdictions) </w:t>
      </w:r>
      <w:r w:rsidRPr="00363A53">
        <w:rPr>
          <w:rFonts w:asciiTheme="majorBidi" w:hAnsiTheme="majorBidi"/>
          <w:sz w:val="30"/>
          <w:szCs w:val="30"/>
          <w:cs/>
        </w:rPr>
        <w:t xml:space="preserve">ที่ได้มีการประกาศใช้กฎหมายการจัดเก็บภาษีส่วนเพิ่ม </w:t>
      </w:r>
      <w:r w:rsidR="008E25CE" w:rsidRPr="00363A53">
        <w:rPr>
          <w:rFonts w:asciiTheme="majorBidi" w:hAnsiTheme="majorBidi"/>
          <w:sz w:val="30"/>
          <w:szCs w:val="30"/>
        </w:rPr>
        <w:t xml:space="preserve">     </w:t>
      </w:r>
      <w:r w:rsidRPr="00363A53">
        <w:rPr>
          <w:rFonts w:asciiTheme="majorBidi" w:hAnsiTheme="majorBidi"/>
          <w:spacing w:val="-6"/>
          <w:sz w:val="30"/>
          <w:szCs w:val="30"/>
          <w:cs/>
        </w:rPr>
        <w:t>(</w:t>
      </w:r>
      <w:r w:rsidRPr="00363A53">
        <w:rPr>
          <w:rFonts w:asciiTheme="majorBidi" w:hAnsiTheme="majorBidi"/>
          <w:spacing w:val="-6"/>
          <w:sz w:val="30"/>
          <w:szCs w:val="30"/>
        </w:rPr>
        <w:t xml:space="preserve">Top-up tax) </w:t>
      </w:r>
      <w:r w:rsidRPr="00363A53">
        <w:rPr>
          <w:rFonts w:asciiTheme="majorBidi" w:hAnsiTheme="majorBidi"/>
          <w:spacing w:val="-6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363A53">
        <w:rPr>
          <w:rFonts w:asciiTheme="majorBidi" w:hAnsiTheme="majorBidi"/>
          <w:spacing w:val="-6"/>
          <w:sz w:val="30"/>
          <w:szCs w:val="30"/>
        </w:rPr>
        <w:t xml:space="preserve">Pillar Two Model Rules) </w:t>
      </w:r>
      <w:r w:rsidRPr="00363A53">
        <w:rPr>
          <w:rFonts w:asciiTheme="majorBidi" w:hAnsiTheme="majorBidi"/>
          <w:spacing w:val="-6"/>
          <w:sz w:val="30"/>
          <w:szCs w:val="30"/>
          <w:cs/>
        </w:rPr>
        <w:t>เพื่อจัดเก็บภาษีขั้นต่ำ</w:t>
      </w:r>
      <w:r w:rsidRPr="00363A53">
        <w:rPr>
          <w:rFonts w:asciiTheme="majorBidi" w:hAnsiTheme="majorBidi"/>
          <w:sz w:val="30"/>
          <w:szCs w:val="30"/>
          <w:cs/>
        </w:rPr>
        <w:t xml:space="preserve"> (</w:t>
      </w:r>
      <w:r w:rsidRPr="00363A53">
        <w:rPr>
          <w:rFonts w:asciiTheme="majorBidi" w:hAnsiTheme="majorBidi"/>
          <w:sz w:val="30"/>
          <w:szCs w:val="30"/>
        </w:rPr>
        <w:t xml:space="preserve">Global minimum tax) </w:t>
      </w:r>
      <w:r w:rsidRPr="00363A53">
        <w:rPr>
          <w:rFonts w:asciiTheme="majorBidi" w:hAnsiTheme="majorBidi"/>
          <w:sz w:val="30"/>
          <w:szCs w:val="30"/>
          <w:cs/>
        </w:rPr>
        <w:t>ในอัตราภาษีที่แท้จริง (</w:t>
      </w:r>
      <w:r w:rsidRPr="00363A53">
        <w:rPr>
          <w:rFonts w:asciiTheme="majorBidi" w:hAnsiTheme="majorBidi"/>
          <w:sz w:val="30"/>
          <w:szCs w:val="30"/>
        </w:rPr>
        <w:t xml:space="preserve">Effective tax rate) </w:t>
      </w:r>
      <w:r w:rsidRPr="00363A53">
        <w:rPr>
          <w:rFonts w:asciiTheme="majorBidi" w:hAnsiTheme="majorBidi"/>
          <w:sz w:val="30"/>
          <w:szCs w:val="30"/>
          <w:cs/>
        </w:rPr>
        <w:t xml:space="preserve">ไม่น้อยกว่าร้อยละ </w:t>
      </w:r>
      <w:r w:rsidR="000D6D0E" w:rsidRPr="00363A53">
        <w:rPr>
          <w:rFonts w:asciiTheme="majorBidi" w:hAnsiTheme="majorBidi"/>
          <w:sz w:val="30"/>
          <w:szCs w:val="30"/>
        </w:rPr>
        <w:t>15</w:t>
      </w:r>
      <w:r w:rsidRPr="00363A53">
        <w:rPr>
          <w:rFonts w:asciiTheme="majorBidi" w:hAnsiTheme="majorBidi"/>
          <w:sz w:val="30"/>
          <w:szCs w:val="30"/>
          <w:cs/>
        </w:rPr>
        <w:t xml:space="preserve"> ซึ่งมีผลต่องบการเงิน</w:t>
      </w:r>
      <w:r w:rsidR="00802856">
        <w:rPr>
          <w:rFonts w:asciiTheme="majorBidi" w:hAnsiTheme="majorBidi" w:hint="cs"/>
          <w:sz w:val="30"/>
          <w:szCs w:val="30"/>
          <w:cs/>
        </w:rPr>
        <w:t>รวม</w:t>
      </w:r>
      <w:r w:rsidRPr="00363A53">
        <w:rPr>
          <w:rFonts w:asciiTheme="majorBidi" w:hAnsiTheme="majorBidi"/>
          <w:sz w:val="30"/>
          <w:szCs w:val="30"/>
          <w:cs/>
        </w:rPr>
        <w:t>ของ</w:t>
      </w:r>
      <w:r w:rsidRPr="00363A53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กลุ่มบริษัทสำหรับรอบระยะเวลาบัญชีประจำปีที่เริ่มตั้งแต่วันที่ </w:t>
      </w:r>
      <w:r w:rsidR="000D6D0E" w:rsidRPr="00363A53">
        <w:rPr>
          <w:rFonts w:asciiTheme="majorBidi" w:hAnsiTheme="majorBidi"/>
          <w:spacing w:val="-4"/>
          <w:sz w:val="30"/>
          <w:szCs w:val="30"/>
        </w:rPr>
        <w:t>1</w:t>
      </w:r>
      <w:r w:rsidRPr="00363A53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0D6D0E" w:rsidRPr="00363A53">
        <w:rPr>
          <w:rFonts w:asciiTheme="majorBidi" w:hAnsiTheme="majorBidi"/>
          <w:spacing w:val="-4"/>
          <w:sz w:val="30"/>
          <w:szCs w:val="30"/>
        </w:rPr>
        <w:t>2568</w:t>
      </w:r>
      <w:r w:rsidRPr="00363A53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 </w:t>
      </w:r>
    </w:p>
    <w:p w14:paraId="660BC600" w14:textId="77777777" w:rsidR="00802856" w:rsidRDefault="00802856" w:rsidP="00A14C1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BB34A06" w14:textId="2874E03C" w:rsidR="002573D8" w:rsidRPr="00363A53" w:rsidRDefault="00BD0CF8" w:rsidP="00A14C1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63A53">
        <w:rPr>
          <w:rFonts w:asciiTheme="majorBidi" w:hAnsiTheme="majorBidi"/>
          <w:spacing w:val="-4"/>
          <w:sz w:val="30"/>
          <w:szCs w:val="30"/>
          <w:cs/>
        </w:rPr>
        <w:t>บริษัทใหญ่ในลำดับสูงสุด</w:t>
      </w:r>
      <w:r w:rsidRPr="00363A53">
        <w:rPr>
          <w:rFonts w:asciiTheme="majorBidi" w:hAnsiTheme="majorBidi"/>
          <w:sz w:val="30"/>
          <w:szCs w:val="30"/>
          <w:cs/>
        </w:rPr>
        <w:t>รับผิดชอบในการประเมินผลกระทบของกฎหมายดังกล่าวและได้ดำเนินการว่าจ้างบริษัท</w:t>
      </w:r>
      <w:r w:rsidRPr="00802856">
        <w:rPr>
          <w:rFonts w:asciiTheme="majorBidi" w:hAnsiTheme="majorBidi"/>
          <w:spacing w:val="-4"/>
          <w:sz w:val="30"/>
          <w:szCs w:val="30"/>
          <w:cs/>
        </w:rPr>
        <w:t>ผู้เชี่ยวชาญด้านกฎโมเดลเสาหลักที่สอง (</w:t>
      </w:r>
      <w:r w:rsidRPr="00802856">
        <w:rPr>
          <w:rFonts w:asciiTheme="majorBidi" w:hAnsiTheme="majorBidi"/>
          <w:spacing w:val="-4"/>
          <w:sz w:val="30"/>
          <w:szCs w:val="30"/>
        </w:rPr>
        <w:t xml:space="preserve">Pillar Two Model) </w:t>
      </w:r>
      <w:r w:rsidRPr="00802856">
        <w:rPr>
          <w:rFonts w:asciiTheme="majorBidi" w:hAnsiTheme="majorBidi"/>
          <w:spacing w:val="-4"/>
          <w:sz w:val="30"/>
          <w:szCs w:val="30"/>
          <w:cs/>
        </w:rPr>
        <w:t xml:space="preserve">เป็นผู้ให้คำปรึกษาและแนะนำ </w:t>
      </w:r>
      <w:r w:rsidR="00802856" w:rsidRPr="00802856">
        <w:rPr>
          <w:rFonts w:asciiTheme="majorBidi" w:hAnsiTheme="majorBidi" w:hint="cs"/>
          <w:spacing w:val="-4"/>
          <w:sz w:val="30"/>
          <w:szCs w:val="30"/>
          <w:cs/>
        </w:rPr>
        <w:t>บริษัทใหญ่ในลำดับสูงสุด</w:t>
      </w:r>
      <w:r w:rsidRPr="00363A53">
        <w:rPr>
          <w:rFonts w:asciiTheme="majorBidi" w:hAnsiTheme="majorBidi"/>
          <w:sz w:val="30"/>
          <w:szCs w:val="30"/>
          <w:cs/>
        </w:rPr>
        <w:t>อยู่ระหว่างการประเมินผลกระทบที่อาจเกิดขึ้นต่องบการเงินรวมในงวดแรกที่กฎหมายดังกล่าวมีผลบังคับใช้ ทั้งนี้ กลุ่มบริษัทได้ถือปฏิบัติตามข้อยกเว้นในการรับรู้และการเปิดเผยข้อมูลเกี่ยวกับภาษีเงินได้รอการตัดบัญชีสำหรับ</w:t>
      </w:r>
      <w:r w:rsidR="00802856">
        <w:rPr>
          <w:rFonts w:asciiTheme="majorBidi" w:hAnsiTheme="majorBidi" w:hint="cs"/>
          <w:sz w:val="30"/>
          <w:szCs w:val="30"/>
          <w:cs/>
        </w:rPr>
        <w:t xml:space="preserve"> </w:t>
      </w:r>
      <w:r w:rsidRPr="00363A53">
        <w:rPr>
          <w:rFonts w:asciiTheme="majorBidi" w:hAnsiTheme="majorBidi"/>
          <w:sz w:val="30"/>
          <w:szCs w:val="30"/>
          <w:cs/>
        </w:rPr>
        <w:t>การจัดเก็บภาษีเงินได้ตามกฎโมเดลเสาหลักที่สองเป็นการชั่วคราว</w:t>
      </w:r>
    </w:p>
    <w:p w14:paraId="05945FE9" w14:textId="77777777" w:rsidR="008E25CE" w:rsidRPr="00363A53" w:rsidRDefault="008E25CE" w:rsidP="00A14C1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2ACEBEAB" w14:textId="4BFBADE6" w:rsidR="005B3B34" w:rsidRPr="00363A53" w:rsidRDefault="008718D6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</w:t>
      </w:r>
      <w:r w:rsidR="005B3B34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งินปันผล</w:t>
      </w:r>
    </w:p>
    <w:p w14:paraId="6465AAAC" w14:textId="77777777" w:rsidR="009D0C41" w:rsidRPr="00363A53" w:rsidRDefault="009D0C4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08DD967" w14:textId="77777777" w:rsidR="00061492" w:rsidRPr="00363A53" w:rsidRDefault="0006149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260"/>
          <w:tab w:val="left" w:pos="19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3CDA1C4F" w14:textId="77777777" w:rsidR="00061492" w:rsidRPr="00363A53" w:rsidRDefault="0006149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2759"/>
        <w:gridCol w:w="1831"/>
        <w:gridCol w:w="1713"/>
        <w:gridCol w:w="1440"/>
        <w:gridCol w:w="270"/>
        <w:gridCol w:w="1260"/>
      </w:tblGrid>
      <w:tr w:rsidR="00061492" w:rsidRPr="00363A53" w14:paraId="7299868A" w14:textId="77777777" w:rsidTr="00A53FBA">
        <w:tc>
          <w:tcPr>
            <w:tcW w:w="2759" w:type="dxa"/>
            <w:shd w:val="clear" w:color="auto" w:fill="auto"/>
            <w:vAlign w:val="bottom"/>
          </w:tcPr>
          <w:p w14:paraId="167CDF04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F844789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279" w:right="4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0B93D9F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8" w:firstLine="2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D7DB0FC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1"/>
              </w:tabs>
              <w:spacing w:line="240" w:lineRule="auto"/>
              <w:ind w:left="341" w:right="318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BA48A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25E418AD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A9376D2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22530" w14:textId="77777777" w:rsidR="00061492" w:rsidRPr="00363A53" w:rsidDel="00D43E7A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61492" w:rsidRPr="00363A53" w14:paraId="179D8E0D" w14:textId="77777777" w:rsidTr="00A53FBA">
        <w:tc>
          <w:tcPr>
            <w:tcW w:w="2759" w:type="dxa"/>
            <w:shd w:val="clear" w:color="auto" w:fill="auto"/>
          </w:tcPr>
          <w:p w14:paraId="06CB4FC0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40BF36B7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2A2ECA4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5D011B" w14:textId="4C585A8C" w:rsidR="00061492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00451F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689EB7" w14:textId="4F949D5C" w:rsidR="00061492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1492" w:rsidRPr="00363A53" w14:paraId="484FB933" w14:textId="77777777" w:rsidTr="00A53FBA">
        <w:tc>
          <w:tcPr>
            <w:tcW w:w="2759" w:type="dxa"/>
            <w:shd w:val="clear" w:color="auto" w:fill="auto"/>
          </w:tcPr>
          <w:p w14:paraId="125F4BB6" w14:textId="37B4DB0B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31098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31" w:type="dxa"/>
            <w:shd w:val="clear" w:color="auto" w:fill="auto"/>
          </w:tcPr>
          <w:p w14:paraId="6CE8476D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26091749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CF1A92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3B1EB8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163DDB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FB0" w:rsidRPr="00363A53" w14:paraId="48823CAB" w14:textId="77777777" w:rsidTr="00C755F2">
        <w:tc>
          <w:tcPr>
            <w:tcW w:w="2759" w:type="dxa"/>
            <w:shd w:val="clear" w:color="auto" w:fill="auto"/>
          </w:tcPr>
          <w:p w14:paraId="22F0B6CE" w14:textId="3C12BF4C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1" w:type="dxa"/>
            <w:shd w:val="clear" w:color="auto" w:fill="auto"/>
          </w:tcPr>
          <w:p w14:paraId="07A1CB11" w14:textId="1AF46891" w:rsidR="00664FB0" w:rsidRPr="00363A53" w:rsidRDefault="00144BB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64FB0"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B0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664FB0"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3" w:type="dxa"/>
            <w:shd w:val="clear" w:color="auto" w:fill="auto"/>
          </w:tcPr>
          <w:p w14:paraId="64F7F090" w14:textId="54A2EB9B" w:rsidR="00664FB0" w:rsidRPr="00363A53" w:rsidRDefault="00144BB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B0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64FB0"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BD9" w:rsidRPr="00363A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B6A8" w14:textId="7D02E4F4" w:rsidR="00664FB0" w:rsidRPr="00363A53" w:rsidRDefault="00A06B1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0058C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C6BE" w14:textId="6A8F657C" w:rsidR="00664FB0" w:rsidRPr="00363A53" w:rsidRDefault="00A06B1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  <w:tr w:rsidR="00664FB0" w:rsidRPr="00363A53" w14:paraId="66B5DED7" w14:textId="77777777" w:rsidTr="00A53FBA">
        <w:tc>
          <w:tcPr>
            <w:tcW w:w="2759" w:type="dxa"/>
            <w:shd w:val="clear" w:color="auto" w:fill="auto"/>
          </w:tcPr>
          <w:p w14:paraId="475E3733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04787985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1CDA9C90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9B51177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BAAD8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85E52D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7BD9" w:rsidRPr="00363A53" w14:paraId="7998E4B1" w14:textId="77777777" w:rsidTr="00A53FBA">
        <w:trPr>
          <w:trHeight w:val="80"/>
        </w:trPr>
        <w:tc>
          <w:tcPr>
            <w:tcW w:w="2759" w:type="dxa"/>
            <w:shd w:val="clear" w:color="auto" w:fill="auto"/>
          </w:tcPr>
          <w:p w14:paraId="6A32D9CF" w14:textId="3E3C7215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31" w:type="dxa"/>
            <w:shd w:val="clear" w:color="auto" w:fill="auto"/>
          </w:tcPr>
          <w:p w14:paraId="3BDAD622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5559A76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137EFA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B1C0F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019C1" w14:textId="77777777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BD9" w:rsidRPr="00363A53" w14:paraId="5C2D21F1" w14:textId="77777777" w:rsidTr="00BE0582">
        <w:tc>
          <w:tcPr>
            <w:tcW w:w="2759" w:type="dxa"/>
            <w:shd w:val="clear" w:color="auto" w:fill="auto"/>
          </w:tcPr>
          <w:p w14:paraId="7188589B" w14:textId="5914ED09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1" w:type="dxa"/>
            <w:shd w:val="clear" w:color="auto" w:fill="auto"/>
          </w:tcPr>
          <w:p w14:paraId="16BC1AFD" w14:textId="437D30F9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3" w:type="dxa"/>
            <w:shd w:val="clear" w:color="auto" w:fill="auto"/>
          </w:tcPr>
          <w:p w14:paraId="49641CDF" w14:textId="262E9F78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B4835C" w14:textId="0A9D092C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02CEC" w14:textId="5A6F4BAC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684509" w14:textId="490BBDDC" w:rsidR="002B7BD9" w:rsidRPr="00363A53" w:rsidRDefault="002B7BD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</w:tbl>
    <w:p w14:paraId="69AC6BA0" w14:textId="21130D59" w:rsidR="00051CA1" w:rsidRPr="00363A53" w:rsidRDefault="00051CA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64DD1C6" w14:textId="79928240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016DF18F" w14:textId="2171AEB2" w:rsidR="008118A1" w:rsidRPr="00363A53" w:rsidRDefault="008118A1" w:rsidP="00DB1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B6DB15" w14:textId="77777777" w:rsidR="009D6DE1" w:rsidRPr="00363A53" w:rsidRDefault="009D6DE1" w:rsidP="00DB107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6031BED" w14:textId="77777777" w:rsidR="00E530E1" w:rsidRPr="00363A53" w:rsidRDefault="00E530E1" w:rsidP="00DB1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4FBB00" w14:textId="166252D4" w:rsidR="00506DB3" w:rsidRPr="00363A53" w:rsidRDefault="004B656D" w:rsidP="00DB107B">
      <w:pPr>
        <w:tabs>
          <w:tab w:val="clear" w:pos="454"/>
          <w:tab w:val="left" w:pos="810"/>
        </w:tabs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E33403" w:rsidRPr="00363A53">
        <w:rPr>
          <w:rFonts w:ascii="Angsana New" w:hAnsi="Angsana New" w:hint="cs"/>
          <w:sz w:val="30"/>
          <w:szCs w:val="30"/>
          <w:cs/>
        </w:rPr>
        <w:t>มี</w:t>
      </w:r>
      <w:r w:rsidRPr="00363A53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78C24DAC" w14:textId="356D454B" w:rsidR="005B4D37" w:rsidRPr="00363A53" w:rsidRDefault="005B4D3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082D55" w14:textId="20BFDC9D" w:rsidR="002573D8" w:rsidRPr="00363A53" w:rsidRDefault="002573D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5446E2" w14:textId="54DC7B3C" w:rsidR="005D1295" w:rsidRPr="00363A53" w:rsidRDefault="005D1295" w:rsidP="00DB107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78303ED0" w14:textId="77777777" w:rsidR="005D1295" w:rsidRPr="009C7794" w:rsidRDefault="005D1295" w:rsidP="00DB107B">
      <w:pPr>
        <w:ind w:left="540"/>
        <w:jc w:val="both"/>
        <w:rPr>
          <w:rFonts w:asciiTheme="majorBidi" w:hAnsiTheme="majorBidi" w:cstheme="majorBidi"/>
        </w:rPr>
      </w:pPr>
    </w:p>
    <w:p w14:paraId="613CBD38" w14:textId="77777777" w:rsidR="00454FD4" w:rsidRPr="00363A53" w:rsidRDefault="00454FD4" w:rsidP="00DB107B">
      <w:pPr>
        <w:tabs>
          <w:tab w:val="clear" w:pos="454"/>
          <w:tab w:val="left" w:pos="810"/>
        </w:tabs>
        <w:ind w:left="90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233F890" w14:textId="77777777" w:rsidR="00454FD4" w:rsidRPr="009C7794" w:rsidRDefault="00454FD4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</w:rPr>
      </w:pPr>
    </w:p>
    <w:p w14:paraId="207DB7A7" w14:textId="11791744" w:rsidR="00807E8D" w:rsidRPr="00363A53" w:rsidRDefault="007561D1" w:rsidP="00DB107B">
      <w:pPr>
        <w:tabs>
          <w:tab w:val="clear" w:pos="454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7E8D" w:rsidRPr="00363A53">
        <w:rPr>
          <w:rFonts w:ascii="Angsana New" w:hAnsi="Angsana New"/>
          <w:sz w:val="30"/>
          <w:szCs w:val="30"/>
          <w:cs/>
        </w:rPr>
        <w:t>คณะกรรมการการเงินของกลุ่ม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</w:t>
      </w:r>
      <w:r w:rsidR="00807E8D" w:rsidRPr="00363A53">
        <w:rPr>
          <w:rFonts w:ascii="Angsana New" w:hAnsi="Angsana New"/>
          <w:spacing w:val="-2"/>
          <w:sz w:val="30"/>
          <w:szCs w:val="30"/>
          <w:cs/>
        </w:rPr>
        <w:t>ประเทศ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="00807E8D" w:rsidRPr="00363A53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เพื่อให้การดำเนินงานด้านการเงินของกลุ่มบริษัทเป็นไปอย่างมีประสิทธิภาพ ภายใต้ความเสี่ยงที่ยอมรับได้และเป็นไปในแนวทางเดียวกันในกลุ่มบริษัท และจะทบทวนปรับปรุงนโยบายให้เหมาะสมกับสถานการณ์ที่เปลี่ยนแปลงไป โดยคณะกรรมการการเงินของกลุ่มบริษัทจะติดตามสถานะทางการเงินและจัดทำรายงานต่อคณะจัดการของกลุ่มบริษัทอย่างสม่ำเสมอ</w:t>
      </w:r>
    </w:p>
    <w:p w14:paraId="4A4E2732" w14:textId="11FB3A18" w:rsidR="004B20CF" w:rsidRPr="009C7794" w:rsidRDefault="004B20C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</w:rPr>
      </w:pPr>
    </w:p>
    <w:p w14:paraId="4AD13055" w14:textId="18F00BE4" w:rsidR="00475046" w:rsidRPr="00363A53" w:rsidRDefault="00475046" w:rsidP="00DB107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637F901" w14:textId="77777777" w:rsidR="00475046" w:rsidRPr="009C7794" w:rsidRDefault="0047504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6E41AD3" w14:textId="77777777" w:rsidR="00FD207F" w:rsidRPr="00363A53" w:rsidRDefault="00FD207F" w:rsidP="00DB107B">
      <w:pPr>
        <w:tabs>
          <w:tab w:val="clear" w:pos="907"/>
          <w:tab w:val="left" w:pos="1080"/>
        </w:tabs>
        <w:ind w:left="135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63A53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หากลูกค้าหรือคู่สัญญาทางการเงินไม่สามารถปฏิบัติตามภาระผูกพันตามสัญญา</w:t>
      </w:r>
    </w:p>
    <w:p w14:paraId="77DEF58A" w14:textId="2BB9F95A" w:rsidR="005D1295" w:rsidRPr="009C7794" w:rsidRDefault="005D129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7C19AFE" w14:textId="4346552C" w:rsidR="00822B05" w:rsidRPr="00363A53" w:rsidRDefault="005D1295" w:rsidP="00DB107B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2B05" w:rsidRPr="00363A53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7963CEFF" w14:textId="77777777" w:rsidR="00822B05" w:rsidRPr="009C7794" w:rsidRDefault="00822B0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5090CD8" w14:textId="740FD82D" w:rsidR="00822B05" w:rsidRPr="009C7794" w:rsidRDefault="00822B05" w:rsidP="00DB107B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C779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FD207F" w:rsidRPr="009C7794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9C7794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Pr="009C77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7794">
        <w:rPr>
          <w:rFonts w:asciiTheme="majorBidi" w:hAnsiTheme="majorBidi" w:cstheme="majorBidi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285A3C07" w14:textId="77777777" w:rsidR="000430B7" w:rsidRPr="009C7794" w:rsidRDefault="000430B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1ED0CFF" w14:textId="7A049DD9" w:rsidR="000430B7" w:rsidRPr="00363A53" w:rsidRDefault="000430B7" w:rsidP="00DB107B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155624978"/>
      <w:r w:rsidRPr="00363A53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เงินลงทุนในตราสารหนี้ </w:t>
      </w:r>
    </w:p>
    <w:p w14:paraId="1E18484A" w14:textId="77777777" w:rsidR="000430B7" w:rsidRPr="009C7794" w:rsidRDefault="000430B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A547082" w14:textId="7E15141E" w:rsidR="00C357C8" w:rsidRPr="00363A53" w:rsidRDefault="000430B7" w:rsidP="00DB107B">
      <w:pPr>
        <w:tabs>
          <w:tab w:val="clear" w:pos="907"/>
          <w:tab w:val="left" w:pos="1080"/>
          <w:tab w:val="left" w:pos="144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ถูกจำกัดเนื่องจากบริษัทมีการลงทุนในตราสารหนี้ที่มีสภาพคล่องและอันดับความน่าเชื่อถือสูง</w:t>
      </w:r>
    </w:p>
    <w:bookmarkEnd w:id="7"/>
    <w:p w14:paraId="65865AD4" w14:textId="055333CF" w:rsidR="00654F06" w:rsidRPr="009C7794" w:rsidRDefault="00654F0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5D404C" w14:textId="072B2870" w:rsidR="00543AB1" w:rsidRPr="00363A53" w:rsidRDefault="00543AB1" w:rsidP="00DB107B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</w:p>
    <w:p w14:paraId="1D786FDA" w14:textId="77777777" w:rsidR="00543AB1" w:rsidRPr="009C7794" w:rsidRDefault="00543AB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FB6139A" w14:textId="317387D5" w:rsidR="00E05EE7" w:rsidRDefault="00E05EE7" w:rsidP="00DB107B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ผู้บริหารได้พิจารณาถึงปัจจัยต่างๆ ซึ่งอาจส่งผลต่อความเสี่ยงด้านเครดิต</w:t>
      </w:r>
      <w:r w:rsidRPr="00363A53">
        <w:rPr>
          <w:rFonts w:ascii="Angsana New" w:hAnsi="Angsana New"/>
          <w:spacing w:val="-4"/>
          <w:sz w:val="30"/>
          <w:szCs w:val="30"/>
          <w:cs/>
        </w:rPr>
        <w:t>ของลูกค้า</w:t>
      </w:r>
      <w:r w:rsidR="004446DE" w:rsidRPr="00363A53">
        <w:rPr>
          <w:rFonts w:ascii="Angsana New" w:hAnsi="Angsana New"/>
          <w:spacing w:val="-4"/>
          <w:sz w:val="30"/>
          <w:szCs w:val="30"/>
          <w:cs/>
        </w:rPr>
        <w:br/>
      </w:r>
      <w:r w:rsidRPr="00363A53">
        <w:rPr>
          <w:rFonts w:ascii="Angsana New" w:hAnsi="Angsana New"/>
          <w:spacing w:val="-4"/>
          <w:sz w:val="30"/>
          <w:szCs w:val="30"/>
          <w:cs/>
        </w:rPr>
        <w:t>แต่ละราย รวมถึงความเสี่ยงที่เกี่ยวข้องกับอุตสาหกรรมและประเทศที่ลูกค้าดำเนินธุรกิจอยู่</w:t>
      </w:r>
      <w:r w:rsidRPr="00363A53">
        <w:rPr>
          <w:rFonts w:ascii="Angsana New" w:hAnsi="Angsana New"/>
          <w:sz w:val="30"/>
          <w:szCs w:val="30"/>
        </w:rPr>
        <w:t xml:space="preserve"> </w:t>
      </w:r>
    </w:p>
    <w:p w14:paraId="382ECE7F" w14:textId="77777777" w:rsidR="009C7794" w:rsidRPr="009C7794" w:rsidRDefault="009C7794" w:rsidP="00DB107B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cs/>
        </w:rPr>
      </w:pPr>
    </w:p>
    <w:p w14:paraId="47F81C02" w14:textId="77777777" w:rsidR="00E05EE7" w:rsidRPr="00363A53" w:rsidRDefault="00E05EE7" w:rsidP="00DB107B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145744EE" w14:textId="77777777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FC2DE2" w14:textId="58562654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lastRenderedPageBreak/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Pr="00363A5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63A53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8" w:name="_Hlk59433075"/>
      <w:r w:rsidRPr="00363A53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363A53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8"/>
      <w:r w:rsidRPr="00363A53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F79259F" w14:textId="77777777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A51B9A" w14:textId="62A75E95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53EE3" w:rsidRPr="00363A53">
        <w:rPr>
          <w:rFonts w:ascii="Angsana New" w:hAnsi="Angsana New"/>
          <w:sz w:val="30"/>
          <w:szCs w:val="30"/>
        </w:rPr>
        <w:t>6</w:t>
      </w:r>
    </w:p>
    <w:p w14:paraId="634A48E3" w14:textId="77777777" w:rsidR="005B4D37" w:rsidRPr="00363A53" w:rsidRDefault="005B4D3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</w:p>
    <w:p w14:paraId="6344F0B9" w14:textId="5AC72CA1" w:rsidR="0010422A" w:rsidRPr="00363A53" w:rsidRDefault="0010422A" w:rsidP="00DB107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6D3E1D7" w14:textId="77777777" w:rsidR="0010422A" w:rsidRPr="00363A53" w:rsidRDefault="0010422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Theme="majorBidi" w:hAnsiTheme="majorBidi" w:cstheme="majorBidi"/>
          <w:sz w:val="14"/>
          <w:szCs w:val="14"/>
        </w:rPr>
      </w:pPr>
    </w:p>
    <w:p w14:paraId="3722042F" w14:textId="3D3D86F6" w:rsidR="00DA33AF" w:rsidRPr="00363A53" w:rsidRDefault="00996323" w:rsidP="00DB107B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เพื่อใช้ในการดำเนินงานของกลุ่มบริษัท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รวมถึงการชำระหนี้สินที่</w:t>
      </w:r>
      <w:r w:rsidR="00AC7D9E" w:rsidRPr="00363A53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z w:val="30"/>
          <w:szCs w:val="30"/>
          <w:cs/>
        </w:rPr>
        <w:t>ครบกำหนดชำระ</w:t>
      </w:r>
      <w:bookmarkStart w:id="9" w:name="_Hlk155625300"/>
      <w:r w:rsidRPr="00363A53">
        <w:rPr>
          <w:rFonts w:ascii="Angsana New" w:hAnsi="Angsana New"/>
          <w:sz w:val="30"/>
          <w:szCs w:val="30"/>
          <w:cs/>
        </w:rPr>
        <w:t xml:space="preserve"> เพื่อลดความเสี่ยงจากการขาดสภาพคล่องในอนาคต</w:t>
      </w:r>
      <w:bookmarkEnd w:id="9"/>
    </w:p>
    <w:p w14:paraId="4B3E429C" w14:textId="77777777" w:rsidR="00494441" w:rsidRPr="00363A53" w:rsidRDefault="00494441" w:rsidP="00DB107B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8B9FD3" w14:textId="0DCCF67B" w:rsidR="005B4D37" w:rsidRPr="00363A53" w:rsidRDefault="005B4D37" w:rsidP="00DB107B">
      <w:pPr>
        <w:tabs>
          <w:tab w:val="clear" w:pos="907"/>
          <w:tab w:val="left" w:pos="720"/>
          <w:tab w:val="left" w:pos="990"/>
        </w:tabs>
        <w:ind w:left="135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ตารางต่อไปนี้แสดง</w:t>
      </w:r>
      <w:bookmarkStart w:id="10" w:name="_Hlk185619511"/>
      <w:r w:rsidRPr="00363A53">
        <w:rPr>
          <w:rFonts w:ascii="Angsana New" w:hAnsi="Angsana New"/>
          <w:sz w:val="30"/>
          <w:szCs w:val="30"/>
          <w:cs/>
        </w:rPr>
        <w:t>ระยะเวลาการครบกำหนดคงเหลือตามสัญญาของหนี้สินทางการเงิน</w:t>
      </w:r>
      <w:r w:rsidR="00746E4A" w:rsidRPr="00363A53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Pr="00363A53">
        <w:rPr>
          <w:rFonts w:ascii="Angsana New" w:hAnsi="Angsana New"/>
          <w:sz w:val="30"/>
          <w:szCs w:val="30"/>
          <w:cs/>
        </w:rPr>
        <w:t xml:space="preserve"> </w:t>
      </w:r>
      <w:r w:rsidR="00E34282" w:rsidRPr="00363A53">
        <w:rPr>
          <w:rFonts w:ascii="Angsana New" w:hAnsi="Angsana New"/>
          <w:sz w:val="30"/>
          <w:szCs w:val="30"/>
          <w:cs/>
        </w:rPr>
        <w:t>ณ วันสิ้นรอบระยะเวลารายงาน</w:t>
      </w:r>
      <w:r w:rsidR="00E34282"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pacing w:val="-6"/>
          <w:sz w:val="30"/>
          <w:szCs w:val="30"/>
          <w:cs/>
        </w:rPr>
        <w:t xml:space="preserve">โดยแสดงจำนวนขั้นต้นซึ่งไม่ได้คิดลด </w:t>
      </w:r>
      <w:bookmarkEnd w:id="10"/>
    </w:p>
    <w:p w14:paraId="167F3C18" w14:textId="1DE24A9B" w:rsidR="005B4D37" w:rsidRPr="00363A53" w:rsidRDefault="005B4D37" w:rsidP="00DB107B">
      <w:pPr>
        <w:tabs>
          <w:tab w:val="clear" w:pos="907"/>
          <w:tab w:val="left" w:pos="720"/>
          <w:tab w:val="left" w:pos="990"/>
        </w:tabs>
        <w:ind w:left="13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42" w:type="dxa"/>
        <w:tblInd w:w="1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6"/>
        <w:gridCol w:w="1416"/>
        <w:gridCol w:w="206"/>
        <w:gridCol w:w="1237"/>
        <w:gridCol w:w="206"/>
        <w:gridCol w:w="1239"/>
        <w:gridCol w:w="206"/>
        <w:gridCol w:w="1206"/>
      </w:tblGrid>
      <w:tr w:rsidR="00522623" w:rsidRPr="00363A53" w14:paraId="04B670D1" w14:textId="77777777" w:rsidTr="00522623">
        <w:trPr>
          <w:cantSplit/>
          <w:trHeight w:val="414"/>
        </w:trPr>
        <w:tc>
          <w:tcPr>
            <w:tcW w:w="2826" w:type="dxa"/>
          </w:tcPr>
          <w:p w14:paraId="0E1DD0DF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61E7252B" w14:textId="6FB8775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28E2A5B9" w14:textId="79022234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4094" w:type="dxa"/>
            <w:gridSpan w:val="5"/>
          </w:tcPr>
          <w:p w14:paraId="19FC7237" w14:textId="77ACAA3F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522623" w:rsidRPr="00363A53" w14:paraId="61EAFCF5" w14:textId="77777777" w:rsidTr="00522623">
        <w:trPr>
          <w:cantSplit/>
          <w:trHeight w:val="398"/>
        </w:trPr>
        <w:tc>
          <w:tcPr>
            <w:tcW w:w="2826" w:type="dxa"/>
          </w:tcPr>
          <w:p w14:paraId="6612A451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6DE1CE9B" w14:textId="019C0B78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74369F93" w14:textId="29A6FF3F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094" w:type="dxa"/>
            <w:gridSpan w:val="5"/>
          </w:tcPr>
          <w:p w14:paraId="7CA5062E" w14:textId="1274E0A0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522623" w:rsidRPr="00363A53" w14:paraId="2D9FC823" w14:textId="77777777" w:rsidTr="00522623">
        <w:trPr>
          <w:cantSplit/>
          <w:trHeight w:val="325"/>
        </w:trPr>
        <w:tc>
          <w:tcPr>
            <w:tcW w:w="2826" w:type="dxa"/>
            <w:vAlign w:val="bottom"/>
          </w:tcPr>
          <w:p w14:paraId="0EF740F6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039CD67B" w14:textId="211CD6DC" w:rsidR="00522623" w:rsidRPr="009C7794" w:rsidRDefault="00522623" w:rsidP="00DB107B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  <w:vAlign w:val="bottom"/>
          </w:tcPr>
          <w:p w14:paraId="3E83DDCE" w14:textId="069AD6CD" w:rsidR="00522623" w:rsidRPr="009C7794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63E109C4" w14:textId="62E5B34F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4B408D8D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  <w:vAlign w:val="bottom"/>
          </w:tcPr>
          <w:p w14:paraId="068342E7" w14:textId="6413B3CD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06" w:type="dxa"/>
            <w:vAlign w:val="bottom"/>
          </w:tcPr>
          <w:p w14:paraId="74AA41E0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2AE23CA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653C5654" w14:textId="77777777" w:rsidTr="00522623">
        <w:trPr>
          <w:cantSplit/>
          <w:trHeight w:val="414"/>
        </w:trPr>
        <w:tc>
          <w:tcPr>
            <w:tcW w:w="2826" w:type="dxa"/>
            <w:vAlign w:val="bottom"/>
          </w:tcPr>
          <w:p w14:paraId="0EF5D60D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03E58C04" w14:textId="77777777" w:rsidR="00522623" w:rsidRPr="009C7794" w:rsidRDefault="00522623" w:rsidP="00DB107B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  <w:vAlign w:val="bottom"/>
          </w:tcPr>
          <w:p w14:paraId="18391573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60F8A5C1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3DFBDA2B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  <w:vAlign w:val="bottom"/>
          </w:tcPr>
          <w:p w14:paraId="01ED8389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  <w:vAlign w:val="bottom"/>
          </w:tcPr>
          <w:p w14:paraId="0FDBBF11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C3DADAA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227ACA46" w14:textId="77777777" w:rsidTr="00522623">
        <w:trPr>
          <w:cantSplit/>
          <w:trHeight w:val="414"/>
        </w:trPr>
        <w:tc>
          <w:tcPr>
            <w:tcW w:w="2826" w:type="dxa"/>
            <w:vAlign w:val="bottom"/>
          </w:tcPr>
          <w:p w14:paraId="0E96A854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3E25056F" w14:textId="1C8076A8" w:rsidR="00522623" w:rsidRPr="009C7794" w:rsidRDefault="00522623" w:rsidP="009C779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C7794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</w:p>
        </w:tc>
        <w:tc>
          <w:tcPr>
            <w:tcW w:w="206" w:type="dxa"/>
            <w:vAlign w:val="bottom"/>
          </w:tcPr>
          <w:p w14:paraId="2D4E3A35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2D1BD6A7" w14:textId="0754D54A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9C7794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ภายใน </w:t>
            </w:r>
            <w:r w:rsidRPr="009C7794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9C7794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ปี</w:t>
            </w:r>
          </w:p>
        </w:tc>
        <w:tc>
          <w:tcPr>
            <w:tcW w:w="206" w:type="dxa"/>
            <w:vAlign w:val="bottom"/>
          </w:tcPr>
          <w:p w14:paraId="20067E84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  <w:vAlign w:val="bottom"/>
          </w:tcPr>
          <w:p w14:paraId="34304A1F" w14:textId="5C872B95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9C7794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9C7794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9C7794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6" w:type="dxa"/>
            <w:vAlign w:val="bottom"/>
          </w:tcPr>
          <w:p w14:paraId="3B985BA2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F001D8E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78E8D447" w14:textId="77777777" w:rsidTr="00522623">
        <w:trPr>
          <w:cantSplit/>
          <w:trHeight w:val="414"/>
        </w:trPr>
        <w:tc>
          <w:tcPr>
            <w:tcW w:w="2826" w:type="dxa"/>
          </w:tcPr>
          <w:p w14:paraId="65CDB2B1" w14:textId="5A2B621D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16" w:type="dxa"/>
            <w:vAlign w:val="bottom"/>
          </w:tcPr>
          <w:p w14:paraId="5EF4F20A" w14:textId="50D04499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06" w:type="dxa"/>
            <w:vAlign w:val="bottom"/>
          </w:tcPr>
          <w:p w14:paraId="1F4D112F" w14:textId="7D2F31D0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7" w:type="dxa"/>
          </w:tcPr>
          <w:p w14:paraId="6A990C97" w14:textId="1EE2BAA0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>หรือน้อยกว่า</w:t>
            </w:r>
          </w:p>
        </w:tc>
        <w:tc>
          <w:tcPr>
            <w:tcW w:w="206" w:type="dxa"/>
          </w:tcPr>
          <w:p w14:paraId="0C84F8DE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644C015D" w14:textId="58FB775A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 xml:space="preserve">แต่ไม่เกิน </w:t>
            </w:r>
            <w:r w:rsidRPr="00363A53">
              <w:rPr>
                <w:rFonts w:ascii="Angsana New" w:hAnsi="Angsana New"/>
                <w:sz w:val="29"/>
                <w:szCs w:val="29"/>
              </w:rPr>
              <w:t xml:space="preserve">5 </w:t>
            </w:r>
            <w:r w:rsidRPr="00363A53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6" w:type="dxa"/>
          </w:tcPr>
          <w:p w14:paraId="52DD26C6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3" w:type="dxa"/>
          </w:tcPr>
          <w:p w14:paraId="0925598B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522623" w:rsidRPr="00363A53" w14:paraId="56A4221C" w14:textId="77777777" w:rsidTr="00522623">
        <w:trPr>
          <w:cantSplit/>
          <w:trHeight w:val="414"/>
        </w:trPr>
        <w:tc>
          <w:tcPr>
            <w:tcW w:w="2826" w:type="dxa"/>
          </w:tcPr>
          <w:p w14:paraId="17249D22" w14:textId="77777777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04D79B80" w14:textId="3876AEDF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72ACE635" w14:textId="1696F35F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094" w:type="dxa"/>
            <w:gridSpan w:val="5"/>
          </w:tcPr>
          <w:p w14:paraId="6E087CAE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522623" w:rsidRPr="00363A53" w14:paraId="59146B51" w14:textId="77777777" w:rsidTr="00522623">
        <w:trPr>
          <w:cantSplit/>
          <w:trHeight w:val="414"/>
        </w:trPr>
        <w:tc>
          <w:tcPr>
            <w:tcW w:w="2826" w:type="dxa"/>
          </w:tcPr>
          <w:p w14:paraId="6FF9F5EB" w14:textId="5CAA4AC4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416" w:type="dxa"/>
            <w:vAlign w:val="bottom"/>
          </w:tcPr>
          <w:p w14:paraId="1B2C2C48" w14:textId="1F768655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635C2DEF" w14:textId="7CEFEB8B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7" w:type="dxa"/>
          </w:tcPr>
          <w:p w14:paraId="625B0383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58A2A2B0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72481B91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</w:tcPr>
          <w:p w14:paraId="53567D84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3" w:type="dxa"/>
          </w:tcPr>
          <w:p w14:paraId="381A03E6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522623" w:rsidRPr="00363A53" w14:paraId="794DFD49" w14:textId="77777777" w:rsidTr="00522623">
        <w:trPr>
          <w:cantSplit/>
          <w:trHeight w:val="414"/>
        </w:trPr>
        <w:tc>
          <w:tcPr>
            <w:tcW w:w="2826" w:type="dxa"/>
          </w:tcPr>
          <w:p w14:paraId="2316184A" w14:textId="0C051304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6" w:type="dxa"/>
            <w:vAlign w:val="bottom"/>
          </w:tcPr>
          <w:p w14:paraId="21AE99E3" w14:textId="6E1F9F3D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42526C7C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7" w:type="dxa"/>
          </w:tcPr>
          <w:p w14:paraId="6F18B4C6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21DC0711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1107E9D3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</w:tcPr>
          <w:p w14:paraId="77A2048A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3" w:type="dxa"/>
          </w:tcPr>
          <w:p w14:paraId="1D950783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522623" w:rsidRPr="00363A53" w14:paraId="60D87507" w14:textId="77777777" w:rsidTr="00522623">
        <w:trPr>
          <w:cantSplit/>
          <w:trHeight w:val="398"/>
        </w:trPr>
        <w:tc>
          <w:tcPr>
            <w:tcW w:w="2826" w:type="dxa"/>
          </w:tcPr>
          <w:p w14:paraId="7F65D751" w14:textId="77777777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6" w:type="dxa"/>
            <w:vAlign w:val="bottom"/>
          </w:tcPr>
          <w:p w14:paraId="3A06583E" w14:textId="294208BA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54,591</w:t>
            </w:r>
          </w:p>
        </w:tc>
        <w:tc>
          <w:tcPr>
            <w:tcW w:w="206" w:type="dxa"/>
            <w:vAlign w:val="bottom"/>
          </w:tcPr>
          <w:p w14:paraId="010236EA" w14:textId="38035243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4D01657B" w14:textId="32C87670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20,706</w:t>
            </w:r>
          </w:p>
        </w:tc>
        <w:tc>
          <w:tcPr>
            <w:tcW w:w="206" w:type="dxa"/>
            <w:vAlign w:val="bottom"/>
          </w:tcPr>
          <w:p w14:paraId="499EFB8C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9" w:type="dxa"/>
            <w:vAlign w:val="bottom"/>
          </w:tcPr>
          <w:p w14:paraId="73250352" w14:textId="442E644F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  <w:tab w:val="left" w:pos="803"/>
              </w:tabs>
              <w:ind w:right="-108"/>
              <w:jc w:val="center"/>
              <w:rPr>
                <w:sz w:val="29"/>
                <w:szCs w:val="29"/>
                <w:rtl/>
                <w:lang w:val="en-US"/>
              </w:rPr>
            </w:pPr>
            <w:r w:rsidRPr="00363A53">
              <w:rPr>
                <w:sz w:val="29"/>
                <w:szCs w:val="29"/>
              </w:rPr>
              <w:t>36,519</w:t>
            </w:r>
          </w:p>
        </w:tc>
        <w:tc>
          <w:tcPr>
            <w:tcW w:w="206" w:type="dxa"/>
            <w:vAlign w:val="bottom"/>
          </w:tcPr>
          <w:p w14:paraId="6DFD5C58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3" w:type="dxa"/>
          </w:tcPr>
          <w:p w14:paraId="2BCC8A0A" w14:textId="0182936C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57,225</w:t>
            </w:r>
          </w:p>
        </w:tc>
      </w:tr>
      <w:tr w:rsidR="00522623" w:rsidRPr="00363A53" w14:paraId="381FC223" w14:textId="77777777" w:rsidTr="00522623">
        <w:trPr>
          <w:cantSplit/>
          <w:trHeight w:val="260"/>
        </w:trPr>
        <w:tc>
          <w:tcPr>
            <w:tcW w:w="2826" w:type="dxa"/>
          </w:tcPr>
          <w:p w14:paraId="41A746C1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0AC47204" w14:textId="1EBF861B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6" w:type="dxa"/>
            <w:vAlign w:val="bottom"/>
          </w:tcPr>
          <w:p w14:paraId="49523F0B" w14:textId="35F4C8B4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37" w:type="dxa"/>
          </w:tcPr>
          <w:p w14:paraId="7349562B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6" w:type="dxa"/>
          </w:tcPr>
          <w:p w14:paraId="5F7BB345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39" w:type="dxa"/>
          </w:tcPr>
          <w:p w14:paraId="27993D74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6" w:type="dxa"/>
          </w:tcPr>
          <w:p w14:paraId="3CD74762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03" w:type="dxa"/>
          </w:tcPr>
          <w:p w14:paraId="29DA55F1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</w:tr>
      <w:tr w:rsidR="00522623" w:rsidRPr="00363A53" w14:paraId="2BA3A15D" w14:textId="77777777" w:rsidTr="00522623">
        <w:trPr>
          <w:cantSplit/>
          <w:trHeight w:val="414"/>
        </w:trPr>
        <w:tc>
          <w:tcPr>
            <w:tcW w:w="2826" w:type="dxa"/>
          </w:tcPr>
          <w:p w14:paraId="35678C69" w14:textId="286F1F8C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416" w:type="dxa"/>
            <w:vAlign w:val="bottom"/>
          </w:tcPr>
          <w:p w14:paraId="7543FCA5" w14:textId="74984FDD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6" w:type="dxa"/>
            <w:vAlign w:val="bottom"/>
          </w:tcPr>
          <w:p w14:paraId="60826DDC" w14:textId="2D56C804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06BD8956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06" w:type="dxa"/>
          </w:tcPr>
          <w:p w14:paraId="304A57BF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9" w:type="dxa"/>
          </w:tcPr>
          <w:p w14:paraId="2F151A5F" w14:textId="77777777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06" w:type="dxa"/>
          </w:tcPr>
          <w:p w14:paraId="57A17C23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3" w:type="dxa"/>
          </w:tcPr>
          <w:p w14:paraId="69242B72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522623" w:rsidRPr="00363A53" w14:paraId="780FF9BF" w14:textId="77777777" w:rsidTr="00522623">
        <w:trPr>
          <w:cantSplit/>
          <w:trHeight w:val="398"/>
        </w:trPr>
        <w:tc>
          <w:tcPr>
            <w:tcW w:w="2826" w:type="dxa"/>
          </w:tcPr>
          <w:p w14:paraId="3F72244F" w14:textId="3E39E609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6" w:type="dxa"/>
            <w:vAlign w:val="bottom"/>
          </w:tcPr>
          <w:p w14:paraId="55EA2C8E" w14:textId="424059F4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18E7B508" w14:textId="4C4032D0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7" w:type="dxa"/>
          </w:tcPr>
          <w:p w14:paraId="0C18AE94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29EE1FDC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2F490853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1FD123FB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3" w:type="dxa"/>
          </w:tcPr>
          <w:p w14:paraId="355E2721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522623" w:rsidRPr="00363A53" w14:paraId="1547A206" w14:textId="77777777" w:rsidTr="00522623">
        <w:trPr>
          <w:cantSplit/>
          <w:trHeight w:val="398"/>
        </w:trPr>
        <w:tc>
          <w:tcPr>
            <w:tcW w:w="2826" w:type="dxa"/>
          </w:tcPr>
          <w:p w14:paraId="17ED0FA6" w14:textId="3FDB37A9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6" w:type="dxa"/>
          </w:tcPr>
          <w:p w14:paraId="321817E7" w14:textId="3E5A4B3F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47,642</w:t>
            </w:r>
          </w:p>
        </w:tc>
        <w:tc>
          <w:tcPr>
            <w:tcW w:w="206" w:type="dxa"/>
          </w:tcPr>
          <w:p w14:paraId="7C7DFF22" w14:textId="7277AA81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37" w:type="dxa"/>
          </w:tcPr>
          <w:p w14:paraId="08B1C586" w14:textId="31AFE73E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19,498</w:t>
            </w:r>
          </w:p>
        </w:tc>
        <w:tc>
          <w:tcPr>
            <w:tcW w:w="206" w:type="dxa"/>
          </w:tcPr>
          <w:p w14:paraId="26F3570F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9" w:type="dxa"/>
          </w:tcPr>
          <w:p w14:paraId="605FA8D3" w14:textId="7208F847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sz w:val="29"/>
                <w:szCs w:val="29"/>
                <w:lang w:val="en-US"/>
              </w:rPr>
            </w:pPr>
            <w:r w:rsidRPr="00363A53">
              <w:rPr>
                <w:sz w:val="29"/>
                <w:szCs w:val="29"/>
              </w:rPr>
              <w:t>30,407</w:t>
            </w:r>
          </w:p>
        </w:tc>
        <w:tc>
          <w:tcPr>
            <w:tcW w:w="206" w:type="dxa"/>
          </w:tcPr>
          <w:p w14:paraId="50DC8057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3" w:type="dxa"/>
          </w:tcPr>
          <w:p w14:paraId="363473B4" w14:textId="23A56841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49,905</w:t>
            </w:r>
          </w:p>
        </w:tc>
      </w:tr>
    </w:tbl>
    <w:p w14:paraId="0D54ED3C" w14:textId="76BB79EB" w:rsidR="009308F5" w:rsidRDefault="009308F5" w:rsidP="00DB107B">
      <w:pPr>
        <w:tabs>
          <w:tab w:val="clear" w:pos="907"/>
          <w:tab w:val="left" w:pos="720"/>
          <w:tab w:val="left" w:pos="990"/>
        </w:tabs>
        <w:ind w:left="1350"/>
        <w:jc w:val="thaiDistribute"/>
        <w:rPr>
          <w:rFonts w:ascii="Angsana New" w:hAnsi="Angsana New"/>
          <w:sz w:val="20"/>
          <w:szCs w:val="20"/>
        </w:rPr>
      </w:pPr>
    </w:p>
    <w:p w14:paraId="114119EB" w14:textId="098C156E" w:rsidR="009C7794" w:rsidRDefault="009C7794" w:rsidP="00257C4E">
      <w:pPr>
        <w:tabs>
          <w:tab w:val="clear" w:pos="907"/>
          <w:tab w:val="left" w:pos="720"/>
          <w:tab w:val="left" w:pos="990"/>
        </w:tabs>
        <w:ind w:left="1350"/>
        <w:jc w:val="thaiDistribute"/>
        <w:rPr>
          <w:rFonts w:ascii="Angsana New" w:hAnsi="Angsana New"/>
          <w:sz w:val="20"/>
          <w:szCs w:val="20"/>
        </w:rPr>
      </w:pPr>
    </w:p>
    <w:p w14:paraId="277FFD3D" w14:textId="77777777" w:rsidR="009C7794" w:rsidRPr="00363A53" w:rsidRDefault="009C7794" w:rsidP="00DB107B">
      <w:pPr>
        <w:tabs>
          <w:tab w:val="clear" w:pos="907"/>
          <w:tab w:val="left" w:pos="720"/>
          <w:tab w:val="left" w:pos="990"/>
        </w:tabs>
        <w:ind w:left="13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40" w:type="dxa"/>
        <w:tblInd w:w="1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2"/>
        <w:gridCol w:w="1419"/>
        <w:gridCol w:w="207"/>
        <w:gridCol w:w="1239"/>
        <w:gridCol w:w="207"/>
        <w:gridCol w:w="1241"/>
        <w:gridCol w:w="207"/>
        <w:gridCol w:w="1188"/>
      </w:tblGrid>
      <w:tr w:rsidR="00522623" w:rsidRPr="00363A53" w14:paraId="4DD901FF" w14:textId="77777777" w:rsidTr="00522623">
        <w:trPr>
          <w:cantSplit/>
          <w:trHeight w:val="395"/>
        </w:trPr>
        <w:tc>
          <w:tcPr>
            <w:tcW w:w="2832" w:type="dxa"/>
          </w:tcPr>
          <w:p w14:paraId="4B47DBE2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1ECB5CF9" w14:textId="0AE918E3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7ABA7733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4082" w:type="dxa"/>
            <w:gridSpan w:val="5"/>
          </w:tcPr>
          <w:p w14:paraId="5E7BC8F3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522623" w:rsidRPr="00363A53" w14:paraId="6B9CE575" w14:textId="77777777" w:rsidTr="00522623">
        <w:trPr>
          <w:cantSplit/>
          <w:trHeight w:val="379"/>
        </w:trPr>
        <w:tc>
          <w:tcPr>
            <w:tcW w:w="2832" w:type="dxa"/>
          </w:tcPr>
          <w:p w14:paraId="192E66CF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242ADE81" w14:textId="7CAD0416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1BA6C365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082" w:type="dxa"/>
            <w:gridSpan w:val="5"/>
          </w:tcPr>
          <w:p w14:paraId="67A2CCEF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522623" w:rsidRPr="00363A53" w14:paraId="6700CE16" w14:textId="77777777" w:rsidTr="00522623">
        <w:trPr>
          <w:cantSplit/>
          <w:trHeight w:val="395"/>
        </w:trPr>
        <w:tc>
          <w:tcPr>
            <w:tcW w:w="2832" w:type="dxa"/>
          </w:tcPr>
          <w:p w14:paraId="7D1BA446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287A0B7D" w14:textId="79FB0A0E" w:rsidR="00522623" w:rsidRPr="00363A53" w:rsidRDefault="00522623" w:rsidP="009C779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  <w:vAlign w:val="bottom"/>
          </w:tcPr>
          <w:p w14:paraId="6D179033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3C03F3E8" w14:textId="63F99CA3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7EB0DD06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621C35E6" w14:textId="2C340D93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07" w:type="dxa"/>
            <w:vAlign w:val="bottom"/>
          </w:tcPr>
          <w:p w14:paraId="6F4CA92B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4" w:type="dxa"/>
            <w:vAlign w:val="bottom"/>
          </w:tcPr>
          <w:p w14:paraId="6B02D70C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5A9C734B" w14:textId="77777777" w:rsidTr="00522623">
        <w:trPr>
          <w:cantSplit/>
          <w:trHeight w:val="395"/>
        </w:trPr>
        <w:tc>
          <w:tcPr>
            <w:tcW w:w="2832" w:type="dxa"/>
          </w:tcPr>
          <w:p w14:paraId="01CC3C91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05D81B25" w14:textId="77777777" w:rsidR="00522623" w:rsidRPr="00363A53" w:rsidRDefault="00522623" w:rsidP="009C779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  <w:vAlign w:val="bottom"/>
          </w:tcPr>
          <w:p w14:paraId="4E95FDF5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6B3C7D96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AAADEAE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582D5E00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  <w:vAlign w:val="bottom"/>
          </w:tcPr>
          <w:p w14:paraId="5F7C06F5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4" w:type="dxa"/>
            <w:vAlign w:val="bottom"/>
          </w:tcPr>
          <w:p w14:paraId="3423C07E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73C25416" w14:textId="77777777" w:rsidTr="00522623">
        <w:trPr>
          <w:cantSplit/>
          <w:trHeight w:val="395"/>
        </w:trPr>
        <w:tc>
          <w:tcPr>
            <w:tcW w:w="2832" w:type="dxa"/>
          </w:tcPr>
          <w:p w14:paraId="7D87FB19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2571FA14" w14:textId="2C9FCD72" w:rsidR="00522623" w:rsidRPr="00363A53" w:rsidRDefault="00522623" w:rsidP="009C779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</w:p>
        </w:tc>
        <w:tc>
          <w:tcPr>
            <w:tcW w:w="207" w:type="dxa"/>
            <w:vAlign w:val="bottom"/>
          </w:tcPr>
          <w:p w14:paraId="20939E98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5A37F214" w14:textId="09996B6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ภายใน </w:t>
            </w:r>
            <w:r w:rsidRPr="00363A53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ปี</w:t>
            </w:r>
          </w:p>
        </w:tc>
        <w:tc>
          <w:tcPr>
            <w:tcW w:w="207" w:type="dxa"/>
            <w:vAlign w:val="bottom"/>
          </w:tcPr>
          <w:p w14:paraId="2F4EC055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7B355943" w14:textId="5DBA11DA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363A53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363A53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7" w:type="dxa"/>
            <w:vAlign w:val="bottom"/>
          </w:tcPr>
          <w:p w14:paraId="48AE5E1E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4" w:type="dxa"/>
            <w:vAlign w:val="bottom"/>
          </w:tcPr>
          <w:p w14:paraId="645D8BA0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73147D0D" w14:textId="77777777" w:rsidTr="00522623">
        <w:trPr>
          <w:cantSplit/>
          <w:trHeight w:val="395"/>
        </w:trPr>
        <w:tc>
          <w:tcPr>
            <w:tcW w:w="2832" w:type="dxa"/>
          </w:tcPr>
          <w:p w14:paraId="24EEFD08" w14:textId="77777777" w:rsidR="00522623" w:rsidRPr="00363A53" w:rsidRDefault="00522623" w:rsidP="009C7794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19" w:type="dxa"/>
            <w:vAlign w:val="bottom"/>
          </w:tcPr>
          <w:p w14:paraId="7F6DE9FA" w14:textId="3B624C40" w:rsidR="00522623" w:rsidRPr="00363A53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07" w:type="dxa"/>
            <w:vAlign w:val="bottom"/>
          </w:tcPr>
          <w:p w14:paraId="36B6265D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04EA9215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>หรือน้อยกว่า</w:t>
            </w:r>
          </w:p>
        </w:tc>
        <w:tc>
          <w:tcPr>
            <w:tcW w:w="207" w:type="dxa"/>
            <w:vAlign w:val="bottom"/>
          </w:tcPr>
          <w:p w14:paraId="35F2F05E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43FC1D97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 xml:space="preserve">แต่ไม่เกิน </w:t>
            </w:r>
            <w:r w:rsidRPr="00363A53">
              <w:rPr>
                <w:rFonts w:ascii="Angsana New" w:hAnsi="Angsana New"/>
                <w:sz w:val="29"/>
                <w:szCs w:val="29"/>
              </w:rPr>
              <w:t xml:space="preserve">5 </w:t>
            </w:r>
            <w:r w:rsidRPr="00363A53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7" w:type="dxa"/>
            <w:vAlign w:val="bottom"/>
          </w:tcPr>
          <w:p w14:paraId="3A0802B9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4" w:type="dxa"/>
            <w:vAlign w:val="bottom"/>
          </w:tcPr>
          <w:p w14:paraId="605D3704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522623" w:rsidRPr="00363A53" w14:paraId="12835B1B" w14:textId="77777777" w:rsidTr="00522623">
        <w:trPr>
          <w:cantSplit/>
          <w:trHeight w:val="395"/>
        </w:trPr>
        <w:tc>
          <w:tcPr>
            <w:tcW w:w="2832" w:type="dxa"/>
          </w:tcPr>
          <w:p w14:paraId="740E4B70" w14:textId="77777777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19" w:type="dxa"/>
            <w:vAlign w:val="bottom"/>
          </w:tcPr>
          <w:p w14:paraId="6371014B" w14:textId="2CF3A0C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14B92F6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082" w:type="dxa"/>
            <w:gridSpan w:val="5"/>
          </w:tcPr>
          <w:p w14:paraId="4B518C62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522623" w:rsidRPr="00363A53" w14:paraId="14726285" w14:textId="77777777" w:rsidTr="00522623">
        <w:trPr>
          <w:cantSplit/>
          <w:trHeight w:val="395"/>
        </w:trPr>
        <w:tc>
          <w:tcPr>
            <w:tcW w:w="2832" w:type="dxa"/>
          </w:tcPr>
          <w:p w14:paraId="544ACF08" w14:textId="77777777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419" w:type="dxa"/>
            <w:vAlign w:val="bottom"/>
          </w:tcPr>
          <w:p w14:paraId="54F556E6" w14:textId="581B5F2B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63138C18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9" w:type="dxa"/>
          </w:tcPr>
          <w:p w14:paraId="7FF26D0D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124E80FD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</w:tcPr>
          <w:p w14:paraId="68B727B9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</w:tcPr>
          <w:p w14:paraId="557BDECA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184" w:type="dxa"/>
          </w:tcPr>
          <w:p w14:paraId="0C1ECB85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522623" w:rsidRPr="00363A53" w14:paraId="12D07AD4" w14:textId="77777777" w:rsidTr="00522623">
        <w:trPr>
          <w:cantSplit/>
          <w:trHeight w:val="395"/>
        </w:trPr>
        <w:tc>
          <w:tcPr>
            <w:tcW w:w="2832" w:type="dxa"/>
          </w:tcPr>
          <w:p w14:paraId="033A3A73" w14:textId="77777777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9" w:type="dxa"/>
            <w:vAlign w:val="bottom"/>
          </w:tcPr>
          <w:p w14:paraId="6BE0EEBE" w14:textId="13956304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2F33EC3B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9" w:type="dxa"/>
          </w:tcPr>
          <w:p w14:paraId="75FA71EA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23F12016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</w:tcPr>
          <w:p w14:paraId="7468AC0E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</w:tcPr>
          <w:p w14:paraId="6E9D7A89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184" w:type="dxa"/>
          </w:tcPr>
          <w:p w14:paraId="2A72D7E0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522623" w:rsidRPr="00363A53" w14:paraId="1654BDAD" w14:textId="77777777" w:rsidTr="00522623">
        <w:trPr>
          <w:cantSplit/>
          <w:trHeight w:val="379"/>
        </w:trPr>
        <w:tc>
          <w:tcPr>
            <w:tcW w:w="2832" w:type="dxa"/>
          </w:tcPr>
          <w:p w14:paraId="6304D14F" w14:textId="77777777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vAlign w:val="bottom"/>
          </w:tcPr>
          <w:p w14:paraId="4ADEA9AD" w14:textId="6E58C285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44,800</w:t>
            </w:r>
          </w:p>
        </w:tc>
        <w:tc>
          <w:tcPr>
            <w:tcW w:w="207" w:type="dxa"/>
            <w:vAlign w:val="bottom"/>
          </w:tcPr>
          <w:p w14:paraId="5B2033DA" w14:textId="77777777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239" w:type="dxa"/>
          </w:tcPr>
          <w:p w14:paraId="7D722282" w14:textId="06F51400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16,865</w:t>
            </w:r>
          </w:p>
        </w:tc>
        <w:tc>
          <w:tcPr>
            <w:tcW w:w="207" w:type="dxa"/>
          </w:tcPr>
          <w:p w14:paraId="1EA2E025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1" w:type="dxa"/>
          </w:tcPr>
          <w:p w14:paraId="697DBC49" w14:textId="2211C56B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  <w:tab w:val="left" w:pos="803"/>
              </w:tabs>
              <w:ind w:right="-108"/>
              <w:jc w:val="center"/>
              <w:rPr>
                <w:sz w:val="29"/>
                <w:szCs w:val="29"/>
                <w:rtl/>
                <w:lang w:val="en-US"/>
              </w:rPr>
            </w:pPr>
            <w:r w:rsidRPr="00363A53">
              <w:rPr>
                <w:sz w:val="29"/>
                <w:szCs w:val="29"/>
              </w:rPr>
              <w:t>30,063</w:t>
            </w:r>
          </w:p>
        </w:tc>
        <w:tc>
          <w:tcPr>
            <w:tcW w:w="207" w:type="dxa"/>
          </w:tcPr>
          <w:p w14:paraId="17AD3C5A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vAlign w:val="bottom"/>
          </w:tcPr>
          <w:p w14:paraId="6BF0F786" w14:textId="1577AE3D" w:rsidR="00522623" w:rsidRPr="00363A53" w:rsidRDefault="00522623" w:rsidP="009C7794">
            <w:pPr>
              <w:pStyle w:val="acctfourfigures"/>
              <w:tabs>
                <w:tab w:val="clear" w:pos="765"/>
              </w:tabs>
              <w:spacing w:line="240" w:lineRule="auto"/>
              <w:ind w:left="-89"/>
              <w:jc w:val="right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46,928</w:t>
            </w:r>
          </w:p>
        </w:tc>
      </w:tr>
      <w:tr w:rsidR="00522623" w:rsidRPr="00363A53" w14:paraId="1188EE81" w14:textId="77777777" w:rsidTr="00522623">
        <w:trPr>
          <w:cantSplit/>
          <w:trHeight w:val="248"/>
        </w:trPr>
        <w:tc>
          <w:tcPr>
            <w:tcW w:w="2832" w:type="dxa"/>
          </w:tcPr>
          <w:p w14:paraId="4BFD6233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419" w:type="dxa"/>
            <w:vAlign w:val="bottom"/>
          </w:tcPr>
          <w:p w14:paraId="52AD1BE3" w14:textId="41053745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7" w:type="dxa"/>
            <w:vAlign w:val="bottom"/>
          </w:tcPr>
          <w:p w14:paraId="5613B9BE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39" w:type="dxa"/>
          </w:tcPr>
          <w:p w14:paraId="4DC9858A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7" w:type="dxa"/>
          </w:tcPr>
          <w:p w14:paraId="4714DEF7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41" w:type="dxa"/>
          </w:tcPr>
          <w:p w14:paraId="06BA8FC9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7" w:type="dxa"/>
          </w:tcPr>
          <w:p w14:paraId="3E2AD4A2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184" w:type="dxa"/>
          </w:tcPr>
          <w:p w14:paraId="0C2C10B0" w14:textId="77777777" w:rsidR="00522623" w:rsidRPr="00363A53" w:rsidRDefault="00522623" w:rsidP="009C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right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</w:tr>
      <w:tr w:rsidR="00522623" w:rsidRPr="00363A53" w14:paraId="27501742" w14:textId="77777777" w:rsidTr="00522623">
        <w:trPr>
          <w:cantSplit/>
          <w:trHeight w:val="395"/>
        </w:trPr>
        <w:tc>
          <w:tcPr>
            <w:tcW w:w="2832" w:type="dxa"/>
          </w:tcPr>
          <w:p w14:paraId="4D32980A" w14:textId="77777777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419" w:type="dxa"/>
            <w:vAlign w:val="bottom"/>
          </w:tcPr>
          <w:p w14:paraId="28FF94EC" w14:textId="52F95A41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" w:type="dxa"/>
            <w:vAlign w:val="bottom"/>
          </w:tcPr>
          <w:p w14:paraId="7000DAAD" w14:textId="77777777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9" w:type="dxa"/>
          </w:tcPr>
          <w:p w14:paraId="6BD220D9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07" w:type="dxa"/>
          </w:tcPr>
          <w:p w14:paraId="7743045D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41" w:type="dxa"/>
          </w:tcPr>
          <w:p w14:paraId="610B5467" w14:textId="77777777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07" w:type="dxa"/>
          </w:tcPr>
          <w:p w14:paraId="0AB1CD8F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4" w:type="dxa"/>
          </w:tcPr>
          <w:p w14:paraId="6227AE21" w14:textId="77777777" w:rsidR="00522623" w:rsidRPr="00363A53" w:rsidRDefault="00522623" w:rsidP="009C7794">
            <w:pPr>
              <w:pStyle w:val="acctfourfigures"/>
              <w:tabs>
                <w:tab w:val="clear" w:pos="765"/>
              </w:tabs>
              <w:spacing w:line="240" w:lineRule="auto"/>
              <w:ind w:left="-8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522623" w:rsidRPr="00363A53" w14:paraId="170278DD" w14:textId="77777777" w:rsidTr="00522623">
        <w:trPr>
          <w:cantSplit/>
          <w:trHeight w:val="379"/>
        </w:trPr>
        <w:tc>
          <w:tcPr>
            <w:tcW w:w="2832" w:type="dxa"/>
          </w:tcPr>
          <w:p w14:paraId="46990EB3" w14:textId="77777777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9" w:type="dxa"/>
            <w:vAlign w:val="bottom"/>
          </w:tcPr>
          <w:p w14:paraId="78D5CD0E" w14:textId="32388D35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3D287EBC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9" w:type="dxa"/>
          </w:tcPr>
          <w:p w14:paraId="5592B475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7821D540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</w:tcPr>
          <w:p w14:paraId="44FEF5E8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042C904A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184" w:type="dxa"/>
          </w:tcPr>
          <w:p w14:paraId="3CA8138A" w14:textId="77777777" w:rsidR="00522623" w:rsidRPr="00363A53" w:rsidRDefault="00522623" w:rsidP="009C7794">
            <w:pPr>
              <w:pStyle w:val="acctcolumnheading"/>
              <w:spacing w:after="0" w:line="240" w:lineRule="auto"/>
              <w:ind w:left="-108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522623" w:rsidRPr="00363A53" w14:paraId="086EA752" w14:textId="77777777" w:rsidTr="00522623">
        <w:trPr>
          <w:cantSplit/>
          <w:trHeight w:val="379"/>
        </w:trPr>
        <w:tc>
          <w:tcPr>
            <w:tcW w:w="2832" w:type="dxa"/>
          </w:tcPr>
          <w:p w14:paraId="54E3870F" w14:textId="77777777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37C11CF2" w14:textId="650FAEA1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41,213</w:t>
            </w:r>
          </w:p>
        </w:tc>
        <w:tc>
          <w:tcPr>
            <w:tcW w:w="207" w:type="dxa"/>
          </w:tcPr>
          <w:p w14:paraId="0680493B" w14:textId="77777777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39" w:type="dxa"/>
          </w:tcPr>
          <w:p w14:paraId="028623B2" w14:textId="209BA79D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16,770</w:t>
            </w:r>
          </w:p>
        </w:tc>
        <w:tc>
          <w:tcPr>
            <w:tcW w:w="207" w:type="dxa"/>
          </w:tcPr>
          <w:p w14:paraId="6F140D2C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1" w:type="dxa"/>
          </w:tcPr>
          <w:p w14:paraId="6F4A42F3" w14:textId="798874AB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sz w:val="29"/>
                <w:szCs w:val="29"/>
                <w:lang w:val="en-US"/>
              </w:rPr>
            </w:pPr>
            <w:r w:rsidRPr="00363A53">
              <w:rPr>
                <w:sz w:val="29"/>
                <w:szCs w:val="29"/>
              </w:rPr>
              <w:t>26,424</w:t>
            </w:r>
          </w:p>
        </w:tc>
        <w:tc>
          <w:tcPr>
            <w:tcW w:w="207" w:type="dxa"/>
          </w:tcPr>
          <w:p w14:paraId="0EF75FB0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</w:tcPr>
          <w:p w14:paraId="431E9CB5" w14:textId="668959DA" w:rsidR="00522623" w:rsidRPr="00363A53" w:rsidRDefault="00522623" w:rsidP="009C7794">
            <w:pPr>
              <w:pStyle w:val="acctfourfigures"/>
              <w:tabs>
                <w:tab w:val="clear" w:pos="765"/>
              </w:tabs>
              <w:spacing w:line="240" w:lineRule="auto"/>
              <w:ind w:left="-8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43,194</w:t>
            </w:r>
          </w:p>
        </w:tc>
      </w:tr>
      <w:tr w:rsidR="00522623" w:rsidRPr="00363A53" w14:paraId="734D95F0" w14:textId="77777777" w:rsidTr="00522623">
        <w:trPr>
          <w:cantSplit/>
          <w:trHeight w:val="379"/>
        </w:trPr>
        <w:tc>
          <w:tcPr>
            <w:tcW w:w="2832" w:type="dxa"/>
          </w:tcPr>
          <w:p w14:paraId="26D4C262" w14:textId="77777777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9" w:type="dxa"/>
          </w:tcPr>
          <w:p w14:paraId="4B31E2EC" w14:textId="33BD3470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" w:type="dxa"/>
          </w:tcPr>
          <w:p w14:paraId="53DB4FD9" w14:textId="77777777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39" w:type="dxa"/>
          </w:tcPr>
          <w:p w14:paraId="1F93290D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" w:type="dxa"/>
          </w:tcPr>
          <w:p w14:paraId="6B9A9CCE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1" w:type="dxa"/>
          </w:tcPr>
          <w:p w14:paraId="257E76CF" w14:textId="77777777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sz w:val="29"/>
                <w:szCs w:val="29"/>
              </w:rPr>
            </w:pPr>
          </w:p>
        </w:tc>
        <w:tc>
          <w:tcPr>
            <w:tcW w:w="207" w:type="dxa"/>
          </w:tcPr>
          <w:p w14:paraId="7FA0B34B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</w:tcPr>
          <w:p w14:paraId="530B4B1E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</w:tbl>
    <w:p w14:paraId="64A614AA" w14:textId="15D6DA84" w:rsidR="00A45C9C" w:rsidRPr="00363A53" w:rsidRDefault="00A45C9C" w:rsidP="00DB107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C4B241D" w14:textId="77777777" w:rsidR="00DF38D7" w:rsidRPr="00363A53" w:rsidRDefault="00DF38D7" w:rsidP="00DB107B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 w:hanging="9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EEF9FAE" w14:textId="3A32DCBD" w:rsidR="006727DA" w:rsidRPr="00363A53" w:rsidRDefault="006727DA" w:rsidP="00DB107B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 w:hanging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8116C40" w14:textId="77777777" w:rsidR="00BE48A2" w:rsidRPr="00363A53" w:rsidRDefault="00BE48A2" w:rsidP="00DB107B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/>
        <w:jc w:val="thaiDistribute"/>
        <w:rPr>
          <w:rFonts w:ascii="Angsana New" w:hAnsi="Angsana New"/>
          <w:sz w:val="16"/>
          <w:szCs w:val="16"/>
        </w:rPr>
      </w:pPr>
    </w:p>
    <w:p w14:paraId="51FD0835" w14:textId="3AE43B6F" w:rsidR="00A45C9C" w:rsidRPr="00363A53" w:rsidRDefault="00A45C9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9" w:firstLine="136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4201D48" w14:textId="77777777" w:rsidR="00AC1055" w:rsidRPr="00363A53" w:rsidRDefault="00AC105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16"/>
          <w:szCs w:val="16"/>
        </w:rPr>
      </w:pPr>
    </w:p>
    <w:p w14:paraId="498DD1FB" w14:textId="4D96FACB" w:rsidR="006727DA" w:rsidRPr="00363A53" w:rsidRDefault="006727D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0BD6033" w14:textId="77777777" w:rsidR="006727DA" w:rsidRPr="00363A53" w:rsidRDefault="006727D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16"/>
          <w:szCs w:val="16"/>
        </w:rPr>
      </w:pPr>
    </w:p>
    <w:p w14:paraId="6F527A31" w14:textId="54B738DE" w:rsidR="00A437CC" w:rsidRPr="00363A53" w:rsidRDefault="006727DA" w:rsidP="00DB107B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กลุ่มบริษัทมีความเสี่ยงจากความผันผวนของอัตราแลกเปลี่ยนเงินตราต่างประเทศซึ่งเกิดจากการซื้อ</w:t>
      </w:r>
      <w:r w:rsidR="000D6D0E" w:rsidRPr="00363A53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363A53">
        <w:rPr>
          <w:rFonts w:ascii="Angsana New" w:hAnsi="Angsana New"/>
          <w:spacing w:val="-6"/>
          <w:sz w:val="30"/>
          <w:szCs w:val="30"/>
          <w:cs/>
        </w:rPr>
        <w:t xml:space="preserve"> การจ่ายชำระค่าเครื่องจักรและอุปกรณ์ </w:t>
      </w:r>
      <w:r w:rsidR="00B752CA">
        <w:rPr>
          <w:rFonts w:ascii="Angsana New" w:hAnsi="Angsana New" w:hint="cs"/>
          <w:spacing w:val="-6"/>
          <w:sz w:val="30"/>
          <w:szCs w:val="30"/>
          <w:cs/>
        </w:rPr>
        <w:t xml:space="preserve">และรายการรับจ่ายอื่นๆ </w:t>
      </w:r>
      <w:r w:rsidRPr="00363A53">
        <w:rPr>
          <w:rFonts w:ascii="Angsana New" w:hAnsi="Angsana New"/>
          <w:spacing w:val="-6"/>
          <w:sz w:val="30"/>
          <w:szCs w:val="30"/>
          <w:cs/>
        </w:rPr>
        <w:t>ที่เป็นสกุลเงินตราต่างประเทศ</w:t>
      </w:r>
      <w:r w:rsidRPr="00363A53">
        <w:rPr>
          <w:rFonts w:ascii="Angsana New" w:hAnsi="Angsana New"/>
          <w:sz w:val="30"/>
          <w:szCs w:val="30"/>
          <w:cs/>
        </w:rPr>
        <w:t xml:space="preserve"> </w:t>
      </w:r>
      <w:r w:rsidR="000B509D" w:rsidRPr="00363A53">
        <w:rPr>
          <w:rFonts w:ascii="Angsana New" w:hAnsi="Angsana New"/>
          <w:sz w:val="30"/>
          <w:szCs w:val="30"/>
          <w:cs/>
        </w:rPr>
        <w:t>กลุ่มบริษัทบริหารจัดการความเสี่ยงดังกล่าวโดยการทำสัญญาซื้อเงินตราต่างประเทศล่วงหน้า (</w:t>
      </w:r>
      <w:r w:rsidR="000B509D" w:rsidRPr="00363A53">
        <w:rPr>
          <w:rFonts w:ascii="Angsana New" w:hAnsi="Angsana New"/>
          <w:sz w:val="30"/>
          <w:szCs w:val="30"/>
        </w:rPr>
        <w:t xml:space="preserve">Forward Exchange Contract) </w:t>
      </w:r>
      <w:r w:rsidR="000B509D" w:rsidRPr="00363A53">
        <w:rPr>
          <w:rFonts w:ascii="Angsana New" w:hAnsi="Angsana New"/>
          <w:sz w:val="30"/>
          <w:szCs w:val="30"/>
          <w:cs/>
        </w:rPr>
        <w:t>เพื่อป้องกันความเสี่ยงในหนี้สินทางการเงินที่เป็นสกุลเงินตราต่างประเทศ สัญญาซื้อเงินตราต่างประเทศล่วงหน้าที่ทำสัญญา ณ วันสิ้นรอบระยะเวลา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30623FE3" w14:textId="42D5D35F" w:rsidR="007D7C49" w:rsidRPr="00363A53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40C2E560" w14:textId="4C428E84" w:rsidR="006727DA" w:rsidRPr="00363A53" w:rsidRDefault="006727DA" w:rsidP="00DB107B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-27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63A53">
        <w:rPr>
          <w:rFonts w:ascii="Angsana New" w:hAnsi="Angsana New"/>
          <w:sz w:val="30"/>
          <w:szCs w:val="30"/>
        </w:rPr>
        <w:t>31</w:t>
      </w:r>
      <w:r w:rsidRPr="00363A53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กลุ่มบริษัทมีความเสี่ยงจากอัตราแลกเปลี่ยนเงินตราต่างประเทศที่สำคัญ</w:t>
      </w:r>
      <w:r w:rsidR="009A27B5"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จากการมีหนี้สินที่เป็นเงินตราต่างประเทศดังนี้</w:t>
      </w:r>
    </w:p>
    <w:p w14:paraId="6DC21A9E" w14:textId="77777777" w:rsidR="000B509D" w:rsidRPr="00363A53" w:rsidRDefault="000B509D" w:rsidP="00DB107B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-27"/>
        <w:jc w:val="thaiDistribute"/>
        <w:rPr>
          <w:rFonts w:ascii="Angsana New" w:hAnsi="Angsana New"/>
          <w:sz w:val="16"/>
          <w:szCs w:val="16"/>
        </w:rPr>
      </w:pPr>
    </w:p>
    <w:tbl>
      <w:tblPr>
        <w:tblW w:w="8343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972"/>
        <w:gridCol w:w="1296"/>
        <w:gridCol w:w="237"/>
        <w:gridCol w:w="1172"/>
        <w:gridCol w:w="241"/>
        <w:gridCol w:w="1425"/>
      </w:tblGrid>
      <w:tr w:rsidR="000B509D" w:rsidRPr="00363A53" w14:paraId="573D9240" w14:textId="77777777" w:rsidTr="000302C8">
        <w:trPr>
          <w:trHeight w:val="432"/>
          <w:tblHeader/>
        </w:trPr>
        <w:tc>
          <w:tcPr>
            <w:tcW w:w="3972" w:type="dxa"/>
            <w:vAlign w:val="bottom"/>
          </w:tcPr>
          <w:p w14:paraId="50EEE02A" w14:textId="77777777" w:rsidR="000B509D" w:rsidRPr="00363A53" w:rsidRDefault="000B509D" w:rsidP="00DB107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1" w:type="dxa"/>
            <w:gridSpan w:val="5"/>
          </w:tcPr>
          <w:p w14:paraId="5DCC75C0" w14:textId="48411A63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509D" w:rsidRPr="00363A53" w14:paraId="1523570B" w14:textId="77777777" w:rsidTr="000302C8">
        <w:trPr>
          <w:trHeight w:val="810"/>
          <w:tblHeader/>
        </w:trPr>
        <w:tc>
          <w:tcPr>
            <w:tcW w:w="3972" w:type="dxa"/>
            <w:vAlign w:val="bottom"/>
            <w:hideMark/>
          </w:tcPr>
          <w:p w14:paraId="0EA1BA88" w14:textId="77777777" w:rsidR="000B509D" w:rsidRPr="00363A53" w:rsidRDefault="000B509D" w:rsidP="00DB107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8A4B0E4" w14:textId="77777777" w:rsidR="0078709E" w:rsidRPr="00363A53" w:rsidRDefault="0078709E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27E5A" w14:textId="4CAECABE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237" w:type="dxa"/>
          </w:tcPr>
          <w:p w14:paraId="2B25F1D4" w14:textId="77777777" w:rsidR="000B509D" w:rsidRPr="00363A53" w:rsidRDefault="000B509D" w:rsidP="00DB107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4E41EC" w14:textId="77777777" w:rsidR="0078709E" w:rsidRPr="00363A53" w:rsidRDefault="0078709E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4153C3" w14:textId="643BF5B6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241" w:type="dxa"/>
          </w:tcPr>
          <w:p w14:paraId="0D373EB4" w14:textId="77777777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1B6D3138" w14:textId="77777777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</w:t>
            </w:r>
          </w:p>
          <w:p w14:paraId="4706032A" w14:textId="77777777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</w:tr>
      <w:tr w:rsidR="003D0D70" w:rsidRPr="00363A53" w14:paraId="786DA766" w14:textId="77777777" w:rsidTr="003D0D70">
        <w:trPr>
          <w:trHeight w:val="248"/>
        </w:trPr>
        <w:tc>
          <w:tcPr>
            <w:tcW w:w="3972" w:type="dxa"/>
          </w:tcPr>
          <w:p w14:paraId="17CA689E" w14:textId="62D6E85A" w:rsidR="003D0D70" w:rsidRPr="00363A53" w:rsidRDefault="003D0D70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71" w:type="dxa"/>
            <w:gridSpan w:val="5"/>
          </w:tcPr>
          <w:p w14:paraId="5917CE8F" w14:textId="21885468" w:rsidR="003D0D70" w:rsidRPr="00363A53" w:rsidRDefault="003D0D70" w:rsidP="003D0D70">
            <w:pPr>
              <w:pStyle w:val="BodyText"/>
              <w:spacing w:after="0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3A53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0B509D" w:rsidRPr="00363A53" w14:paraId="649E56C8" w14:textId="77777777" w:rsidTr="000302C8">
        <w:trPr>
          <w:trHeight w:val="423"/>
        </w:trPr>
        <w:tc>
          <w:tcPr>
            <w:tcW w:w="3972" w:type="dxa"/>
          </w:tcPr>
          <w:p w14:paraId="77F20D54" w14:textId="55FE0C9A" w:rsidR="000B509D" w:rsidRPr="00363A53" w:rsidRDefault="000B509D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1BF65078" w14:textId="77777777" w:rsidR="000B509D" w:rsidRPr="00363A53" w:rsidRDefault="000B509D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379D64C" w14:textId="77777777" w:rsidR="000B509D" w:rsidRPr="00363A53" w:rsidRDefault="000B509D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1EFF20" w14:textId="77777777" w:rsidR="000B509D" w:rsidRPr="00363A53" w:rsidRDefault="000B509D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42E161D" w14:textId="77777777" w:rsidR="000B509D" w:rsidRPr="00363A53" w:rsidRDefault="000B509D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1325CF" w14:textId="77777777" w:rsidR="000B509D" w:rsidRPr="00363A53" w:rsidRDefault="000B509D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09D" w:rsidRPr="00363A53" w14:paraId="1750E906" w14:textId="77777777" w:rsidTr="000302C8">
        <w:trPr>
          <w:trHeight w:val="414"/>
        </w:trPr>
        <w:tc>
          <w:tcPr>
            <w:tcW w:w="3972" w:type="dxa"/>
          </w:tcPr>
          <w:p w14:paraId="318DE32A" w14:textId="584C0C2C" w:rsidR="000B509D" w:rsidRPr="00363A53" w:rsidRDefault="000B509D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2B508DCA" w14:textId="60E764EE" w:rsidR="000B509D" w:rsidRPr="00363A53" w:rsidRDefault="00A4750A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509D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="000B509D" w:rsidRPr="00363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509D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968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C5C3574" w14:textId="77777777" w:rsidR="000B509D" w:rsidRPr="00363A53" w:rsidRDefault="000B509D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7B9064" w14:textId="5F70F071" w:rsidR="000B509D" w:rsidRPr="00363A53" w:rsidRDefault="00A4750A" w:rsidP="004F62DD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509D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0B509D" w:rsidRPr="00363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509D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75EF95D" w14:textId="77777777" w:rsidR="000B509D" w:rsidRPr="00363A53" w:rsidRDefault="000B509D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1911EA1" w14:textId="42B8070D" w:rsidR="000B509D" w:rsidRPr="007434D7" w:rsidRDefault="00A4750A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(</w:t>
            </w:r>
            <w:r w:rsidR="000B509D" w:rsidRPr="007434D7">
              <w:rPr>
                <w:rFonts w:ascii="Angsana New" w:hAnsi="Angsana New"/>
                <w:sz w:val="29"/>
                <w:szCs w:val="29"/>
              </w:rPr>
              <w:t>1,801</w:t>
            </w:r>
            <w:r w:rsidRPr="007434D7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0B509D" w:rsidRPr="00363A53" w14:paraId="71B9EE5B" w14:textId="77777777" w:rsidTr="000302C8">
        <w:trPr>
          <w:trHeight w:val="405"/>
        </w:trPr>
        <w:tc>
          <w:tcPr>
            <w:tcW w:w="3972" w:type="dxa"/>
            <w:hideMark/>
          </w:tcPr>
          <w:p w14:paraId="3E8FB9D1" w14:textId="3BA4E482" w:rsidR="000B509D" w:rsidRPr="00363A53" w:rsidRDefault="000B509D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D85E12" w14:textId="3727E441" w:rsidR="000B509D" w:rsidRPr="00363A53" w:rsidRDefault="00A4750A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509D"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193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99D9588" w14:textId="77777777" w:rsidR="000B509D" w:rsidRPr="00363A53" w:rsidRDefault="000B509D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D7E56B3" w14:textId="0EBB92EE" w:rsidR="000B509D" w:rsidRPr="00363A53" w:rsidRDefault="000B509D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2D0F821" w14:textId="77777777" w:rsidR="000B509D" w:rsidRPr="00363A53" w:rsidRDefault="000B509D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15CBE16F" w14:textId="0D209104" w:rsidR="000B509D" w:rsidRPr="007434D7" w:rsidRDefault="000B509D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0B509D" w:rsidRPr="00363A53" w14:paraId="3ED2A362" w14:textId="77777777" w:rsidTr="000302C8">
        <w:trPr>
          <w:trHeight w:val="423"/>
        </w:trPr>
        <w:tc>
          <w:tcPr>
            <w:tcW w:w="3972" w:type="dxa"/>
            <w:hideMark/>
          </w:tcPr>
          <w:p w14:paraId="59CE40FF" w14:textId="6ECE4C5A" w:rsidR="000B509D" w:rsidRPr="007434D7" w:rsidRDefault="000B509D" w:rsidP="00DB107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05F16" w14:textId="2B90E53C" w:rsidR="000B509D" w:rsidRPr="007434D7" w:rsidRDefault="00A4750A" w:rsidP="00DB107B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709E" w:rsidRPr="00743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  <w:r w:rsidR="0078709E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709E" w:rsidRPr="00743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161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B6CB0C7" w14:textId="77777777" w:rsidR="000B509D" w:rsidRPr="007434D7" w:rsidRDefault="000B509D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C67758" w14:textId="3726DA28" w:rsidR="000B509D" w:rsidRPr="007434D7" w:rsidRDefault="00A4750A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B509D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2,122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5FDD3585" w14:textId="77777777" w:rsidR="000B509D" w:rsidRPr="007434D7" w:rsidRDefault="000B509D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B2541" w14:textId="1964CD25" w:rsidR="000B509D" w:rsidRPr="007434D7" w:rsidRDefault="00A4750A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0B509D" w:rsidRPr="007434D7">
              <w:rPr>
                <w:rFonts w:ascii="Angsana New" w:hAnsi="Angsana New"/>
                <w:b/>
                <w:bCs/>
                <w:sz w:val="29"/>
                <w:szCs w:val="29"/>
              </w:rPr>
              <w:t>1,801</w:t>
            </w: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0B509D" w:rsidRPr="00363A53" w14:paraId="3E659CC6" w14:textId="77777777" w:rsidTr="007434D7">
        <w:trPr>
          <w:trHeight w:val="26"/>
        </w:trPr>
        <w:tc>
          <w:tcPr>
            <w:tcW w:w="3972" w:type="dxa"/>
          </w:tcPr>
          <w:p w14:paraId="5F6A6D05" w14:textId="77777777" w:rsidR="000B509D" w:rsidRPr="007434D7" w:rsidRDefault="000B509D" w:rsidP="00DB107B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E545B1" w14:textId="77777777" w:rsidR="000B509D" w:rsidRPr="007434D7" w:rsidRDefault="000B509D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46AF47DB" w14:textId="77777777" w:rsidR="000B509D" w:rsidRPr="007434D7" w:rsidRDefault="000B509D" w:rsidP="00DB107B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646B02" w14:textId="77777777" w:rsidR="000B509D" w:rsidRPr="007434D7" w:rsidRDefault="000B509D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6A0C63" w14:textId="77777777" w:rsidR="000B509D" w:rsidRPr="007434D7" w:rsidRDefault="000B509D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69F195" w14:textId="77777777" w:rsidR="000B509D" w:rsidRPr="007434D7" w:rsidRDefault="000B509D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0"/>
              </w:rPr>
            </w:pPr>
          </w:p>
        </w:tc>
      </w:tr>
      <w:tr w:rsidR="000B509D" w:rsidRPr="00363A53" w14:paraId="32F96200" w14:textId="77777777" w:rsidTr="000302C8">
        <w:trPr>
          <w:trHeight w:val="423"/>
        </w:trPr>
        <w:tc>
          <w:tcPr>
            <w:tcW w:w="3972" w:type="dxa"/>
            <w:hideMark/>
          </w:tcPr>
          <w:p w14:paraId="5BEE1B92" w14:textId="5EB3CF08" w:rsidR="000B509D" w:rsidRPr="00363A53" w:rsidRDefault="000B509D" w:rsidP="00DB107B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8A49E1C" w14:textId="77777777" w:rsidR="000B509D" w:rsidRPr="00363A53" w:rsidRDefault="000B509D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526B7E" w14:textId="77777777" w:rsidR="000B509D" w:rsidRPr="00363A53" w:rsidRDefault="000B509D" w:rsidP="00DB107B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7AF29A02" w14:textId="77777777" w:rsidR="000B509D" w:rsidRPr="00363A53" w:rsidRDefault="000B509D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80B4BBE" w14:textId="77777777" w:rsidR="000B509D" w:rsidRPr="00363A53" w:rsidRDefault="000B509D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bottom"/>
          </w:tcPr>
          <w:p w14:paraId="74658C2A" w14:textId="77777777" w:rsidR="000B509D" w:rsidRPr="007434D7" w:rsidRDefault="000B509D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93688" w:rsidRPr="00363A53" w14:paraId="67015A43" w14:textId="77777777" w:rsidTr="000302C8">
        <w:trPr>
          <w:trHeight w:val="414"/>
        </w:trPr>
        <w:tc>
          <w:tcPr>
            <w:tcW w:w="3972" w:type="dxa"/>
          </w:tcPr>
          <w:p w14:paraId="0A44D274" w14:textId="08177E68" w:rsidR="00293688" w:rsidRPr="00363A53" w:rsidRDefault="00293688" w:rsidP="00DB107B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D4A6C5C" w14:textId="7EF976B7" w:rsidR="00293688" w:rsidRPr="00A50459" w:rsidRDefault="00293688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7B2BAC15" w14:textId="77777777" w:rsidR="00293688" w:rsidRPr="00A50459" w:rsidRDefault="00293688" w:rsidP="00DB107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5759757" w14:textId="3E2366B8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3BCC3C" w14:textId="77777777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bottom"/>
          </w:tcPr>
          <w:p w14:paraId="6016D54A" w14:textId="06DFEE92" w:rsidR="00293688" w:rsidRPr="007434D7" w:rsidRDefault="0029368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2,582</w:t>
            </w:r>
          </w:p>
        </w:tc>
      </w:tr>
      <w:tr w:rsidR="00293688" w:rsidRPr="00363A53" w14:paraId="3C9DD141" w14:textId="77777777" w:rsidTr="000302C8">
        <w:trPr>
          <w:trHeight w:val="405"/>
        </w:trPr>
        <w:tc>
          <w:tcPr>
            <w:tcW w:w="3972" w:type="dxa"/>
            <w:hideMark/>
          </w:tcPr>
          <w:p w14:paraId="1E3FCCDB" w14:textId="77777777" w:rsidR="00293688" w:rsidRPr="00363A53" w:rsidRDefault="00293688" w:rsidP="00DB107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0A2AD53" w14:textId="7500FE5A" w:rsidR="00293688" w:rsidRPr="00A50459" w:rsidRDefault="00A4750A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3688" w:rsidRPr="00A50459">
              <w:rPr>
                <w:rFonts w:asciiTheme="majorBidi" w:hAnsiTheme="majorBidi" w:cstheme="majorBidi"/>
                <w:sz w:val="30"/>
                <w:szCs w:val="30"/>
              </w:rPr>
              <w:t>12,366</w:t>
            </w:r>
            <w:r w:rsidRPr="00A504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BE012BB" w14:textId="77777777" w:rsidR="00293688" w:rsidRPr="00A50459" w:rsidRDefault="00293688" w:rsidP="00DB107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6E3B7802" w14:textId="5E65C950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A77CA07" w14:textId="77777777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608E5E8F" w14:textId="588806C0" w:rsidR="00293688" w:rsidRPr="007434D7" w:rsidRDefault="0029368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293688" w:rsidRPr="00363A53" w14:paraId="69930C1D" w14:textId="77777777" w:rsidTr="004169FF">
        <w:trPr>
          <w:trHeight w:val="414"/>
        </w:trPr>
        <w:tc>
          <w:tcPr>
            <w:tcW w:w="3972" w:type="dxa"/>
            <w:hideMark/>
          </w:tcPr>
          <w:p w14:paraId="1D870B54" w14:textId="77777777" w:rsidR="00293688" w:rsidRPr="00363A53" w:rsidRDefault="00293688" w:rsidP="00DB107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0CA5B6C" w14:textId="7D5D3B7B" w:rsidR="00293688" w:rsidRPr="00A50459" w:rsidRDefault="00293688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E222A21" w14:textId="77777777" w:rsidR="00293688" w:rsidRPr="00A50459" w:rsidRDefault="00293688" w:rsidP="00DB107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FB72369" w14:textId="1B044E54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FD62A70" w14:textId="77777777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70CD6" w14:textId="2B71B9B6" w:rsidR="00293688" w:rsidRPr="007434D7" w:rsidRDefault="003D0D70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(</w:t>
            </w:r>
            <w:r w:rsidR="001B415E" w:rsidRPr="007434D7">
              <w:rPr>
                <w:rFonts w:ascii="Angsana New" w:hAnsi="Angsana New"/>
                <w:sz w:val="29"/>
                <w:szCs w:val="29"/>
              </w:rPr>
              <w:t>62,803</w:t>
            </w:r>
            <w:r w:rsidRPr="007434D7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93688" w:rsidRPr="00363A53" w14:paraId="7A410062" w14:textId="77777777" w:rsidTr="004169FF">
        <w:trPr>
          <w:trHeight w:val="414"/>
        </w:trPr>
        <w:tc>
          <w:tcPr>
            <w:tcW w:w="3972" w:type="dxa"/>
            <w:hideMark/>
          </w:tcPr>
          <w:p w14:paraId="14CC0EEC" w14:textId="5F715F70" w:rsidR="00293688" w:rsidRPr="00363A53" w:rsidRDefault="00293688" w:rsidP="00DB107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52137" w14:textId="7945342F" w:rsidR="00293688" w:rsidRPr="007434D7" w:rsidRDefault="00A4750A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3688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12,366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9B81EA4" w14:textId="77777777" w:rsidR="00293688" w:rsidRPr="007434D7" w:rsidRDefault="00293688" w:rsidP="00DB107B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77C1D2A" w14:textId="6563115D" w:rsidR="00293688" w:rsidRPr="007434D7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F77DF2C" w14:textId="77777777" w:rsidR="00293688" w:rsidRPr="007434D7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B99232" w14:textId="7BE558B9" w:rsidR="00293688" w:rsidRPr="007434D7" w:rsidRDefault="003D0D70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A4750A" w:rsidRPr="007434D7">
              <w:rPr>
                <w:rFonts w:ascii="Angsana New" w:hAnsi="Angsana New"/>
                <w:b/>
                <w:bCs/>
                <w:sz w:val="29"/>
                <w:szCs w:val="29"/>
              </w:rPr>
              <w:t>60,221</w:t>
            </w: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293688" w:rsidRPr="00363A53" w14:paraId="73D5395C" w14:textId="77777777" w:rsidTr="004169FF">
        <w:trPr>
          <w:trHeight w:val="414"/>
        </w:trPr>
        <w:tc>
          <w:tcPr>
            <w:tcW w:w="3972" w:type="dxa"/>
            <w:hideMark/>
          </w:tcPr>
          <w:p w14:paraId="7AF3128D" w14:textId="77777777" w:rsidR="00293688" w:rsidRPr="00363A53" w:rsidRDefault="00293688" w:rsidP="00DB107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A1B9518" w14:textId="7B267876" w:rsidR="00293688" w:rsidRPr="00A50459" w:rsidRDefault="00293688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6F33ACE2" w14:textId="77777777" w:rsidR="00293688" w:rsidRPr="00A50459" w:rsidRDefault="00293688" w:rsidP="00DB107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2C7C3AE9" w14:textId="4EF3BB3A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4ECCA32" w14:textId="77777777" w:rsidR="00293688" w:rsidRPr="00A50459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5B9ED" w14:textId="480B1A8D" w:rsidR="00293688" w:rsidRPr="007434D7" w:rsidRDefault="0029368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94,919</w:t>
            </w:r>
          </w:p>
        </w:tc>
      </w:tr>
      <w:tr w:rsidR="00293688" w:rsidRPr="00363A53" w14:paraId="6EE69E51" w14:textId="77777777" w:rsidTr="000302C8">
        <w:trPr>
          <w:trHeight w:val="414"/>
        </w:trPr>
        <w:tc>
          <w:tcPr>
            <w:tcW w:w="3972" w:type="dxa"/>
            <w:hideMark/>
          </w:tcPr>
          <w:p w14:paraId="0D299F9D" w14:textId="77777777" w:rsidR="00293688" w:rsidRPr="00363A53" w:rsidRDefault="00293688" w:rsidP="00DB107B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D150B" w14:textId="0470B757" w:rsidR="00293688" w:rsidRPr="007434D7" w:rsidRDefault="00A4750A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3688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12,366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C7CF3A8" w14:textId="77777777" w:rsidR="00293688" w:rsidRPr="007434D7" w:rsidRDefault="00293688" w:rsidP="00DB107B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C3166" w14:textId="69B661CA" w:rsidR="00293688" w:rsidRPr="007434D7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31FE6D3" w14:textId="77777777" w:rsidR="00293688" w:rsidRPr="007434D7" w:rsidRDefault="00293688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72583" w14:textId="14FBB28F" w:rsidR="00293688" w:rsidRPr="007434D7" w:rsidRDefault="003D0D70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34,</w:t>
            </w:r>
            <w:r w:rsidR="00A4750A" w:rsidRPr="007434D7">
              <w:rPr>
                <w:rFonts w:ascii="Angsana New" w:hAnsi="Angsana New"/>
                <w:b/>
                <w:bCs/>
                <w:sz w:val="29"/>
                <w:szCs w:val="29"/>
              </w:rPr>
              <w:t>698</w:t>
            </w:r>
          </w:p>
        </w:tc>
      </w:tr>
      <w:tr w:rsidR="0076496B" w:rsidRPr="00363A53" w14:paraId="653A81D9" w14:textId="77777777" w:rsidTr="007434D7">
        <w:trPr>
          <w:trHeight w:val="26"/>
        </w:trPr>
        <w:tc>
          <w:tcPr>
            <w:tcW w:w="3972" w:type="dxa"/>
          </w:tcPr>
          <w:p w14:paraId="724ECA19" w14:textId="77777777" w:rsidR="0076496B" w:rsidRPr="007434D7" w:rsidRDefault="0076496B" w:rsidP="00DB107B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C19DE" w14:textId="77777777" w:rsidR="0076496B" w:rsidRPr="007434D7" w:rsidRDefault="0076496B" w:rsidP="00DB107B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0C692C00" w14:textId="77777777" w:rsidR="0076496B" w:rsidRPr="007434D7" w:rsidRDefault="0076496B" w:rsidP="00DB107B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39C9A104" w14:textId="77777777" w:rsidR="0076496B" w:rsidRPr="007434D7" w:rsidRDefault="0076496B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32E5F5" w14:textId="77777777" w:rsidR="0076496B" w:rsidRPr="007434D7" w:rsidRDefault="0076496B" w:rsidP="00DB107B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AC90C4" w14:textId="77777777" w:rsidR="0076496B" w:rsidRPr="007434D7" w:rsidRDefault="0076496B" w:rsidP="00DB107B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02C8" w:rsidRPr="00363A53" w14:paraId="0A46D807" w14:textId="77777777" w:rsidTr="00250EEA">
        <w:trPr>
          <w:trHeight w:val="340"/>
        </w:trPr>
        <w:tc>
          <w:tcPr>
            <w:tcW w:w="3972" w:type="dxa"/>
          </w:tcPr>
          <w:p w14:paraId="108E88F6" w14:textId="77777777" w:rsidR="000302C8" w:rsidRPr="00363A53" w:rsidRDefault="000302C8" w:rsidP="00DB107B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1" w:type="dxa"/>
            <w:gridSpan w:val="5"/>
            <w:tcBorders>
              <w:left w:val="nil"/>
              <w:right w:val="nil"/>
            </w:tcBorders>
            <w:vAlign w:val="bottom"/>
          </w:tcPr>
          <w:p w14:paraId="15F8F11E" w14:textId="1B84F1F7" w:rsidR="000302C8" w:rsidRPr="00A50459" w:rsidRDefault="000302C8" w:rsidP="000302C8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50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302C8" w:rsidRPr="00363A53" w14:paraId="504259DD" w14:textId="77777777" w:rsidTr="00250EEA">
        <w:trPr>
          <w:trHeight w:val="340"/>
        </w:trPr>
        <w:tc>
          <w:tcPr>
            <w:tcW w:w="3972" w:type="dxa"/>
            <w:vAlign w:val="bottom"/>
          </w:tcPr>
          <w:p w14:paraId="67B76C8D" w14:textId="77777777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721CD3D" w14:textId="77777777" w:rsidR="000302C8" w:rsidRPr="00A50459" w:rsidRDefault="000302C8" w:rsidP="000302C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C526A" w14:textId="26CB7E7E" w:rsidR="000302C8" w:rsidRPr="00A50459" w:rsidRDefault="000302C8" w:rsidP="000302C8">
            <w:pPr>
              <w:pStyle w:val="BodyText"/>
              <w:spacing w:after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237" w:type="dxa"/>
          </w:tcPr>
          <w:p w14:paraId="73826347" w14:textId="77777777" w:rsidR="000302C8" w:rsidRPr="00A50459" w:rsidRDefault="000302C8" w:rsidP="000302C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67C07FBD" w14:textId="77777777" w:rsidR="000302C8" w:rsidRPr="00A50459" w:rsidRDefault="000302C8" w:rsidP="000302C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79287" w14:textId="5EF158F0" w:rsidR="000302C8" w:rsidRPr="00A50459" w:rsidRDefault="000302C8" w:rsidP="000302C8">
            <w:pPr>
              <w:pStyle w:val="BodyText"/>
              <w:spacing w:after="0"/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52D4000" w14:textId="77777777" w:rsidR="000302C8" w:rsidRPr="00A50459" w:rsidRDefault="000302C8" w:rsidP="000302C8">
            <w:pPr>
              <w:pStyle w:val="BodyText"/>
              <w:spacing w:after="0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6BEDE2E0" w14:textId="77777777" w:rsidR="000302C8" w:rsidRPr="00A50459" w:rsidRDefault="000302C8" w:rsidP="000302C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</w:t>
            </w:r>
          </w:p>
          <w:p w14:paraId="73FD1CAF" w14:textId="2025969A" w:rsidR="000302C8" w:rsidRPr="00A50459" w:rsidRDefault="000302C8" w:rsidP="000302C8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</w:tr>
      <w:tr w:rsidR="003D0D70" w:rsidRPr="00363A53" w14:paraId="4CE5E8D7" w14:textId="77777777" w:rsidTr="003D0D70">
        <w:trPr>
          <w:trHeight w:val="178"/>
        </w:trPr>
        <w:tc>
          <w:tcPr>
            <w:tcW w:w="3972" w:type="dxa"/>
          </w:tcPr>
          <w:p w14:paraId="01356388" w14:textId="77777777" w:rsidR="003D0D70" w:rsidRPr="00363A53" w:rsidRDefault="003D0D70" w:rsidP="000302C8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4371" w:type="dxa"/>
            <w:gridSpan w:val="5"/>
            <w:tcBorders>
              <w:left w:val="nil"/>
              <w:right w:val="nil"/>
            </w:tcBorders>
          </w:tcPr>
          <w:p w14:paraId="65F3969D" w14:textId="6E8F8CD0" w:rsidR="003D0D70" w:rsidRPr="00A50459" w:rsidRDefault="003D0D70" w:rsidP="003D0D70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459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A5045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A50459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0302C8" w:rsidRPr="00363A53" w14:paraId="5D31CE77" w14:textId="77777777" w:rsidTr="00250EEA">
        <w:trPr>
          <w:trHeight w:val="340"/>
        </w:trPr>
        <w:tc>
          <w:tcPr>
            <w:tcW w:w="3972" w:type="dxa"/>
          </w:tcPr>
          <w:p w14:paraId="7B4E2335" w14:textId="5D0F42B9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FA9A741" w14:textId="77777777" w:rsidR="000302C8" w:rsidRPr="00A50459" w:rsidRDefault="000302C8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2A826452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674F736E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E0C3466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65432D68" w14:textId="77777777" w:rsidR="000302C8" w:rsidRPr="00A50459" w:rsidRDefault="000302C8" w:rsidP="000302C8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302C8" w:rsidRPr="00363A53" w14:paraId="30B9F2F6" w14:textId="77777777" w:rsidTr="00250EEA">
        <w:trPr>
          <w:trHeight w:val="340"/>
        </w:trPr>
        <w:tc>
          <w:tcPr>
            <w:tcW w:w="3972" w:type="dxa"/>
          </w:tcPr>
          <w:p w14:paraId="3F768B18" w14:textId="2D7F9690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C2EDD0" w14:textId="23B96C05" w:rsidR="000302C8" w:rsidRPr="00A50459" w:rsidRDefault="00A4750A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02C8" w:rsidRPr="00A50459">
              <w:rPr>
                <w:rFonts w:asciiTheme="majorBidi" w:hAnsiTheme="majorBidi" w:cstheme="majorBidi"/>
                <w:sz w:val="30"/>
                <w:szCs w:val="30"/>
              </w:rPr>
              <w:t>11,159</w:t>
            </w:r>
            <w:r w:rsidRPr="00A504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E2A1316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F2B1A9E" w14:textId="1C037385" w:rsidR="000302C8" w:rsidRPr="00A50459" w:rsidRDefault="00A4750A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02C8" w:rsidRPr="00A50459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  <w:r w:rsidRPr="00A504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3A90155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55A4DCDD" w14:textId="45313CD2" w:rsidR="000302C8" w:rsidRPr="007434D7" w:rsidRDefault="00A4750A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(</w:t>
            </w:r>
            <w:r w:rsidR="000302C8" w:rsidRPr="007434D7">
              <w:rPr>
                <w:rFonts w:ascii="Angsana New" w:hAnsi="Angsana New"/>
                <w:sz w:val="29"/>
                <w:szCs w:val="29"/>
              </w:rPr>
              <w:t>1,801</w:t>
            </w:r>
            <w:r w:rsidRPr="007434D7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0302C8" w:rsidRPr="00363A53" w14:paraId="2823D257" w14:textId="77777777" w:rsidTr="000302C8">
        <w:trPr>
          <w:trHeight w:val="340"/>
        </w:trPr>
        <w:tc>
          <w:tcPr>
            <w:tcW w:w="3972" w:type="dxa"/>
          </w:tcPr>
          <w:p w14:paraId="7724A53C" w14:textId="2881215C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3E3F01F" w14:textId="7469F5E3" w:rsidR="000302C8" w:rsidRPr="00A50459" w:rsidRDefault="00A4750A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02C8" w:rsidRPr="00A50459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A504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A7FC2E1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26427FA" w14:textId="2668E209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75E6D6D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</w:tcPr>
          <w:p w14:paraId="1C98ACA4" w14:textId="20B43CA0" w:rsidR="000302C8" w:rsidRPr="007434D7" w:rsidRDefault="000302C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302C8" w:rsidRPr="00363A53" w14:paraId="5CF658C6" w14:textId="77777777" w:rsidTr="000302C8">
        <w:trPr>
          <w:trHeight w:val="340"/>
        </w:trPr>
        <w:tc>
          <w:tcPr>
            <w:tcW w:w="3972" w:type="dxa"/>
          </w:tcPr>
          <w:p w14:paraId="043C0230" w14:textId="3D86994C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2C916E" w14:textId="28ED59B5" w:rsidR="000302C8" w:rsidRPr="007434D7" w:rsidRDefault="00A4750A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302C8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11,35</w:t>
            </w:r>
            <w:r w:rsidR="00A50459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1D3DFF6" w14:textId="77777777" w:rsidR="000302C8" w:rsidRPr="007434D7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3A048" w14:textId="29CF3425" w:rsidR="000302C8" w:rsidRPr="007434D7" w:rsidRDefault="00A4750A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302C8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2,122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568C1AE" w14:textId="77777777" w:rsidR="000302C8" w:rsidRPr="007434D7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ADA51" w14:textId="7D54A04A" w:rsidR="000302C8" w:rsidRPr="007434D7" w:rsidRDefault="00A4750A" w:rsidP="0052262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0302C8" w:rsidRPr="007434D7">
              <w:rPr>
                <w:rFonts w:ascii="Angsana New" w:hAnsi="Angsana New"/>
                <w:b/>
                <w:bCs/>
                <w:sz w:val="29"/>
                <w:szCs w:val="29"/>
              </w:rPr>
              <w:t>1,801</w:t>
            </w: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0302C8" w:rsidRPr="00363A53" w14:paraId="22BF4E6D" w14:textId="77777777" w:rsidTr="000302C8">
        <w:trPr>
          <w:trHeight w:val="26"/>
        </w:trPr>
        <w:tc>
          <w:tcPr>
            <w:tcW w:w="3972" w:type="dxa"/>
          </w:tcPr>
          <w:p w14:paraId="55D42A8F" w14:textId="77777777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718B10" w14:textId="77777777" w:rsidR="000302C8" w:rsidRPr="00A50459" w:rsidRDefault="000302C8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69F0B9DB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6E69E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09A0FFE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645FE3" w14:textId="77777777" w:rsidR="000302C8" w:rsidRPr="007434D7" w:rsidRDefault="000302C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02C8" w:rsidRPr="00363A53" w14:paraId="03ED8420" w14:textId="77777777" w:rsidTr="00250EEA">
        <w:trPr>
          <w:trHeight w:val="340"/>
        </w:trPr>
        <w:tc>
          <w:tcPr>
            <w:tcW w:w="3972" w:type="dxa"/>
          </w:tcPr>
          <w:p w14:paraId="65AD400D" w14:textId="5A0E6882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27F218B" w14:textId="77777777" w:rsidR="000302C8" w:rsidRPr="00A50459" w:rsidRDefault="000302C8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22369DC6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244F8B53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AA0B331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bottom"/>
          </w:tcPr>
          <w:p w14:paraId="22070F95" w14:textId="77777777" w:rsidR="000302C8" w:rsidRPr="007434D7" w:rsidRDefault="000302C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02C8" w:rsidRPr="00363A53" w14:paraId="1B181690" w14:textId="77777777" w:rsidTr="00250EEA">
        <w:trPr>
          <w:trHeight w:val="340"/>
        </w:trPr>
        <w:tc>
          <w:tcPr>
            <w:tcW w:w="3972" w:type="dxa"/>
          </w:tcPr>
          <w:p w14:paraId="0ECAC86E" w14:textId="75CC2E25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477D065" w14:textId="4692C6E9" w:rsidR="000302C8" w:rsidRPr="00A50459" w:rsidRDefault="00A4750A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02C8" w:rsidRPr="00A50459">
              <w:rPr>
                <w:rFonts w:asciiTheme="majorBidi" w:hAnsiTheme="majorBidi" w:cstheme="majorBidi"/>
                <w:sz w:val="30"/>
                <w:szCs w:val="30"/>
              </w:rPr>
              <w:t>12,366</w:t>
            </w:r>
            <w:r w:rsidRPr="00A504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3828184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0AF8217" w14:textId="3FF23B71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81E7DB9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44CA2C73" w14:textId="4ADF42E7" w:rsidR="000302C8" w:rsidRPr="007434D7" w:rsidRDefault="000302C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302C8" w:rsidRPr="00363A53" w14:paraId="1A12858B" w14:textId="77777777" w:rsidTr="004169FF">
        <w:trPr>
          <w:trHeight w:val="340"/>
        </w:trPr>
        <w:tc>
          <w:tcPr>
            <w:tcW w:w="3972" w:type="dxa"/>
          </w:tcPr>
          <w:p w14:paraId="22187ECE" w14:textId="7216847D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0C55A56" w14:textId="64E590D1" w:rsidR="000302C8" w:rsidRPr="00A50459" w:rsidRDefault="000302C8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E27633E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58171EBC" w14:textId="55F180DC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A02EAA4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04EFA" w14:textId="434BA736" w:rsidR="000302C8" w:rsidRPr="007434D7" w:rsidRDefault="003D0D70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(</w:t>
            </w:r>
            <w:r w:rsidR="001B415E" w:rsidRPr="007434D7">
              <w:rPr>
                <w:rFonts w:ascii="Angsana New" w:hAnsi="Angsana New"/>
                <w:sz w:val="29"/>
                <w:szCs w:val="29"/>
              </w:rPr>
              <w:t>62,803</w:t>
            </w:r>
            <w:r w:rsidRPr="007434D7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0302C8" w:rsidRPr="00363A53" w14:paraId="1466D8F9" w14:textId="77777777" w:rsidTr="004169FF">
        <w:trPr>
          <w:trHeight w:val="340"/>
        </w:trPr>
        <w:tc>
          <w:tcPr>
            <w:tcW w:w="3972" w:type="dxa"/>
          </w:tcPr>
          <w:p w14:paraId="4AB5C1D2" w14:textId="0EBE8E55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96071" w14:textId="438C4E4F" w:rsidR="000302C8" w:rsidRPr="007434D7" w:rsidRDefault="00A4750A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302C8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12,366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355B002" w14:textId="77777777" w:rsidR="000302C8" w:rsidRPr="007434D7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694E1836" w14:textId="707F6ACD" w:rsidR="000302C8" w:rsidRPr="007434D7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03C780" w14:textId="77777777" w:rsidR="000302C8" w:rsidRPr="007434D7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96B51" w14:textId="56762E95" w:rsidR="000302C8" w:rsidRPr="007434D7" w:rsidRDefault="003D0D70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1B415E" w:rsidRPr="007434D7">
              <w:rPr>
                <w:rFonts w:ascii="Angsana New" w:hAnsi="Angsana New"/>
                <w:b/>
                <w:bCs/>
                <w:sz w:val="29"/>
                <w:szCs w:val="29"/>
              </w:rPr>
              <w:t>62,803</w:t>
            </w: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0302C8" w:rsidRPr="00363A53" w14:paraId="7895579A" w14:textId="77777777" w:rsidTr="004169FF">
        <w:trPr>
          <w:trHeight w:val="340"/>
        </w:trPr>
        <w:tc>
          <w:tcPr>
            <w:tcW w:w="3972" w:type="dxa"/>
          </w:tcPr>
          <w:p w14:paraId="04CD20DB" w14:textId="734E6909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C722004" w14:textId="22207F00" w:rsidR="000302C8" w:rsidRPr="00A50459" w:rsidRDefault="000302C8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143049B" w14:textId="77777777" w:rsidR="000302C8" w:rsidRPr="00A50459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13148F45" w14:textId="53B4D8DF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6C8FF32" w14:textId="77777777" w:rsidR="000302C8" w:rsidRPr="00A50459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2CC53" w14:textId="5BF0D3DA" w:rsidR="000302C8" w:rsidRPr="007434D7" w:rsidRDefault="000302C8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94,919</w:t>
            </w:r>
          </w:p>
        </w:tc>
      </w:tr>
      <w:tr w:rsidR="000302C8" w:rsidRPr="00363A53" w14:paraId="653F6FA5" w14:textId="77777777" w:rsidTr="000302C8">
        <w:trPr>
          <w:trHeight w:val="340"/>
        </w:trPr>
        <w:tc>
          <w:tcPr>
            <w:tcW w:w="3972" w:type="dxa"/>
          </w:tcPr>
          <w:p w14:paraId="03625743" w14:textId="40FC412A" w:rsidR="000302C8" w:rsidRPr="00363A53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A657A" w14:textId="6CBF5BE6" w:rsidR="000302C8" w:rsidRPr="007434D7" w:rsidRDefault="00A4750A" w:rsidP="000302C8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302C8"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12,366</w:t>
            </w: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FD3E5BD" w14:textId="77777777" w:rsidR="000302C8" w:rsidRPr="007434D7" w:rsidRDefault="000302C8" w:rsidP="000302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17D91" w14:textId="099D6A1C" w:rsidR="000302C8" w:rsidRPr="007434D7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2DB11E5" w14:textId="77777777" w:rsidR="000302C8" w:rsidRPr="007434D7" w:rsidRDefault="000302C8" w:rsidP="000302C8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A5F85" w14:textId="6EB8972D" w:rsidR="000302C8" w:rsidRPr="007434D7" w:rsidRDefault="003D0D70" w:rsidP="007434D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32,116</w:t>
            </w:r>
          </w:p>
        </w:tc>
      </w:tr>
    </w:tbl>
    <w:p w14:paraId="6F12AD5F" w14:textId="745173E6" w:rsidR="00494441" w:rsidRPr="00363A53" w:rsidRDefault="00215983" w:rsidP="00DB107B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0CE3B042" w14:textId="77777777" w:rsidR="00355BA7" w:rsidRPr="00363A53" w:rsidRDefault="00355BA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2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150"/>
        <w:gridCol w:w="270"/>
        <w:gridCol w:w="1080"/>
      </w:tblGrid>
      <w:tr w:rsidR="00355BA7" w:rsidRPr="00363A53" w14:paraId="0149C8BF" w14:textId="77777777" w:rsidTr="00097BAC">
        <w:trPr>
          <w:tblHeader/>
        </w:trPr>
        <w:tc>
          <w:tcPr>
            <w:tcW w:w="4113" w:type="dxa"/>
          </w:tcPr>
          <w:p w14:paraId="15ED7CF7" w14:textId="77777777" w:rsidR="00355BA7" w:rsidRPr="00363A53" w:rsidRDefault="00355BA7" w:rsidP="00DB107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2DFD0EB" w14:textId="77777777" w:rsidR="00355BA7" w:rsidRPr="00363A53" w:rsidRDefault="00355BA7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5EA242" w14:textId="77777777" w:rsidR="00355BA7" w:rsidRPr="00363A53" w:rsidRDefault="00355BA7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C83A47B" w14:textId="77777777" w:rsidR="00355BA7" w:rsidRPr="00363A53" w:rsidRDefault="00355BA7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3" w:rsidRPr="00363A53" w14:paraId="61C04266" w14:textId="77777777" w:rsidTr="00097BAC">
        <w:trPr>
          <w:tblHeader/>
        </w:trPr>
        <w:tc>
          <w:tcPr>
            <w:tcW w:w="4113" w:type="dxa"/>
          </w:tcPr>
          <w:p w14:paraId="1889D71E" w14:textId="77777777" w:rsidR="001E7B83" w:rsidRPr="00363A53" w:rsidRDefault="001E7B83" w:rsidP="00DB107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0E4A99" w14:textId="0E22DAA2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E50D254" w14:textId="77777777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A1DF5F" w14:textId="6E2D0D1C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60306EB" w14:textId="77777777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2D432F" w14:textId="63B7922C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C77256F" w14:textId="77777777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F87A" w14:textId="1478191F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55BA7" w:rsidRPr="00363A53" w14:paraId="32F3DCB5" w14:textId="77777777" w:rsidTr="00097BAC">
        <w:trPr>
          <w:trHeight w:val="247"/>
          <w:tblHeader/>
        </w:trPr>
        <w:tc>
          <w:tcPr>
            <w:tcW w:w="4113" w:type="dxa"/>
          </w:tcPr>
          <w:p w14:paraId="27C03A58" w14:textId="77777777" w:rsidR="00355BA7" w:rsidRPr="00363A53" w:rsidRDefault="00355BA7" w:rsidP="00DB107B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48AFC0B" w14:textId="77777777" w:rsidR="00355BA7" w:rsidRPr="00363A53" w:rsidRDefault="00355BA7" w:rsidP="00DB10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CA7" w:rsidRPr="00363A53" w14:paraId="0FBA9FB8" w14:textId="77777777" w:rsidTr="00CE7472">
        <w:trPr>
          <w:trHeight w:hRule="exact" w:val="420"/>
        </w:trPr>
        <w:tc>
          <w:tcPr>
            <w:tcW w:w="4113" w:type="dxa"/>
          </w:tcPr>
          <w:p w14:paraId="1320F65D" w14:textId="157080AF" w:rsidR="00FE1CA7" w:rsidRPr="00363A53" w:rsidRDefault="00FE1CA7" w:rsidP="00DB107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2980827" w14:textId="77777777" w:rsidR="00FE1CA7" w:rsidRPr="00363A53" w:rsidRDefault="00FE1CA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7DAD1D" w14:textId="77777777" w:rsidR="00FE1CA7" w:rsidRPr="00363A53" w:rsidRDefault="00FE1CA7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670F91" w14:textId="77777777" w:rsidR="00FE1CA7" w:rsidRPr="00363A53" w:rsidRDefault="00FE1CA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D2C4E" w14:textId="77777777" w:rsidR="00FE1CA7" w:rsidRPr="00363A53" w:rsidRDefault="00FE1CA7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7298521" w14:textId="77777777" w:rsidR="00FE1CA7" w:rsidRPr="00363A53" w:rsidRDefault="00FE1CA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FFD4" w14:textId="77777777" w:rsidR="00FE1CA7" w:rsidRPr="00363A53" w:rsidRDefault="00FE1CA7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754BD" w14:textId="77777777" w:rsidR="00FE1CA7" w:rsidRPr="00363A53" w:rsidRDefault="00FE1CA7" w:rsidP="00DB107B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E7B83" w:rsidRPr="00363A53" w14:paraId="6D9BF3AE" w14:textId="77777777" w:rsidTr="00CE7472">
        <w:trPr>
          <w:trHeight w:hRule="exact" w:val="420"/>
        </w:trPr>
        <w:tc>
          <w:tcPr>
            <w:tcW w:w="4113" w:type="dxa"/>
          </w:tcPr>
          <w:p w14:paraId="19DE96C0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0B49FEB9" w14:textId="77777777" w:rsidR="001E7B83" w:rsidRPr="00363A53" w:rsidRDefault="001E7B83" w:rsidP="00DB107B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30BDB0D0" w14:textId="5F7B41A4" w:rsidR="001E7B83" w:rsidRPr="00363A53" w:rsidRDefault="00F7026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11,859</w:t>
            </w:r>
          </w:p>
        </w:tc>
        <w:tc>
          <w:tcPr>
            <w:tcW w:w="236" w:type="dxa"/>
          </w:tcPr>
          <w:p w14:paraId="7834D87A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61B403" w14:textId="7244B399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236" w:type="dxa"/>
          </w:tcPr>
          <w:p w14:paraId="25439BF3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C29058" w14:textId="317DD403" w:rsidR="001E7B83" w:rsidRPr="00363A53" w:rsidRDefault="00F7026F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2,752</w:t>
            </w:r>
          </w:p>
        </w:tc>
        <w:tc>
          <w:tcPr>
            <w:tcW w:w="270" w:type="dxa"/>
          </w:tcPr>
          <w:p w14:paraId="1C285C5C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BE779" w14:textId="28A75B73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1E7B83" w:rsidRPr="00363A53" w14:paraId="14218B25" w14:textId="77777777" w:rsidTr="00CE7472">
        <w:trPr>
          <w:trHeight w:hRule="exact" w:val="420"/>
        </w:trPr>
        <w:tc>
          <w:tcPr>
            <w:tcW w:w="4113" w:type="dxa"/>
          </w:tcPr>
          <w:p w14:paraId="79DF6A49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AFD696F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284FE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74CA8E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B91F7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B6B652E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5753F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FBC24" w14:textId="77777777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B83" w:rsidRPr="00363A53" w14:paraId="0544DC58" w14:textId="77777777" w:rsidTr="00CE7472">
        <w:trPr>
          <w:trHeight w:hRule="exact" w:val="420"/>
        </w:trPr>
        <w:tc>
          <w:tcPr>
            <w:tcW w:w="4113" w:type="dxa"/>
          </w:tcPr>
          <w:p w14:paraId="32023129" w14:textId="77777777" w:rsidR="001E7B83" w:rsidRPr="00363A53" w:rsidRDefault="001E7B83" w:rsidP="00DB107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9" w:type="dxa"/>
          </w:tcPr>
          <w:p w14:paraId="1924CE5C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D5872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06C9A7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30D5E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D4B92C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0A7A6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C5CE6" w14:textId="77777777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B83" w:rsidRPr="00363A53" w14:paraId="16D58749" w14:textId="77777777" w:rsidTr="00CE7472">
        <w:trPr>
          <w:trHeight w:hRule="exact" w:val="420"/>
        </w:trPr>
        <w:tc>
          <w:tcPr>
            <w:tcW w:w="4113" w:type="dxa"/>
          </w:tcPr>
          <w:p w14:paraId="3DC5C7F4" w14:textId="77777777" w:rsidR="001E7B83" w:rsidRPr="00363A53" w:rsidRDefault="001E7B83" w:rsidP="00DB107B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6794A704" w14:textId="7D052CC3" w:rsidR="001E7B83" w:rsidRPr="00363A53" w:rsidRDefault="00F7026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D83A51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42048D" w14:textId="452246F2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  <w:tc>
          <w:tcPr>
            <w:tcW w:w="236" w:type="dxa"/>
          </w:tcPr>
          <w:p w14:paraId="65B567DE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5E96E5" w14:textId="16921390" w:rsidR="001E7B83" w:rsidRPr="00363A53" w:rsidRDefault="00F7026F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CFDAEE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ED386" w14:textId="495E433C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</w:tr>
      <w:tr w:rsidR="001E7B83" w:rsidRPr="00363A53" w14:paraId="66CD463E" w14:textId="77777777" w:rsidTr="00CE7472">
        <w:trPr>
          <w:trHeight w:hRule="exact" w:val="420"/>
        </w:trPr>
        <w:tc>
          <w:tcPr>
            <w:tcW w:w="4113" w:type="dxa"/>
          </w:tcPr>
          <w:p w14:paraId="5B2E5691" w14:textId="77777777" w:rsidR="001E7B83" w:rsidRPr="00363A53" w:rsidRDefault="001E7B83" w:rsidP="00DB107B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BBBECD1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63C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7A24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D6F59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6592FB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C4855E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D4D5A" w14:textId="77777777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B83" w:rsidRPr="00363A53" w14:paraId="7E6D277F" w14:textId="77777777" w:rsidTr="00CE7472">
        <w:trPr>
          <w:trHeight w:hRule="exact" w:val="420"/>
        </w:trPr>
        <w:tc>
          <w:tcPr>
            <w:tcW w:w="4113" w:type="dxa"/>
          </w:tcPr>
          <w:p w14:paraId="553E0B06" w14:textId="77777777" w:rsidR="001E7B83" w:rsidRPr="00363A53" w:rsidRDefault="001E7B83" w:rsidP="00DB107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4839D233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1D361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571CD0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912AE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F4E831D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08CA93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0377A" w14:textId="77777777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B83" w:rsidRPr="00363A53" w14:paraId="2B21B606" w14:textId="77777777" w:rsidTr="00CE7472">
        <w:trPr>
          <w:trHeight w:hRule="exact" w:val="420"/>
        </w:trPr>
        <w:tc>
          <w:tcPr>
            <w:tcW w:w="4113" w:type="dxa"/>
          </w:tcPr>
          <w:p w14:paraId="3C912DCB" w14:textId="214A7A8F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9" w:type="dxa"/>
          </w:tcPr>
          <w:p w14:paraId="2896ABED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E5B25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0B6F2F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5489F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AFE0D8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17338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0064" w14:textId="77777777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B83" w:rsidRPr="00363A53" w14:paraId="2490C7B9" w14:textId="77777777" w:rsidTr="00CE7472">
        <w:trPr>
          <w:trHeight w:hRule="exact" w:val="420"/>
        </w:trPr>
        <w:tc>
          <w:tcPr>
            <w:tcW w:w="4113" w:type="dxa"/>
          </w:tcPr>
          <w:p w14:paraId="4750D8C6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0399008C" w14:textId="4D7D6FC2" w:rsidR="001E7B83" w:rsidRPr="00363A53" w:rsidRDefault="00F7026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C2BDF" w:rsidRPr="00363A53">
              <w:rPr>
                <w:rFonts w:asciiTheme="majorBidi" w:hAnsiTheme="majorBidi" w:cstheme="majorBidi"/>
                <w:sz w:val="30"/>
                <w:szCs w:val="30"/>
              </w:rPr>
              <w:t>41,619</w:t>
            </w:r>
          </w:p>
        </w:tc>
        <w:tc>
          <w:tcPr>
            <w:tcW w:w="236" w:type="dxa"/>
          </w:tcPr>
          <w:p w14:paraId="1FB69B75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B768B81" w14:textId="1508E6BF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26,918</w:t>
            </w:r>
          </w:p>
        </w:tc>
        <w:tc>
          <w:tcPr>
            <w:tcW w:w="236" w:type="dxa"/>
          </w:tcPr>
          <w:p w14:paraId="4DD2AFF3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B4E02F" w14:textId="466AB349" w:rsidR="001E7B83" w:rsidRPr="00363A53" w:rsidRDefault="007C2BDF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440,598</w:t>
            </w:r>
          </w:p>
        </w:tc>
        <w:tc>
          <w:tcPr>
            <w:tcW w:w="270" w:type="dxa"/>
          </w:tcPr>
          <w:p w14:paraId="04093BED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A632" w14:textId="61DC3957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25,189</w:t>
            </w:r>
          </w:p>
        </w:tc>
      </w:tr>
      <w:tr w:rsidR="001E7B83" w:rsidRPr="00363A53" w14:paraId="6B86FF86" w14:textId="77777777" w:rsidTr="00CE7472">
        <w:trPr>
          <w:trHeight w:hRule="exact" w:val="420"/>
        </w:trPr>
        <w:tc>
          <w:tcPr>
            <w:tcW w:w="4113" w:type="dxa"/>
          </w:tcPr>
          <w:p w14:paraId="614ACBE9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D7DA355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EFA6C2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D20C4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13ED332" w14:textId="77777777" w:rsidR="001E7B83" w:rsidRPr="00363A53" w:rsidRDefault="001E7B8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916C1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32AD20B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C8A112" w14:textId="77777777" w:rsidR="001E7B83" w:rsidRPr="00363A53" w:rsidRDefault="001E7B83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82EC4" w14:textId="77777777" w:rsidR="001E7B83" w:rsidRPr="00363A53" w:rsidRDefault="001E7B83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26F" w:rsidRPr="00363A53" w14:paraId="3845104C" w14:textId="77777777" w:rsidTr="00CE7472">
        <w:trPr>
          <w:trHeight w:hRule="exact" w:val="420"/>
        </w:trPr>
        <w:tc>
          <w:tcPr>
            <w:tcW w:w="4113" w:type="dxa"/>
          </w:tcPr>
          <w:p w14:paraId="3505AE38" w14:textId="77777777" w:rsidR="00F7026F" w:rsidRPr="00363A53" w:rsidRDefault="00F7026F" w:rsidP="00DB107B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35F95B9B" w14:textId="77777777" w:rsidR="00F7026F" w:rsidRPr="00363A53" w:rsidRDefault="00F7026F" w:rsidP="00DB107B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A3C2B2A" w14:textId="29FF6FD9" w:rsidR="00F7026F" w:rsidRPr="00363A53" w:rsidRDefault="00F7026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  <w:tc>
          <w:tcPr>
            <w:tcW w:w="236" w:type="dxa"/>
          </w:tcPr>
          <w:p w14:paraId="3150CCA4" w14:textId="77777777" w:rsidR="00F7026F" w:rsidRPr="00363A53" w:rsidRDefault="00F7026F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C77604" w14:textId="4CA59EC2" w:rsidR="00F7026F" w:rsidRPr="00363A53" w:rsidRDefault="00F7026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  <w:tc>
          <w:tcPr>
            <w:tcW w:w="236" w:type="dxa"/>
          </w:tcPr>
          <w:p w14:paraId="1607210B" w14:textId="77777777" w:rsidR="00F7026F" w:rsidRPr="00363A53" w:rsidRDefault="00F7026F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8B4F35" w14:textId="6153DFBE" w:rsidR="00F7026F" w:rsidRPr="00363A53" w:rsidRDefault="00F7026F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4,203</w:t>
            </w:r>
          </w:p>
        </w:tc>
        <w:tc>
          <w:tcPr>
            <w:tcW w:w="270" w:type="dxa"/>
          </w:tcPr>
          <w:p w14:paraId="3D6A5E2D" w14:textId="77777777" w:rsidR="00F7026F" w:rsidRPr="00363A53" w:rsidRDefault="00F7026F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BA77C" w14:textId="3ED337F9" w:rsidR="00F7026F" w:rsidRPr="00363A53" w:rsidRDefault="00F7026F" w:rsidP="00DB107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</w:tr>
    </w:tbl>
    <w:p w14:paraId="6084B0F0" w14:textId="77777777" w:rsidR="00AC1055" w:rsidRPr="00363A53" w:rsidRDefault="00AC1055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B0FB14" w14:textId="05053B54" w:rsidR="00355BA7" w:rsidRPr="00363A53" w:rsidRDefault="00A74872" w:rsidP="00DB107B">
      <w:pPr>
        <w:pStyle w:val="ListParagraph"/>
        <w:numPr>
          <w:ilvl w:val="0"/>
          <w:numId w:val="24"/>
        </w:numPr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left="936" w:right="-90" w:hanging="36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บริษัทได้ทำสัญญาระยะยาว</w:t>
      </w:r>
      <w:r w:rsidR="004F62DD" w:rsidRPr="00363A53">
        <w:rPr>
          <w:rFonts w:asciiTheme="majorBidi" w:hAnsiTheme="majorBidi"/>
          <w:spacing w:val="-2"/>
          <w:sz w:val="30"/>
          <w:szCs w:val="30"/>
          <w:cs/>
        </w:rPr>
        <w:t>ในการซื้อพลังงานกับบริษัทหลายแห่ง โดยมีระยะเวลาของสัญญา 5 - 15 ปี โดยสัญญากําหนดราคาสินค้าอ้างอิงบนพื้นฐานของราคาตลาด</w:t>
      </w:r>
    </w:p>
    <w:p w14:paraId="1814367E" w14:textId="77777777" w:rsidR="00A74872" w:rsidRPr="00363A53" w:rsidRDefault="00A74872" w:rsidP="00DB107B">
      <w:pPr>
        <w:pStyle w:val="ListParagraph"/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left="936" w:righ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136CA" w14:textId="4D6C9DDD" w:rsidR="002842A1" w:rsidRPr="00363A53" w:rsidRDefault="002842A1" w:rsidP="00DB107B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การบริหารจัดการส่วนทุน</w:t>
      </w:r>
    </w:p>
    <w:p w14:paraId="37E7A9DF" w14:textId="77777777" w:rsidR="0015372C" w:rsidRPr="00363A53" w:rsidRDefault="001537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45" w:hanging="387"/>
        <w:rPr>
          <w:rFonts w:asciiTheme="majorBidi" w:hAnsiTheme="majorBidi" w:cstheme="majorBidi"/>
          <w:b/>
          <w:bCs/>
          <w:sz w:val="30"/>
          <w:szCs w:val="30"/>
        </w:rPr>
      </w:pPr>
    </w:p>
    <w:p w14:paraId="64FABC6A" w14:textId="3FDDCAE2" w:rsidR="00286B38" w:rsidRPr="00363A53" w:rsidRDefault="002842A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363A5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ซึ่งมีวัตถุประสงค์เพื่อดำรงฐานเงินทุนให้แข็งแกร่ง 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363A53">
        <w:rPr>
          <w:rFonts w:asciiTheme="majorBidi" w:hAnsiTheme="majorBidi" w:cstheme="majorBidi"/>
          <w:spacing w:val="6"/>
          <w:sz w:val="30"/>
          <w:szCs w:val="30"/>
          <w:cs/>
        </w:rPr>
        <w:t>ได้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เสียอื่นๆ</w:t>
      </w:r>
    </w:p>
    <w:p w14:paraId="7AE2CE3B" w14:textId="77777777" w:rsidR="00494441" w:rsidRPr="00363A53" w:rsidRDefault="0049444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035027B" w14:textId="5C4A06FA" w:rsidR="0078709E" w:rsidRPr="00363A53" w:rsidRDefault="007870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EFA9763" w14:textId="0E8E8064" w:rsidR="00C76E07" w:rsidRPr="00363A53" w:rsidRDefault="00C76E0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BE0447D" w14:textId="77777777" w:rsidR="00C76E07" w:rsidRPr="00363A53" w:rsidRDefault="00C76E0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12040CC" w14:textId="067195A0" w:rsidR="00974947" w:rsidRDefault="00974947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E85E254" w14:textId="77777777" w:rsidR="007434D7" w:rsidRPr="00363A53" w:rsidRDefault="007434D7" w:rsidP="007434D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D6DFC0" w14:textId="09537A67" w:rsidR="007434D7" w:rsidRPr="007434D7" w:rsidRDefault="007434D7" w:rsidP="007434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434D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434D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6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Pr="007434D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7434D7">
        <w:rPr>
          <w:rFonts w:asciiTheme="majorBidi" w:hAnsiTheme="majorBidi" w:cstheme="majorBidi"/>
          <w:sz w:val="30"/>
          <w:szCs w:val="30"/>
        </w:rPr>
        <w:t> 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Pr="007434D7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7434D7">
        <w:rPr>
          <w:rFonts w:asciiTheme="majorBidi" w:hAnsiTheme="majorBidi" w:cstheme="majorBidi"/>
          <w:sz w:val="30"/>
          <w:szCs w:val="30"/>
        </w:rPr>
        <w:t> 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Pr="007434D7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="00B571AF">
        <w:rPr>
          <w:rFonts w:asciiTheme="majorBidi" w:hAnsiTheme="majorBidi" w:cstheme="majorBidi"/>
          <w:sz w:val="30"/>
          <w:szCs w:val="30"/>
        </w:rPr>
        <w:t>0.65</w:t>
      </w:r>
      <w:r w:rsidRPr="007434D7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="00B571AF">
        <w:rPr>
          <w:rFonts w:asciiTheme="majorBidi" w:hAnsiTheme="majorBidi" w:cstheme="majorBidi"/>
          <w:sz w:val="30"/>
          <w:szCs w:val="30"/>
        </w:rPr>
        <w:t>260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Pr="007434D7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</w:t>
      </w:r>
      <w:r>
        <w:rPr>
          <w:rFonts w:asciiTheme="majorBidi" w:hAnsiTheme="majorBidi" w:cstheme="majorBidi"/>
          <w:sz w:val="30"/>
          <w:szCs w:val="30"/>
        </w:rPr>
        <w:t xml:space="preserve">           </w:t>
      </w:r>
      <w:r w:rsidRPr="007434D7">
        <w:rPr>
          <w:rFonts w:asciiTheme="majorBidi" w:hAnsiTheme="majorBidi" w:cstheme="majorBidi"/>
          <w:sz w:val="30"/>
          <w:szCs w:val="30"/>
          <w:cs/>
        </w:rPr>
        <w:t>ผู้ถือหุ้นในระหว่างปี</w:t>
      </w:r>
      <w:r w:rsidRPr="007434D7">
        <w:rPr>
          <w:rFonts w:asciiTheme="majorBidi" w:hAnsiTheme="majorBidi" w:cstheme="majorBidi"/>
          <w:sz w:val="30"/>
          <w:szCs w:val="30"/>
        </w:rPr>
        <w:t> 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Pr="007434D7">
        <w:rPr>
          <w:rFonts w:asciiTheme="majorBidi" w:hAnsiTheme="majorBidi" w:cstheme="majorBidi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>
        <w:rPr>
          <w:rFonts w:asciiTheme="majorBidi" w:hAnsiTheme="majorBidi" w:cstheme="majorBidi"/>
          <w:sz w:val="30"/>
          <w:szCs w:val="30"/>
        </w:rPr>
        <w:t>21</w:t>
      </w:r>
      <w:r w:rsidRPr="007434D7">
        <w:rPr>
          <w:rFonts w:asciiTheme="majorBidi" w:hAnsiTheme="majorBidi" w:cstheme="majorBidi"/>
          <w:sz w:val="30"/>
          <w:szCs w:val="30"/>
        </w:rPr>
        <w:t> </w:t>
      </w:r>
      <w:r w:rsidRPr="007434D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7434D7">
        <w:rPr>
          <w:rFonts w:asciiTheme="majorBidi" w:hAnsiTheme="majorBidi" w:cstheme="majorBidi"/>
          <w:sz w:val="30"/>
          <w:szCs w:val="30"/>
        </w:rPr>
        <w:t> 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500C1162" w14:textId="77777777" w:rsidR="00974947" w:rsidRPr="007434D7" w:rsidRDefault="0097494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EB59AC" w14:textId="77777777" w:rsidR="00097BAC" w:rsidRPr="00363A53" w:rsidRDefault="00097BA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0E9B4" w14:textId="09B9092A" w:rsidR="00F21209" w:rsidRPr="00363A53" w:rsidRDefault="00171FED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785982" w:rsidRPr="00363A53">
        <w:rPr>
          <w:rFonts w:asciiTheme="majorBidi" w:hAnsiTheme="majorBidi" w:cstheme="majorBidi"/>
          <w:b/>
          <w:bCs/>
          <w:sz w:val="30"/>
          <w:szCs w:val="30"/>
          <w:cs/>
        </w:rPr>
        <w:t>ประกาศแล้วแต่ยังไม่มีผลบังคับใช้</w:t>
      </w:r>
    </w:p>
    <w:p w14:paraId="1AA146A9" w14:textId="77777777" w:rsidR="00941609" w:rsidRPr="00363A53" w:rsidRDefault="00941609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400094" w14:textId="5387C839" w:rsidR="00E02D57" w:rsidRPr="00DF3769" w:rsidRDefault="00E02D57" w:rsidP="00DB107B">
      <w:pPr>
        <w:tabs>
          <w:tab w:val="clear" w:pos="454"/>
          <w:tab w:val="clear" w:pos="680"/>
          <w:tab w:val="left" w:pos="603"/>
        </w:tabs>
        <w:autoSpaceDE w:val="0"/>
        <w:autoSpaceDN w:val="0"/>
        <w:adjustRightInd w:val="0"/>
        <w:spacing w:line="240" w:lineRule="auto"/>
        <w:ind w:left="603" w:right="18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eastAsia="Calibri" w:hAnsi="Angsana New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363A53">
        <w:rPr>
          <w:rFonts w:ascii="Angsana New" w:eastAsia="Calibri" w:hAnsi="Angsana New"/>
          <w:sz w:val="30"/>
          <w:szCs w:val="30"/>
        </w:rPr>
        <w:t xml:space="preserve">1 </w:t>
      </w:r>
      <w:r w:rsidRPr="00363A53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5B4D37" w:rsidRPr="00363A53">
        <w:rPr>
          <w:rFonts w:ascii="Angsana New" w:eastAsia="Calibri" w:hAnsi="Angsana New"/>
          <w:sz w:val="30"/>
          <w:szCs w:val="30"/>
        </w:rPr>
        <w:t xml:space="preserve">2568 </w:t>
      </w:r>
      <w:r w:rsidRPr="00363A53">
        <w:rPr>
          <w:rFonts w:ascii="Angsana New" w:eastAsia="Calibri" w:hAnsi="Angsana New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</w:t>
      </w:r>
      <w:r w:rsidRPr="00363A53">
        <w:rPr>
          <w:rFonts w:ascii="Angsana New" w:eastAsia="Calibri" w:hAnsi="Angsana New"/>
          <w:spacing w:val="-2"/>
          <w:sz w:val="30"/>
          <w:szCs w:val="30"/>
          <w:cs/>
        </w:rPr>
        <w:t>ในการจัดทำ</w:t>
      </w:r>
      <w:r w:rsidRPr="00363A53">
        <w:rPr>
          <w:rFonts w:ascii="Angsana New" w:eastAsia="Calibri" w:hAnsi="Angsana New"/>
          <w:spacing w:val="-4"/>
          <w:sz w:val="30"/>
          <w:szCs w:val="30"/>
          <w:cs/>
        </w:rPr>
        <w:t>งบการเงินนี้เนื่องจากยังไม่มีผลบังคับใช้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</w:t>
      </w:r>
      <w:r w:rsidRPr="00363A5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40CC873F" w14:textId="77777777" w:rsidR="00171FED" w:rsidRPr="00DF3769" w:rsidRDefault="00171FED" w:rsidP="00DB107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DF3769" w:rsidSect="009600C2">
      <w:headerReference w:type="default" r:id="rId18"/>
      <w:footerReference w:type="default" r:id="rId19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EC19" w14:textId="77777777" w:rsidR="00D77686" w:rsidRDefault="00D77686">
      <w:r>
        <w:separator/>
      </w:r>
    </w:p>
  </w:endnote>
  <w:endnote w:type="continuationSeparator" w:id="0">
    <w:p w14:paraId="7DA9B579" w14:textId="77777777" w:rsidR="00D77686" w:rsidRDefault="00D77686">
      <w:r>
        <w:continuationSeparator/>
      </w:r>
    </w:p>
  </w:endnote>
  <w:endnote w:type="continuationNotice" w:id="1">
    <w:p w14:paraId="129F410B" w14:textId="77777777" w:rsidR="00D77686" w:rsidRDefault="00D776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Microsoft JhengHei"/>
    <w:panose1 w:val="00000000000000000000"/>
    <w:charset w:val="00"/>
    <w:family w:val="roman"/>
    <w:notTrueType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65A3C" w14:textId="110BF152" w:rsidR="001B2929" w:rsidRPr="00782199" w:rsidRDefault="001B2929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C52E" w14:textId="5DA3BF39" w:rsidR="001B2929" w:rsidRPr="00F00659" w:rsidRDefault="001B2929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DE3883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1B2929" w:rsidRPr="006D2137" w:rsidRDefault="001B2929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831E" w14:textId="7421A539" w:rsidR="001B2929" w:rsidRPr="002448B9" w:rsidRDefault="001B2929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83A7" w14:textId="77777777" w:rsidR="001B2929" w:rsidRPr="002448B9" w:rsidRDefault="001B2929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92FD0" w14:textId="77777777" w:rsidR="00D77686" w:rsidRDefault="00D77686">
      <w:r>
        <w:separator/>
      </w:r>
    </w:p>
  </w:footnote>
  <w:footnote w:type="continuationSeparator" w:id="0">
    <w:p w14:paraId="79878C3A" w14:textId="77777777" w:rsidR="00D77686" w:rsidRDefault="00D77686">
      <w:r>
        <w:continuationSeparator/>
      </w:r>
    </w:p>
  </w:footnote>
  <w:footnote w:type="continuationNotice" w:id="1">
    <w:p w14:paraId="1B60CFAE" w14:textId="77777777" w:rsidR="00D77686" w:rsidRDefault="00D776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49E9" w14:textId="15F0DA0D" w:rsidR="001B2929" w:rsidRPr="00F9367B" w:rsidRDefault="001B2929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1B2929" w:rsidRPr="00F9367B" w:rsidRDefault="001B2929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D90BA35" w14:textId="46E4DD71" w:rsidR="001B2929" w:rsidRDefault="001B2929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308D5950" w14:textId="77777777" w:rsidR="001B2929" w:rsidRPr="00F9367B" w:rsidRDefault="001B2929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5CDE" w14:textId="4C7CB52F" w:rsidR="001B2929" w:rsidRPr="00F9367B" w:rsidRDefault="001B2929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1B2929" w:rsidRPr="00F9367B" w:rsidRDefault="001B2929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D137056" w14:textId="6AEA0203" w:rsidR="001B2929" w:rsidRDefault="001B2929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</w:p>
  <w:p w14:paraId="00C06BB9" w14:textId="77777777" w:rsidR="001B2929" w:rsidRPr="00F9367B" w:rsidRDefault="001B2929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A26A" w14:textId="0E9661A6" w:rsidR="001B2929" w:rsidRPr="00F9367B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1B2929" w:rsidRPr="00F9367B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6F2EF2C2" w:rsidR="001B2929" w:rsidRPr="00294FF7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</w:p>
  <w:p w14:paraId="39C7D961" w14:textId="77777777" w:rsidR="001B2929" w:rsidRPr="00F9367B" w:rsidRDefault="001B2929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5AC7" w14:textId="77777777" w:rsidR="001B2929" w:rsidRPr="00F9367B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742766A" w14:textId="77777777" w:rsidR="001B2929" w:rsidRPr="00F9367B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BC56620" w14:textId="4B4C34FD" w:rsidR="001B2929" w:rsidRPr="00294FF7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</w:p>
  <w:p w14:paraId="7EEB9424" w14:textId="77777777" w:rsidR="001B2929" w:rsidRPr="00F9367B" w:rsidRDefault="001B2929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8E26" w14:textId="77777777" w:rsidR="001B2929" w:rsidRPr="00F9367B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047349A" w14:textId="77777777" w:rsidR="001B2929" w:rsidRPr="00F9367B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B9DEE5" w14:textId="5B9CB2F4" w:rsidR="001B2929" w:rsidRPr="00294FF7" w:rsidRDefault="001B2929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</w:p>
  <w:p w14:paraId="53A8E735" w14:textId="77777777" w:rsidR="001B2929" w:rsidRPr="00F9367B" w:rsidRDefault="001B2929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 w16cid:durableId="1290163720">
    <w:abstractNumId w:val="6"/>
  </w:num>
  <w:num w:numId="2" w16cid:durableId="624699732">
    <w:abstractNumId w:val="5"/>
  </w:num>
  <w:num w:numId="3" w16cid:durableId="1213927823">
    <w:abstractNumId w:val="9"/>
  </w:num>
  <w:num w:numId="4" w16cid:durableId="1424640694">
    <w:abstractNumId w:val="7"/>
  </w:num>
  <w:num w:numId="5" w16cid:durableId="1757628981">
    <w:abstractNumId w:val="8"/>
  </w:num>
  <w:num w:numId="6" w16cid:durableId="1202205288">
    <w:abstractNumId w:val="3"/>
  </w:num>
  <w:num w:numId="7" w16cid:durableId="1656958904">
    <w:abstractNumId w:val="2"/>
  </w:num>
  <w:num w:numId="8" w16cid:durableId="1297756732">
    <w:abstractNumId w:val="0"/>
  </w:num>
  <w:num w:numId="9" w16cid:durableId="1883783936">
    <w:abstractNumId w:val="1"/>
  </w:num>
  <w:num w:numId="10" w16cid:durableId="1227838041">
    <w:abstractNumId w:val="4"/>
  </w:num>
  <w:num w:numId="11" w16cid:durableId="29453753">
    <w:abstractNumId w:val="18"/>
  </w:num>
  <w:num w:numId="12" w16cid:durableId="2044859694">
    <w:abstractNumId w:val="13"/>
  </w:num>
  <w:num w:numId="13" w16cid:durableId="986008545">
    <w:abstractNumId w:val="25"/>
  </w:num>
  <w:num w:numId="14" w16cid:durableId="1272206284">
    <w:abstractNumId w:val="16"/>
  </w:num>
  <w:num w:numId="15" w16cid:durableId="1489783465">
    <w:abstractNumId w:val="20"/>
  </w:num>
  <w:num w:numId="16" w16cid:durableId="1617829206">
    <w:abstractNumId w:val="26"/>
  </w:num>
  <w:num w:numId="17" w16cid:durableId="1176577845">
    <w:abstractNumId w:val="27"/>
  </w:num>
  <w:num w:numId="18" w16cid:durableId="1271010440">
    <w:abstractNumId w:val="11"/>
  </w:num>
  <w:num w:numId="19" w16cid:durableId="860706918">
    <w:abstractNumId w:val="23"/>
  </w:num>
  <w:num w:numId="20" w16cid:durableId="1072849347">
    <w:abstractNumId w:val="10"/>
  </w:num>
  <w:num w:numId="21" w16cid:durableId="2032563605">
    <w:abstractNumId w:val="28"/>
  </w:num>
  <w:num w:numId="22" w16cid:durableId="555166827">
    <w:abstractNumId w:val="14"/>
  </w:num>
  <w:num w:numId="23" w16cid:durableId="1408960895">
    <w:abstractNumId w:val="17"/>
  </w:num>
  <w:num w:numId="24" w16cid:durableId="662388943">
    <w:abstractNumId w:val="21"/>
  </w:num>
  <w:num w:numId="25" w16cid:durableId="2106490348">
    <w:abstractNumId w:val="12"/>
  </w:num>
  <w:num w:numId="26" w16cid:durableId="2041854061">
    <w:abstractNumId w:val="19"/>
  </w:num>
  <w:num w:numId="27" w16cid:durableId="701437499">
    <w:abstractNumId w:val="22"/>
  </w:num>
  <w:num w:numId="28" w16cid:durableId="1941137799">
    <w:abstractNumId w:val="24"/>
  </w:num>
  <w:num w:numId="29" w16cid:durableId="1895194528">
    <w:abstractNumId w:val="15"/>
  </w:num>
  <w:num w:numId="30" w16cid:durableId="1952976397">
    <w:abstractNumId w:val="5"/>
  </w:num>
  <w:num w:numId="31" w16cid:durableId="552279798">
    <w:abstractNumId w:val="5"/>
  </w:num>
  <w:num w:numId="32" w16cid:durableId="1771004319">
    <w:abstractNumId w:val="5"/>
  </w:num>
  <w:num w:numId="33" w16cid:durableId="1703243950">
    <w:abstractNumId w:val="5"/>
  </w:num>
  <w:num w:numId="34" w16cid:durableId="680008835">
    <w:abstractNumId w:val="5"/>
  </w:num>
  <w:num w:numId="35" w16cid:durableId="1826782174">
    <w:abstractNumId w:val="5"/>
  </w:num>
  <w:num w:numId="36" w16cid:durableId="1382904104">
    <w:abstractNumId w:val="5"/>
  </w:num>
  <w:num w:numId="37" w16cid:durableId="939677343">
    <w:abstractNumId w:val="5"/>
  </w:num>
  <w:num w:numId="38" w16cid:durableId="1890264352">
    <w:abstractNumId w:val="5"/>
  </w:num>
  <w:num w:numId="39" w16cid:durableId="994646788">
    <w:abstractNumId w:val="5"/>
  </w:num>
  <w:num w:numId="40" w16cid:durableId="557278925">
    <w:abstractNumId w:val="5"/>
  </w:num>
  <w:num w:numId="41" w16cid:durableId="1450317795">
    <w:abstractNumId w:val="5"/>
  </w:num>
  <w:num w:numId="42" w16cid:durableId="1528785583">
    <w:abstractNumId w:val="5"/>
  </w:num>
  <w:num w:numId="43" w16cid:durableId="886531540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D85"/>
    <w:rsid w:val="00001E1B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BCC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9FD"/>
    <w:rsid w:val="00010C8C"/>
    <w:rsid w:val="00010CC9"/>
    <w:rsid w:val="00010CF4"/>
    <w:rsid w:val="00010D40"/>
    <w:rsid w:val="00010E04"/>
    <w:rsid w:val="00010E56"/>
    <w:rsid w:val="00010ECE"/>
    <w:rsid w:val="00010F1E"/>
    <w:rsid w:val="00011524"/>
    <w:rsid w:val="0001166B"/>
    <w:rsid w:val="00011AEB"/>
    <w:rsid w:val="00011C25"/>
    <w:rsid w:val="00011D26"/>
    <w:rsid w:val="00011DB2"/>
    <w:rsid w:val="00011E3A"/>
    <w:rsid w:val="00012918"/>
    <w:rsid w:val="00012BDB"/>
    <w:rsid w:val="00012F0F"/>
    <w:rsid w:val="00013181"/>
    <w:rsid w:val="000131EC"/>
    <w:rsid w:val="0001330E"/>
    <w:rsid w:val="00013342"/>
    <w:rsid w:val="0001337D"/>
    <w:rsid w:val="00013A4B"/>
    <w:rsid w:val="00013D11"/>
    <w:rsid w:val="00013E28"/>
    <w:rsid w:val="00014209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485"/>
    <w:rsid w:val="00017CA3"/>
    <w:rsid w:val="000201AE"/>
    <w:rsid w:val="00020270"/>
    <w:rsid w:val="00020325"/>
    <w:rsid w:val="00020411"/>
    <w:rsid w:val="00020565"/>
    <w:rsid w:val="000205E4"/>
    <w:rsid w:val="00020800"/>
    <w:rsid w:val="00020AC3"/>
    <w:rsid w:val="00020BEA"/>
    <w:rsid w:val="00020F04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6F2B"/>
    <w:rsid w:val="00026FB9"/>
    <w:rsid w:val="000271CE"/>
    <w:rsid w:val="00027239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4"/>
    <w:rsid w:val="0003027A"/>
    <w:rsid w:val="000302C8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F"/>
    <w:rsid w:val="00031222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40229"/>
    <w:rsid w:val="00040398"/>
    <w:rsid w:val="0004048C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4E2"/>
    <w:rsid w:val="0004153F"/>
    <w:rsid w:val="000415A1"/>
    <w:rsid w:val="0004168D"/>
    <w:rsid w:val="00041861"/>
    <w:rsid w:val="00041AE8"/>
    <w:rsid w:val="00041C99"/>
    <w:rsid w:val="00041D72"/>
    <w:rsid w:val="00041EE6"/>
    <w:rsid w:val="0004203A"/>
    <w:rsid w:val="0004221C"/>
    <w:rsid w:val="000422C3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0C"/>
    <w:rsid w:val="00043984"/>
    <w:rsid w:val="00043C4D"/>
    <w:rsid w:val="00043D2E"/>
    <w:rsid w:val="000440B7"/>
    <w:rsid w:val="000442C5"/>
    <w:rsid w:val="000443FC"/>
    <w:rsid w:val="00044751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C87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47C76"/>
    <w:rsid w:val="00047F88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59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D7B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14A"/>
    <w:rsid w:val="00064373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6F"/>
    <w:rsid w:val="0006609D"/>
    <w:rsid w:val="00066353"/>
    <w:rsid w:val="00066509"/>
    <w:rsid w:val="00066571"/>
    <w:rsid w:val="000665E1"/>
    <w:rsid w:val="000668AD"/>
    <w:rsid w:val="0006692E"/>
    <w:rsid w:val="0006695F"/>
    <w:rsid w:val="00066B52"/>
    <w:rsid w:val="00066B57"/>
    <w:rsid w:val="00066B6B"/>
    <w:rsid w:val="00066D6D"/>
    <w:rsid w:val="00066EAF"/>
    <w:rsid w:val="00066FCD"/>
    <w:rsid w:val="0006717B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083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D62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B03"/>
    <w:rsid w:val="00071E2C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3F06"/>
    <w:rsid w:val="000744A2"/>
    <w:rsid w:val="000747C4"/>
    <w:rsid w:val="000748DF"/>
    <w:rsid w:val="00074981"/>
    <w:rsid w:val="00074D9C"/>
    <w:rsid w:val="00074DD1"/>
    <w:rsid w:val="00074DFE"/>
    <w:rsid w:val="00074FF3"/>
    <w:rsid w:val="00075003"/>
    <w:rsid w:val="0007515B"/>
    <w:rsid w:val="00075428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4DC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126"/>
    <w:rsid w:val="000827D1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19B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01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6C27"/>
    <w:rsid w:val="00097083"/>
    <w:rsid w:val="000970D5"/>
    <w:rsid w:val="0009713A"/>
    <w:rsid w:val="00097226"/>
    <w:rsid w:val="00097373"/>
    <w:rsid w:val="000973FC"/>
    <w:rsid w:val="000974BB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F92"/>
    <w:rsid w:val="000A1FC2"/>
    <w:rsid w:val="000A2070"/>
    <w:rsid w:val="000A2225"/>
    <w:rsid w:val="000A2363"/>
    <w:rsid w:val="000A2457"/>
    <w:rsid w:val="000A29C7"/>
    <w:rsid w:val="000A2C74"/>
    <w:rsid w:val="000A2F83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EFF"/>
    <w:rsid w:val="000A7F02"/>
    <w:rsid w:val="000B011C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456"/>
    <w:rsid w:val="000B47E1"/>
    <w:rsid w:val="000B498B"/>
    <w:rsid w:val="000B4C14"/>
    <w:rsid w:val="000B4F0D"/>
    <w:rsid w:val="000B5063"/>
    <w:rsid w:val="000B509D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A86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97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1B4"/>
    <w:rsid w:val="000C4295"/>
    <w:rsid w:val="000C4521"/>
    <w:rsid w:val="000C47D7"/>
    <w:rsid w:val="000C4898"/>
    <w:rsid w:val="000C48DA"/>
    <w:rsid w:val="000C4A30"/>
    <w:rsid w:val="000C4B2A"/>
    <w:rsid w:val="000C4EE8"/>
    <w:rsid w:val="000C524B"/>
    <w:rsid w:val="000C52F3"/>
    <w:rsid w:val="000C5482"/>
    <w:rsid w:val="000C549D"/>
    <w:rsid w:val="000C55DC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5F0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47"/>
    <w:rsid w:val="000D6B87"/>
    <w:rsid w:val="000D6D0E"/>
    <w:rsid w:val="000D6D66"/>
    <w:rsid w:val="000D6DC1"/>
    <w:rsid w:val="000D6DE3"/>
    <w:rsid w:val="000D71B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EC"/>
    <w:rsid w:val="000E7539"/>
    <w:rsid w:val="000E77F8"/>
    <w:rsid w:val="000E7879"/>
    <w:rsid w:val="000E7D05"/>
    <w:rsid w:val="000E7D75"/>
    <w:rsid w:val="000E7E48"/>
    <w:rsid w:val="000F015A"/>
    <w:rsid w:val="000F047A"/>
    <w:rsid w:val="000F0586"/>
    <w:rsid w:val="000F06B8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1C16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01F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8DA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1E69"/>
    <w:rsid w:val="0010216F"/>
    <w:rsid w:val="001022EC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DBE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0F4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4062"/>
    <w:rsid w:val="00124176"/>
    <w:rsid w:val="001243DC"/>
    <w:rsid w:val="0012467B"/>
    <w:rsid w:val="00124709"/>
    <w:rsid w:val="0012490A"/>
    <w:rsid w:val="00124D1F"/>
    <w:rsid w:val="00124DD6"/>
    <w:rsid w:val="00124DF3"/>
    <w:rsid w:val="00124EEF"/>
    <w:rsid w:val="00124F57"/>
    <w:rsid w:val="00125309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C46"/>
    <w:rsid w:val="00130F88"/>
    <w:rsid w:val="00130F99"/>
    <w:rsid w:val="00130FF9"/>
    <w:rsid w:val="0013101C"/>
    <w:rsid w:val="0013110B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547"/>
    <w:rsid w:val="0013566C"/>
    <w:rsid w:val="0013573B"/>
    <w:rsid w:val="00135935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A30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343"/>
    <w:rsid w:val="001425E4"/>
    <w:rsid w:val="001426F6"/>
    <w:rsid w:val="00142796"/>
    <w:rsid w:val="00142944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923"/>
    <w:rsid w:val="00144BB8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47E45"/>
    <w:rsid w:val="00150731"/>
    <w:rsid w:val="00150894"/>
    <w:rsid w:val="00150972"/>
    <w:rsid w:val="00151186"/>
    <w:rsid w:val="001511CC"/>
    <w:rsid w:val="00151331"/>
    <w:rsid w:val="0015149C"/>
    <w:rsid w:val="0015160E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57D27"/>
    <w:rsid w:val="00160005"/>
    <w:rsid w:val="00160528"/>
    <w:rsid w:val="0016090C"/>
    <w:rsid w:val="00160B35"/>
    <w:rsid w:val="00161071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D12"/>
    <w:rsid w:val="00164E8D"/>
    <w:rsid w:val="00164FA8"/>
    <w:rsid w:val="001657DF"/>
    <w:rsid w:val="00165841"/>
    <w:rsid w:val="00165870"/>
    <w:rsid w:val="00165B77"/>
    <w:rsid w:val="00165B96"/>
    <w:rsid w:val="00165DD9"/>
    <w:rsid w:val="00165EB6"/>
    <w:rsid w:val="00165EEC"/>
    <w:rsid w:val="00165F50"/>
    <w:rsid w:val="00165F92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39E"/>
    <w:rsid w:val="001753DF"/>
    <w:rsid w:val="001754C9"/>
    <w:rsid w:val="00175645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573"/>
    <w:rsid w:val="001815B4"/>
    <w:rsid w:val="00181696"/>
    <w:rsid w:val="00181702"/>
    <w:rsid w:val="0018172A"/>
    <w:rsid w:val="0018183B"/>
    <w:rsid w:val="001819BD"/>
    <w:rsid w:val="001819D1"/>
    <w:rsid w:val="00181B18"/>
    <w:rsid w:val="00181B3F"/>
    <w:rsid w:val="0018207C"/>
    <w:rsid w:val="0018254C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2B"/>
    <w:rsid w:val="001875F1"/>
    <w:rsid w:val="00187935"/>
    <w:rsid w:val="00187B8E"/>
    <w:rsid w:val="00187F14"/>
    <w:rsid w:val="00190048"/>
    <w:rsid w:val="00190481"/>
    <w:rsid w:val="00190509"/>
    <w:rsid w:val="001905C9"/>
    <w:rsid w:val="001908B6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2AFC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5A5"/>
    <w:rsid w:val="001A081C"/>
    <w:rsid w:val="001A0F79"/>
    <w:rsid w:val="001A1200"/>
    <w:rsid w:val="001A12FF"/>
    <w:rsid w:val="001A16CF"/>
    <w:rsid w:val="001A1839"/>
    <w:rsid w:val="001A1938"/>
    <w:rsid w:val="001A1F02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7F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929"/>
    <w:rsid w:val="001B2E8A"/>
    <w:rsid w:val="001B2ECF"/>
    <w:rsid w:val="001B3178"/>
    <w:rsid w:val="001B319E"/>
    <w:rsid w:val="001B3608"/>
    <w:rsid w:val="001B3D5E"/>
    <w:rsid w:val="001B3F46"/>
    <w:rsid w:val="001B415E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392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D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7B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61E"/>
    <w:rsid w:val="001D793F"/>
    <w:rsid w:val="001D7A53"/>
    <w:rsid w:val="001D7D35"/>
    <w:rsid w:val="001D7EF3"/>
    <w:rsid w:val="001E036B"/>
    <w:rsid w:val="001E058A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1BB"/>
    <w:rsid w:val="001E33F3"/>
    <w:rsid w:val="001E36AD"/>
    <w:rsid w:val="001E371F"/>
    <w:rsid w:val="001E3871"/>
    <w:rsid w:val="001E3A07"/>
    <w:rsid w:val="001E3DE3"/>
    <w:rsid w:val="001E3EA7"/>
    <w:rsid w:val="001E42FE"/>
    <w:rsid w:val="001E43B9"/>
    <w:rsid w:val="001E43F2"/>
    <w:rsid w:val="001E467F"/>
    <w:rsid w:val="001E46CD"/>
    <w:rsid w:val="001E4964"/>
    <w:rsid w:val="001E49E4"/>
    <w:rsid w:val="001E4A07"/>
    <w:rsid w:val="001E4A39"/>
    <w:rsid w:val="001E4AFF"/>
    <w:rsid w:val="001E4D9D"/>
    <w:rsid w:val="001E52AE"/>
    <w:rsid w:val="001E536A"/>
    <w:rsid w:val="001E53ED"/>
    <w:rsid w:val="001E53F4"/>
    <w:rsid w:val="001E560A"/>
    <w:rsid w:val="001E5874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83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B3F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CF5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05C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0A27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797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C5"/>
    <w:rsid w:val="002265F1"/>
    <w:rsid w:val="002268B8"/>
    <w:rsid w:val="00226987"/>
    <w:rsid w:val="002269D8"/>
    <w:rsid w:val="00226A90"/>
    <w:rsid w:val="00226CDE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33"/>
    <w:rsid w:val="00230840"/>
    <w:rsid w:val="002308A8"/>
    <w:rsid w:val="00230A82"/>
    <w:rsid w:val="00230AFB"/>
    <w:rsid w:val="0023116C"/>
    <w:rsid w:val="00231791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D81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7A7"/>
    <w:rsid w:val="0024095F"/>
    <w:rsid w:val="00240A83"/>
    <w:rsid w:val="00240BD2"/>
    <w:rsid w:val="00240FB2"/>
    <w:rsid w:val="00241075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3D6A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687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943"/>
    <w:rsid w:val="0025097A"/>
    <w:rsid w:val="00250CA7"/>
    <w:rsid w:val="00250E3E"/>
    <w:rsid w:val="00250EEA"/>
    <w:rsid w:val="00251120"/>
    <w:rsid w:val="0025127C"/>
    <w:rsid w:val="00251470"/>
    <w:rsid w:val="002515A4"/>
    <w:rsid w:val="002518CC"/>
    <w:rsid w:val="0025195A"/>
    <w:rsid w:val="00251C64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E8B"/>
    <w:rsid w:val="002572AB"/>
    <w:rsid w:val="002573D8"/>
    <w:rsid w:val="002575B4"/>
    <w:rsid w:val="00257C4E"/>
    <w:rsid w:val="00257F3E"/>
    <w:rsid w:val="00260073"/>
    <w:rsid w:val="002603C2"/>
    <w:rsid w:val="00260643"/>
    <w:rsid w:val="002607C5"/>
    <w:rsid w:val="00260815"/>
    <w:rsid w:val="002608DE"/>
    <w:rsid w:val="002608E6"/>
    <w:rsid w:val="00260AF2"/>
    <w:rsid w:val="00260CFD"/>
    <w:rsid w:val="00260E7E"/>
    <w:rsid w:val="00260EAA"/>
    <w:rsid w:val="00260FC1"/>
    <w:rsid w:val="0026108E"/>
    <w:rsid w:val="0026121B"/>
    <w:rsid w:val="002613A8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7B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58E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5CD"/>
    <w:rsid w:val="00274633"/>
    <w:rsid w:val="00274774"/>
    <w:rsid w:val="00274AAF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6F9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3CD7"/>
    <w:rsid w:val="002840ED"/>
    <w:rsid w:val="002842A1"/>
    <w:rsid w:val="0028456D"/>
    <w:rsid w:val="00284A9A"/>
    <w:rsid w:val="00284AB6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020"/>
    <w:rsid w:val="002901A3"/>
    <w:rsid w:val="002908C1"/>
    <w:rsid w:val="00290C70"/>
    <w:rsid w:val="00290D77"/>
    <w:rsid w:val="00290F1F"/>
    <w:rsid w:val="00290F29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47"/>
    <w:rsid w:val="0029328D"/>
    <w:rsid w:val="00293688"/>
    <w:rsid w:val="002939F3"/>
    <w:rsid w:val="00293A3A"/>
    <w:rsid w:val="00293CE3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01"/>
    <w:rsid w:val="002A0B11"/>
    <w:rsid w:val="002A0D8F"/>
    <w:rsid w:val="002A0EAE"/>
    <w:rsid w:val="002A15F4"/>
    <w:rsid w:val="002A161C"/>
    <w:rsid w:val="002A2055"/>
    <w:rsid w:val="002A2073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0FE9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8CE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7F1"/>
    <w:rsid w:val="002B7899"/>
    <w:rsid w:val="002B789A"/>
    <w:rsid w:val="002B7A60"/>
    <w:rsid w:val="002B7BA6"/>
    <w:rsid w:val="002B7BD9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2"/>
    <w:rsid w:val="002C1D03"/>
    <w:rsid w:val="002C1E55"/>
    <w:rsid w:val="002C2031"/>
    <w:rsid w:val="002C2305"/>
    <w:rsid w:val="002C2634"/>
    <w:rsid w:val="002C282A"/>
    <w:rsid w:val="002C2C3E"/>
    <w:rsid w:val="002C3072"/>
    <w:rsid w:val="002C351B"/>
    <w:rsid w:val="002C3EB3"/>
    <w:rsid w:val="002C44BE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155"/>
    <w:rsid w:val="002D1196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7F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C4A"/>
    <w:rsid w:val="002D6E17"/>
    <w:rsid w:val="002D6E87"/>
    <w:rsid w:val="002D70CE"/>
    <w:rsid w:val="002D7257"/>
    <w:rsid w:val="002D72F3"/>
    <w:rsid w:val="002D7611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03"/>
    <w:rsid w:val="002E10BF"/>
    <w:rsid w:val="002E1102"/>
    <w:rsid w:val="002E122E"/>
    <w:rsid w:val="002E141A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2E75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0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07"/>
    <w:rsid w:val="002F2C81"/>
    <w:rsid w:val="002F2D1B"/>
    <w:rsid w:val="002F2F94"/>
    <w:rsid w:val="002F3068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483"/>
    <w:rsid w:val="002F6562"/>
    <w:rsid w:val="002F6758"/>
    <w:rsid w:val="002F6768"/>
    <w:rsid w:val="002F67A0"/>
    <w:rsid w:val="002F68DC"/>
    <w:rsid w:val="002F69CC"/>
    <w:rsid w:val="002F6D58"/>
    <w:rsid w:val="002F6E02"/>
    <w:rsid w:val="002F6E73"/>
    <w:rsid w:val="002F6ECF"/>
    <w:rsid w:val="002F705C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262"/>
    <w:rsid w:val="00302411"/>
    <w:rsid w:val="0030269E"/>
    <w:rsid w:val="00302CA4"/>
    <w:rsid w:val="003034F5"/>
    <w:rsid w:val="0030368D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22"/>
    <w:rsid w:val="00305944"/>
    <w:rsid w:val="003059E5"/>
    <w:rsid w:val="00305AFF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CF9"/>
    <w:rsid w:val="00314D50"/>
    <w:rsid w:val="00314D56"/>
    <w:rsid w:val="00314DFD"/>
    <w:rsid w:val="00315024"/>
    <w:rsid w:val="00315363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9EF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A0E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20C"/>
    <w:rsid w:val="00322C4D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6C3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780"/>
    <w:rsid w:val="00331C05"/>
    <w:rsid w:val="00331DD6"/>
    <w:rsid w:val="00331E85"/>
    <w:rsid w:val="00331EC4"/>
    <w:rsid w:val="00331FED"/>
    <w:rsid w:val="00332071"/>
    <w:rsid w:val="003320F8"/>
    <w:rsid w:val="00332247"/>
    <w:rsid w:val="003324A5"/>
    <w:rsid w:val="003328F3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4EF"/>
    <w:rsid w:val="003367B5"/>
    <w:rsid w:val="0033688B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197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121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53"/>
    <w:rsid w:val="00363ABB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01"/>
    <w:rsid w:val="00366D3A"/>
    <w:rsid w:val="00366E1A"/>
    <w:rsid w:val="0036705C"/>
    <w:rsid w:val="003670AF"/>
    <w:rsid w:val="00367157"/>
    <w:rsid w:val="003671D4"/>
    <w:rsid w:val="003671D7"/>
    <w:rsid w:val="003673A9"/>
    <w:rsid w:val="003678E6"/>
    <w:rsid w:val="0036799B"/>
    <w:rsid w:val="00367B7D"/>
    <w:rsid w:val="00370013"/>
    <w:rsid w:val="003703AE"/>
    <w:rsid w:val="00370468"/>
    <w:rsid w:val="003708F7"/>
    <w:rsid w:val="0037097C"/>
    <w:rsid w:val="00370A27"/>
    <w:rsid w:val="0037103A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728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5F82"/>
    <w:rsid w:val="00376117"/>
    <w:rsid w:val="003761C4"/>
    <w:rsid w:val="003764A1"/>
    <w:rsid w:val="003766ED"/>
    <w:rsid w:val="00376768"/>
    <w:rsid w:val="003768CF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B6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1F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209"/>
    <w:rsid w:val="003913ED"/>
    <w:rsid w:val="00391DAA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4B7"/>
    <w:rsid w:val="00393CE7"/>
    <w:rsid w:val="00393D5E"/>
    <w:rsid w:val="00393E22"/>
    <w:rsid w:val="00393F04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45A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59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975"/>
    <w:rsid w:val="003B7C5B"/>
    <w:rsid w:val="003B7C9B"/>
    <w:rsid w:val="003B7D02"/>
    <w:rsid w:val="003C0721"/>
    <w:rsid w:val="003C073A"/>
    <w:rsid w:val="003C07EA"/>
    <w:rsid w:val="003C0D26"/>
    <w:rsid w:val="003C129F"/>
    <w:rsid w:val="003C1381"/>
    <w:rsid w:val="003C1394"/>
    <w:rsid w:val="003C13A2"/>
    <w:rsid w:val="003C1654"/>
    <w:rsid w:val="003C1B04"/>
    <w:rsid w:val="003C29F8"/>
    <w:rsid w:val="003C2DBC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D70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5FDC"/>
    <w:rsid w:val="003D6018"/>
    <w:rsid w:val="003D6035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CE1"/>
    <w:rsid w:val="003F0DEE"/>
    <w:rsid w:val="003F0EDA"/>
    <w:rsid w:val="003F1148"/>
    <w:rsid w:val="003F12F1"/>
    <w:rsid w:val="003F158C"/>
    <w:rsid w:val="003F16FA"/>
    <w:rsid w:val="003F182E"/>
    <w:rsid w:val="003F1A43"/>
    <w:rsid w:val="003F1B98"/>
    <w:rsid w:val="003F1F59"/>
    <w:rsid w:val="003F2073"/>
    <w:rsid w:val="003F20F9"/>
    <w:rsid w:val="003F2748"/>
    <w:rsid w:val="003F29E3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08F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62A"/>
    <w:rsid w:val="003F7887"/>
    <w:rsid w:val="003F78B7"/>
    <w:rsid w:val="003F7A9D"/>
    <w:rsid w:val="003F7B17"/>
    <w:rsid w:val="003F7B76"/>
    <w:rsid w:val="003F7C63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1E"/>
    <w:rsid w:val="00402166"/>
    <w:rsid w:val="00402226"/>
    <w:rsid w:val="004022BA"/>
    <w:rsid w:val="004023E6"/>
    <w:rsid w:val="004024E9"/>
    <w:rsid w:val="00402557"/>
    <w:rsid w:val="00402ADA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0A"/>
    <w:rsid w:val="00407494"/>
    <w:rsid w:val="00407850"/>
    <w:rsid w:val="00407B8A"/>
    <w:rsid w:val="00407C75"/>
    <w:rsid w:val="00407D7A"/>
    <w:rsid w:val="00407E76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18"/>
    <w:rsid w:val="00411A37"/>
    <w:rsid w:val="00411A54"/>
    <w:rsid w:val="00411AEB"/>
    <w:rsid w:val="00411C6C"/>
    <w:rsid w:val="00411FE5"/>
    <w:rsid w:val="00412125"/>
    <w:rsid w:val="00412404"/>
    <w:rsid w:val="00412432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A55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2CE"/>
    <w:rsid w:val="0041550D"/>
    <w:rsid w:val="0041594C"/>
    <w:rsid w:val="004159DB"/>
    <w:rsid w:val="00415AA9"/>
    <w:rsid w:val="00415C3B"/>
    <w:rsid w:val="00415F6D"/>
    <w:rsid w:val="0041600F"/>
    <w:rsid w:val="00416125"/>
    <w:rsid w:val="004164FB"/>
    <w:rsid w:val="004166F8"/>
    <w:rsid w:val="004169FF"/>
    <w:rsid w:val="00416BFA"/>
    <w:rsid w:val="00416D9F"/>
    <w:rsid w:val="00416EB1"/>
    <w:rsid w:val="0041734B"/>
    <w:rsid w:val="00417456"/>
    <w:rsid w:val="004177C0"/>
    <w:rsid w:val="004178CC"/>
    <w:rsid w:val="00417A36"/>
    <w:rsid w:val="00417B8D"/>
    <w:rsid w:val="00417CA5"/>
    <w:rsid w:val="00417EC7"/>
    <w:rsid w:val="00417F1A"/>
    <w:rsid w:val="004200EB"/>
    <w:rsid w:val="00420248"/>
    <w:rsid w:val="0042036F"/>
    <w:rsid w:val="004203B9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640"/>
    <w:rsid w:val="004217E6"/>
    <w:rsid w:val="00421810"/>
    <w:rsid w:val="004218A6"/>
    <w:rsid w:val="004218B7"/>
    <w:rsid w:val="00421C00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9D7"/>
    <w:rsid w:val="00423E86"/>
    <w:rsid w:val="004240F0"/>
    <w:rsid w:val="00424791"/>
    <w:rsid w:val="00424792"/>
    <w:rsid w:val="00424934"/>
    <w:rsid w:val="00424CBD"/>
    <w:rsid w:val="00424CF8"/>
    <w:rsid w:val="0042512B"/>
    <w:rsid w:val="00425267"/>
    <w:rsid w:val="00425321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D5E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B0E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BFB"/>
    <w:rsid w:val="00437C77"/>
    <w:rsid w:val="0044001E"/>
    <w:rsid w:val="004400C8"/>
    <w:rsid w:val="00440147"/>
    <w:rsid w:val="00440250"/>
    <w:rsid w:val="004408A0"/>
    <w:rsid w:val="004408DB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A6E"/>
    <w:rsid w:val="00446CB1"/>
    <w:rsid w:val="00446DC4"/>
    <w:rsid w:val="004470E2"/>
    <w:rsid w:val="00447290"/>
    <w:rsid w:val="004474D9"/>
    <w:rsid w:val="004475EB"/>
    <w:rsid w:val="00447B76"/>
    <w:rsid w:val="00447F89"/>
    <w:rsid w:val="00450113"/>
    <w:rsid w:val="00450323"/>
    <w:rsid w:val="00450339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6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5"/>
    <w:rsid w:val="00455607"/>
    <w:rsid w:val="004558D1"/>
    <w:rsid w:val="00455938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126"/>
    <w:rsid w:val="00460479"/>
    <w:rsid w:val="00460556"/>
    <w:rsid w:val="0046058F"/>
    <w:rsid w:val="0046141D"/>
    <w:rsid w:val="0046154F"/>
    <w:rsid w:val="00461567"/>
    <w:rsid w:val="004615CB"/>
    <w:rsid w:val="00461C58"/>
    <w:rsid w:val="00461C6B"/>
    <w:rsid w:val="00461DF5"/>
    <w:rsid w:val="0046205D"/>
    <w:rsid w:val="0046252B"/>
    <w:rsid w:val="004625CD"/>
    <w:rsid w:val="0046292F"/>
    <w:rsid w:val="00462A5E"/>
    <w:rsid w:val="00462ABD"/>
    <w:rsid w:val="00462BF3"/>
    <w:rsid w:val="00462DD0"/>
    <w:rsid w:val="00462E47"/>
    <w:rsid w:val="00462EDC"/>
    <w:rsid w:val="0046362B"/>
    <w:rsid w:val="0046363E"/>
    <w:rsid w:val="004637ED"/>
    <w:rsid w:val="004639C8"/>
    <w:rsid w:val="00463E37"/>
    <w:rsid w:val="004642C9"/>
    <w:rsid w:val="004645B9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4B1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663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B9B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7F9"/>
    <w:rsid w:val="00487811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8DE"/>
    <w:rsid w:val="00491D71"/>
    <w:rsid w:val="00491F73"/>
    <w:rsid w:val="004920B7"/>
    <w:rsid w:val="004924B4"/>
    <w:rsid w:val="0049259B"/>
    <w:rsid w:val="00492A47"/>
    <w:rsid w:val="00492A71"/>
    <w:rsid w:val="00492B34"/>
    <w:rsid w:val="00492B37"/>
    <w:rsid w:val="00492CEF"/>
    <w:rsid w:val="00492E1C"/>
    <w:rsid w:val="004932C5"/>
    <w:rsid w:val="0049331C"/>
    <w:rsid w:val="004933A9"/>
    <w:rsid w:val="004933B8"/>
    <w:rsid w:val="004936F4"/>
    <w:rsid w:val="00493B6A"/>
    <w:rsid w:val="00493F63"/>
    <w:rsid w:val="00493F89"/>
    <w:rsid w:val="00494441"/>
    <w:rsid w:val="004946EF"/>
    <w:rsid w:val="0049496B"/>
    <w:rsid w:val="00494AE8"/>
    <w:rsid w:val="00495446"/>
    <w:rsid w:val="00495497"/>
    <w:rsid w:val="004956F7"/>
    <w:rsid w:val="00495F7C"/>
    <w:rsid w:val="00496419"/>
    <w:rsid w:val="0049643D"/>
    <w:rsid w:val="0049647A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8C5"/>
    <w:rsid w:val="004A290A"/>
    <w:rsid w:val="004A2919"/>
    <w:rsid w:val="004A2A8D"/>
    <w:rsid w:val="004A2ACC"/>
    <w:rsid w:val="004A2C75"/>
    <w:rsid w:val="004A2C80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98"/>
    <w:rsid w:val="004A3EAD"/>
    <w:rsid w:val="004A3F8D"/>
    <w:rsid w:val="004A42E4"/>
    <w:rsid w:val="004A45E1"/>
    <w:rsid w:val="004A466E"/>
    <w:rsid w:val="004A467E"/>
    <w:rsid w:val="004A46E6"/>
    <w:rsid w:val="004A47C4"/>
    <w:rsid w:val="004A47E1"/>
    <w:rsid w:val="004A48F3"/>
    <w:rsid w:val="004A4958"/>
    <w:rsid w:val="004A4B2D"/>
    <w:rsid w:val="004A4B35"/>
    <w:rsid w:val="004A4C09"/>
    <w:rsid w:val="004A507A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5FE"/>
    <w:rsid w:val="004A6B5F"/>
    <w:rsid w:val="004A6E1B"/>
    <w:rsid w:val="004A7035"/>
    <w:rsid w:val="004A703C"/>
    <w:rsid w:val="004A73F5"/>
    <w:rsid w:val="004A759E"/>
    <w:rsid w:val="004A7B15"/>
    <w:rsid w:val="004A7FF9"/>
    <w:rsid w:val="004B0092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4E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3FF7"/>
    <w:rsid w:val="004B4067"/>
    <w:rsid w:val="004B40C3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9DB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D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45D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747"/>
    <w:rsid w:val="004D4B0C"/>
    <w:rsid w:val="004D4BE0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828"/>
    <w:rsid w:val="004E1990"/>
    <w:rsid w:val="004E19CA"/>
    <w:rsid w:val="004E1A80"/>
    <w:rsid w:val="004E1B4A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B14"/>
    <w:rsid w:val="004E5CAD"/>
    <w:rsid w:val="004E5CC5"/>
    <w:rsid w:val="004E5F34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D50"/>
    <w:rsid w:val="004E7E38"/>
    <w:rsid w:val="004E7F62"/>
    <w:rsid w:val="004F0432"/>
    <w:rsid w:val="004F07FF"/>
    <w:rsid w:val="004F098A"/>
    <w:rsid w:val="004F1054"/>
    <w:rsid w:val="004F1930"/>
    <w:rsid w:val="004F1A5A"/>
    <w:rsid w:val="004F1BAF"/>
    <w:rsid w:val="004F1C96"/>
    <w:rsid w:val="004F1D46"/>
    <w:rsid w:val="004F1DE6"/>
    <w:rsid w:val="004F1EC0"/>
    <w:rsid w:val="004F1EFE"/>
    <w:rsid w:val="004F21F9"/>
    <w:rsid w:val="004F2721"/>
    <w:rsid w:val="004F2BC9"/>
    <w:rsid w:val="004F2D7B"/>
    <w:rsid w:val="004F2DAB"/>
    <w:rsid w:val="004F2EA5"/>
    <w:rsid w:val="004F2F7E"/>
    <w:rsid w:val="004F34B9"/>
    <w:rsid w:val="004F388E"/>
    <w:rsid w:val="004F39F8"/>
    <w:rsid w:val="004F3E1B"/>
    <w:rsid w:val="004F3EC0"/>
    <w:rsid w:val="004F3F0B"/>
    <w:rsid w:val="004F40A5"/>
    <w:rsid w:val="004F413F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2DD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2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EC0"/>
    <w:rsid w:val="00511F50"/>
    <w:rsid w:val="0051242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5C1"/>
    <w:rsid w:val="00514CFA"/>
    <w:rsid w:val="00515799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7C4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42"/>
    <w:rsid w:val="005223B4"/>
    <w:rsid w:val="00522513"/>
    <w:rsid w:val="005225E0"/>
    <w:rsid w:val="00522623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1FF"/>
    <w:rsid w:val="005232E9"/>
    <w:rsid w:val="00523314"/>
    <w:rsid w:val="005235CA"/>
    <w:rsid w:val="00523641"/>
    <w:rsid w:val="0052370C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51F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210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37FF5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04C"/>
    <w:rsid w:val="0054440A"/>
    <w:rsid w:val="00544665"/>
    <w:rsid w:val="00544695"/>
    <w:rsid w:val="00544715"/>
    <w:rsid w:val="00544F14"/>
    <w:rsid w:val="00544FB3"/>
    <w:rsid w:val="00545235"/>
    <w:rsid w:val="005452D5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A8D"/>
    <w:rsid w:val="00555BAB"/>
    <w:rsid w:val="00555BCE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220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322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6F7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D82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B8"/>
    <w:rsid w:val="00580CD5"/>
    <w:rsid w:val="00580EC6"/>
    <w:rsid w:val="00580FDD"/>
    <w:rsid w:val="00581494"/>
    <w:rsid w:val="00581517"/>
    <w:rsid w:val="005815EA"/>
    <w:rsid w:val="005817C2"/>
    <w:rsid w:val="00581C88"/>
    <w:rsid w:val="00581F4E"/>
    <w:rsid w:val="00582329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A2F"/>
    <w:rsid w:val="00591C18"/>
    <w:rsid w:val="00591CC9"/>
    <w:rsid w:val="005920EE"/>
    <w:rsid w:val="005922A1"/>
    <w:rsid w:val="0059236B"/>
    <w:rsid w:val="00592786"/>
    <w:rsid w:val="005929C6"/>
    <w:rsid w:val="00592CBF"/>
    <w:rsid w:val="00592DA2"/>
    <w:rsid w:val="00592E03"/>
    <w:rsid w:val="00592F0D"/>
    <w:rsid w:val="005933E3"/>
    <w:rsid w:val="0059384F"/>
    <w:rsid w:val="005939CB"/>
    <w:rsid w:val="00593AA3"/>
    <w:rsid w:val="00593D4C"/>
    <w:rsid w:val="00593E45"/>
    <w:rsid w:val="00594406"/>
    <w:rsid w:val="005946F9"/>
    <w:rsid w:val="0059496B"/>
    <w:rsid w:val="00594A15"/>
    <w:rsid w:val="00594D15"/>
    <w:rsid w:val="00594EF7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D8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1AF"/>
    <w:rsid w:val="005A1285"/>
    <w:rsid w:val="005A149B"/>
    <w:rsid w:val="005A1700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9E6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2C7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75F"/>
    <w:rsid w:val="005B48D8"/>
    <w:rsid w:val="005B4C6D"/>
    <w:rsid w:val="005B4D37"/>
    <w:rsid w:val="005B4D6A"/>
    <w:rsid w:val="005B4F0D"/>
    <w:rsid w:val="005B5427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0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671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2BB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792"/>
    <w:rsid w:val="005F089B"/>
    <w:rsid w:val="005F0B8F"/>
    <w:rsid w:val="005F0DC8"/>
    <w:rsid w:val="005F1201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3B9"/>
    <w:rsid w:val="005F6663"/>
    <w:rsid w:val="005F6BAD"/>
    <w:rsid w:val="005F6F2D"/>
    <w:rsid w:val="005F758F"/>
    <w:rsid w:val="005F78A1"/>
    <w:rsid w:val="005F7B52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1F8F"/>
    <w:rsid w:val="00602A13"/>
    <w:rsid w:val="00602BCC"/>
    <w:rsid w:val="00602D3E"/>
    <w:rsid w:val="00602DCE"/>
    <w:rsid w:val="00603307"/>
    <w:rsid w:val="00603446"/>
    <w:rsid w:val="006036BF"/>
    <w:rsid w:val="00603751"/>
    <w:rsid w:val="006037E1"/>
    <w:rsid w:val="00603883"/>
    <w:rsid w:val="00603AE8"/>
    <w:rsid w:val="00603B10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3DE"/>
    <w:rsid w:val="0060581C"/>
    <w:rsid w:val="006058F9"/>
    <w:rsid w:val="00605FBD"/>
    <w:rsid w:val="00606191"/>
    <w:rsid w:val="00606560"/>
    <w:rsid w:val="006065AF"/>
    <w:rsid w:val="0060666A"/>
    <w:rsid w:val="00606898"/>
    <w:rsid w:val="006068B0"/>
    <w:rsid w:val="00607E9A"/>
    <w:rsid w:val="006100A9"/>
    <w:rsid w:val="006101EF"/>
    <w:rsid w:val="006101F0"/>
    <w:rsid w:val="006105AD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4F22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C06"/>
    <w:rsid w:val="00617CEF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7A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47E"/>
    <w:rsid w:val="00626721"/>
    <w:rsid w:val="00626730"/>
    <w:rsid w:val="00626789"/>
    <w:rsid w:val="006267C3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51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A30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353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CF"/>
    <w:rsid w:val="00642FED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BBE"/>
    <w:rsid w:val="00646C12"/>
    <w:rsid w:val="00646DC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30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67F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7166"/>
    <w:rsid w:val="00657704"/>
    <w:rsid w:val="0065789D"/>
    <w:rsid w:val="0065799F"/>
    <w:rsid w:val="00657C95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C86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1D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A99"/>
    <w:rsid w:val="00667D88"/>
    <w:rsid w:val="0067032D"/>
    <w:rsid w:val="00670721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2B8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870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2CF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A28"/>
    <w:rsid w:val="00695AC4"/>
    <w:rsid w:val="00695AEF"/>
    <w:rsid w:val="00695FE2"/>
    <w:rsid w:val="00696166"/>
    <w:rsid w:val="0069654F"/>
    <w:rsid w:val="00696925"/>
    <w:rsid w:val="00696AED"/>
    <w:rsid w:val="00696C24"/>
    <w:rsid w:val="00697333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239"/>
    <w:rsid w:val="006A7323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0FC2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1F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6F4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6EE6"/>
    <w:rsid w:val="006C7369"/>
    <w:rsid w:val="006C7449"/>
    <w:rsid w:val="006C777B"/>
    <w:rsid w:val="006C77B1"/>
    <w:rsid w:val="006C7910"/>
    <w:rsid w:val="006C7981"/>
    <w:rsid w:val="006C798A"/>
    <w:rsid w:val="006C7CA2"/>
    <w:rsid w:val="006C7FFA"/>
    <w:rsid w:val="006D000F"/>
    <w:rsid w:val="006D00CA"/>
    <w:rsid w:val="006D0334"/>
    <w:rsid w:val="006D041B"/>
    <w:rsid w:val="006D05C5"/>
    <w:rsid w:val="006D06C8"/>
    <w:rsid w:val="006D0A3E"/>
    <w:rsid w:val="006D0CCC"/>
    <w:rsid w:val="006D115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EAB"/>
    <w:rsid w:val="006D4FA8"/>
    <w:rsid w:val="006D50B0"/>
    <w:rsid w:val="006D56A9"/>
    <w:rsid w:val="006D5B40"/>
    <w:rsid w:val="006D5C37"/>
    <w:rsid w:val="006D5F41"/>
    <w:rsid w:val="006D61A4"/>
    <w:rsid w:val="006D61EB"/>
    <w:rsid w:val="006D61F3"/>
    <w:rsid w:val="006D6976"/>
    <w:rsid w:val="006D6B46"/>
    <w:rsid w:val="006D6CBD"/>
    <w:rsid w:val="006D71C0"/>
    <w:rsid w:val="006D7453"/>
    <w:rsid w:val="006D747A"/>
    <w:rsid w:val="006D7547"/>
    <w:rsid w:val="006D75DC"/>
    <w:rsid w:val="006D7C44"/>
    <w:rsid w:val="006E0254"/>
    <w:rsid w:val="006E0405"/>
    <w:rsid w:val="006E0505"/>
    <w:rsid w:val="006E055B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C7A"/>
    <w:rsid w:val="006E2D30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069"/>
    <w:rsid w:val="006E653D"/>
    <w:rsid w:val="006E673F"/>
    <w:rsid w:val="006E68F2"/>
    <w:rsid w:val="006E6A16"/>
    <w:rsid w:val="006E6BA5"/>
    <w:rsid w:val="006E6F3E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B90"/>
    <w:rsid w:val="006F2D91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2D3"/>
    <w:rsid w:val="00700656"/>
    <w:rsid w:val="00700681"/>
    <w:rsid w:val="00700BF6"/>
    <w:rsid w:val="00700CC5"/>
    <w:rsid w:val="00700DBC"/>
    <w:rsid w:val="00700F63"/>
    <w:rsid w:val="00701093"/>
    <w:rsid w:val="0070159C"/>
    <w:rsid w:val="00701803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953"/>
    <w:rsid w:val="00705EEB"/>
    <w:rsid w:val="0070608B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6F1"/>
    <w:rsid w:val="00714B92"/>
    <w:rsid w:val="00714BA6"/>
    <w:rsid w:val="00715101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5E8E"/>
    <w:rsid w:val="00726217"/>
    <w:rsid w:val="0072625E"/>
    <w:rsid w:val="007269A3"/>
    <w:rsid w:val="007269D8"/>
    <w:rsid w:val="00726A71"/>
    <w:rsid w:val="00726F0C"/>
    <w:rsid w:val="00727054"/>
    <w:rsid w:val="007273BA"/>
    <w:rsid w:val="007276AF"/>
    <w:rsid w:val="0072783D"/>
    <w:rsid w:val="00727997"/>
    <w:rsid w:val="00727BD8"/>
    <w:rsid w:val="00727D6F"/>
    <w:rsid w:val="00727DF5"/>
    <w:rsid w:val="00727F11"/>
    <w:rsid w:val="00727FF6"/>
    <w:rsid w:val="007300EE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4D7"/>
    <w:rsid w:val="00743796"/>
    <w:rsid w:val="00743869"/>
    <w:rsid w:val="0074390D"/>
    <w:rsid w:val="00743C1D"/>
    <w:rsid w:val="00743CE1"/>
    <w:rsid w:val="00743CF3"/>
    <w:rsid w:val="00744044"/>
    <w:rsid w:val="00744087"/>
    <w:rsid w:val="0074464D"/>
    <w:rsid w:val="007448D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4A"/>
    <w:rsid w:val="00746EE9"/>
    <w:rsid w:val="00746F38"/>
    <w:rsid w:val="00747044"/>
    <w:rsid w:val="0074766D"/>
    <w:rsid w:val="00747946"/>
    <w:rsid w:val="00747B41"/>
    <w:rsid w:val="00747F73"/>
    <w:rsid w:val="007505A2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D92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717D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96B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CCD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6FCB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8A0"/>
    <w:rsid w:val="0078092A"/>
    <w:rsid w:val="00780A27"/>
    <w:rsid w:val="00780B21"/>
    <w:rsid w:val="00780DEE"/>
    <w:rsid w:val="007810DE"/>
    <w:rsid w:val="0078113C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556"/>
    <w:rsid w:val="007847A8"/>
    <w:rsid w:val="00784814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19"/>
    <w:rsid w:val="00786D83"/>
    <w:rsid w:val="00786F99"/>
    <w:rsid w:val="0078709E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A07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10"/>
    <w:rsid w:val="007A4871"/>
    <w:rsid w:val="007A4A65"/>
    <w:rsid w:val="007A4E04"/>
    <w:rsid w:val="007A4FD5"/>
    <w:rsid w:val="007A5418"/>
    <w:rsid w:val="007A5502"/>
    <w:rsid w:val="007A56DE"/>
    <w:rsid w:val="007A578C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70E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93C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3D5"/>
    <w:rsid w:val="007C2709"/>
    <w:rsid w:val="007C280C"/>
    <w:rsid w:val="007C2988"/>
    <w:rsid w:val="007C2AFF"/>
    <w:rsid w:val="007C2BD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49"/>
    <w:rsid w:val="007C56BF"/>
    <w:rsid w:val="007C56F5"/>
    <w:rsid w:val="007C575F"/>
    <w:rsid w:val="007C5819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6ECA"/>
    <w:rsid w:val="007C71E5"/>
    <w:rsid w:val="007C7215"/>
    <w:rsid w:val="007C74F2"/>
    <w:rsid w:val="007C764C"/>
    <w:rsid w:val="007C7740"/>
    <w:rsid w:val="007C7927"/>
    <w:rsid w:val="007C7B5D"/>
    <w:rsid w:val="007C7BB8"/>
    <w:rsid w:val="007C7BE5"/>
    <w:rsid w:val="007D005A"/>
    <w:rsid w:val="007D00C3"/>
    <w:rsid w:val="007D02C0"/>
    <w:rsid w:val="007D037F"/>
    <w:rsid w:val="007D03C1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71E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C30"/>
    <w:rsid w:val="007D6FA7"/>
    <w:rsid w:val="007D6FD3"/>
    <w:rsid w:val="007D766E"/>
    <w:rsid w:val="007D7759"/>
    <w:rsid w:val="007D79AD"/>
    <w:rsid w:val="007D7C49"/>
    <w:rsid w:val="007D7D43"/>
    <w:rsid w:val="007D7EB6"/>
    <w:rsid w:val="007E0102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1D4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67A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16"/>
    <w:rsid w:val="007F453B"/>
    <w:rsid w:val="007F47DA"/>
    <w:rsid w:val="007F49E7"/>
    <w:rsid w:val="007F4B30"/>
    <w:rsid w:val="007F4D1C"/>
    <w:rsid w:val="007F4D83"/>
    <w:rsid w:val="007F5009"/>
    <w:rsid w:val="007F53A7"/>
    <w:rsid w:val="007F571E"/>
    <w:rsid w:val="007F5BBA"/>
    <w:rsid w:val="007F5BE5"/>
    <w:rsid w:val="007F5C57"/>
    <w:rsid w:val="007F60BB"/>
    <w:rsid w:val="007F60D5"/>
    <w:rsid w:val="007F6239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819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856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26"/>
    <w:rsid w:val="00803972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58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F35"/>
    <w:rsid w:val="008143BE"/>
    <w:rsid w:val="00814526"/>
    <w:rsid w:val="00814796"/>
    <w:rsid w:val="008147D3"/>
    <w:rsid w:val="00814968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17DC6"/>
    <w:rsid w:val="00820218"/>
    <w:rsid w:val="0082048F"/>
    <w:rsid w:val="00820621"/>
    <w:rsid w:val="00820C71"/>
    <w:rsid w:val="00820F8D"/>
    <w:rsid w:val="0082102C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15B"/>
    <w:rsid w:val="008241D0"/>
    <w:rsid w:val="0082421D"/>
    <w:rsid w:val="00824250"/>
    <w:rsid w:val="008243D0"/>
    <w:rsid w:val="0082475D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28"/>
    <w:rsid w:val="00827262"/>
    <w:rsid w:val="00827489"/>
    <w:rsid w:val="00827564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3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C2D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38"/>
    <w:rsid w:val="00834B92"/>
    <w:rsid w:val="00834BAD"/>
    <w:rsid w:val="00834D4C"/>
    <w:rsid w:val="0083534A"/>
    <w:rsid w:val="008355FF"/>
    <w:rsid w:val="008357A6"/>
    <w:rsid w:val="00835B64"/>
    <w:rsid w:val="00835C9B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0B70"/>
    <w:rsid w:val="0084107A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EE1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6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4B6"/>
    <w:rsid w:val="00854534"/>
    <w:rsid w:val="008545A1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5C4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59C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323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470"/>
    <w:rsid w:val="0086751B"/>
    <w:rsid w:val="0086764B"/>
    <w:rsid w:val="0086768A"/>
    <w:rsid w:val="008677EA"/>
    <w:rsid w:val="00867D41"/>
    <w:rsid w:val="00867FF1"/>
    <w:rsid w:val="0087004E"/>
    <w:rsid w:val="008703FA"/>
    <w:rsid w:val="008704F5"/>
    <w:rsid w:val="00870565"/>
    <w:rsid w:val="008709BE"/>
    <w:rsid w:val="00870BBF"/>
    <w:rsid w:val="00870BF2"/>
    <w:rsid w:val="00870C8A"/>
    <w:rsid w:val="00870E80"/>
    <w:rsid w:val="00870EF0"/>
    <w:rsid w:val="008710E1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D6"/>
    <w:rsid w:val="008725FE"/>
    <w:rsid w:val="00872893"/>
    <w:rsid w:val="008729DE"/>
    <w:rsid w:val="00872C14"/>
    <w:rsid w:val="00872D49"/>
    <w:rsid w:val="008734F9"/>
    <w:rsid w:val="008735AB"/>
    <w:rsid w:val="008735AD"/>
    <w:rsid w:val="008737B0"/>
    <w:rsid w:val="00873888"/>
    <w:rsid w:val="008739C5"/>
    <w:rsid w:val="00873AE8"/>
    <w:rsid w:val="00873B91"/>
    <w:rsid w:val="00874C60"/>
    <w:rsid w:val="00874D6D"/>
    <w:rsid w:val="00874E14"/>
    <w:rsid w:val="00875044"/>
    <w:rsid w:val="0087572A"/>
    <w:rsid w:val="00875743"/>
    <w:rsid w:val="00875AF4"/>
    <w:rsid w:val="00875C21"/>
    <w:rsid w:val="00875C43"/>
    <w:rsid w:val="00875CDE"/>
    <w:rsid w:val="008762FE"/>
    <w:rsid w:val="00876774"/>
    <w:rsid w:val="00876BAF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BBB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55C"/>
    <w:rsid w:val="00886838"/>
    <w:rsid w:val="00886A36"/>
    <w:rsid w:val="00886DB9"/>
    <w:rsid w:val="00886F71"/>
    <w:rsid w:val="0088704D"/>
    <w:rsid w:val="0088704F"/>
    <w:rsid w:val="0088707A"/>
    <w:rsid w:val="0088711E"/>
    <w:rsid w:val="00887167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3EF7"/>
    <w:rsid w:val="008942E3"/>
    <w:rsid w:val="00894E83"/>
    <w:rsid w:val="00894F49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5FD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C1A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6D"/>
    <w:rsid w:val="008B38BD"/>
    <w:rsid w:val="008B3E0E"/>
    <w:rsid w:val="008B3E42"/>
    <w:rsid w:val="008B3FA3"/>
    <w:rsid w:val="008B42F4"/>
    <w:rsid w:val="008B438B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CB9"/>
    <w:rsid w:val="008C2F25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F92"/>
    <w:rsid w:val="008D0056"/>
    <w:rsid w:val="008D00DC"/>
    <w:rsid w:val="008D02BE"/>
    <w:rsid w:val="008D0349"/>
    <w:rsid w:val="008D0B4C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1AFF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A2C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1DE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0F80"/>
    <w:rsid w:val="008E1038"/>
    <w:rsid w:val="008E1097"/>
    <w:rsid w:val="008E11E5"/>
    <w:rsid w:val="008E137A"/>
    <w:rsid w:val="008E13B3"/>
    <w:rsid w:val="008E17A4"/>
    <w:rsid w:val="008E1BC2"/>
    <w:rsid w:val="008E2083"/>
    <w:rsid w:val="008E25CE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50A"/>
    <w:rsid w:val="008E4B2A"/>
    <w:rsid w:val="008E4F78"/>
    <w:rsid w:val="008E5160"/>
    <w:rsid w:val="008E5E76"/>
    <w:rsid w:val="008E61DF"/>
    <w:rsid w:val="008E630A"/>
    <w:rsid w:val="008E63CA"/>
    <w:rsid w:val="008E655C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E37"/>
    <w:rsid w:val="008F3FAC"/>
    <w:rsid w:val="008F458B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9F4"/>
    <w:rsid w:val="00900B96"/>
    <w:rsid w:val="00900E86"/>
    <w:rsid w:val="00900F35"/>
    <w:rsid w:val="00900F5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C5"/>
    <w:rsid w:val="009021F6"/>
    <w:rsid w:val="009023D1"/>
    <w:rsid w:val="009025E6"/>
    <w:rsid w:val="0090263C"/>
    <w:rsid w:val="009028C7"/>
    <w:rsid w:val="0090316B"/>
    <w:rsid w:val="00903B43"/>
    <w:rsid w:val="00904017"/>
    <w:rsid w:val="00904038"/>
    <w:rsid w:val="0090431D"/>
    <w:rsid w:val="009046C6"/>
    <w:rsid w:val="00904903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3F7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7A3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303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8F5"/>
    <w:rsid w:val="00930C09"/>
    <w:rsid w:val="00930EC8"/>
    <w:rsid w:val="00930ED3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69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37F61"/>
    <w:rsid w:val="00937FD2"/>
    <w:rsid w:val="00940113"/>
    <w:rsid w:val="0094025D"/>
    <w:rsid w:val="0094027E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1609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50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25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98D"/>
    <w:rsid w:val="00947FAD"/>
    <w:rsid w:val="009504D7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A40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0F34"/>
    <w:rsid w:val="0096120B"/>
    <w:rsid w:val="009612DE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A9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2E66"/>
    <w:rsid w:val="00972F8A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1EB"/>
    <w:rsid w:val="00975386"/>
    <w:rsid w:val="009754C0"/>
    <w:rsid w:val="009754DA"/>
    <w:rsid w:val="00975569"/>
    <w:rsid w:val="0097563D"/>
    <w:rsid w:val="0097573A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4E9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B97"/>
    <w:rsid w:val="00982257"/>
    <w:rsid w:val="009822C6"/>
    <w:rsid w:val="00982665"/>
    <w:rsid w:val="0098293F"/>
    <w:rsid w:val="00982E1A"/>
    <w:rsid w:val="009830C4"/>
    <w:rsid w:val="00983520"/>
    <w:rsid w:val="00983A52"/>
    <w:rsid w:val="00983A9C"/>
    <w:rsid w:val="00983DBA"/>
    <w:rsid w:val="00983DD4"/>
    <w:rsid w:val="00983EBD"/>
    <w:rsid w:val="00983F97"/>
    <w:rsid w:val="009841EA"/>
    <w:rsid w:val="009843FD"/>
    <w:rsid w:val="00984650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769"/>
    <w:rsid w:val="009928CB"/>
    <w:rsid w:val="009928F1"/>
    <w:rsid w:val="0099297A"/>
    <w:rsid w:val="0099382B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75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326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9DE"/>
    <w:rsid w:val="009B5A6A"/>
    <w:rsid w:val="009B5B9C"/>
    <w:rsid w:val="009B5C80"/>
    <w:rsid w:val="009B5F90"/>
    <w:rsid w:val="009B5FFE"/>
    <w:rsid w:val="009B615B"/>
    <w:rsid w:val="009B62F6"/>
    <w:rsid w:val="009B6466"/>
    <w:rsid w:val="009B6783"/>
    <w:rsid w:val="009B6949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3D0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A5E"/>
    <w:rsid w:val="009C2C0F"/>
    <w:rsid w:val="009C2D8A"/>
    <w:rsid w:val="009C2D98"/>
    <w:rsid w:val="009C3137"/>
    <w:rsid w:val="009C321B"/>
    <w:rsid w:val="009C323F"/>
    <w:rsid w:val="009C329D"/>
    <w:rsid w:val="009C342A"/>
    <w:rsid w:val="009C36A8"/>
    <w:rsid w:val="009C37D0"/>
    <w:rsid w:val="009C3918"/>
    <w:rsid w:val="009C3958"/>
    <w:rsid w:val="009C403B"/>
    <w:rsid w:val="009C408A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B0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75A0"/>
    <w:rsid w:val="009C760D"/>
    <w:rsid w:val="009C7794"/>
    <w:rsid w:val="009C7921"/>
    <w:rsid w:val="009C79A4"/>
    <w:rsid w:val="009C7DBF"/>
    <w:rsid w:val="009C7E4F"/>
    <w:rsid w:val="009C7F01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754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31"/>
    <w:rsid w:val="009E39C2"/>
    <w:rsid w:val="009E3A1D"/>
    <w:rsid w:val="009E3A6B"/>
    <w:rsid w:val="009E3E8D"/>
    <w:rsid w:val="009E3FCC"/>
    <w:rsid w:val="009E42A8"/>
    <w:rsid w:val="009E4316"/>
    <w:rsid w:val="009E4348"/>
    <w:rsid w:val="009E43AA"/>
    <w:rsid w:val="009E4482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1B2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2D9"/>
    <w:rsid w:val="00A0440D"/>
    <w:rsid w:val="00A0445C"/>
    <w:rsid w:val="00A04610"/>
    <w:rsid w:val="00A047E8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B1F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4D8"/>
    <w:rsid w:val="00A1050F"/>
    <w:rsid w:val="00A10765"/>
    <w:rsid w:val="00A10931"/>
    <w:rsid w:val="00A10D6F"/>
    <w:rsid w:val="00A10F3F"/>
    <w:rsid w:val="00A11375"/>
    <w:rsid w:val="00A1159B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17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022"/>
    <w:rsid w:val="00A161BC"/>
    <w:rsid w:val="00A1620B"/>
    <w:rsid w:val="00A162A3"/>
    <w:rsid w:val="00A16703"/>
    <w:rsid w:val="00A16767"/>
    <w:rsid w:val="00A16AA8"/>
    <w:rsid w:val="00A16AC8"/>
    <w:rsid w:val="00A16C14"/>
    <w:rsid w:val="00A16F4F"/>
    <w:rsid w:val="00A16FE8"/>
    <w:rsid w:val="00A172D0"/>
    <w:rsid w:val="00A17537"/>
    <w:rsid w:val="00A177AE"/>
    <w:rsid w:val="00A17995"/>
    <w:rsid w:val="00A17A5E"/>
    <w:rsid w:val="00A17BC5"/>
    <w:rsid w:val="00A17CA9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21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25"/>
    <w:rsid w:val="00A258C1"/>
    <w:rsid w:val="00A25A5F"/>
    <w:rsid w:val="00A26362"/>
    <w:rsid w:val="00A2674D"/>
    <w:rsid w:val="00A26851"/>
    <w:rsid w:val="00A26A1D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1FB"/>
    <w:rsid w:val="00A33383"/>
    <w:rsid w:val="00A33392"/>
    <w:rsid w:val="00A334BD"/>
    <w:rsid w:val="00A335E5"/>
    <w:rsid w:val="00A3361F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562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98C"/>
    <w:rsid w:val="00A42CB3"/>
    <w:rsid w:val="00A42E78"/>
    <w:rsid w:val="00A43299"/>
    <w:rsid w:val="00A43492"/>
    <w:rsid w:val="00A4360F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0A"/>
    <w:rsid w:val="00A475B6"/>
    <w:rsid w:val="00A4776C"/>
    <w:rsid w:val="00A47876"/>
    <w:rsid w:val="00A47961"/>
    <w:rsid w:val="00A47A32"/>
    <w:rsid w:val="00A47C36"/>
    <w:rsid w:val="00A50459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1B6A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A72"/>
    <w:rsid w:val="00A55B46"/>
    <w:rsid w:val="00A55EF1"/>
    <w:rsid w:val="00A56020"/>
    <w:rsid w:val="00A56301"/>
    <w:rsid w:val="00A5634B"/>
    <w:rsid w:val="00A5662D"/>
    <w:rsid w:val="00A56790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6F6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7D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0A"/>
    <w:rsid w:val="00A80624"/>
    <w:rsid w:val="00A80A0E"/>
    <w:rsid w:val="00A80F84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65F"/>
    <w:rsid w:val="00A827B1"/>
    <w:rsid w:val="00A827DC"/>
    <w:rsid w:val="00A8286E"/>
    <w:rsid w:val="00A829B4"/>
    <w:rsid w:val="00A829BB"/>
    <w:rsid w:val="00A82DBF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0E1"/>
    <w:rsid w:val="00A85172"/>
    <w:rsid w:val="00A85591"/>
    <w:rsid w:val="00A856D1"/>
    <w:rsid w:val="00A85897"/>
    <w:rsid w:val="00A858EA"/>
    <w:rsid w:val="00A85A8E"/>
    <w:rsid w:val="00A85AEE"/>
    <w:rsid w:val="00A862AE"/>
    <w:rsid w:val="00A86580"/>
    <w:rsid w:val="00A86623"/>
    <w:rsid w:val="00A86678"/>
    <w:rsid w:val="00A867DE"/>
    <w:rsid w:val="00A86A86"/>
    <w:rsid w:val="00A86DFD"/>
    <w:rsid w:val="00A86E4C"/>
    <w:rsid w:val="00A871F5"/>
    <w:rsid w:val="00A873F6"/>
    <w:rsid w:val="00A875C9"/>
    <w:rsid w:val="00A876EC"/>
    <w:rsid w:val="00A87793"/>
    <w:rsid w:val="00A8795A"/>
    <w:rsid w:val="00A90170"/>
    <w:rsid w:val="00A904D1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07D"/>
    <w:rsid w:val="00A941FB"/>
    <w:rsid w:val="00A942C0"/>
    <w:rsid w:val="00A9442C"/>
    <w:rsid w:val="00A9477F"/>
    <w:rsid w:val="00A948B4"/>
    <w:rsid w:val="00A94B07"/>
    <w:rsid w:val="00A94B84"/>
    <w:rsid w:val="00A94D7E"/>
    <w:rsid w:val="00A94F1D"/>
    <w:rsid w:val="00A94F58"/>
    <w:rsid w:val="00A94F6B"/>
    <w:rsid w:val="00A9513C"/>
    <w:rsid w:val="00A9567B"/>
    <w:rsid w:val="00A95680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4AB"/>
    <w:rsid w:val="00AA1501"/>
    <w:rsid w:val="00AA185D"/>
    <w:rsid w:val="00AA1904"/>
    <w:rsid w:val="00AA191A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6B9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68E"/>
    <w:rsid w:val="00AA678F"/>
    <w:rsid w:val="00AA68A9"/>
    <w:rsid w:val="00AA6C9F"/>
    <w:rsid w:val="00AA6F69"/>
    <w:rsid w:val="00AA6F6F"/>
    <w:rsid w:val="00AA7051"/>
    <w:rsid w:val="00AA70D4"/>
    <w:rsid w:val="00AA71EA"/>
    <w:rsid w:val="00AA7424"/>
    <w:rsid w:val="00AA765B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974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597"/>
    <w:rsid w:val="00AC3659"/>
    <w:rsid w:val="00AC38C6"/>
    <w:rsid w:val="00AC3BEB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EFD"/>
    <w:rsid w:val="00AC6133"/>
    <w:rsid w:val="00AC683E"/>
    <w:rsid w:val="00AC6F18"/>
    <w:rsid w:val="00AC6F54"/>
    <w:rsid w:val="00AC6FE1"/>
    <w:rsid w:val="00AC707B"/>
    <w:rsid w:val="00AC7899"/>
    <w:rsid w:val="00AC7A36"/>
    <w:rsid w:val="00AC7AA8"/>
    <w:rsid w:val="00AC7AB7"/>
    <w:rsid w:val="00AC7D9E"/>
    <w:rsid w:val="00AC7E0F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25F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B56"/>
    <w:rsid w:val="00AD5C54"/>
    <w:rsid w:val="00AD5FEF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60"/>
    <w:rsid w:val="00AE0F86"/>
    <w:rsid w:val="00AE0FD0"/>
    <w:rsid w:val="00AE0FF8"/>
    <w:rsid w:val="00AE10AC"/>
    <w:rsid w:val="00AE10BD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084"/>
    <w:rsid w:val="00AE46AA"/>
    <w:rsid w:val="00AE476F"/>
    <w:rsid w:val="00AE47EF"/>
    <w:rsid w:val="00AE4BF1"/>
    <w:rsid w:val="00AE4D22"/>
    <w:rsid w:val="00AE4D30"/>
    <w:rsid w:val="00AE4E78"/>
    <w:rsid w:val="00AE4FA4"/>
    <w:rsid w:val="00AE521E"/>
    <w:rsid w:val="00AE5524"/>
    <w:rsid w:val="00AE5636"/>
    <w:rsid w:val="00AE5691"/>
    <w:rsid w:val="00AE5743"/>
    <w:rsid w:val="00AE57D2"/>
    <w:rsid w:val="00AE5920"/>
    <w:rsid w:val="00AE5AF5"/>
    <w:rsid w:val="00AE5B2C"/>
    <w:rsid w:val="00AE6106"/>
    <w:rsid w:val="00AE61BC"/>
    <w:rsid w:val="00AE62CF"/>
    <w:rsid w:val="00AE6472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E7DE3"/>
    <w:rsid w:val="00AF0058"/>
    <w:rsid w:val="00AF04D3"/>
    <w:rsid w:val="00AF077F"/>
    <w:rsid w:val="00AF0A85"/>
    <w:rsid w:val="00AF0BE4"/>
    <w:rsid w:val="00AF1427"/>
    <w:rsid w:val="00AF14F9"/>
    <w:rsid w:val="00AF1669"/>
    <w:rsid w:val="00AF1938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8F"/>
    <w:rsid w:val="00AF39D4"/>
    <w:rsid w:val="00AF3B31"/>
    <w:rsid w:val="00AF3C4A"/>
    <w:rsid w:val="00AF3E07"/>
    <w:rsid w:val="00AF3E6C"/>
    <w:rsid w:val="00AF4257"/>
    <w:rsid w:val="00AF425D"/>
    <w:rsid w:val="00AF4508"/>
    <w:rsid w:val="00AF48C5"/>
    <w:rsid w:val="00AF48EA"/>
    <w:rsid w:val="00AF48ED"/>
    <w:rsid w:val="00AF49A2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3A9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A46"/>
    <w:rsid w:val="00B04BE6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900"/>
    <w:rsid w:val="00B07A04"/>
    <w:rsid w:val="00B10050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B6A"/>
    <w:rsid w:val="00B11C4A"/>
    <w:rsid w:val="00B11D32"/>
    <w:rsid w:val="00B122FE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916"/>
    <w:rsid w:val="00B15A40"/>
    <w:rsid w:val="00B15F71"/>
    <w:rsid w:val="00B1643C"/>
    <w:rsid w:val="00B1643E"/>
    <w:rsid w:val="00B164D9"/>
    <w:rsid w:val="00B168A6"/>
    <w:rsid w:val="00B16947"/>
    <w:rsid w:val="00B16A1F"/>
    <w:rsid w:val="00B16D62"/>
    <w:rsid w:val="00B16E76"/>
    <w:rsid w:val="00B16F49"/>
    <w:rsid w:val="00B1710D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335"/>
    <w:rsid w:val="00B236D0"/>
    <w:rsid w:val="00B2382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8C"/>
    <w:rsid w:val="00B254F1"/>
    <w:rsid w:val="00B25578"/>
    <w:rsid w:val="00B2559F"/>
    <w:rsid w:val="00B2572C"/>
    <w:rsid w:val="00B25820"/>
    <w:rsid w:val="00B2586E"/>
    <w:rsid w:val="00B258AD"/>
    <w:rsid w:val="00B259C4"/>
    <w:rsid w:val="00B25A38"/>
    <w:rsid w:val="00B25A3E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831"/>
    <w:rsid w:val="00B27AD2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72C"/>
    <w:rsid w:val="00B35C4E"/>
    <w:rsid w:val="00B35E7D"/>
    <w:rsid w:val="00B35FBF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C14"/>
    <w:rsid w:val="00B46CC2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961"/>
    <w:rsid w:val="00B53B38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000"/>
    <w:rsid w:val="00B564CF"/>
    <w:rsid w:val="00B567A8"/>
    <w:rsid w:val="00B567DF"/>
    <w:rsid w:val="00B569BB"/>
    <w:rsid w:val="00B56D12"/>
    <w:rsid w:val="00B56D88"/>
    <w:rsid w:val="00B56E26"/>
    <w:rsid w:val="00B56F88"/>
    <w:rsid w:val="00B571AF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DEE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AD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67E4F"/>
    <w:rsid w:val="00B7093E"/>
    <w:rsid w:val="00B709BB"/>
    <w:rsid w:val="00B70D45"/>
    <w:rsid w:val="00B71068"/>
    <w:rsid w:val="00B7122C"/>
    <w:rsid w:val="00B7170E"/>
    <w:rsid w:val="00B71805"/>
    <w:rsid w:val="00B71858"/>
    <w:rsid w:val="00B7196F"/>
    <w:rsid w:val="00B71C47"/>
    <w:rsid w:val="00B71E87"/>
    <w:rsid w:val="00B72120"/>
    <w:rsid w:val="00B723EE"/>
    <w:rsid w:val="00B727B2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026"/>
    <w:rsid w:val="00B74546"/>
    <w:rsid w:val="00B7479C"/>
    <w:rsid w:val="00B74B54"/>
    <w:rsid w:val="00B74E75"/>
    <w:rsid w:val="00B74E9B"/>
    <w:rsid w:val="00B74EFF"/>
    <w:rsid w:val="00B75061"/>
    <w:rsid w:val="00B752CA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B89"/>
    <w:rsid w:val="00B82C4A"/>
    <w:rsid w:val="00B82DFC"/>
    <w:rsid w:val="00B82F77"/>
    <w:rsid w:val="00B82FF2"/>
    <w:rsid w:val="00B830E3"/>
    <w:rsid w:val="00B833BB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CD4"/>
    <w:rsid w:val="00B85D0D"/>
    <w:rsid w:val="00B85EC3"/>
    <w:rsid w:val="00B85FD4"/>
    <w:rsid w:val="00B86118"/>
    <w:rsid w:val="00B864C1"/>
    <w:rsid w:val="00B8681A"/>
    <w:rsid w:val="00B86937"/>
    <w:rsid w:val="00B86AF8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9F1"/>
    <w:rsid w:val="00B92B2D"/>
    <w:rsid w:val="00B92BBF"/>
    <w:rsid w:val="00B930E2"/>
    <w:rsid w:val="00B932BA"/>
    <w:rsid w:val="00B934EE"/>
    <w:rsid w:val="00B934F8"/>
    <w:rsid w:val="00B9352C"/>
    <w:rsid w:val="00B9368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A0195"/>
    <w:rsid w:val="00BA01E7"/>
    <w:rsid w:val="00BA023F"/>
    <w:rsid w:val="00BA0276"/>
    <w:rsid w:val="00BA069D"/>
    <w:rsid w:val="00BA06F2"/>
    <w:rsid w:val="00BA08FA"/>
    <w:rsid w:val="00BA0B86"/>
    <w:rsid w:val="00BA0F71"/>
    <w:rsid w:val="00BA11CB"/>
    <w:rsid w:val="00BA1346"/>
    <w:rsid w:val="00BA1374"/>
    <w:rsid w:val="00BA143F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425"/>
    <w:rsid w:val="00BA64DE"/>
    <w:rsid w:val="00BA651E"/>
    <w:rsid w:val="00BA65CC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086"/>
    <w:rsid w:val="00BB6101"/>
    <w:rsid w:val="00BB6386"/>
    <w:rsid w:val="00BB65A3"/>
    <w:rsid w:val="00BB6876"/>
    <w:rsid w:val="00BB695C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0E03"/>
    <w:rsid w:val="00BC1188"/>
    <w:rsid w:val="00BC1432"/>
    <w:rsid w:val="00BC19BA"/>
    <w:rsid w:val="00BC209E"/>
    <w:rsid w:val="00BC21B8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4B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0C8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CF8"/>
    <w:rsid w:val="00BD0D6D"/>
    <w:rsid w:val="00BD0E62"/>
    <w:rsid w:val="00BD1494"/>
    <w:rsid w:val="00BD15C2"/>
    <w:rsid w:val="00BD160A"/>
    <w:rsid w:val="00BD162F"/>
    <w:rsid w:val="00BD1930"/>
    <w:rsid w:val="00BD19D6"/>
    <w:rsid w:val="00BD1A03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F2C"/>
    <w:rsid w:val="00BD5191"/>
    <w:rsid w:val="00BD533D"/>
    <w:rsid w:val="00BD5555"/>
    <w:rsid w:val="00BD56A0"/>
    <w:rsid w:val="00BD5C16"/>
    <w:rsid w:val="00BD5D79"/>
    <w:rsid w:val="00BD5D7D"/>
    <w:rsid w:val="00BD60C0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DFC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3F7A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3C0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6EE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1AF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BD8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023"/>
    <w:rsid w:val="00BF7177"/>
    <w:rsid w:val="00BF79D5"/>
    <w:rsid w:val="00BF7B60"/>
    <w:rsid w:val="00BF7C55"/>
    <w:rsid w:val="00BF7DB1"/>
    <w:rsid w:val="00C00127"/>
    <w:rsid w:val="00C00248"/>
    <w:rsid w:val="00C0033C"/>
    <w:rsid w:val="00C005CE"/>
    <w:rsid w:val="00C007B7"/>
    <w:rsid w:val="00C00851"/>
    <w:rsid w:val="00C00992"/>
    <w:rsid w:val="00C00C30"/>
    <w:rsid w:val="00C00CF8"/>
    <w:rsid w:val="00C00DAD"/>
    <w:rsid w:val="00C00EF8"/>
    <w:rsid w:val="00C0119B"/>
    <w:rsid w:val="00C0137F"/>
    <w:rsid w:val="00C013D8"/>
    <w:rsid w:val="00C01862"/>
    <w:rsid w:val="00C01894"/>
    <w:rsid w:val="00C0191A"/>
    <w:rsid w:val="00C01A3A"/>
    <w:rsid w:val="00C01BAB"/>
    <w:rsid w:val="00C01C9E"/>
    <w:rsid w:val="00C01D0D"/>
    <w:rsid w:val="00C01E6A"/>
    <w:rsid w:val="00C0232F"/>
    <w:rsid w:val="00C0245B"/>
    <w:rsid w:val="00C02588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58"/>
    <w:rsid w:val="00C04BB6"/>
    <w:rsid w:val="00C05167"/>
    <w:rsid w:val="00C052B5"/>
    <w:rsid w:val="00C05325"/>
    <w:rsid w:val="00C05618"/>
    <w:rsid w:val="00C05AFC"/>
    <w:rsid w:val="00C0634B"/>
    <w:rsid w:val="00C0648D"/>
    <w:rsid w:val="00C06CC9"/>
    <w:rsid w:val="00C06D92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99"/>
    <w:rsid w:val="00C10ADC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156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12D"/>
    <w:rsid w:val="00C16631"/>
    <w:rsid w:val="00C1680D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0A9"/>
    <w:rsid w:val="00C207B6"/>
    <w:rsid w:val="00C207F3"/>
    <w:rsid w:val="00C20B90"/>
    <w:rsid w:val="00C20DB5"/>
    <w:rsid w:val="00C213BD"/>
    <w:rsid w:val="00C21474"/>
    <w:rsid w:val="00C21990"/>
    <w:rsid w:val="00C21ADB"/>
    <w:rsid w:val="00C21C63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7FC"/>
    <w:rsid w:val="00C23AA8"/>
    <w:rsid w:val="00C246D3"/>
    <w:rsid w:val="00C249DA"/>
    <w:rsid w:val="00C2523C"/>
    <w:rsid w:val="00C25352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6C76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0E6E"/>
    <w:rsid w:val="00C31304"/>
    <w:rsid w:val="00C3136A"/>
    <w:rsid w:val="00C31A1B"/>
    <w:rsid w:val="00C31B76"/>
    <w:rsid w:val="00C31E37"/>
    <w:rsid w:val="00C31E72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66E"/>
    <w:rsid w:val="00C33B32"/>
    <w:rsid w:val="00C33BD9"/>
    <w:rsid w:val="00C33EAF"/>
    <w:rsid w:val="00C33F06"/>
    <w:rsid w:val="00C34073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214"/>
    <w:rsid w:val="00C36474"/>
    <w:rsid w:val="00C366CD"/>
    <w:rsid w:val="00C366D8"/>
    <w:rsid w:val="00C36715"/>
    <w:rsid w:val="00C36C2C"/>
    <w:rsid w:val="00C37061"/>
    <w:rsid w:val="00C370E5"/>
    <w:rsid w:val="00C3731A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980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15"/>
    <w:rsid w:val="00C42742"/>
    <w:rsid w:val="00C42E16"/>
    <w:rsid w:val="00C432F1"/>
    <w:rsid w:val="00C4335F"/>
    <w:rsid w:val="00C43401"/>
    <w:rsid w:val="00C43783"/>
    <w:rsid w:val="00C43FC4"/>
    <w:rsid w:val="00C4451A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2C5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B6A"/>
    <w:rsid w:val="00C50E0F"/>
    <w:rsid w:val="00C50FE0"/>
    <w:rsid w:val="00C5100D"/>
    <w:rsid w:val="00C51261"/>
    <w:rsid w:val="00C51346"/>
    <w:rsid w:val="00C515AD"/>
    <w:rsid w:val="00C517BA"/>
    <w:rsid w:val="00C51DBC"/>
    <w:rsid w:val="00C52441"/>
    <w:rsid w:val="00C5250A"/>
    <w:rsid w:val="00C525AD"/>
    <w:rsid w:val="00C52859"/>
    <w:rsid w:val="00C52877"/>
    <w:rsid w:val="00C52CB6"/>
    <w:rsid w:val="00C52E26"/>
    <w:rsid w:val="00C532DA"/>
    <w:rsid w:val="00C53388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5CA"/>
    <w:rsid w:val="00C56676"/>
    <w:rsid w:val="00C566BC"/>
    <w:rsid w:val="00C5691E"/>
    <w:rsid w:val="00C569B7"/>
    <w:rsid w:val="00C56A02"/>
    <w:rsid w:val="00C56A9A"/>
    <w:rsid w:val="00C56CB0"/>
    <w:rsid w:val="00C56F2D"/>
    <w:rsid w:val="00C570A1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595"/>
    <w:rsid w:val="00C735E0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E07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7D8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50F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465"/>
    <w:rsid w:val="00C87583"/>
    <w:rsid w:val="00C876F8"/>
    <w:rsid w:val="00C87744"/>
    <w:rsid w:val="00C87F14"/>
    <w:rsid w:val="00C87FEF"/>
    <w:rsid w:val="00C9007D"/>
    <w:rsid w:val="00C90205"/>
    <w:rsid w:val="00C90450"/>
    <w:rsid w:val="00C908EF"/>
    <w:rsid w:val="00C908FA"/>
    <w:rsid w:val="00C909AF"/>
    <w:rsid w:val="00C90ADD"/>
    <w:rsid w:val="00C90BE0"/>
    <w:rsid w:val="00C90D67"/>
    <w:rsid w:val="00C91031"/>
    <w:rsid w:val="00C910DB"/>
    <w:rsid w:val="00C9110C"/>
    <w:rsid w:val="00C91540"/>
    <w:rsid w:val="00C91A7A"/>
    <w:rsid w:val="00C91FFB"/>
    <w:rsid w:val="00C921DC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014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341"/>
    <w:rsid w:val="00CA249B"/>
    <w:rsid w:val="00CA2572"/>
    <w:rsid w:val="00CA2621"/>
    <w:rsid w:val="00CA2B67"/>
    <w:rsid w:val="00CA2CC9"/>
    <w:rsid w:val="00CA2DE3"/>
    <w:rsid w:val="00CA2E9D"/>
    <w:rsid w:val="00CA2F1F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D19"/>
    <w:rsid w:val="00CA5E64"/>
    <w:rsid w:val="00CA5EAC"/>
    <w:rsid w:val="00CA64CF"/>
    <w:rsid w:val="00CA6849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BD9"/>
    <w:rsid w:val="00CB5E72"/>
    <w:rsid w:val="00CB6343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48"/>
    <w:rsid w:val="00CC0279"/>
    <w:rsid w:val="00CC0288"/>
    <w:rsid w:val="00CC036B"/>
    <w:rsid w:val="00CC03BA"/>
    <w:rsid w:val="00CC071C"/>
    <w:rsid w:val="00CC087B"/>
    <w:rsid w:val="00CC1050"/>
    <w:rsid w:val="00CC10FE"/>
    <w:rsid w:val="00CC1124"/>
    <w:rsid w:val="00CC1183"/>
    <w:rsid w:val="00CC13C8"/>
    <w:rsid w:val="00CC1887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6A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39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4E2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1FA7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B3C"/>
    <w:rsid w:val="00CE6C06"/>
    <w:rsid w:val="00CE6DA1"/>
    <w:rsid w:val="00CE6E6C"/>
    <w:rsid w:val="00CE6EA5"/>
    <w:rsid w:val="00CE6F39"/>
    <w:rsid w:val="00CE6FDC"/>
    <w:rsid w:val="00CE7022"/>
    <w:rsid w:val="00CE717B"/>
    <w:rsid w:val="00CE71AD"/>
    <w:rsid w:val="00CE7472"/>
    <w:rsid w:val="00CE76A9"/>
    <w:rsid w:val="00CE778F"/>
    <w:rsid w:val="00CE7DB2"/>
    <w:rsid w:val="00CE7E2D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9DC"/>
    <w:rsid w:val="00CF2B79"/>
    <w:rsid w:val="00CF3333"/>
    <w:rsid w:val="00CF3569"/>
    <w:rsid w:val="00CF36A2"/>
    <w:rsid w:val="00CF3832"/>
    <w:rsid w:val="00CF38C2"/>
    <w:rsid w:val="00CF3929"/>
    <w:rsid w:val="00CF42B3"/>
    <w:rsid w:val="00CF42E1"/>
    <w:rsid w:val="00CF441C"/>
    <w:rsid w:val="00CF45A5"/>
    <w:rsid w:val="00CF470E"/>
    <w:rsid w:val="00CF4876"/>
    <w:rsid w:val="00CF4AD2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C05"/>
    <w:rsid w:val="00CF7EAF"/>
    <w:rsid w:val="00D001B1"/>
    <w:rsid w:val="00D0036F"/>
    <w:rsid w:val="00D00512"/>
    <w:rsid w:val="00D0084F"/>
    <w:rsid w:val="00D00872"/>
    <w:rsid w:val="00D00A1C"/>
    <w:rsid w:val="00D01275"/>
    <w:rsid w:val="00D01767"/>
    <w:rsid w:val="00D019DB"/>
    <w:rsid w:val="00D01B8D"/>
    <w:rsid w:val="00D01E0B"/>
    <w:rsid w:val="00D01F0F"/>
    <w:rsid w:val="00D01F26"/>
    <w:rsid w:val="00D0218A"/>
    <w:rsid w:val="00D022FF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6B0"/>
    <w:rsid w:val="00D03903"/>
    <w:rsid w:val="00D0394D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963"/>
    <w:rsid w:val="00D11CBD"/>
    <w:rsid w:val="00D11DF9"/>
    <w:rsid w:val="00D125EC"/>
    <w:rsid w:val="00D12675"/>
    <w:rsid w:val="00D1283B"/>
    <w:rsid w:val="00D12904"/>
    <w:rsid w:val="00D12A84"/>
    <w:rsid w:val="00D12B66"/>
    <w:rsid w:val="00D12B95"/>
    <w:rsid w:val="00D12ED8"/>
    <w:rsid w:val="00D12FD7"/>
    <w:rsid w:val="00D1316B"/>
    <w:rsid w:val="00D1345F"/>
    <w:rsid w:val="00D135AD"/>
    <w:rsid w:val="00D13C04"/>
    <w:rsid w:val="00D13C05"/>
    <w:rsid w:val="00D13D04"/>
    <w:rsid w:val="00D14051"/>
    <w:rsid w:val="00D1405F"/>
    <w:rsid w:val="00D14156"/>
    <w:rsid w:val="00D143D1"/>
    <w:rsid w:val="00D145BE"/>
    <w:rsid w:val="00D14646"/>
    <w:rsid w:val="00D1474C"/>
    <w:rsid w:val="00D14A03"/>
    <w:rsid w:val="00D14DF9"/>
    <w:rsid w:val="00D14E69"/>
    <w:rsid w:val="00D14F10"/>
    <w:rsid w:val="00D150D5"/>
    <w:rsid w:val="00D15CDD"/>
    <w:rsid w:val="00D15D24"/>
    <w:rsid w:val="00D15DD2"/>
    <w:rsid w:val="00D16166"/>
    <w:rsid w:val="00D161DC"/>
    <w:rsid w:val="00D164E5"/>
    <w:rsid w:val="00D166A6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D52"/>
    <w:rsid w:val="00D20F56"/>
    <w:rsid w:val="00D2111C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1FE4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0CA"/>
    <w:rsid w:val="00D25194"/>
    <w:rsid w:val="00D25497"/>
    <w:rsid w:val="00D257A5"/>
    <w:rsid w:val="00D25879"/>
    <w:rsid w:val="00D25B03"/>
    <w:rsid w:val="00D25D60"/>
    <w:rsid w:val="00D25FBA"/>
    <w:rsid w:val="00D2607B"/>
    <w:rsid w:val="00D2638C"/>
    <w:rsid w:val="00D26963"/>
    <w:rsid w:val="00D2696B"/>
    <w:rsid w:val="00D26B35"/>
    <w:rsid w:val="00D26E2E"/>
    <w:rsid w:val="00D26F22"/>
    <w:rsid w:val="00D27030"/>
    <w:rsid w:val="00D27352"/>
    <w:rsid w:val="00D27A94"/>
    <w:rsid w:val="00D27C6A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B7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66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6CD"/>
    <w:rsid w:val="00D44A94"/>
    <w:rsid w:val="00D44C2E"/>
    <w:rsid w:val="00D44C45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2D8"/>
    <w:rsid w:val="00D5149B"/>
    <w:rsid w:val="00D5175B"/>
    <w:rsid w:val="00D518FE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8BB"/>
    <w:rsid w:val="00D5499F"/>
    <w:rsid w:val="00D549AD"/>
    <w:rsid w:val="00D54A63"/>
    <w:rsid w:val="00D54C7B"/>
    <w:rsid w:val="00D55013"/>
    <w:rsid w:val="00D5519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941"/>
    <w:rsid w:val="00D57B1B"/>
    <w:rsid w:val="00D57BBC"/>
    <w:rsid w:val="00D57F79"/>
    <w:rsid w:val="00D60059"/>
    <w:rsid w:val="00D600A8"/>
    <w:rsid w:val="00D60158"/>
    <w:rsid w:val="00D6019F"/>
    <w:rsid w:val="00D60331"/>
    <w:rsid w:val="00D60476"/>
    <w:rsid w:val="00D6061A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18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034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C1D"/>
    <w:rsid w:val="00D72ECC"/>
    <w:rsid w:val="00D72F99"/>
    <w:rsid w:val="00D7304C"/>
    <w:rsid w:val="00D7333D"/>
    <w:rsid w:val="00D7333E"/>
    <w:rsid w:val="00D7336C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686"/>
    <w:rsid w:val="00D77781"/>
    <w:rsid w:val="00D779CD"/>
    <w:rsid w:val="00D779FE"/>
    <w:rsid w:val="00D77D71"/>
    <w:rsid w:val="00D77DB1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2F84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76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02C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3DD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644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AC8"/>
    <w:rsid w:val="00DB0E7F"/>
    <w:rsid w:val="00DB0F5B"/>
    <w:rsid w:val="00DB107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C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0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B7FF2"/>
    <w:rsid w:val="00DC023F"/>
    <w:rsid w:val="00DC04A5"/>
    <w:rsid w:val="00DC0566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2867"/>
    <w:rsid w:val="00DC3324"/>
    <w:rsid w:val="00DC3637"/>
    <w:rsid w:val="00DC395E"/>
    <w:rsid w:val="00DC3A97"/>
    <w:rsid w:val="00DC3B5D"/>
    <w:rsid w:val="00DC3C2D"/>
    <w:rsid w:val="00DC3DBF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500"/>
    <w:rsid w:val="00DC667B"/>
    <w:rsid w:val="00DC6969"/>
    <w:rsid w:val="00DC6DCB"/>
    <w:rsid w:val="00DC6F2A"/>
    <w:rsid w:val="00DC7333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DC1"/>
    <w:rsid w:val="00DD1FB1"/>
    <w:rsid w:val="00DD2027"/>
    <w:rsid w:val="00DD271B"/>
    <w:rsid w:val="00DD28E3"/>
    <w:rsid w:val="00DD2A03"/>
    <w:rsid w:val="00DD2B77"/>
    <w:rsid w:val="00DD30FE"/>
    <w:rsid w:val="00DD3367"/>
    <w:rsid w:val="00DD3705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63D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587"/>
    <w:rsid w:val="00DE086C"/>
    <w:rsid w:val="00DE0BE5"/>
    <w:rsid w:val="00DE0CE1"/>
    <w:rsid w:val="00DE0D87"/>
    <w:rsid w:val="00DE0FF5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AA3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1ADD"/>
    <w:rsid w:val="00DF2440"/>
    <w:rsid w:val="00DF26EA"/>
    <w:rsid w:val="00DF2C20"/>
    <w:rsid w:val="00DF3108"/>
    <w:rsid w:val="00DF3248"/>
    <w:rsid w:val="00DF3769"/>
    <w:rsid w:val="00DF3857"/>
    <w:rsid w:val="00DF38D7"/>
    <w:rsid w:val="00DF3C85"/>
    <w:rsid w:val="00DF3E01"/>
    <w:rsid w:val="00DF438E"/>
    <w:rsid w:val="00DF4454"/>
    <w:rsid w:val="00DF4501"/>
    <w:rsid w:val="00DF4595"/>
    <w:rsid w:val="00DF4658"/>
    <w:rsid w:val="00DF46FB"/>
    <w:rsid w:val="00DF484A"/>
    <w:rsid w:val="00DF4FB4"/>
    <w:rsid w:val="00DF5031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271"/>
    <w:rsid w:val="00E02579"/>
    <w:rsid w:val="00E02683"/>
    <w:rsid w:val="00E02D57"/>
    <w:rsid w:val="00E036E5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C82"/>
    <w:rsid w:val="00E05EE7"/>
    <w:rsid w:val="00E05F38"/>
    <w:rsid w:val="00E05FB2"/>
    <w:rsid w:val="00E069A3"/>
    <w:rsid w:val="00E06BC7"/>
    <w:rsid w:val="00E06CEE"/>
    <w:rsid w:val="00E06E0A"/>
    <w:rsid w:val="00E06E80"/>
    <w:rsid w:val="00E070FD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0EFA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245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72E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763"/>
    <w:rsid w:val="00E21834"/>
    <w:rsid w:val="00E2183B"/>
    <w:rsid w:val="00E218AF"/>
    <w:rsid w:val="00E21904"/>
    <w:rsid w:val="00E21F21"/>
    <w:rsid w:val="00E220D2"/>
    <w:rsid w:val="00E22176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A45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C19"/>
    <w:rsid w:val="00E33D71"/>
    <w:rsid w:val="00E33EEE"/>
    <w:rsid w:val="00E33F67"/>
    <w:rsid w:val="00E3404B"/>
    <w:rsid w:val="00E34114"/>
    <w:rsid w:val="00E34205"/>
    <w:rsid w:val="00E34241"/>
    <w:rsid w:val="00E34282"/>
    <w:rsid w:val="00E34683"/>
    <w:rsid w:val="00E346BE"/>
    <w:rsid w:val="00E3490D"/>
    <w:rsid w:val="00E3491B"/>
    <w:rsid w:val="00E34AFA"/>
    <w:rsid w:val="00E34B14"/>
    <w:rsid w:val="00E34DF0"/>
    <w:rsid w:val="00E350F5"/>
    <w:rsid w:val="00E352A0"/>
    <w:rsid w:val="00E3532E"/>
    <w:rsid w:val="00E356F6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DEB"/>
    <w:rsid w:val="00E42E1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51"/>
    <w:rsid w:val="00E54195"/>
    <w:rsid w:val="00E542B3"/>
    <w:rsid w:val="00E548A7"/>
    <w:rsid w:val="00E549C7"/>
    <w:rsid w:val="00E549D7"/>
    <w:rsid w:val="00E54BDE"/>
    <w:rsid w:val="00E54D21"/>
    <w:rsid w:val="00E555BD"/>
    <w:rsid w:val="00E558E0"/>
    <w:rsid w:val="00E5592D"/>
    <w:rsid w:val="00E55ADB"/>
    <w:rsid w:val="00E55B00"/>
    <w:rsid w:val="00E55CE3"/>
    <w:rsid w:val="00E55D73"/>
    <w:rsid w:val="00E55D8B"/>
    <w:rsid w:val="00E5652D"/>
    <w:rsid w:val="00E569C2"/>
    <w:rsid w:val="00E56A02"/>
    <w:rsid w:val="00E56C23"/>
    <w:rsid w:val="00E56E1E"/>
    <w:rsid w:val="00E56F37"/>
    <w:rsid w:val="00E56F6D"/>
    <w:rsid w:val="00E56FC7"/>
    <w:rsid w:val="00E56FD5"/>
    <w:rsid w:val="00E56FEB"/>
    <w:rsid w:val="00E57479"/>
    <w:rsid w:val="00E57481"/>
    <w:rsid w:val="00E57C1B"/>
    <w:rsid w:val="00E57DAD"/>
    <w:rsid w:val="00E57F39"/>
    <w:rsid w:val="00E6006C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522"/>
    <w:rsid w:val="00E616D9"/>
    <w:rsid w:val="00E61798"/>
    <w:rsid w:val="00E61D24"/>
    <w:rsid w:val="00E61E21"/>
    <w:rsid w:val="00E61F90"/>
    <w:rsid w:val="00E62169"/>
    <w:rsid w:val="00E625A2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A0B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AF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50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579"/>
    <w:rsid w:val="00E80619"/>
    <w:rsid w:val="00E80BD2"/>
    <w:rsid w:val="00E80DD8"/>
    <w:rsid w:val="00E80F2A"/>
    <w:rsid w:val="00E80F66"/>
    <w:rsid w:val="00E81180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0AC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0F35"/>
    <w:rsid w:val="00EA1092"/>
    <w:rsid w:val="00EA121A"/>
    <w:rsid w:val="00EA12F5"/>
    <w:rsid w:val="00EA1314"/>
    <w:rsid w:val="00EA13A7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17E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05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9DD"/>
    <w:rsid w:val="00EB2D45"/>
    <w:rsid w:val="00EB2E80"/>
    <w:rsid w:val="00EB2F76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764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41C6"/>
    <w:rsid w:val="00EC48C5"/>
    <w:rsid w:val="00EC4B56"/>
    <w:rsid w:val="00EC507D"/>
    <w:rsid w:val="00EC55B6"/>
    <w:rsid w:val="00EC56D5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EF8"/>
    <w:rsid w:val="00EC6F33"/>
    <w:rsid w:val="00EC70F0"/>
    <w:rsid w:val="00EC7236"/>
    <w:rsid w:val="00EC78D9"/>
    <w:rsid w:val="00EC7BFF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0D8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5FA6"/>
    <w:rsid w:val="00ED66ED"/>
    <w:rsid w:val="00ED6CC6"/>
    <w:rsid w:val="00ED6D13"/>
    <w:rsid w:val="00ED6DC9"/>
    <w:rsid w:val="00ED7038"/>
    <w:rsid w:val="00ED7175"/>
    <w:rsid w:val="00ED7190"/>
    <w:rsid w:val="00ED755C"/>
    <w:rsid w:val="00ED7A7D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03A"/>
    <w:rsid w:val="00EE1324"/>
    <w:rsid w:val="00EE14DA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3A5"/>
    <w:rsid w:val="00EE34D8"/>
    <w:rsid w:val="00EE3518"/>
    <w:rsid w:val="00EE3BA0"/>
    <w:rsid w:val="00EE3C76"/>
    <w:rsid w:val="00EE3D07"/>
    <w:rsid w:val="00EE3FFA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3"/>
    <w:rsid w:val="00EE5CB8"/>
    <w:rsid w:val="00EE5E39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8FD"/>
    <w:rsid w:val="00EF5AD7"/>
    <w:rsid w:val="00EF5CBD"/>
    <w:rsid w:val="00EF5F72"/>
    <w:rsid w:val="00EF5FA3"/>
    <w:rsid w:val="00EF60BC"/>
    <w:rsid w:val="00EF6673"/>
    <w:rsid w:val="00EF67CA"/>
    <w:rsid w:val="00EF687B"/>
    <w:rsid w:val="00EF69F5"/>
    <w:rsid w:val="00EF6AF2"/>
    <w:rsid w:val="00EF6B35"/>
    <w:rsid w:val="00EF6C28"/>
    <w:rsid w:val="00EF6C7A"/>
    <w:rsid w:val="00EF6CAF"/>
    <w:rsid w:val="00EF6D70"/>
    <w:rsid w:val="00EF70A2"/>
    <w:rsid w:val="00EF76EE"/>
    <w:rsid w:val="00EF79B7"/>
    <w:rsid w:val="00EF7CD8"/>
    <w:rsid w:val="00EF7D6F"/>
    <w:rsid w:val="00F00062"/>
    <w:rsid w:val="00F001EC"/>
    <w:rsid w:val="00F00556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037"/>
    <w:rsid w:val="00F021FE"/>
    <w:rsid w:val="00F02245"/>
    <w:rsid w:val="00F022DE"/>
    <w:rsid w:val="00F02750"/>
    <w:rsid w:val="00F027B4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F1C"/>
    <w:rsid w:val="00F06FB9"/>
    <w:rsid w:val="00F070B6"/>
    <w:rsid w:val="00F0711B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304"/>
    <w:rsid w:val="00F1068B"/>
    <w:rsid w:val="00F107CB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19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036"/>
    <w:rsid w:val="00F17219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42"/>
    <w:rsid w:val="00F219E5"/>
    <w:rsid w:val="00F21A68"/>
    <w:rsid w:val="00F21D9C"/>
    <w:rsid w:val="00F21FC8"/>
    <w:rsid w:val="00F222D8"/>
    <w:rsid w:val="00F2235A"/>
    <w:rsid w:val="00F223F1"/>
    <w:rsid w:val="00F224C9"/>
    <w:rsid w:val="00F2289D"/>
    <w:rsid w:val="00F229D6"/>
    <w:rsid w:val="00F22A63"/>
    <w:rsid w:val="00F22ADE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3FA4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252"/>
    <w:rsid w:val="00F27326"/>
    <w:rsid w:val="00F27486"/>
    <w:rsid w:val="00F2785E"/>
    <w:rsid w:val="00F27C9D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0A"/>
    <w:rsid w:val="00F32631"/>
    <w:rsid w:val="00F3274F"/>
    <w:rsid w:val="00F3285D"/>
    <w:rsid w:val="00F328DF"/>
    <w:rsid w:val="00F32916"/>
    <w:rsid w:val="00F3325E"/>
    <w:rsid w:val="00F332D7"/>
    <w:rsid w:val="00F33632"/>
    <w:rsid w:val="00F33CFD"/>
    <w:rsid w:val="00F33D68"/>
    <w:rsid w:val="00F342CD"/>
    <w:rsid w:val="00F34464"/>
    <w:rsid w:val="00F34634"/>
    <w:rsid w:val="00F34723"/>
    <w:rsid w:val="00F347CF"/>
    <w:rsid w:val="00F34A95"/>
    <w:rsid w:val="00F34B93"/>
    <w:rsid w:val="00F34C30"/>
    <w:rsid w:val="00F34C89"/>
    <w:rsid w:val="00F34CD6"/>
    <w:rsid w:val="00F355CF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07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9E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B8F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7DB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6B8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43D"/>
    <w:rsid w:val="00F664C5"/>
    <w:rsid w:val="00F667C3"/>
    <w:rsid w:val="00F667D5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B3"/>
    <w:rsid w:val="00F7026F"/>
    <w:rsid w:val="00F70291"/>
    <w:rsid w:val="00F702A3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88A"/>
    <w:rsid w:val="00F71AEC"/>
    <w:rsid w:val="00F71AEF"/>
    <w:rsid w:val="00F71AF9"/>
    <w:rsid w:val="00F720D8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CCF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C3E"/>
    <w:rsid w:val="00F81E2E"/>
    <w:rsid w:val="00F81E63"/>
    <w:rsid w:val="00F81FC1"/>
    <w:rsid w:val="00F821B2"/>
    <w:rsid w:val="00F821B5"/>
    <w:rsid w:val="00F82253"/>
    <w:rsid w:val="00F8233E"/>
    <w:rsid w:val="00F82766"/>
    <w:rsid w:val="00F827A8"/>
    <w:rsid w:val="00F8294C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E00"/>
    <w:rsid w:val="00F93F5F"/>
    <w:rsid w:val="00F9443F"/>
    <w:rsid w:val="00F944BB"/>
    <w:rsid w:val="00F947E5"/>
    <w:rsid w:val="00F94833"/>
    <w:rsid w:val="00F94842"/>
    <w:rsid w:val="00F9486E"/>
    <w:rsid w:val="00F94D69"/>
    <w:rsid w:val="00F94D8D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C2B"/>
    <w:rsid w:val="00F95F02"/>
    <w:rsid w:val="00F95F42"/>
    <w:rsid w:val="00F9671A"/>
    <w:rsid w:val="00F969BE"/>
    <w:rsid w:val="00F96BC9"/>
    <w:rsid w:val="00F96DE7"/>
    <w:rsid w:val="00F96F2D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717"/>
    <w:rsid w:val="00FA58B7"/>
    <w:rsid w:val="00FA59E9"/>
    <w:rsid w:val="00FA5C3D"/>
    <w:rsid w:val="00FA5C66"/>
    <w:rsid w:val="00FA5EBB"/>
    <w:rsid w:val="00FA603F"/>
    <w:rsid w:val="00FA668D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899"/>
    <w:rsid w:val="00FB5D5B"/>
    <w:rsid w:val="00FB5E3B"/>
    <w:rsid w:val="00FB5E80"/>
    <w:rsid w:val="00FB5F9E"/>
    <w:rsid w:val="00FB6156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0CB"/>
    <w:rsid w:val="00FB75AB"/>
    <w:rsid w:val="00FB76FF"/>
    <w:rsid w:val="00FB7781"/>
    <w:rsid w:val="00FB7AA0"/>
    <w:rsid w:val="00FB7BFD"/>
    <w:rsid w:val="00FB7C47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5C4"/>
    <w:rsid w:val="00FC58A0"/>
    <w:rsid w:val="00FC5B52"/>
    <w:rsid w:val="00FC5DCB"/>
    <w:rsid w:val="00FC5F40"/>
    <w:rsid w:val="00FC5FF5"/>
    <w:rsid w:val="00FC60BF"/>
    <w:rsid w:val="00FC632B"/>
    <w:rsid w:val="00FC63B0"/>
    <w:rsid w:val="00FC670C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1B0"/>
    <w:rsid w:val="00FD070D"/>
    <w:rsid w:val="00FD0857"/>
    <w:rsid w:val="00FD0BFF"/>
    <w:rsid w:val="00FD0CC7"/>
    <w:rsid w:val="00FD118B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EF4"/>
    <w:rsid w:val="00FD3F75"/>
    <w:rsid w:val="00FD4065"/>
    <w:rsid w:val="00FD4300"/>
    <w:rsid w:val="00FD4322"/>
    <w:rsid w:val="00FD470A"/>
    <w:rsid w:val="00FD476D"/>
    <w:rsid w:val="00FD4B8C"/>
    <w:rsid w:val="00FD4C3A"/>
    <w:rsid w:val="00FD4E4B"/>
    <w:rsid w:val="00FD509F"/>
    <w:rsid w:val="00FD51D2"/>
    <w:rsid w:val="00FD5589"/>
    <w:rsid w:val="00FD5969"/>
    <w:rsid w:val="00FD59E0"/>
    <w:rsid w:val="00FD5ACF"/>
    <w:rsid w:val="00FD5B28"/>
    <w:rsid w:val="00FD5FCE"/>
    <w:rsid w:val="00FD6160"/>
    <w:rsid w:val="00FD6320"/>
    <w:rsid w:val="00FD67A2"/>
    <w:rsid w:val="00FD6823"/>
    <w:rsid w:val="00FD6843"/>
    <w:rsid w:val="00FD695C"/>
    <w:rsid w:val="00FD6961"/>
    <w:rsid w:val="00FD6AD8"/>
    <w:rsid w:val="00FD6BA0"/>
    <w:rsid w:val="00FD6C6B"/>
    <w:rsid w:val="00FD6F30"/>
    <w:rsid w:val="00FD7AE9"/>
    <w:rsid w:val="00FD7CD3"/>
    <w:rsid w:val="00FD7F94"/>
    <w:rsid w:val="00FE06EC"/>
    <w:rsid w:val="00FE0E6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2FBE"/>
    <w:rsid w:val="00FE3201"/>
    <w:rsid w:val="00FE3234"/>
    <w:rsid w:val="00FE3269"/>
    <w:rsid w:val="00FE33B1"/>
    <w:rsid w:val="00FE37D1"/>
    <w:rsid w:val="00FE381C"/>
    <w:rsid w:val="00FE3A12"/>
    <w:rsid w:val="00FE3BEC"/>
    <w:rsid w:val="00FE3C93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DC1"/>
    <w:rsid w:val="00FF1EB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38F"/>
    <w:rsid w:val="00FF448C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E34"/>
    <w:rsid w:val="00FF5EE8"/>
    <w:rsid w:val="00FF60DF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C06E31"/>
  <w15:docId w15:val="{20170751-2415-40B0-82F0-A19C32F5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51A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C4451A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C4451A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C4451A"/>
    <w:rPr>
      <w:szCs w:val="22"/>
    </w:rPr>
  </w:style>
  <w:style w:type="character" w:customStyle="1" w:styleId="DateChar">
    <w:name w:val="Date Char"/>
    <w:basedOn w:val="DefaultParagraphFont"/>
    <w:link w:val="Date"/>
    <w:rsid w:val="00C4451A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C4451A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4451A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C4451A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C4451A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C4451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HTMLAddress">
    <w:name w:val="HTML Address"/>
    <w:basedOn w:val="Normal"/>
    <w:link w:val="HTMLAddressChar"/>
    <w:semiHidden/>
    <w:unhideWhenUsed/>
    <w:rsid w:val="00C4451A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C4451A"/>
    <w:rPr>
      <w:rFonts w:ascii="Arial" w:hAnsi="Arial"/>
      <w:i/>
      <w:iCs/>
      <w:sz w:val="18"/>
      <w:szCs w:val="22"/>
    </w:rPr>
  </w:style>
  <w:style w:type="paragraph" w:styleId="IndexHeading">
    <w:name w:val="index heading"/>
    <w:basedOn w:val="Normal"/>
    <w:next w:val="Index1"/>
    <w:semiHidden/>
    <w:unhideWhenUsed/>
    <w:rsid w:val="00C4451A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51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51A"/>
    <w:rPr>
      <w:rFonts w:ascii="Arial" w:hAnsi="Arial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C4451A"/>
    <w:pPr>
      <w:ind w:left="36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C4451A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C4451A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C4451A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C4451A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C4451A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C4451A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C4451A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C445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C4451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4451A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C4451A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1"/>
    <w:uiPriority w:val="29"/>
    <w:qFormat/>
    <w:rsid w:val="00C4451A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1">
    <w:name w:val="Quote Char1"/>
    <w:basedOn w:val="DefaultParagraphFont"/>
    <w:link w:val="Quote"/>
    <w:uiPriority w:val="29"/>
    <w:rsid w:val="00C4451A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C4451A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C4451A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C4451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C445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C4451A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451A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38C94BE-9F22-4F29-9403-C8014B506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21501E-32C0-4240-B276-341F611932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59</TotalTime>
  <Pages>51</Pages>
  <Words>9174</Words>
  <Characters>52295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Yuwarat, Chailaiprapha</cp:lastModifiedBy>
  <cp:revision>23</cp:revision>
  <cp:lastPrinted>2025-02-05T12:07:00Z</cp:lastPrinted>
  <dcterms:created xsi:type="dcterms:W3CDTF">2025-01-30T14:49:00Z</dcterms:created>
  <dcterms:modified xsi:type="dcterms:W3CDTF">2025-02-06T09:45:00Z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  <property fmtid="{D5CDD505-2E9C-101B-9397-08002B2CF9AE}" pid="4" name="MediaServiceImageTags">
    <vt:lpwstr/>
  </property>
</Properties>
</file>