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5BD9B" w14:textId="3ABD6CBC" w:rsidR="007F0CD4" w:rsidRPr="00055FF8" w:rsidRDefault="007F0CD4" w:rsidP="007F0CD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055FF8">
        <w:rPr>
          <w:rFonts w:asciiTheme="majorBidi" w:hAnsiTheme="majorBidi" w:cstheme="majorBidi" w:hint="cs"/>
          <w:sz w:val="52"/>
          <w:szCs w:val="52"/>
          <w:cs/>
        </w:rPr>
        <w:t>บริษัท เอเซีย เมทัล จำกัด (มหาชน)</w:t>
      </w:r>
    </w:p>
    <w:p w14:paraId="100140F1" w14:textId="238C3F2E" w:rsidR="007F0CD4" w:rsidRPr="00055FF8" w:rsidRDefault="007F0CD4" w:rsidP="007F0CD4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055FF8"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5B37D2E0" w14:textId="5660957C" w:rsidR="007F0CD4" w:rsidRPr="00055FF8" w:rsidRDefault="007F0CD4" w:rsidP="007F0CD4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18"/>
          <w:szCs w:val="18"/>
        </w:rPr>
      </w:pPr>
    </w:p>
    <w:p w14:paraId="5253A4B7" w14:textId="77777777" w:rsidR="007F0CD4" w:rsidRPr="00055FF8" w:rsidRDefault="007F0CD4" w:rsidP="007F0CD4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18"/>
          <w:szCs w:val="18"/>
        </w:rPr>
      </w:pPr>
    </w:p>
    <w:p w14:paraId="6C05C804" w14:textId="05D97E8C" w:rsidR="004D57A9" w:rsidRPr="00055FF8" w:rsidRDefault="004D57A9" w:rsidP="656C12F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55FF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DC0903" w:rsidRPr="00055FF8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055FF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DC0903" w:rsidRPr="00055FF8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7BB2EB8A" w:rsidRPr="00055FF8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34D72BB4" w14:textId="77777777" w:rsidR="004D57A9" w:rsidRPr="00055FF8" w:rsidRDefault="004D57A9" w:rsidP="004D57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055FF8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055FF8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3DB461BF" w14:textId="77777777" w:rsidR="004D57A9" w:rsidRPr="00055FF8" w:rsidRDefault="004D57A9" w:rsidP="004D57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55FF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4E4B30D" w14:textId="77777777" w:rsidR="007F0CD4" w:rsidRPr="00055FF8" w:rsidRDefault="007F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BF9D32" w14:textId="77777777" w:rsidR="007F0CD4" w:rsidRPr="00055FF8" w:rsidRDefault="007F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3E93AD3F" w14:textId="77777777" w:rsidR="007F0CD4" w:rsidRPr="00055FF8" w:rsidRDefault="007F0C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7F0CD4" w:rsidRPr="00055FF8" w:rsidSect="00B95642">
          <w:headerReference w:type="default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14"/>
          <w:cols w:space="720"/>
          <w:titlePg/>
          <w:docGrid w:linePitch="245"/>
        </w:sectPr>
      </w:pPr>
    </w:p>
    <w:p w14:paraId="246BB88F" w14:textId="280C6FA9" w:rsidR="004C48ED" w:rsidRPr="00055FF8" w:rsidRDefault="00E330E0" w:rsidP="0090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055FF8">
        <w:rPr>
          <w:rFonts w:ascii="Angsana New" w:eastAsia="MS Mincho" w:hAnsi="Angsana New" w:cs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0246AA9" w14:textId="77777777" w:rsidR="00E330E0" w:rsidRPr="00055FF8" w:rsidRDefault="00E330E0" w:rsidP="0090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07A35540" w14:textId="77777777" w:rsidR="00904B83" w:rsidRPr="00055FF8" w:rsidRDefault="00904B83" w:rsidP="0090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55FF8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Pr="00055FF8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055FF8">
        <w:rPr>
          <w:rFonts w:asciiTheme="majorBidi" w:hAnsiTheme="majorBidi" w:cstheme="majorBidi"/>
          <w:b/>
          <w:bCs/>
          <w:sz w:val="30"/>
          <w:szCs w:val="30"/>
          <w:cs/>
        </w:rPr>
        <w:t>ผู้ถือหุ้นบริษัท เอเซีย เมทัล จำกัด (มหาชน)</w:t>
      </w:r>
    </w:p>
    <w:p w14:paraId="200A2882" w14:textId="77777777" w:rsidR="00904B83" w:rsidRPr="00055FF8" w:rsidRDefault="00904B83" w:rsidP="0090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40C0B5CE" w14:textId="77777777" w:rsidR="00904B83" w:rsidRPr="00055FF8" w:rsidRDefault="00904B83" w:rsidP="00904B83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3C0B6A9D" w14:textId="77777777" w:rsidR="00904B83" w:rsidRPr="00055FF8" w:rsidRDefault="00904B83" w:rsidP="00904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0775AAB0" w14:textId="50BE2B25" w:rsidR="00904B83" w:rsidRPr="00055FF8" w:rsidRDefault="00904B83" w:rsidP="009F0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ของบริษัท เอเซีย เมทัล จำกัด (มหาชน)</w:t>
      </w:r>
      <w:r w:rsidRPr="00055FF8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และบริษัทย่อย 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="003947F0" w:rsidRPr="00055FF8">
        <w:rPr>
          <w:rFonts w:ascii="Angsana New" w:hAnsi="Angsana New" w:cs="Angsana New"/>
          <w:spacing w:val="-4"/>
          <w:sz w:val="30"/>
          <w:szCs w:val="30"/>
        </w:rPr>
        <w:t>“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3947F0" w:rsidRPr="00055FF8">
        <w:rPr>
          <w:rFonts w:ascii="Angsana New" w:hAnsi="Angsana New" w:cs="Angsana New"/>
          <w:spacing w:val="-4"/>
          <w:sz w:val="30"/>
          <w:szCs w:val="30"/>
        </w:rPr>
        <w:t>”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)</w:t>
      </w:r>
      <w:r w:rsidRPr="00055FF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 xml:space="preserve">และของเฉพาะบริษัท </w:t>
      </w:r>
      <w:r w:rsidRPr="00055FF8">
        <w:rPr>
          <w:rFonts w:ascii="Angsana New" w:eastAsia="Calibri" w:hAnsi="Angsana New" w:cs="Angsana New"/>
          <w:spacing w:val="-4"/>
          <w:sz w:val="30"/>
          <w:szCs w:val="30"/>
          <w:cs/>
        </w:rPr>
        <w:t>เอเซีย เมทัล จำกัด (มหาชน)</w:t>
      </w:r>
      <w:r w:rsidRPr="00055FF8">
        <w:rPr>
          <w:rFonts w:ascii="Angsana New" w:eastAsia="MS Mincho" w:hAnsi="Angsana New" w:cs="Angsana New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="00D4479D" w:rsidRPr="00055FF8">
        <w:rPr>
          <w:rFonts w:ascii="Angsana New" w:hAnsi="Angsana New" w:cs="Angsana New"/>
          <w:spacing w:val="-4"/>
          <w:sz w:val="30"/>
          <w:szCs w:val="30"/>
        </w:rPr>
        <w:t>“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="00D4479D" w:rsidRPr="00055FF8">
        <w:rPr>
          <w:rFonts w:ascii="Angsana New" w:hAnsi="Angsana New" w:cs="Angsana New"/>
          <w:spacing w:val="-4"/>
          <w:sz w:val="30"/>
          <w:szCs w:val="30"/>
        </w:rPr>
        <w:t>”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 xml:space="preserve">) ตามลำดับ </w:t>
      </w:r>
      <w:r w:rsidRPr="00055FF8">
        <w:rPr>
          <w:rFonts w:ascii="Angsana New" w:eastAsia="Calibri" w:hAnsi="Angsana New" w:cs="Angsana New"/>
          <w:spacing w:val="-4"/>
          <w:sz w:val="30"/>
          <w:szCs w:val="30"/>
          <w:cs/>
        </w:rPr>
        <w:t>ซึ่งประกอบด้วย</w:t>
      </w:r>
      <w:r w:rsidR="00A016FD" w:rsidRPr="00055FF8">
        <w:rPr>
          <w:rFonts w:ascii="Angsana New" w:eastAsia="Calibri" w:hAnsi="Angsana New" w:cs="Angsana New"/>
          <w:spacing w:val="-4"/>
          <w:sz w:val="30"/>
          <w:szCs w:val="30"/>
          <w:cs/>
        </w:rPr>
        <w:t>งบฐานะการเงิน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รวม</w:t>
      </w:r>
      <w:r w:rsidRPr="00055FF8">
        <w:rPr>
          <w:rFonts w:ascii="Angsana New" w:hAnsi="Angsana New" w:cs="Angsana New"/>
          <w:spacing w:val="8"/>
          <w:sz w:val="30"/>
          <w:szCs w:val="30"/>
          <w:cs/>
        </w:rPr>
        <w:t>และ</w:t>
      </w:r>
      <w:r w:rsidR="00A016FD" w:rsidRPr="00055FF8">
        <w:rPr>
          <w:rFonts w:ascii="Angsana New" w:hAnsi="Angsana New" w:cs="Angsana New"/>
          <w:spacing w:val="8"/>
          <w:sz w:val="30"/>
          <w:szCs w:val="30"/>
          <w:cs/>
        </w:rPr>
        <w:t>งบฐานะการเงิน</w:t>
      </w:r>
      <w:r w:rsidRPr="00055FF8">
        <w:rPr>
          <w:rFonts w:ascii="Angsana New" w:hAnsi="Angsana New" w:cs="Angsana New"/>
          <w:spacing w:val="8"/>
          <w:sz w:val="30"/>
          <w:szCs w:val="30"/>
          <w:cs/>
        </w:rPr>
        <w:t>เฉพาะกิจการ</w:t>
      </w:r>
      <w:r w:rsidRPr="00055FF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055FF8">
        <w:rPr>
          <w:rFonts w:ascii="Angsana New" w:hAnsi="Angsana New" w:cs="Angsana New"/>
          <w:spacing w:val="8"/>
          <w:sz w:val="30"/>
          <w:szCs w:val="30"/>
          <w:cs/>
        </w:rPr>
        <w:t>ณ</w:t>
      </w:r>
      <w:r w:rsidRPr="00055FF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055FF8">
        <w:rPr>
          <w:rFonts w:ascii="Angsana New" w:hAnsi="Angsana New" w:cs="Angsana New"/>
          <w:spacing w:val="8"/>
          <w:sz w:val="30"/>
          <w:szCs w:val="30"/>
          <w:cs/>
        </w:rPr>
        <w:t xml:space="preserve">วันที่ </w:t>
      </w:r>
      <w:r w:rsidRPr="00055FF8">
        <w:rPr>
          <w:rFonts w:ascii="Angsana New" w:hAnsi="Angsana New" w:cs="Angsana New"/>
          <w:spacing w:val="8"/>
          <w:sz w:val="30"/>
          <w:szCs w:val="30"/>
        </w:rPr>
        <w:t xml:space="preserve">31 </w:t>
      </w:r>
      <w:r w:rsidRPr="00055FF8">
        <w:rPr>
          <w:rFonts w:ascii="Angsana New" w:hAnsi="Angsana New" w:cs="Angsana New" w:hint="cs"/>
          <w:spacing w:val="8"/>
          <w:sz w:val="30"/>
          <w:szCs w:val="30"/>
          <w:cs/>
        </w:rPr>
        <w:t xml:space="preserve">ธันวาคม </w:t>
      </w:r>
      <w:r w:rsidR="005B360C" w:rsidRPr="00055FF8">
        <w:rPr>
          <w:rFonts w:ascii="Angsana New" w:hAnsi="Angsana New" w:cs="Angsana New"/>
          <w:spacing w:val="8"/>
          <w:sz w:val="30"/>
          <w:szCs w:val="30"/>
        </w:rPr>
        <w:t>256</w:t>
      </w:r>
      <w:r w:rsidR="00A016FD" w:rsidRPr="00055FF8">
        <w:rPr>
          <w:rFonts w:ascii="Angsana New" w:hAnsi="Angsana New" w:cs="Angsana New"/>
          <w:spacing w:val="8"/>
          <w:sz w:val="30"/>
          <w:szCs w:val="30"/>
        </w:rPr>
        <w:t>7</w:t>
      </w:r>
      <w:r w:rsidR="005B360C" w:rsidRPr="00055FF8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055FF8">
        <w:rPr>
          <w:rFonts w:ascii="Angsana New" w:hAnsi="Angsana New" w:cs="Angsana New"/>
          <w:spacing w:val="8"/>
          <w:sz w:val="30"/>
          <w:szCs w:val="30"/>
          <w:cs/>
        </w:rPr>
        <w:t>งบกำไรขาดทุนเบ็ดเสร็จรวมและ</w:t>
      </w:r>
      <w:r w:rsidRPr="00055FF8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งบกำไรขาดทุนเบ็ดเสร็จเฉพาะกิจการ</w:t>
      </w:r>
      <w:r w:rsidRPr="00055FF8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055FF8">
        <w:rPr>
          <w:rFonts w:ascii="Angsana New" w:hAnsi="Angsana New" w:cs="Angsana New"/>
          <w:spacing w:val="4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</w:t>
      </w:r>
      <w:r w:rsidR="009F01BF" w:rsidRPr="00055FF8">
        <w:rPr>
          <w:rFonts w:ascii="Angsana New" w:hAnsi="Angsana New" w:cs="Angsana New" w:hint="cs"/>
          <w:spacing w:val="4"/>
          <w:sz w:val="30"/>
          <w:szCs w:val="30"/>
          <w:cs/>
        </w:rPr>
        <w:t>และหมายเหตุประกอบ</w:t>
      </w:r>
      <w:r w:rsidR="00ED4CBA" w:rsidRPr="00055FF8">
        <w:rPr>
          <w:rFonts w:ascii="Angsana New" w:hAnsi="Angsana New" w:cs="Angsana New"/>
          <w:spacing w:val="4"/>
          <w:sz w:val="30"/>
          <w:szCs w:val="30"/>
        </w:rPr>
        <w:t xml:space="preserve">        </w:t>
      </w:r>
      <w:r w:rsidR="009F01BF" w:rsidRPr="00055FF8">
        <w:rPr>
          <w:rFonts w:ascii="Angsana New" w:hAnsi="Angsana New" w:cs="Angsana New" w:hint="cs"/>
          <w:spacing w:val="4"/>
          <w:sz w:val="30"/>
          <w:szCs w:val="30"/>
          <w:cs/>
        </w:rPr>
        <w:t>งบการเงิน</w:t>
      </w:r>
      <w:r w:rsidR="00167AA9" w:rsidRPr="00055FF8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9F01BF" w:rsidRPr="00055FF8">
        <w:rPr>
          <w:rFonts w:ascii="Angsana New" w:hAnsi="Angsana New" w:cs="Angsana New" w:hint="cs"/>
          <w:spacing w:val="4"/>
          <w:sz w:val="30"/>
          <w:szCs w:val="30"/>
          <w:cs/>
        </w:rPr>
        <w:t>ซึ่งประกอบด้วยสรุปนโยบายการบัญชีและข้อมูลอธิบายอื่นที่มีสาระสำคัญ</w:t>
      </w:r>
    </w:p>
    <w:p w14:paraId="7DAC1095" w14:textId="77777777" w:rsidR="009F01BF" w:rsidRPr="00055FF8" w:rsidRDefault="009F01BF" w:rsidP="009F0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4821CB39" w14:textId="684D88D9" w:rsidR="00904B83" w:rsidRPr="00055FF8" w:rsidRDefault="00904B83" w:rsidP="00904B83">
      <w:pPr>
        <w:jc w:val="thaiDistribute"/>
        <w:rPr>
          <w:rFonts w:ascii="Angsana New" w:hAnsi="Angsana New" w:cs="Angsana New"/>
          <w:sz w:val="30"/>
          <w:szCs w:val="30"/>
          <w:rtl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055FF8">
        <w:rPr>
          <w:rFonts w:ascii="Angsana New" w:hAnsi="Angsana New" w:cs="Angsana New"/>
          <w:sz w:val="30"/>
          <w:szCs w:val="30"/>
        </w:rPr>
        <w:t xml:space="preserve"> </w:t>
      </w:r>
      <w:r w:rsidRPr="00055FF8">
        <w:rPr>
          <w:rFonts w:ascii="Angsana New" w:hAnsi="Angsana New" w:cs="Angsana New"/>
          <w:sz w:val="30"/>
          <w:szCs w:val="30"/>
          <w:cs/>
        </w:rPr>
        <w:t>วันที่</w:t>
      </w:r>
      <w:r w:rsidRPr="00055FF8">
        <w:rPr>
          <w:rFonts w:ascii="Angsana New" w:hAnsi="Angsana New" w:cs="Angsana New"/>
          <w:sz w:val="30"/>
          <w:szCs w:val="30"/>
        </w:rPr>
        <w:t xml:space="preserve"> 31 </w:t>
      </w:r>
      <w:r w:rsidRPr="00055FF8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055FF8">
        <w:rPr>
          <w:rFonts w:ascii="Angsana New" w:hAnsi="Angsana New" w:cs="Angsana New"/>
          <w:sz w:val="30"/>
          <w:szCs w:val="30"/>
        </w:rPr>
        <w:t>256</w:t>
      </w:r>
      <w:r w:rsidR="00A016FD" w:rsidRPr="00055FF8">
        <w:rPr>
          <w:rFonts w:ascii="Angsana New" w:hAnsi="Angsana New" w:cs="Angsana New"/>
          <w:sz w:val="30"/>
          <w:szCs w:val="30"/>
        </w:rPr>
        <w:t>7</w:t>
      </w:r>
      <w:r w:rsidRPr="00055FF8">
        <w:rPr>
          <w:rFonts w:ascii="Angsana New" w:hAnsi="Angsana New" w:cs="Angsana New"/>
          <w:sz w:val="30"/>
          <w:szCs w:val="30"/>
        </w:rPr>
        <w:t xml:space="preserve"> </w:t>
      </w:r>
      <w:r w:rsidRPr="00055FF8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="00810374" w:rsidRPr="00055FF8">
        <w:rPr>
          <w:rFonts w:ascii="Angsana New" w:hAnsi="Angsana New" w:cs="Angsana New"/>
          <w:sz w:val="30"/>
          <w:szCs w:val="30"/>
        </w:rPr>
        <w:t xml:space="preserve"> 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055FF8">
        <w:rPr>
          <w:rFonts w:ascii="Angsana New" w:hAnsi="Angsana New" w:cs="Angsana New"/>
          <w:sz w:val="30"/>
          <w:szCs w:val="30"/>
          <w:cs/>
        </w:rPr>
        <w:t>น</w:t>
      </w:r>
    </w:p>
    <w:p w14:paraId="537E26C4" w14:textId="77777777" w:rsidR="00904B83" w:rsidRPr="00055FF8" w:rsidRDefault="00904B83" w:rsidP="00337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b/>
          <w:bCs/>
          <w:sz w:val="24"/>
          <w:szCs w:val="24"/>
          <w:u w:val="single"/>
        </w:rPr>
      </w:pPr>
    </w:p>
    <w:p w14:paraId="29A21DF9" w14:textId="77777777" w:rsidR="00904B83" w:rsidRPr="00055FF8" w:rsidRDefault="00904B83" w:rsidP="00904B83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B649B18" w14:textId="77777777" w:rsidR="00904B83" w:rsidRPr="00055FF8" w:rsidRDefault="00904B83" w:rsidP="00904B83">
      <w:pPr>
        <w:jc w:val="thaiDistribute"/>
        <w:rPr>
          <w:rFonts w:ascii="Angsana New" w:eastAsia="Calibri" w:hAnsi="Angsana New" w:cs="Angsana New"/>
          <w:b/>
          <w:bCs/>
          <w:sz w:val="24"/>
          <w:szCs w:val="24"/>
        </w:rPr>
      </w:pPr>
    </w:p>
    <w:p w14:paraId="29F53F46" w14:textId="485BBE0F" w:rsidR="005F1A07" w:rsidRPr="00055FF8" w:rsidRDefault="00904B83" w:rsidP="00904B83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5F1A07" w:rsidRPr="00055FF8" w:rsidSect="005F1A07">
          <w:headerReference w:type="default" r:id="rId13"/>
          <w:footerReference w:type="default" r:id="rId14"/>
          <w:pgSz w:w="11907" w:h="16839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="00CD0A6B" w:rsidRPr="00055FF8">
        <w:rPr>
          <w:rFonts w:ascii="Angsana New" w:eastAsia="Calibri" w:hAnsi="Angsana New" w:cs="Angsana New"/>
          <w:sz w:val="30"/>
          <w:szCs w:val="30"/>
        </w:rPr>
        <w:br/>
      </w:r>
      <w:r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055FF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บริษัทตาม</w:t>
      </w:r>
      <w:r w:rsidR="003B423C" w:rsidRPr="00055FF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B423C"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="003B423C" w:rsidRPr="00055FF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รวมถึง</w:t>
      </w:r>
      <w:r w:rsidR="003B423C"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="003B423C" w:rsidRPr="00055FF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3B423C"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 </w:t>
      </w:r>
      <w:r w:rsidR="003B423C" w:rsidRPr="00055FF8">
        <w:rPr>
          <w:rFonts w:ascii="Angsana New" w:eastAsia="Calibri" w:hAnsi="Angsana New" w:cs="Angsana New" w:hint="cs"/>
          <w:sz w:val="30"/>
          <w:szCs w:val="30"/>
          <w:cs/>
        </w:rPr>
        <w:t>ที่กำหนดโดยสภาวิชาชีพบัญชี</w:t>
      </w:r>
      <w:r w:rsidR="003B423C" w:rsidRPr="00055FF8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="003B423C" w:rsidRPr="00055FF8">
        <w:rPr>
          <w:rFonts w:ascii="Angsana New" w:eastAsia="Calibri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3B423C" w:rsidRPr="00055FF8">
        <w:rPr>
          <w:rFonts w:ascii="Angsana New" w:eastAsia="Calibri" w:hAnsi="Angsana New" w:cs="Angsana New"/>
          <w:sz w:val="30"/>
          <w:szCs w:val="30"/>
          <w:cs/>
        </w:rPr>
        <w:t>)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</w:t>
      </w:r>
      <w:r w:rsidRPr="00055FF8">
        <w:rPr>
          <w:rFonts w:ascii="Angsana New" w:eastAsia="Calibri" w:hAnsi="Angsana New" w:cs="Angsana New"/>
          <w:spacing w:val="-4"/>
          <w:sz w:val="30"/>
          <w:szCs w:val="30"/>
          <w:cs/>
        </w:rPr>
        <w:t>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055FF8">
        <w:rPr>
          <w:rFonts w:ascii="Angsana New" w:eastAsia="Calibri" w:hAnsi="Angsana New" w:cs="Angsana New"/>
          <w:spacing w:val="-4"/>
          <w:sz w:val="30"/>
          <w:szCs w:val="30"/>
        </w:rPr>
        <w:t xml:space="preserve"> </w:t>
      </w:r>
      <w:r w:rsidRPr="00055FF8">
        <w:rPr>
          <w:rFonts w:ascii="Angsana New" w:eastAsia="Calibri" w:hAnsi="Angsana New" w:cs="Angsana New"/>
          <w:spacing w:val="-4"/>
          <w:sz w:val="30"/>
          <w:szCs w:val="30"/>
          <w:cs/>
        </w:rPr>
        <w:t>ๆ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7F0D5E" w:rsidRPr="00055FF8">
        <w:rPr>
          <w:rFonts w:ascii="Angsana New" w:eastAsia="Calibri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7F0D5E" w:rsidRPr="00055FF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B7D15A" w14:textId="1BA94516" w:rsidR="00904B83" w:rsidRPr="00055FF8" w:rsidRDefault="00904B83" w:rsidP="00904B83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5FF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47CC223A" w14:textId="77777777" w:rsidR="00337988" w:rsidRPr="00055FF8" w:rsidRDefault="00337988" w:rsidP="00904B83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1A3E120" w14:textId="47832EB6" w:rsidR="00904B83" w:rsidRPr="00055FF8" w:rsidRDefault="00904B83" w:rsidP="00904B83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825510" w:rsidRPr="00055FF8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055FF8">
        <w:rPr>
          <w:rFonts w:ascii="Angsana New" w:eastAsia="Calibri" w:hAnsi="Angsana New" w:cs="Angsana New"/>
          <w:spacing w:val="-4"/>
          <w:sz w:val="30"/>
          <w:szCs w:val="30"/>
          <w:cs/>
        </w:rPr>
        <w:t>ตรวจสอบงบการเงิน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="Calibri" w:hAnsi="Angsana New" w:cs="Angsana New"/>
          <w:spacing w:val="-4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="00193001" w:rsidRPr="00055FF8">
        <w:rPr>
          <w:rFonts w:ascii="Angsana New" w:eastAsia="Calibri" w:hAnsi="Angsana New" w:cs="Angsana New"/>
          <w:spacing w:val="-4"/>
          <w:sz w:val="30"/>
          <w:szCs w:val="30"/>
        </w:rPr>
        <w:br/>
      </w:r>
      <w:r w:rsidRPr="00055FF8">
        <w:rPr>
          <w:rFonts w:ascii="Angsana New" w:eastAsia="Calibri" w:hAnsi="Angsana New" w:cs="Angsana New"/>
          <w:spacing w:val="16"/>
          <w:sz w:val="30"/>
          <w:szCs w:val="30"/>
          <w:cs/>
        </w:rPr>
        <w:t>ของ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055FF8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="00214F0F" w:rsidRPr="00055FF8">
        <w:rPr>
          <w:rFonts w:ascii="Angsana New" w:eastAsia="Calibri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001DBB2A" w14:textId="77777777" w:rsidR="00105157" w:rsidRPr="00055FF8" w:rsidRDefault="00105157" w:rsidP="00904B83">
      <w:pPr>
        <w:jc w:val="thaiDistribute"/>
        <w:rPr>
          <w:rFonts w:ascii="Angsana New" w:eastAsia="MS Mincho" w:hAnsi="Angsana New" w:cs="Angsana New"/>
          <w:i/>
          <w:iCs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1"/>
        <w:gridCol w:w="4992"/>
      </w:tblGrid>
      <w:tr w:rsidR="00105157" w:rsidRPr="00055FF8" w14:paraId="4F10BAAA" w14:textId="77777777" w:rsidTr="007F17D1">
        <w:tc>
          <w:tcPr>
            <w:tcW w:w="9595" w:type="dxa"/>
            <w:gridSpan w:val="2"/>
            <w:shd w:val="clear" w:color="auto" w:fill="auto"/>
          </w:tcPr>
          <w:p w14:paraId="0FA1D90E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105157" w:rsidRPr="00055FF8" w14:paraId="5BE67787" w14:textId="77777777" w:rsidTr="007F17D1">
        <w:tc>
          <w:tcPr>
            <w:tcW w:w="9595" w:type="dxa"/>
            <w:gridSpan w:val="2"/>
            <w:shd w:val="clear" w:color="auto" w:fill="auto"/>
          </w:tcPr>
          <w:p w14:paraId="4FD5E607" w14:textId="1F2AB7EF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="00C818D7" w:rsidRPr="00055FF8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ประกอบงบการเงินข้อ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 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</w:t>
            </w:r>
            <w:r w:rsidR="00FB234E" w:rsidRPr="00055FF8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ฉ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)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และ 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7 </w:t>
            </w:r>
            <w:r w:rsidR="00FE44A9" w:rsidRPr="00055FF8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ของงบการเงินรวมและงบการเงินเฉพาะ</w:t>
            </w:r>
            <w:r w:rsidR="00114367" w:rsidRPr="00055FF8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กิจการ</w:t>
            </w:r>
          </w:p>
        </w:tc>
      </w:tr>
      <w:tr w:rsidR="00105157" w:rsidRPr="00055FF8" w14:paraId="3BE53A08" w14:textId="77777777" w:rsidTr="007F17D1">
        <w:tc>
          <w:tcPr>
            <w:tcW w:w="4602" w:type="dxa"/>
            <w:shd w:val="clear" w:color="auto" w:fill="auto"/>
          </w:tcPr>
          <w:p w14:paraId="33845FD8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93" w:type="dxa"/>
            <w:shd w:val="clear" w:color="auto" w:fill="auto"/>
          </w:tcPr>
          <w:p w14:paraId="785DA739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105157" w:rsidRPr="00055FF8" w14:paraId="381274CB" w14:textId="77777777" w:rsidTr="007F17D1">
        <w:tc>
          <w:tcPr>
            <w:tcW w:w="4602" w:type="dxa"/>
            <w:shd w:val="clear" w:color="auto" w:fill="auto"/>
          </w:tcPr>
          <w:p w14:paraId="28313971" w14:textId="5334B531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55FF8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สินค้าคงเหลือหลักของ</w:t>
            </w:r>
            <w:r w:rsidR="00FB234E" w:rsidRPr="00055FF8">
              <w:rPr>
                <w:rFonts w:asciiTheme="majorBidi" w:eastAsia="Calibri" w:hAnsiTheme="majorBidi" w:cstheme="majorBidi" w:hint="cs"/>
                <w:color w:val="000000" w:themeColor="text1"/>
                <w:sz w:val="30"/>
                <w:szCs w:val="30"/>
                <w:cs/>
              </w:rPr>
              <w:t>กลุ่ม</w:t>
            </w:r>
            <w:r w:rsidRPr="00055FF8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 xml:space="preserve">บริษัท คือ เหล็กแปรรูป </w:t>
            </w:r>
            <w:r w:rsidRPr="00055FF8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</w:rPr>
              <w:t xml:space="preserve">(Processing steel) </w:t>
            </w:r>
            <w:r w:rsidRPr="00055FF8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ซึ่ง</w:t>
            </w:r>
            <w:r w:rsidR="00763877" w:rsidRPr="00055FF8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>เป็นสินค้าที่</w:t>
            </w:r>
            <w:r w:rsidRPr="00055FF8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มีความผันผวนของราคาสูง</w:t>
            </w:r>
            <w:r w:rsidR="00FE7DBC" w:rsidRPr="00055FF8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 xml:space="preserve"> โดย</w:t>
            </w:r>
            <w:r w:rsidRPr="00055FF8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>ขึ้น</w:t>
            </w:r>
            <w:r w:rsidR="00763877" w:rsidRPr="00055FF8">
              <w:rPr>
                <w:rFonts w:asciiTheme="majorBidi" w:eastAsia="Calibri" w:hAnsiTheme="majorBidi" w:cstheme="majorBidi" w:hint="cs"/>
                <w:color w:val="000000"/>
                <w:sz w:val="30"/>
                <w:szCs w:val="30"/>
                <w:cs/>
              </w:rPr>
              <w:t>อยู่</w:t>
            </w:r>
            <w:r w:rsidRPr="00055FF8">
              <w:rPr>
                <w:rFonts w:asciiTheme="majorBidi" w:eastAsia="Calibri" w:hAnsiTheme="majorBidi" w:cstheme="majorBidi"/>
                <w:color w:val="000000"/>
                <w:sz w:val="30"/>
                <w:szCs w:val="30"/>
                <w:cs/>
              </w:rPr>
              <w:t xml:space="preserve">กับปริมาณอุปสงค์และอุปทานของตลาดโลก ดังนั้นจึงมีความเสี่ยงที่มูลค่าตามบัญชีของสินค้าคงเหลืออาจสูงกว่ามูลค่าสุทธิที่จะได้รับ </w:t>
            </w:r>
          </w:p>
          <w:p w14:paraId="49049832" w14:textId="77777777" w:rsidR="00763877" w:rsidRPr="00055FF8" w:rsidRDefault="0076387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  <w:p w14:paraId="63F0165A" w14:textId="13D2044E" w:rsidR="00763877" w:rsidRPr="00055FF8" w:rsidRDefault="0076387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055FF8">
              <w:rPr>
                <w:rFonts w:asciiTheme="majorBidi" w:eastAsia="Calibri" w:hAnsiTheme="majorBidi" w:cs="Angsana New" w:hint="cs"/>
                <w:color w:val="000000"/>
                <w:sz w:val="30"/>
                <w:szCs w:val="30"/>
                <w:cs/>
              </w:rPr>
              <w:t>เนื่องจากสินค้าคงเหลือมียอดคงเหลือที่มีสาระสำคัญและผู้บริหารต้องใช้ดุลยพินิจในการพิจารณามูลค่าสุทธิที่จะได้รับของสินค้าคงเหลือ</w:t>
            </w:r>
            <w:r w:rsidRPr="00055FF8">
              <w:rPr>
                <w:rFonts w:asciiTheme="majorBidi" w:eastAsia="Calibri" w:hAnsiTheme="majorBidi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055FF8">
              <w:rPr>
                <w:rFonts w:asciiTheme="majorBidi" w:eastAsia="Calibri" w:hAnsiTheme="majorBidi" w:cs="Angsana New" w:hint="cs"/>
                <w:color w:val="000000"/>
                <w:sz w:val="30"/>
                <w:szCs w:val="30"/>
                <w:cs/>
              </w:rPr>
              <w:t>ข้าพเจ้าจึงเห็นว่าเรื่องนี้เป็นเรื่องสำคัญในการตรวจสอบ</w:t>
            </w:r>
          </w:p>
        </w:tc>
        <w:tc>
          <w:tcPr>
            <w:tcW w:w="4993" w:type="dxa"/>
            <w:shd w:val="clear" w:color="auto" w:fill="auto"/>
          </w:tcPr>
          <w:p w14:paraId="0C96658C" w14:textId="141C4D10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51"/>
              <w:jc w:val="thaiDistribute"/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55FF8">
              <w:rPr>
                <w:rFonts w:asciiTheme="majorBidi" w:eastAsia="MS Mincho" w:hAnsiTheme="majorBidi" w:cstheme="majorBidi"/>
                <w:color w:val="000000"/>
                <w:sz w:val="30"/>
                <w:szCs w:val="30"/>
                <w:cs/>
                <w:lang w:val="en-GB"/>
              </w:rPr>
              <w:t>วิธีการตรวจสอบของข้าพเจ้า</w:t>
            </w:r>
            <w:r w:rsidR="000D450E" w:rsidRPr="00055FF8">
              <w:rPr>
                <w:rFonts w:asciiTheme="majorBidi" w:eastAsia="MS Mincho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รวมถึง</w:t>
            </w:r>
          </w:p>
          <w:p w14:paraId="00C26017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rtl/>
                <w:cs/>
              </w:rPr>
            </w:pPr>
          </w:p>
          <w:p w14:paraId="3BECF69F" w14:textId="77777777" w:rsidR="00105157" w:rsidRPr="00055FF8" w:rsidRDefault="00105157" w:rsidP="0010515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contextualSpacing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ทำความเข้าใจเกี่ยวกับกระบวนการพิจารณามูลค่า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br/>
              <w:t>ที่คาดว่าจะได้รับของสินค้าคงเหลือโดยการสอบถามผู้บริหารที่รับผิดชอบโดยตรง ประเมินการออกแบบและการนำไปปฏิบัติของการควบคุมภายในที่เกี่ยวข้อง</w:t>
            </w:r>
          </w:p>
          <w:p w14:paraId="0CBE084F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/>
              <w:contextualSpacing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715175C5" w14:textId="5B0A38DB" w:rsidR="00105157" w:rsidRPr="00055FF8" w:rsidRDefault="00105157" w:rsidP="0010515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contextualSpacing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ประเมินความเหมาะสมของมูลค่าสุทธิที่จะได้รับของสินค้าคงเหลือ โดย</w:t>
            </w:r>
            <w:r w:rsidR="000D450E" w:rsidRPr="00055FF8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สุ่มทดสอบ</w:t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ราคาขายสินค้าหักค่าใช้จ่ายที่จำเป็นในการขายสำหรับสินค้าคงเหลือใน</w:t>
            </w:r>
            <w:r w:rsidR="001047EC" w:rsidRPr="00055FF8">
              <w:rPr>
                <w:rFonts w:asciiTheme="majorBidi" w:eastAsia="MS Mincho" w:hAnsiTheme="majorBidi" w:cstheme="majorBidi"/>
                <w:sz w:val="30"/>
                <w:szCs w:val="30"/>
              </w:rPr>
              <w:br/>
            </w: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แต่ละกลุ่มประเภท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กับเอกสารที่เกี่ยวข้อง</w:t>
            </w:r>
          </w:p>
          <w:p w14:paraId="5D1FF3CF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/>
              <w:contextualSpacing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DD9461C" w14:textId="0AE3B211" w:rsidR="00105157" w:rsidRPr="00055FF8" w:rsidRDefault="00105157" w:rsidP="00105157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>เปรียบเทียบราคาทุนกับมูลค่าสุทธิที่จะได้รับของสินค้าคงเหลือ ณ วันสิ้นปี เพื่อ</w:t>
            </w:r>
            <w:r w:rsidR="000D450E" w:rsidRPr="00055FF8">
              <w:rPr>
                <w:rFonts w:asciiTheme="majorBidi" w:eastAsia="MS Mincho" w:hAnsiTheme="majorBidi" w:cstheme="majorBidi" w:hint="cs"/>
                <w:spacing w:val="-6"/>
                <w:sz w:val="30"/>
                <w:szCs w:val="30"/>
                <w:cs/>
              </w:rPr>
              <w:t>ทดสอบ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ว่าสินค้าคงเหลือแสดงในราคาทุนหรือมูลค่าสุทธิที่จะได้รับแล้วแต่ราคาใดจะต่ำกว่า</w:t>
            </w:r>
            <w:r w:rsidRPr="00055F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5FF8">
              <w:rPr>
                <w:rFonts w:asciiTheme="majorBidi" w:eastAsia="MS Mincho" w:hAnsiTheme="majorBidi" w:cstheme="majorBidi"/>
                <w:spacing w:val="-6"/>
                <w:sz w:val="30"/>
                <w:szCs w:val="30"/>
                <w:cs/>
              </w:rPr>
              <w:t>และ</w:t>
            </w:r>
            <w:r w:rsidR="000D450E" w:rsidRPr="00055FF8">
              <w:rPr>
                <w:rFonts w:asciiTheme="majorBidi" w:eastAsia="MS Mincho" w:hAnsiTheme="majorBidi" w:cstheme="majorBidi" w:hint="cs"/>
                <w:spacing w:val="-6"/>
                <w:sz w:val="30"/>
                <w:szCs w:val="30"/>
                <w:cs/>
              </w:rPr>
              <w:t>พิจารณาความเหมาะสม</w:t>
            </w:r>
            <w:r w:rsidR="00D543D8" w:rsidRPr="00055FF8">
              <w:rPr>
                <w:rFonts w:asciiTheme="majorBidi" w:eastAsia="MS Mincho" w:hAnsiTheme="majorBidi" w:cstheme="majorBidi" w:hint="cs"/>
                <w:spacing w:val="-6"/>
                <w:sz w:val="30"/>
                <w:szCs w:val="30"/>
                <w:cs/>
              </w:rPr>
              <w:t>ของ</w:t>
            </w:r>
            <w:r w:rsidRPr="00055FF8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ค่าเผื่อการปรับลดมูลค่าของสินค้าคงเหลือ</w:t>
            </w:r>
          </w:p>
          <w:p w14:paraId="036367F5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/>
              <w:contextualSpacing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1797D5EF" w14:textId="77777777" w:rsidR="00105157" w:rsidRPr="00055FF8" w:rsidRDefault="00105157" w:rsidP="00105157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2" w:hanging="270"/>
              <w:contextualSpacing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055FF8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  <w:p w14:paraId="36F6E095" w14:textId="77777777" w:rsidR="00105157" w:rsidRPr="00055FF8" w:rsidRDefault="00105157" w:rsidP="007F1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</w:p>
        </w:tc>
      </w:tr>
    </w:tbl>
    <w:p w14:paraId="6D9EC60D" w14:textId="77777777" w:rsidR="00105157" w:rsidRPr="00055FF8" w:rsidRDefault="00105157" w:rsidP="00904B83">
      <w:pPr>
        <w:jc w:val="thaiDistribute"/>
        <w:rPr>
          <w:rFonts w:ascii="Angsana New" w:eastAsia="MS Mincho" w:hAnsi="Angsana New" w:cs="Angsana New"/>
          <w:i/>
          <w:iCs/>
          <w:sz w:val="30"/>
          <w:szCs w:val="30"/>
          <w:cs/>
        </w:rPr>
        <w:sectPr w:rsidR="00105157" w:rsidRPr="00055FF8" w:rsidSect="005F1A07">
          <w:headerReference w:type="default" r:id="rId15"/>
          <w:footerReference w:type="default" r:id="rId16"/>
          <w:pgSz w:w="11907" w:h="16839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14:paraId="441EB6FB" w14:textId="770A9C02" w:rsidR="00105157" w:rsidRPr="00055FF8" w:rsidRDefault="00105157" w:rsidP="00105157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695E86C9" w14:textId="77777777" w:rsidR="00105157" w:rsidRPr="00055FF8" w:rsidRDefault="00105157" w:rsidP="00105157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6A65B16C" w14:textId="77777777" w:rsidR="00105157" w:rsidRPr="00055FF8" w:rsidRDefault="00105157" w:rsidP="00105157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  <w:r w:rsidRPr="00055FF8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055FF8">
        <w:rPr>
          <w:rFonts w:ascii="Angsana New" w:eastAsiaTheme="minorHAnsi" w:hAnsi="Angsana New" w:cs="Angsana New"/>
          <w:color w:val="000000"/>
          <w:spacing w:val="-4"/>
          <w:sz w:val="30"/>
          <w:szCs w:val="30"/>
        </w:rPr>
        <w:t xml:space="preserve"> </w:t>
      </w:r>
      <w:r w:rsidRPr="00055FF8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055FF8">
        <w:rPr>
          <w:rFonts w:ascii="Angsana New" w:eastAsiaTheme="minorHAnsi" w:hAnsi="Angsana New" w:cs="Angsana New"/>
          <w:color w:val="000000"/>
          <w:spacing w:val="-4"/>
          <w:sz w:val="30"/>
          <w:szCs w:val="30"/>
        </w:rPr>
        <w:t xml:space="preserve"> </w:t>
      </w:r>
      <w:r w:rsidRPr="00055FF8">
        <w:rPr>
          <w:rFonts w:ascii="Angsana New" w:eastAsiaTheme="minorHAnsi" w:hAnsi="Angsana New" w:cs="Angsana New"/>
          <w:color w:val="000000"/>
          <w:spacing w:val="-4"/>
          <w:sz w:val="30"/>
          <w:szCs w:val="30"/>
          <w:cs/>
        </w:rPr>
        <w:t>แต่ไม่รวมถึงงบ</w:t>
      </w:r>
      <w:r w:rsidRPr="00055FF8">
        <w:rPr>
          <w:rFonts w:ascii="Angsana New" w:eastAsiaTheme="minorHAnsi" w:hAnsi="Angsana New" w:cs="Angsana New"/>
          <w:spacing w:val="-4"/>
          <w:sz w:val="30"/>
          <w:szCs w:val="30"/>
          <w:cs/>
        </w:rPr>
        <w:t>การเงิน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รวม</w:t>
      </w:r>
      <w:r w:rsidRPr="00055FF8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055FF8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A54655C" w14:textId="77777777" w:rsidR="00105157" w:rsidRPr="00055FF8" w:rsidRDefault="00105157" w:rsidP="00105157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</w:p>
    <w:p w14:paraId="72C14E30" w14:textId="11C24E34" w:rsidR="00105157" w:rsidRPr="00055FF8" w:rsidRDefault="00105157" w:rsidP="00105157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055FF8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87279E" w:rsidRPr="00055FF8">
        <w:rPr>
          <w:rFonts w:ascii="Angsana New" w:eastAsiaTheme="minorHAnsi" w:hAnsi="Angsana New" w:cs="Angsana New"/>
          <w:sz w:val="30"/>
          <w:szCs w:val="30"/>
          <w:cs/>
        </w:rPr>
        <w:br/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ความเชื่อมั่นต่อข้อมูลอื่น</w:t>
      </w:r>
      <w:r w:rsidRPr="00055FF8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7CE18A7C" w14:textId="77777777" w:rsidR="00105157" w:rsidRPr="00055FF8" w:rsidRDefault="00105157" w:rsidP="00105157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30"/>
          <w:szCs w:val="30"/>
        </w:rPr>
      </w:pPr>
    </w:p>
    <w:p w14:paraId="738AAB68" w14:textId="77777777" w:rsidR="00105157" w:rsidRPr="00055FF8" w:rsidRDefault="00105157" w:rsidP="00105157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sz w:val="30"/>
          <w:szCs w:val="30"/>
        </w:rPr>
      </w:pPr>
      <w:r w:rsidRPr="00055FF8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055FF8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055FF8">
        <w:rPr>
          <w:rFonts w:ascii="Angsana New" w:eastAsiaTheme="minorHAnsi" w:hAnsi="Angsana New" w:cs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055FF8">
        <w:rPr>
          <w:rFonts w:ascii="Angsana New" w:eastAsiaTheme="minorHAnsi" w:hAnsi="Angsana New" w:cs="Angsana New"/>
          <w:sz w:val="30"/>
          <w:szCs w:val="30"/>
        </w:rPr>
        <w:t xml:space="preserve"> </w:t>
      </w:r>
      <w:r w:rsidRPr="00055FF8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055FF8">
        <w:rPr>
          <w:rFonts w:ascii="Angsana New" w:eastAsiaTheme="minorHAnsi" w:hAnsi="Angsana New" w:cs="Angsana New"/>
          <w:sz w:val="30"/>
          <w:szCs w:val="30"/>
        </w:rPr>
        <w:t xml:space="preserve"> </w:t>
      </w:r>
    </w:p>
    <w:p w14:paraId="29DEB86F" w14:textId="77777777" w:rsidR="00105157" w:rsidRPr="00055FF8" w:rsidRDefault="00105157" w:rsidP="0010515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60563358" w14:textId="77777777" w:rsidR="00105157" w:rsidRPr="00055FF8" w:rsidRDefault="00105157" w:rsidP="0010515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5FC9993" w14:textId="77777777" w:rsidR="00105157" w:rsidRPr="00055FF8" w:rsidRDefault="00105157" w:rsidP="00105157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269C77BE" w14:textId="77777777" w:rsidR="00105157" w:rsidRPr="00055FF8" w:rsidRDefault="00105157" w:rsidP="00105157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055FF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55FF8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BAA779B" w14:textId="77777777" w:rsidR="00105157" w:rsidRPr="00055FF8" w:rsidRDefault="00105157" w:rsidP="0010515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5BB6F5E" w14:textId="77777777" w:rsidR="00105157" w:rsidRPr="00055FF8" w:rsidRDefault="00105157" w:rsidP="00105157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2AF5198" w14:textId="77777777" w:rsidR="00532C6A" w:rsidRPr="00055FF8" w:rsidRDefault="00532C6A" w:rsidP="0010515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4F49CB2" w14:textId="11C5F75C" w:rsidR="00105157" w:rsidRPr="00055FF8" w:rsidRDefault="00105157" w:rsidP="00105157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5FF8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055FF8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022C2BE" w14:textId="77777777" w:rsidR="004C48ED" w:rsidRPr="00055FF8" w:rsidRDefault="004C48ED" w:rsidP="0010515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72C2E9B" w14:textId="34FDD812" w:rsidR="00105157" w:rsidRPr="00055FF8" w:rsidRDefault="00105157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 w:rsidRPr="00055FF8">
        <w:rPr>
          <w:rFonts w:ascii="Angsana New" w:eastAsia="Calibri" w:hAnsi="Angsana New" w:cs="Angsana New"/>
          <w:spacing w:val="-2"/>
          <w:sz w:val="30"/>
          <w:szCs w:val="30"/>
          <w:cs/>
        </w:rPr>
        <w:t>ผู้มีหน้าที่ในการกำกับดูแลมีหน้าที่ในการ</w:t>
      </w:r>
      <w:r w:rsidRPr="00055FF8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กำกับ</w:t>
      </w:r>
      <w:r w:rsidRPr="00055FF8">
        <w:rPr>
          <w:rFonts w:ascii="Angsana New" w:eastAsia="Calibri" w:hAnsi="Angsana New" w:cs="Angsana New"/>
          <w:spacing w:val="-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55FF8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กลุ่มบริษัทและบริษัท</w:t>
      </w:r>
    </w:p>
    <w:p w14:paraId="0504D744" w14:textId="1AD9BEB4" w:rsidR="00105157" w:rsidRPr="00055FF8" w:rsidRDefault="00105157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E75B9D6" w14:textId="1B079F05" w:rsidR="003C7AFE" w:rsidRPr="00055FF8" w:rsidRDefault="003C7AFE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E6C4342" w14:textId="77777777" w:rsidR="00E44EB1" w:rsidRPr="00055FF8" w:rsidRDefault="00E44EB1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5C2EED9" w14:textId="77777777" w:rsidR="00105157" w:rsidRPr="00055FF8" w:rsidRDefault="00105157" w:rsidP="00105157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55FF8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251B593" w14:textId="77777777" w:rsidR="00105157" w:rsidRPr="00055FF8" w:rsidRDefault="00105157" w:rsidP="00105157">
      <w:pPr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53AFB1D3" w14:textId="458F5AE3" w:rsidR="00105157" w:rsidRPr="00055FF8" w:rsidRDefault="00105157" w:rsidP="00105157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367F4A" w:rsidRPr="00055FF8">
        <w:rPr>
          <w:rFonts w:ascii="Angsana New" w:eastAsia="Calibri" w:hAnsi="Angsana New" w:cs="Angsana New"/>
          <w:sz w:val="30"/>
          <w:szCs w:val="30"/>
          <w:cs/>
        </w:rPr>
        <w:br/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BB2637" w:rsidRPr="00055FF8">
        <w:rPr>
          <w:rFonts w:ascii="Angsana New" w:eastAsia="Calibri" w:hAnsi="Angsana New" w:cs="Angsana New"/>
          <w:sz w:val="30"/>
          <w:szCs w:val="30"/>
        </w:rPr>
        <w:br/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056796" w:rsidRPr="00055FF8">
        <w:rPr>
          <w:rFonts w:ascii="Angsana New" w:eastAsia="Calibri" w:hAnsi="Angsana New" w:cs="Angsana New"/>
          <w:sz w:val="30"/>
          <w:szCs w:val="30"/>
          <w:cs/>
        </w:rPr>
        <w:br/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055FF8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056796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1645DB4C" w14:textId="77777777" w:rsidR="00105157" w:rsidRPr="00055FF8" w:rsidRDefault="00105157" w:rsidP="00105157">
      <w:pPr>
        <w:jc w:val="thaiDistribute"/>
        <w:rPr>
          <w:rFonts w:ascii="Angsana New" w:hAnsi="Angsana New" w:cs="Angsana New"/>
          <w:sz w:val="20"/>
          <w:szCs w:val="20"/>
        </w:rPr>
      </w:pPr>
      <w:r w:rsidRPr="00055FF8">
        <w:rPr>
          <w:rFonts w:ascii="Angsana New" w:hAnsi="Angsana New" w:cs="Angsana New"/>
          <w:sz w:val="20"/>
          <w:szCs w:val="20"/>
          <w:rtl/>
          <w:cs/>
        </w:rPr>
        <w:t xml:space="preserve"> </w:t>
      </w:r>
    </w:p>
    <w:p w14:paraId="10FABED1" w14:textId="77777777" w:rsidR="00105157" w:rsidRPr="00055FF8" w:rsidRDefault="00105157" w:rsidP="00105157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E7700FC" w14:textId="77777777" w:rsidR="00105157" w:rsidRPr="00055FF8" w:rsidRDefault="00105157" w:rsidP="00105157">
      <w:pPr>
        <w:jc w:val="thaiDistribute"/>
        <w:rPr>
          <w:rFonts w:ascii="Angsana New" w:hAnsi="Angsana New" w:cs="Angsana New"/>
          <w:sz w:val="20"/>
          <w:szCs w:val="20"/>
        </w:rPr>
      </w:pPr>
    </w:p>
    <w:p w14:paraId="366DB211" w14:textId="701DDEE0" w:rsidR="00105157" w:rsidRPr="00055FF8" w:rsidRDefault="00105157" w:rsidP="0010515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55FF8">
        <w:rPr>
          <w:rFonts w:ascii="Angsana New" w:hAnsi="Angsana New" w:cs="Angsana New"/>
          <w:sz w:val="30"/>
          <w:szCs w:val="30"/>
          <w:cs/>
        </w:rPr>
        <w:t>รวมและ</w:t>
      </w:r>
      <w:r w:rsidR="00EA653C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74404C" w:rsidRPr="00055FF8">
        <w:rPr>
          <w:rFonts w:ascii="Angsana New" w:eastAsia="Calibri" w:hAnsi="Angsana New" w:cs="Angsana New"/>
          <w:sz w:val="30"/>
          <w:szCs w:val="30"/>
          <w:cs/>
        </w:rPr>
        <w:br/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3A1713" w:rsidRPr="00055FF8">
        <w:rPr>
          <w:rFonts w:ascii="Angsana New" w:eastAsia="Calibri" w:hAnsi="Angsana New" w:cs="Angsana New"/>
          <w:sz w:val="30"/>
          <w:szCs w:val="30"/>
          <w:cs/>
        </w:rPr>
        <w:br/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="00DA3002" w:rsidRPr="00055FF8">
        <w:rPr>
          <w:rFonts w:ascii="Angsana New" w:eastAsia="Calibri" w:hAnsi="Angsana New" w:cs="Angsana New"/>
          <w:sz w:val="30"/>
          <w:szCs w:val="30"/>
          <w:cs/>
        </w:rPr>
        <w:br/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055FF8">
        <w:rPr>
          <w:rFonts w:ascii="Angsana New" w:hAnsi="Angsana New" w:cs="Angsana New"/>
          <w:sz w:val="30"/>
          <w:szCs w:val="30"/>
          <w:cs/>
        </w:rPr>
        <w:t>ายใน</w:t>
      </w:r>
    </w:p>
    <w:p w14:paraId="5EB2618E" w14:textId="77777777" w:rsidR="00105157" w:rsidRPr="00055FF8" w:rsidRDefault="00105157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9550D05" w14:textId="77777777" w:rsidR="00105157" w:rsidRPr="00055FF8" w:rsidRDefault="00105157" w:rsidP="0010515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055FF8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3EE1404C" w14:textId="77777777" w:rsidR="00105157" w:rsidRPr="00055FF8" w:rsidRDefault="00105157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 w:cs="Angsana New"/>
          <w:sz w:val="20"/>
          <w:szCs w:val="20"/>
          <w:rtl/>
          <w:cs/>
        </w:rPr>
      </w:pPr>
    </w:p>
    <w:p w14:paraId="626C8863" w14:textId="77777777" w:rsidR="00105157" w:rsidRPr="00055FF8" w:rsidRDefault="00105157" w:rsidP="0010515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F9C4487" w14:textId="4FA9A241" w:rsidR="00337988" w:rsidRPr="00055FF8" w:rsidRDefault="00337988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39C27C9E" w14:textId="75338D8A" w:rsidR="007E267D" w:rsidRPr="00055FF8" w:rsidRDefault="007E267D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55C9E6A9" w14:textId="3DA2C13A" w:rsidR="007E267D" w:rsidRPr="00055FF8" w:rsidRDefault="007E267D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27DBB420" w14:textId="3299F23D" w:rsidR="007E267D" w:rsidRPr="00055FF8" w:rsidRDefault="007E267D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56EED3FE" w14:textId="77777777" w:rsidR="007E267D" w:rsidRPr="00055FF8" w:rsidRDefault="007E267D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18FDB268" w14:textId="62131B64" w:rsidR="00105157" w:rsidRPr="00055FF8" w:rsidRDefault="00105157" w:rsidP="0010515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055FF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6D5E25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055FF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ข้าพเจ้า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โดยให้ข้อสังเกต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ถึงการเปิดเผย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>ข้อมูล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055FF8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055FF8">
        <w:rPr>
          <w:rFonts w:ascii="Angsana New" w:hAnsi="Angsana New" w:cs="Angsana New"/>
          <w:spacing w:val="-4"/>
          <w:sz w:val="30"/>
          <w:szCs w:val="30"/>
          <w:cs/>
        </w:rPr>
        <w:t>หรือถ้าการเปิดเผย</w:t>
      </w:r>
      <w:r w:rsidR="001B13E5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55FF8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="00755919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/>
          <w:sz w:val="30"/>
          <w:szCs w:val="30"/>
          <w:cs/>
        </w:rPr>
        <w:t>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055FF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57B1FE92" w14:textId="77777777" w:rsidR="00105157" w:rsidRPr="00055FF8" w:rsidRDefault="00105157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6280091E" w14:textId="3A5263E5" w:rsidR="00105157" w:rsidRPr="00055FF8" w:rsidRDefault="00105157" w:rsidP="00105157">
      <w:pPr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C7091C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055FF8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055FF8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</w:t>
      </w:r>
      <w:r w:rsidR="00B56439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/>
          <w:sz w:val="30"/>
          <w:szCs w:val="30"/>
          <w:cs/>
        </w:rPr>
        <w:t>การนำเสนอข้อมูลโดยถูกต้องตามที่ควร</w:t>
      </w:r>
      <w:r w:rsidRPr="00055FF8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055FF8">
        <w:rPr>
          <w:rFonts w:ascii="Angsana New" w:hAnsi="Angsana New" w:cs="Angsana New"/>
          <w:sz w:val="30"/>
          <w:szCs w:val="30"/>
          <w:cs/>
        </w:rPr>
        <w:t xml:space="preserve">   </w:t>
      </w:r>
    </w:p>
    <w:p w14:paraId="64EABB2F" w14:textId="77777777" w:rsidR="00105157" w:rsidRPr="00055FF8" w:rsidRDefault="00105157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 w:cs="Angsana New"/>
          <w:sz w:val="30"/>
          <w:szCs w:val="30"/>
        </w:rPr>
      </w:pPr>
    </w:p>
    <w:p w14:paraId="1C1BDA82" w14:textId="3CDE3C79" w:rsidR="00105157" w:rsidRPr="00055FF8" w:rsidRDefault="00105157" w:rsidP="0010515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055FF8">
        <w:rPr>
          <w:rFonts w:ascii="Angsana New" w:hAnsi="Angsana New"/>
          <w:sz w:val="30"/>
          <w:szCs w:val="30"/>
          <w:cs/>
        </w:rPr>
        <w:t>ได้</w:t>
      </w:r>
      <w:r w:rsidRPr="00055FF8">
        <w:rPr>
          <w:rFonts w:ascii="Angsana New" w:hAnsi="Angsana New" w:hint="cs"/>
          <w:sz w:val="30"/>
          <w:szCs w:val="30"/>
          <w:cs/>
        </w:rPr>
        <w:t>รับ</w:t>
      </w:r>
      <w:r w:rsidRPr="00055FF8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055FF8">
        <w:rPr>
          <w:rFonts w:ascii="Angsana New" w:hAnsi="Angsana New"/>
          <w:sz w:val="30"/>
          <w:szCs w:val="30"/>
        </w:rPr>
        <w:t xml:space="preserve"> </w:t>
      </w:r>
      <w:r w:rsidRPr="00055FF8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055FF8">
        <w:rPr>
          <w:rFonts w:ascii="Angsana New" w:hAnsi="Angsana New" w:hint="cs"/>
          <w:sz w:val="30"/>
          <w:szCs w:val="30"/>
          <w:cs/>
        </w:rPr>
        <w:t xml:space="preserve">การกำหนดแนวทาง </w:t>
      </w:r>
      <w:r w:rsidR="00FD2D07" w:rsidRPr="00055FF8">
        <w:rPr>
          <w:rFonts w:ascii="Angsana New" w:hAnsi="Angsana New"/>
          <w:sz w:val="30"/>
          <w:szCs w:val="30"/>
          <w:cs/>
        </w:rPr>
        <w:br/>
      </w:r>
      <w:r w:rsidRPr="00055FF8">
        <w:rPr>
          <w:rFonts w:ascii="Angsana New" w:hAnsi="Angsana New" w:hint="cs"/>
          <w:sz w:val="30"/>
          <w:szCs w:val="30"/>
          <w:cs/>
        </w:rPr>
        <w:t xml:space="preserve">การควบคุมดูแล </w:t>
      </w:r>
      <w:r w:rsidRPr="00055FF8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055FF8">
        <w:rPr>
          <w:rFonts w:ascii="Angsana New" w:hAnsi="Angsana New"/>
          <w:sz w:val="30"/>
          <w:szCs w:val="30"/>
        </w:rPr>
        <w:t xml:space="preserve"> </w:t>
      </w:r>
      <w:r w:rsidRPr="00055FF8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</w:t>
      </w:r>
      <w:r w:rsidR="00621264" w:rsidRPr="00055FF8">
        <w:rPr>
          <w:rFonts w:ascii="Angsana New" w:hAnsi="Angsana New"/>
          <w:sz w:val="30"/>
          <w:szCs w:val="30"/>
          <w:cs/>
        </w:rPr>
        <w:br/>
      </w:r>
      <w:r w:rsidRPr="00055FF8">
        <w:rPr>
          <w:rFonts w:ascii="Angsana New" w:hAnsi="Angsana New"/>
          <w:sz w:val="30"/>
          <w:szCs w:val="30"/>
          <w:cs/>
        </w:rPr>
        <w:t>ของข้าพเจ้า</w:t>
      </w:r>
      <w:r w:rsidRPr="00055FF8">
        <w:rPr>
          <w:rFonts w:ascii="Angsana New" w:hAnsi="Angsana New"/>
          <w:sz w:val="30"/>
          <w:szCs w:val="30"/>
        </w:rPr>
        <w:t xml:space="preserve"> </w:t>
      </w:r>
    </w:p>
    <w:p w14:paraId="739A7E4C" w14:textId="77777777" w:rsidR="00105157" w:rsidRPr="00055FF8" w:rsidRDefault="00105157" w:rsidP="00105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8EC17FC" w14:textId="24C6C18E" w:rsidR="00105157" w:rsidRPr="00055FF8" w:rsidRDefault="00105157" w:rsidP="00105157">
      <w:pPr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</w:t>
      </w:r>
      <w:r w:rsidR="00080417" w:rsidRPr="00055FF8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ๆ ที่สำคัญซึ่งรวมถึง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055FF8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055FF8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6460C116" w14:textId="77777777" w:rsidR="00105157" w:rsidRPr="00055FF8" w:rsidRDefault="00105157" w:rsidP="00105157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EDC5F14" w14:textId="4B55B0F4" w:rsidR="00105157" w:rsidRPr="00055FF8" w:rsidRDefault="00105157" w:rsidP="00105157">
      <w:pPr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AD6792" w:rsidRPr="00055FF8">
        <w:rPr>
          <w:rFonts w:ascii="Angsana New" w:eastAsia="Calibri" w:hAnsi="Angsana New" w:cs="Angsana New"/>
          <w:sz w:val="30"/>
          <w:szCs w:val="30"/>
          <w:cs/>
        </w:rPr>
        <w:br/>
      </w:r>
      <w:r w:rsidRPr="00055FF8">
        <w:rPr>
          <w:rFonts w:ascii="Angsana New" w:eastAsia="Calibri" w:hAnsi="Angsana New" w:cs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5D4D4D" w:rsidRPr="00055FF8">
        <w:rPr>
          <w:rFonts w:ascii="Angsana New" w:eastAsia="Calibri" w:hAnsi="Angsana New" w:cs="Angsana New"/>
          <w:sz w:val="30"/>
          <w:szCs w:val="30"/>
          <w:cs/>
        </w:rPr>
        <w:br/>
      </w:r>
      <w:r w:rsidRPr="00055FF8">
        <w:rPr>
          <w:rFonts w:ascii="Angsana New" w:eastAsia="Calibri" w:hAnsi="Angsana New" w:cs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เชื่อว่ามีเหตุผลที่บุคคลภายนอกอาจพิจารณาว่ากระทบต่อความเป็นอิสระและ</w:t>
      </w:r>
      <w:r w:rsidR="00481ECF" w:rsidRPr="00055FF8">
        <w:rPr>
          <w:rFonts w:ascii="Angsana New" w:eastAsia="Calibri" w:hAnsi="Angsana New" w:cs="Angsana New" w:hint="cs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327B7C26" w14:textId="702087D1" w:rsidR="00E03FE1" w:rsidRPr="00055FF8" w:rsidRDefault="00E03FE1" w:rsidP="00105157">
      <w:pPr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/>
          <w:sz w:val="30"/>
          <w:szCs w:val="30"/>
        </w:rPr>
        <w:br w:type="page"/>
      </w:r>
    </w:p>
    <w:p w14:paraId="46568AFB" w14:textId="16A762FF" w:rsidR="00105157" w:rsidRPr="00055FF8" w:rsidRDefault="00105157" w:rsidP="00105157">
      <w:pPr>
        <w:jc w:val="thaiDistribute"/>
        <w:rPr>
          <w:rFonts w:ascii="Angsana New" w:hAnsi="Angsana New" w:cs="Angsana New"/>
          <w:sz w:val="30"/>
          <w:szCs w:val="30"/>
        </w:rPr>
      </w:pPr>
      <w:r w:rsidRPr="00055FF8">
        <w:rPr>
          <w:rFonts w:ascii="Angsana New" w:hAnsi="Angsana New" w:cs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2736BA" w:rsidRPr="00055FF8">
        <w:rPr>
          <w:rFonts w:ascii="Angsana New" w:hAnsi="Angsana New" w:cs="Angsana New"/>
          <w:sz w:val="30"/>
          <w:szCs w:val="30"/>
          <w:cs/>
        </w:rPr>
        <w:br/>
      </w:r>
      <w:r w:rsidRPr="00055FF8">
        <w:rPr>
          <w:rFonts w:ascii="Angsana New" w:hAnsi="Angsana New" w:cs="Angsana New"/>
          <w:sz w:val="30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DF6929E" w14:textId="54C60A26" w:rsidR="00F36A98" w:rsidRPr="00055FF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C802E78" w14:textId="6C838330" w:rsidR="00E03FE1" w:rsidRPr="00055FF8" w:rsidRDefault="00E03FE1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C4CC13A" w14:textId="779D7A0D" w:rsidR="00E03FE1" w:rsidRPr="00055FF8" w:rsidRDefault="00E03FE1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03676" w14:textId="77777777" w:rsidR="00E03FE1" w:rsidRPr="00055FF8" w:rsidRDefault="00E03FE1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9777B5B" w14:textId="77777777" w:rsidR="0008150F" w:rsidRPr="00055FF8" w:rsidRDefault="0008150F" w:rsidP="00081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/>
          <w:sz w:val="30"/>
          <w:szCs w:val="30"/>
          <w:cs/>
        </w:rPr>
        <w:t>(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นารีวรรณ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55FF8">
        <w:rPr>
          <w:rFonts w:asciiTheme="majorBidi" w:hAnsiTheme="majorBidi" w:cs="Angsana New" w:hint="cs"/>
          <w:sz w:val="30"/>
          <w:szCs w:val="30"/>
          <w:cs/>
        </w:rPr>
        <w:t>ชัยบันทัด</w:t>
      </w:r>
      <w:r w:rsidRPr="00055FF8">
        <w:rPr>
          <w:rFonts w:asciiTheme="majorBidi" w:hAnsiTheme="majorBidi" w:cs="Angsana New"/>
          <w:sz w:val="30"/>
          <w:szCs w:val="30"/>
          <w:cs/>
        </w:rPr>
        <w:t>)</w:t>
      </w:r>
    </w:p>
    <w:p w14:paraId="67C4199D" w14:textId="77777777" w:rsidR="0008150F" w:rsidRPr="00055FF8" w:rsidRDefault="0008150F" w:rsidP="00081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ผู้สอบบัญชีรับอนุญาต</w:t>
      </w:r>
    </w:p>
    <w:p w14:paraId="519AB248" w14:textId="509414DF" w:rsidR="00F36A98" w:rsidRPr="00055FF8" w:rsidRDefault="0008150F" w:rsidP="00081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</w:rPr>
      </w:pPr>
      <w:r w:rsidRPr="00055FF8">
        <w:rPr>
          <w:rFonts w:asciiTheme="majorBidi" w:hAnsiTheme="majorBidi" w:cs="Angsana New" w:hint="cs"/>
          <w:sz w:val="30"/>
          <w:szCs w:val="30"/>
          <w:cs/>
        </w:rPr>
        <w:t>เลข</w:t>
      </w:r>
      <w:r w:rsidRPr="00055FF8">
        <w:rPr>
          <w:rFonts w:asciiTheme="majorBidi" w:hAnsiTheme="majorBidi" w:cstheme="majorBidi" w:hint="cs"/>
          <w:sz w:val="30"/>
          <w:szCs w:val="30"/>
          <w:cs/>
        </w:rPr>
        <w:t>ทะเบียน</w:t>
      </w:r>
      <w:r w:rsidRPr="00055F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718D" w:rsidRPr="00055FF8">
        <w:rPr>
          <w:rFonts w:asciiTheme="majorBidi" w:hAnsiTheme="majorBidi" w:cstheme="majorBidi"/>
          <w:sz w:val="30"/>
          <w:szCs w:val="30"/>
        </w:rPr>
        <w:t>9219</w:t>
      </w:r>
    </w:p>
    <w:p w14:paraId="12EC39CD" w14:textId="77777777" w:rsidR="0008150F" w:rsidRPr="00055FF8" w:rsidRDefault="0008150F" w:rsidP="00081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64F45" w14:textId="77777777" w:rsidR="00F36A98" w:rsidRPr="00055FF8" w:rsidRDefault="00F36A98" w:rsidP="00F36A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C3D847E" w14:textId="77777777" w:rsidR="00A544A3" w:rsidRPr="00055FF8" w:rsidRDefault="00F36A98" w:rsidP="004F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55FF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E5F5121" w14:textId="5F3B00EA" w:rsidR="007F0CD4" w:rsidRPr="00055FF8" w:rsidRDefault="00A544A3" w:rsidP="004F6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55FF8">
        <w:rPr>
          <w:rFonts w:asciiTheme="majorBidi" w:hAnsiTheme="majorBidi" w:cstheme="majorBidi"/>
          <w:sz w:val="30"/>
          <w:szCs w:val="30"/>
        </w:rPr>
        <w:t>2</w:t>
      </w:r>
      <w:r w:rsidR="006B718D" w:rsidRPr="00055FF8">
        <w:rPr>
          <w:rFonts w:asciiTheme="majorBidi" w:hAnsiTheme="majorBidi" w:cstheme="majorBidi"/>
          <w:sz w:val="30"/>
          <w:szCs w:val="30"/>
        </w:rPr>
        <w:t>1</w:t>
      </w:r>
      <w:r w:rsidR="00767208" w:rsidRPr="00055FF8">
        <w:rPr>
          <w:rFonts w:asciiTheme="majorBidi" w:hAnsiTheme="majorBidi" w:cstheme="majorBidi"/>
          <w:sz w:val="30"/>
          <w:szCs w:val="30"/>
        </w:rPr>
        <w:t xml:space="preserve"> </w:t>
      </w:r>
      <w:r w:rsidR="00767208" w:rsidRPr="00055FF8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DB246E" w:rsidRPr="00055FF8">
        <w:rPr>
          <w:rFonts w:asciiTheme="majorBidi" w:hAnsiTheme="majorBidi" w:cstheme="majorBidi"/>
          <w:sz w:val="30"/>
          <w:szCs w:val="30"/>
        </w:rPr>
        <w:t>256</w:t>
      </w:r>
      <w:r w:rsidR="00A016FD" w:rsidRPr="00055FF8">
        <w:rPr>
          <w:rFonts w:asciiTheme="majorBidi" w:hAnsiTheme="majorBidi" w:cstheme="majorBidi"/>
          <w:sz w:val="30"/>
          <w:szCs w:val="30"/>
        </w:rPr>
        <w:t>8</w:t>
      </w:r>
    </w:p>
    <w:p w14:paraId="2EB373C0" w14:textId="77777777" w:rsidR="0062297A" w:rsidRPr="00055FF8" w:rsidRDefault="0062297A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3684E3AB" w14:textId="77777777" w:rsidR="00DB246E" w:rsidRPr="00055FF8" w:rsidRDefault="00DB246E" w:rsidP="004C264D">
      <w:pPr>
        <w:pStyle w:val="IndexHeading1"/>
        <w:spacing w:after="0" w:line="240" w:lineRule="atLeast"/>
        <w:ind w:left="1080" w:right="2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90E876E" w14:textId="77777777" w:rsidR="007C5705" w:rsidRPr="007C5705" w:rsidRDefault="007C5705" w:rsidP="007E0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="Angsana New" w:eastAsia="MS Mincho" w:hAnsi="Angsana New"/>
          <w:b/>
          <w:bCs/>
          <w:sz w:val="30"/>
          <w:szCs w:val="30"/>
        </w:rPr>
      </w:pPr>
    </w:p>
    <w:sectPr w:rsidR="007C5705" w:rsidRPr="007C5705" w:rsidSect="007E0FA6">
      <w:footerReference w:type="default" r:id="rId17"/>
      <w:pgSz w:w="11909" w:h="16834" w:code="9"/>
      <w:pgMar w:top="691" w:right="1152" w:bottom="576" w:left="1152" w:header="720" w:footer="720" w:gutter="0"/>
      <w:pgNumType w:start="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42EE4" w14:textId="77777777" w:rsidR="00973E4D" w:rsidRDefault="00973E4D">
      <w:r>
        <w:separator/>
      </w:r>
    </w:p>
  </w:endnote>
  <w:endnote w:type="continuationSeparator" w:id="0">
    <w:p w14:paraId="7E873FE9" w14:textId="77777777" w:rsidR="00973E4D" w:rsidRDefault="00973E4D">
      <w:r>
        <w:continuationSeparator/>
      </w:r>
    </w:p>
  </w:endnote>
  <w:endnote w:type="continuationNotice" w:id="1">
    <w:p w14:paraId="49ABDF19" w14:textId="77777777" w:rsidR="00973E4D" w:rsidRDefault="00973E4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8FAAE" w14:textId="77777777" w:rsidR="0058725B" w:rsidRPr="00D42F23" w:rsidRDefault="0058725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23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78BAF" w14:textId="5CD3AB45" w:rsidR="0058725B" w:rsidRDefault="0058725B" w:rsidP="005F1A07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36163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10592F" w14:textId="77777777" w:rsidR="0058725B" w:rsidRDefault="0058725B" w:rsidP="005F1A07">
        <w:pPr>
          <w:pStyle w:val="Footer"/>
          <w:jc w:val="center"/>
        </w:pPr>
        <w:r w:rsidRPr="005F1A0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F1A0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F1A0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F1A0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F1A0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A8273" w14:textId="77777777" w:rsidR="0058725B" w:rsidRPr="00D42F23" w:rsidRDefault="0058725B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42F23">
      <w:rPr>
        <w:rFonts w:ascii="Angsana New" w:hAnsi="Angsana New" w:cs="Angsana New"/>
        <w:sz w:val="30"/>
        <w:szCs w:val="30"/>
      </w:rPr>
      <w:fldChar w:fldCharType="begin"/>
    </w:r>
    <w:r w:rsidRPr="00D42F2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D42F2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30</w:t>
    </w:r>
    <w:r w:rsidRPr="00D42F2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5BEC1" w14:textId="77777777" w:rsidR="00973E4D" w:rsidRDefault="00973E4D">
      <w:r>
        <w:separator/>
      </w:r>
    </w:p>
  </w:footnote>
  <w:footnote w:type="continuationSeparator" w:id="0">
    <w:p w14:paraId="6172340C" w14:textId="77777777" w:rsidR="00973E4D" w:rsidRDefault="00973E4D">
      <w:r>
        <w:continuationSeparator/>
      </w:r>
    </w:p>
  </w:footnote>
  <w:footnote w:type="continuationNotice" w:id="1">
    <w:p w14:paraId="3D587E56" w14:textId="77777777" w:rsidR="00973E4D" w:rsidRDefault="00973E4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91CB5" w14:textId="77777777" w:rsidR="0058725B" w:rsidRPr="003E24D3" w:rsidRDefault="0058725B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6F1DA7" w14:textId="77777777" w:rsidR="0058725B" w:rsidRPr="003E24D3" w:rsidRDefault="0058725B" w:rsidP="001B61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6D1579A" w14:textId="187301AA" w:rsidR="0058725B" w:rsidRPr="00CA302D" w:rsidRDefault="0058725B" w:rsidP="001B6118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และเก้าเดือน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>
      <w:rPr>
        <w:rFonts w:ascii="Angsana New" w:hAnsi="Angsana New" w:cs="Angsana New"/>
        <w:bCs/>
        <w:sz w:val="32"/>
        <w:szCs w:val="32"/>
        <w:cs/>
        <w:lang w:val="en-US" w:bidi="th-TH"/>
      </w:rPr>
      <w:t>กันยายน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2564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481A70CF" w14:textId="77777777" w:rsidR="0058725B" w:rsidRPr="001329D0" w:rsidRDefault="0058725B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A07E6" w14:textId="61A4F1F3" w:rsidR="0058725B" w:rsidRPr="00146A8A" w:rsidRDefault="0058725B" w:rsidP="00146A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0FE2EA12" w14:textId="6E17EE17" w:rsidR="0058725B" w:rsidRPr="00146A8A" w:rsidRDefault="0058725B" w:rsidP="00146A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2715E171" w14:textId="77777777" w:rsidR="00DB246E" w:rsidRPr="00146A8A" w:rsidRDefault="00DB246E" w:rsidP="00146A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5047A105" w14:textId="249810ED" w:rsidR="0058725B" w:rsidRPr="00146A8A" w:rsidRDefault="0058725B" w:rsidP="00146A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78CE18CE" w14:textId="159A8655" w:rsidR="00146A8A" w:rsidRPr="00146A8A" w:rsidRDefault="00146A8A" w:rsidP="00146A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  <w:p w14:paraId="64202924" w14:textId="77777777" w:rsidR="00146A8A" w:rsidRPr="00146A8A" w:rsidRDefault="00146A8A" w:rsidP="00146A8A">
    <w:pPr>
      <w:pStyle w:val="Header"/>
      <w:spacing w:line="240" w:lineRule="auto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951C0" w14:textId="77777777" w:rsidR="00C63FFB" w:rsidRPr="00DB246E" w:rsidRDefault="00C63FFB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D4212A9" w14:textId="77777777" w:rsidR="00C63FFB" w:rsidRPr="00DB246E" w:rsidRDefault="00C63FFB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AD2B270" w14:textId="77777777" w:rsidR="00C63FFB" w:rsidRPr="00DB246E" w:rsidRDefault="00C63FFB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730CA4F0" w14:textId="065DA4AE" w:rsidR="00146A8A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1834F39" w14:textId="35831766" w:rsidR="00146A8A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012567CB" w14:textId="130B9204" w:rsidR="00146A8A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3DED70EE" w14:textId="591238C2" w:rsidR="00146A8A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2B1847FD" w14:textId="77777777" w:rsidR="00146A8A" w:rsidRPr="00DB246E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E723" w14:textId="77777777" w:rsidR="00146A8A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56FF275E" w14:textId="77777777" w:rsidR="00146A8A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15963285" w14:textId="77777777" w:rsidR="00146A8A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  <w:p w14:paraId="3E1CC4F9" w14:textId="77777777" w:rsidR="00146A8A" w:rsidRPr="00DB246E" w:rsidRDefault="00146A8A" w:rsidP="00146A8A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A6802CC2"/>
    <w:lvl w:ilvl="0" w:tplc="837CC4B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sz w:val="30"/>
        <w:szCs w:val="30"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AA4695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3A256B"/>
    <w:multiLevelType w:val="hybridMultilevel"/>
    <w:tmpl w:val="886656E4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C8247F"/>
    <w:multiLevelType w:val="hybridMultilevel"/>
    <w:tmpl w:val="22381EBA"/>
    <w:lvl w:ilvl="0" w:tplc="0DBC548A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5965F7F"/>
    <w:multiLevelType w:val="hybridMultilevel"/>
    <w:tmpl w:val="DFCC54C2"/>
    <w:lvl w:ilvl="0" w:tplc="10BAF7F4">
      <w:start w:val="1"/>
      <w:numFmt w:val="thaiLetters"/>
      <w:lvlText w:val="(%1)"/>
      <w:lvlJc w:val="left"/>
      <w:pPr>
        <w:ind w:left="63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340"/>
        </w:tabs>
        <w:ind w:left="234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5" w15:restartNumberingAfterBreak="0">
    <w:nsid w:val="21655BA9"/>
    <w:multiLevelType w:val="hybridMultilevel"/>
    <w:tmpl w:val="71E6DEF2"/>
    <w:lvl w:ilvl="0" w:tplc="406615AA">
      <w:start w:val="1"/>
      <w:numFmt w:val="bullet"/>
      <w:lvlText w:val="-"/>
      <w:lvlJc w:val="left"/>
      <w:pPr>
        <w:ind w:left="135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75D62EF"/>
    <w:multiLevelType w:val="hybridMultilevel"/>
    <w:tmpl w:val="F5124C18"/>
    <w:lvl w:ilvl="0" w:tplc="FFFFFFFF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13F4E"/>
    <w:multiLevelType w:val="hybridMultilevel"/>
    <w:tmpl w:val="AC7467A8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2C8F2B69"/>
    <w:multiLevelType w:val="hybridMultilevel"/>
    <w:tmpl w:val="300E15C8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6504E3FC">
      <w:numFmt w:val="bullet"/>
      <w:lvlText w:val="-"/>
      <w:lvlJc w:val="left"/>
      <w:pPr>
        <w:ind w:left="207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EC53C1"/>
    <w:multiLevelType w:val="hybridMultilevel"/>
    <w:tmpl w:val="39F2591C"/>
    <w:lvl w:ilvl="0" w:tplc="15F4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2F682D"/>
    <w:multiLevelType w:val="hybridMultilevel"/>
    <w:tmpl w:val="1310BED4"/>
    <w:lvl w:ilvl="0" w:tplc="468A789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6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9C4FFF"/>
    <w:multiLevelType w:val="hybridMultilevel"/>
    <w:tmpl w:val="77264A9E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5F2920"/>
    <w:multiLevelType w:val="hybridMultilevel"/>
    <w:tmpl w:val="F5124C18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C74427FC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611AF7"/>
    <w:multiLevelType w:val="hybridMultilevel"/>
    <w:tmpl w:val="FC1ECA90"/>
    <w:lvl w:ilvl="0" w:tplc="C80C24C4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515E5744"/>
    <w:multiLevelType w:val="hybridMultilevel"/>
    <w:tmpl w:val="ED903E96"/>
    <w:lvl w:ilvl="0" w:tplc="5B7AC0AC">
      <w:start w:val="1"/>
      <w:numFmt w:val="decimal"/>
      <w:lvlText w:val="(ง.%1)"/>
      <w:lvlJc w:val="left"/>
      <w:pPr>
        <w:ind w:left="423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3" w15:restartNumberingAfterBreak="0">
    <w:nsid w:val="599F7840"/>
    <w:multiLevelType w:val="hybridMultilevel"/>
    <w:tmpl w:val="F5124C18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C74427FC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D27AD6"/>
    <w:multiLevelType w:val="hybridMultilevel"/>
    <w:tmpl w:val="6AB2865C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2C77E9"/>
    <w:multiLevelType w:val="hybridMultilevel"/>
    <w:tmpl w:val="E3CCBD6C"/>
    <w:lvl w:ilvl="0" w:tplc="26144224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DC82D1C"/>
    <w:multiLevelType w:val="hybridMultilevel"/>
    <w:tmpl w:val="9B523AB6"/>
    <w:lvl w:ilvl="0" w:tplc="6504E3FC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03913131">
    <w:abstractNumId w:val="19"/>
  </w:num>
  <w:num w:numId="2" w16cid:durableId="231082916">
    <w:abstractNumId w:val="40"/>
  </w:num>
  <w:num w:numId="3" w16cid:durableId="795948879">
    <w:abstractNumId w:val="32"/>
  </w:num>
  <w:num w:numId="4" w16cid:durableId="1388843008">
    <w:abstractNumId w:val="21"/>
  </w:num>
  <w:num w:numId="5" w16cid:durableId="382875151">
    <w:abstractNumId w:val="27"/>
  </w:num>
  <w:num w:numId="6" w16cid:durableId="743916372">
    <w:abstractNumId w:val="22"/>
  </w:num>
  <w:num w:numId="7" w16cid:durableId="484054251">
    <w:abstractNumId w:val="8"/>
  </w:num>
  <w:num w:numId="8" w16cid:durableId="1054622795">
    <w:abstractNumId w:val="39"/>
  </w:num>
  <w:num w:numId="9" w16cid:durableId="415055036">
    <w:abstractNumId w:val="13"/>
  </w:num>
  <w:num w:numId="10" w16cid:durableId="1951936553">
    <w:abstractNumId w:val="10"/>
  </w:num>
  <w:num w:numId="11" w16cid:durableId="1598173326">
    <w:abstractNumId w:val="36"/>
  </w:num>
  <w:num w:numId="12" w16cid:durableId="1296374875">
    <w:abstractNumId w:val="25"/>
  </w:num>
  <w:num w:numId="13" w16cid:durableId="31931524">
    <w:abstractNumId w:val="38"/>
  </w:num>
  <w:num w:numId="14" w16cid:durableId="887575156">
    <w:abstractNumId w:val="2"/>
  </w:num>
  <w:num w:numId="15" w16cid:durableId="829521826">
    <w:abstractNumId w:val="26"/>
  </w:num>
  <w:num w:numId="16" w16cid:durableId="190998584">
    <w:abstractNumId w:val="20"/>
  </w:num>
  <w:num w:numId="17" w16cid:durableId="1324115823">
    <w:abstractNumId w:val="14"/>
  </w:num>
  <w:num w:numId="18" w16cid:durableId="582224120">
    <w:abstractNumId w:val="0"/>
  </w:num>
  <w:num w:numId="19" w16cid:durableId="1946569543">
    <w:abstractNumId w:val="41"/>
  </w:num>
  <w:num w:numId="20" w16cid:durableId="2065787313">
    <w:abstractNumId w:val="42"/>
  </w:num>
  <w:num w:numId="21" w16cid:durableId="2052000687">
    <w:abstractNumId w:val="12"/>
  </w:num>
  <w:num w:numId="22" w16cid:durableId="553202314">
    <w:abstractNumId w:val="4"/>
  </w:num>
  <w:num w:numId="23" w16cid:durableId="1866365720">
    <w:abstractNumId w:val="33"/>
  </w:num>
  <w:num w:numId="24" w16cid:durableId="285741061">
    <w:abstractNumId w:val="3"/>
  </w:num>
  <w:num w:numId="25" w16cid:durableId="459222847">
    <w:abstractNumId w:val="35"/>
  </w:num>
  <w:num w:numId="26" w16cid:durableId="2036537580">
    <w:abstractNumId w:val="5"/>
  </w:num>
  <w:num w:numId="27" w16cid:durableId="2119595260">
    <w:abstractNumId w:val="44"/>
  </w:num>
  <w:num w:numId="28" w16cid:durableId="1223128982">
    <w:abstractNumId w:val="23"/>
  </w:num>
  <w:num w:numId="29" w16cid:durableId="2002464415">
    <w:abstractNumId w:val="11"/>
  </w:num>
  <w:num w:numId="30" w16cid:durableId="172187001">
    <w:abstractNumId w:val="30"/>
  </w:num>
  <w:num w:numId="31" w16cid:durableId="671832939">
    <w:abstractNumId w:val="9"/>
  </w:num>
  <w:num w:numId="32" w16cid:durableId="60300183">
    <w:abstractNumId w:val="15"/>
  </w:num>
  <w:num w:numId="33" w16cid:durableId="1668245112">
    <w:abstractNumId w:val="7"/>
  </w:num>
  <w:num w:numId="34" w16cid:durableId="357508982">
    <w:abstractNumId w:val="37"/>
  </w:num>
  <w:num w:numId="35" w16cid:durableId="932740270">
    <w:abstractNumId w:val="43"/>
  </w:num>
  <w:num w:numId="36" w16cid:durableId="1352562198">
    <w:abstractNumId w:val="31"/>
  </w:num>
  <w:num w:numId="37" w16cid:durableId="578364174">
    <w:abstractNumId w:val="24"/>
  </w:num>
  <w:num w:numId="38" w16cid:durableId="1903174785">
    <w:abstractNumId w:val="34"/>
  </w:num>
  <w:num w:numId="39" w16cid:durableId="1363751416">
    <w:abstractNumId w:val="18"/>
  </w:num>
  <w:num w:numId="40" w16cid:durableId="1663041728">
    <w:abstractNumId w:val="17"/>
  </w:num>
  <w:num w:numId="41" w16cid:durableId="1358845939">
    <w:abstractNumId w:val="29"/>
  </w:num>
  <w:num w:numId="42" w16cid:durableId="329021182">
    <w:abstractNumId w:val="1"/>
  </w:num>
  <w:num w:numId="43" w16cid:durableId="766392705">
    <w:abstractNumId w:val="6"/>
  </w:num>
  <w:num w:numId="44" w16cid:durableId="1112288222">
    <w:abstractNumId w:val="28"/>
  </w:num>
  <w:num w:numId="45" w16cid:durableId="695430295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4D1"/>
    <w:rsid w:val="00000905"/>
    <w:rsid w:val="0000096E"/>
    <w:rsid w:val="00000E11"/>
    <w:rsid w:val="00000E56"/>
    <w:rsid w:val="00000F14"/>
    <w:rsid w:val="00001087"/>
    <w:rsid w:val="00001B16"/>
    <w:rsid w:val="00001B67"/>
    <w:rsid w:val="000021B6"/>
    <w:rsid w:val="00002573"/>
    <w:rsid w:val="00002A07"/>
    <w:rsid w:val="00002B68"/>
    <w:rsid w:val="00002C37"/>
    <w:rsid w:val="00002C6C"/>
    <w:rsid w:val="00002D2F"/>
    <w:rsid w:val="00002E91"/>
    <w:rsid w:val="00003001"/>
    <w:rsid w:val="0000328A"/>
    <w:rsid w:val="00003476"/>
    <w:rsid w:val="000034BF"/>
    <w:rsid w:val="000036BD"/>
    <w:rsid w:val="0000379A"/>
    <w:rsid w:val="000039A4"/>
    <w:rsid w:val="00003FE4"/>
    <w:rsid w:val="0000415E"/>
    <w:rsid w:val="00004540"/>
    <w:rsid w:val="0000459B"/>
    <w:rsid w:val="0000466E"/>
    <w:rsid w:val="0000470E"/>
    <w:rsid w:val="000051BA"/>
    <w:rsid w:val="000052A2"/>
    <w:rsid w:val="0000599B"/>
    <w:rsid w:val="00005BAB"/>
    <w:rsid w:val="00005D89"/>
    <w:rsid w:val="00006383"/>
    <w:rsid w:val="000063BC"/>
    <w:rsid w:val="0000656B"/>
    <w:rsid w:val="000065A0"/>
    <w:rsid w:val="00007063"/>
    <w:rsid w:val="00007166"/>
    <w:rsid w:val="0000768B"/>
    <w:rsid w:val="00007B57"/>
    <w:rsid w:val="00007D1B"/>
    <w:rsid w:val="00007D21"/>
    <w:rsid w:val="000101B6"/>
    <w:rsid w:val="0001036F"/>
    <w:rsid w:val="00010524"/>
    <w:rsid w:val="0001065F"/>
    <w:rsid w:val="0001066D"/>
    <w:rsid w:val="000106FE"/>
    <w:rsid w:val="00010A8C"/>
    <w:rsid w:val="00010CE8"/>
    <w:rsid w:val="0001102F"/>
    <w:rsid w:val="00011203"/>
    <w:rsid w:val="00011265"/>
    <w:rsid w:val="000113D8"/>
    <w:rsid w:val="000115DB"/>
    <w:rsid w:val="000116BD"/>
    <w:rsid w:val="0001192B"/>
    <w:rsid w:val="00011CCE"/>
    <w:rsid w:val="000120E7"/>
    <w:rsid w:val="0001223C"/>
    <w:rsid w:val="00012A82"/>
    <w:rsid w:val="00012C30"/>
    <w:rsid w:val="00012C59"/>
    <w:rsid w:val="000132DF"/>
    <w:rsid w:val="00013375"/>
    <w:rsid w:val="000134B3"/>
    <w:rsid w:val="000135C3"/>
    <w:rsid w:val="000135CB"/>
    <w:rsid w:val="00013843"/>
    <w:rsid w:val="000138DA"/>
    <w:rsid w:val="00013AE9"/>
    <w:rsid w:val="00013B43"/>
    <w:rsid w:val="00013E2C"/>
    <w:rsid w:val="0001427D"/>
    <w:rsid w:val="00015055"/>
    <w:rsid w:val="0001585E"/>
    <w:rsid w:val="00015C52"/>
    <w:rsid w:val="00016540"/>
    <w:rsid w:val="0001657B"/>
    <w:rsid w:val="00016623"/>
    <w:rsid w:val="00016A7B"/>
    <w:rsid w:val="00016D4A"/>
    <w:rsid w:val="00017A67"/>
    <w:rsid w:val="000202DC"/>
    <w:rsid w:val="0002055E"/>
    <w:rsid w:val="00020B81"/>
    <w:rsid w:val="00020D94"/>
    <w:rsid w:val="0002108A"/>
    <w:rsid w:val="000212ED"/>
    <w:rsid w:val="000214C6"/>
    <w:rsid w:val="000215A2"/>
    <w:rsid w:val="000219C0"/>
    <w:rsid w:val="00021C32"/>
    <w:rsid w:val="00021F8D"/>
    <w:rsid w:val="00021FC9"/>
    <w:rsid w:val="00022317"/>
    <w:rsid w:val="000224D3"/>
    <w:rsid w:val="00022DCF"/>
    <w:rsid w:val="00023046"/>
    <w:rsid w:val="0002347C"/>
    <w:rsid w:val="00023605"/>
    <w:rsid w:val="00023831"/>
    <w:rsid w:val="00023AC2"/>
    <w:rsid w:val="00023BAF"/>
    <w:rsid w:val="00023BCA"/>
    <w:rsid w:val="00023CE6"/>
    <w:rsid w:val="000244B2"/>
    <w:rsid w:val="00024952"/>
    <w:rsid w:val="00024C99"/>
    <w:rsid w:val="00024C9B"/>
    <w:rsid w:val="00024D7C"/>
    <w:rsid w:val="00024EFC"/>
    <w:rsid w:val="00024FCA"/>
    <w:rsid w:val="0002504B"/>
    <w:rsid w:val="00025566"/>
    <w:rsid w:val="00026511"/>
    <w:rsid w:val="0002659A"/>
    <w:rsid w:val="0002666D"/>
    <w:rsid w:val="0002677F"/>
    <w:rsid w:val="0002693E"/>
    <w:rsid w:val="00026A25"/>
    <w:rsid w:val="00026B59"/>
    <w:rsid w:val="00027430"/>
    <w:rsid w:val="00027B07"/>
    <w:rsid w:val="00027DE5"/>
    <w:rsid w:val="0003032C"/>
    <w:rsid w:val="0003064E"/>
    <w:rsid w:val="0003074A"/>
    <w:rsid w:val="000307C7"/>
    <w:rsid w:val="00030836"/>
    <w:rsid w:val="00030A4A"/>
    <w:rsid w:val="00030B73"/>
    <w:rsid w:val="00030C0D"/>
    <w:rsid w:val="00030E57"/>
    <w:rsid w:val="00030E69"/>
    <w:rsid w:val="000310B7"/>
    <w:rsid w:val="00031215"/>
    <w:rsid w:val="00031241"/>
    <w:rsid w:val="00031294"/>
    <w:rsid w:val="00031FD3"/>
    <w:rsid w:val="0003233F"/>
    <w:rsid w:val="000328F3"/>
    <w:rsid w:val="00032987"/>
    <w:rsid w:val="00032B8E"/>
    <w:rsid w:val="00032C5E"/>
    <w:rsid w:val="00032F78"/>
    <w:rsid w:val="0003377F"/>
    <w:rsid w:val="00033859"/>
    <w:rsid w:val="000338AF"/>
    <w:rsid w:val="00033A17"/>
    <w:rsid w:val="00033C52"/>
    <w:rsid w:val="00033D0B"/>
    <w:rsid w:val="00033D95"/>
    <w:rsid w:val="00033EFB"/>
    <w:rsid w:val="00034047"/>
    <w:rsid w:val="000343EC"/>
    <w:rsid w:val="000346AA"/>
    <w:rsid w:val="00034DAD"/>
    <w:rsid w:val="000351AC"/>
    <w:rsid w:val="000357B6"/>
    <w:rsid w:val="00035917"/>
    <w:rsid w:val="000359AD"/>
    <w:rsid w:val="00035A15"/>
    <w:rsid w:val="00035D27"/>
    <w:rsid w:val="00035E3F"/>
    <w:rsid w:val="00036065"/>
    <w:rsid w:val="000360F9"/>
    <w:rsid w:val="000374EB"/>
    <w:rsid w:val="0003751A"/>
    <w:rsid w:val="00037591"/>
    <w:rsid w:val="00037C22"/>
    <w:rsid w:val="00040127"/>
    <w:rsid w:val="000405D3"/>
    <w:rsid w:val="0004063D"/>
    <w:rsid w:val="000409D0"/>
    <w:rsid w:val="00040B63"/>
    <w:rsid w:val="00040D09"/>
    <w:rsid w:val="000410E7"/>
    <w:rsid w:val="0004120C"/>
    <w:rsid w:val="00041287"/>
    <w:rsid w:val="000414C9"/>
    <w:rsid w:val="0004189D"/>
    <w:rsid w:val="00041A3E"/>
    <w:rsid w:val="00041AE0"/>
    <w:rsid w:val="00041CBE"/>
    <w:rsid w:val="00041D56"/>
    <w:rsid w:val="00041D74"/>
    <w:rsid w:val="00041D98"/>
    <w:rsid w:val="000420A2"/>
    <w:rsid w:val="000423BD"/>
    <w:rsid w:val="000427CC"/>
    <w:rsid w:val="00042F74"/>
    <w:rsid w:val="0004314C"/>
    <w:rsid w:val="0004348C"/>
    <w:rsid w:val="000434F1"/>
    <w:rsid w:val="000435CE"/>
    <w:rsid w:val="00043A7E"/>
    <w:rsid w:val="00044219"/>
    <w:rsid w:val="00044470"/>
    <w:rsid w:val="00044B3A"/>
    <w:rsid w:val="00044FDB"/>
    <w:rsid w:val="0004509B"/>
    <w:rsid w:val="000450AB"/>
    <w:rsid w:val="00045113"/>
    <w:rsid w:val="0004557F"/>
    <w:rsid w:val="000455DA"/>
    <w:rsid w:val="00045960"/>
    <w:rsid w:val="00045ADA"/>
    <w:rsid w:val="00045ECF"/>
    <w:rsid w:val="00045F5C"/>
    <w:rsid w:val="000460CE"/>
    <w:rsid w:val="00046640"/>
    <w:rsid w:val="000467E6"/>
    <w:rsid w:val="00046B70"/>
    <w:rsid w:val="00046BE7"/>
    <w:rsid w:val="00046C04"/>
    <w:rsid w:val="000470BA"/>
    <w:rsid w:val="000472FA"/>
    <w:rsid w:val="00047EA3"/>
    <w:rsid w:val="00047F16"/>
    <w:rsid w:val="00047F4E"/>
    <w:rsid w:val="00050012"/>
    <w:rsid w:val="000505A4"/>
    <w:rsid w:val="0005078D"/>
    <w:rsid w:val="0005095E"/>
    <w:rsid w:val="00050BD6"/>
    <w:rsid w:val="00050DDE"/>
    <w:rsid w:val="000513C7"/>
    <w:rsid w:val="00051541"/>
    <w:rsid w:val="000516C3"/>
    <w:rsid w:val="000516FF"/>
    <w:rsid w:val="00051879"/>
    <w:rsid w:val="00051AAA"/>
    <w:rsid w:val="000521A4"/>
    <w:rsid w:val="000521B3"/>
    <w:rsid w:val="0005229C"/>
    <w:rsid w:val="000522AB"/>
    <w:rsid w:val="00052605"/>
    <w:rsid w:val="0005269F"/>
    <w:rsid w:val="00052853"/>
    <w:rsid w:val="00053369"/>
    <w:rsid w:val="00053840"/>
    <w:rsid w:val="00054433"/>
    <w:rsid w:val="000546F0"/>
    <w:rsid w:val="00054A70"/>
    <w:rsid w:val="00054C37"/>
    <w:rsid w:val="00054E94"/>
    <w:rsid w:val="00054EC1"/>
    <w:rsid w:val="00054F23"/>
    <w:rsid w:val="0005507F"/>
    <w:rsid w:val="000550BA"/>
    <w:rsid w:val="000551CD"/>
    <w:rsid w:val="0005542F"/>
    <w:rsid w:val="000558C4"/>
    <w:rsid w:val="00055986"/>
    <w:rsid w:val="00055AF0"/>
    <w:rsid w:val="00055B29"/>
    <w:rsid w:val="00055E08"/>
    <w:rsid w:val="00055FF8"/>
    <w:rsid w:val="00056015"/>
    <w:rsid w:val="00056274"/>
    <w:rsid w:val="000563B4"/>
    <w:rsid w:val="00056796"/>
    <w:rsid w:val="000568FA"/>
    <w:rsid w:val="00056A14"/>
    <w:rsid w:val="00056FA6"/>
    <w:rsid w:val="000570AA"/>
    <w:rsid w:val="00057187"/>
    <w:rsid w:val="00057204"/>
    <w:rsid w:val="0005746B"/>
    <w:rsid w:val="000578AC"/>
    <w:rsid w:val="00057C4F"/>
    <w:rsid w:val="00060151"/>
    <w:rsid w:val="000605A6"/>
    <w:rsid w:val="000606C9"/>
    <w:rsid w:val="0006085E"/>
    <w:rsid w:val="00061250"/>
    <w:rsid w:val="000612C5"/>
    <w:rsid w:val="0006151C"/>
    <w:rsid w:val="000615D0"/>
    <w:rsid w:val="00061A80"/>
    <w:rsid w:val="00061EF5"/>
    <w:rsid w:val="000624A5"/>
    <w:rsid w:val="0006276B"/>
    <w:rsid w:val="00062868"/>
    <w:rsid w:val="00062950"/>
    <w:rsid w:val="00062C4B"/>
    <w:rsid w:val="00062C97"/>
    <w:rsid w:val="00062D84"/>
    <w:rsid w:val="00062DC0"/>
    <w:rsid w:val="00062F7A"/>
    <w:rsid w:val="000633D7"/>
    <w:rsid w:val="000634B9"/>
    <w:rsid w:val="00063C95"/>
    <w:rsid w:val="00063CE5"/>
    <w:rsid w:val="00063DCD"/>
    <w:rsid w:val="0006420E"/>
    <w:rsid w:val="00064762"/>
    <w:rsid w:val="00064AF7"/>
    <w:rsid w:val="00064DED"/>
    <w:rsid w:val="00065281"/>
    <w:rsid w:val="000652EC"/>
    <w:rsid w:val="000656A4"/>
    <w:rsid w:val="00066174"/>
    <w:rsid w:val="00066524"/>
    <w:rsid w:val="00066A97"/>
    <w:rsid w:val="00066E4A"/>
    <w:rsid w:val="00067059"/>
    <w:rsid w:val="000675C1"/>
    <w:rsid w:val="00067720"/>
    <w:rsid w:val="000677C2"/>
    <w:rsid w:val="000677DD"/>
    <w:rsid w:val="00067A00"/>
    <w:rsid w:val="00067B6D"/>
    <w:rsid w:val="00067CAA"/>
    <w:rsid w:val="00067F68"/>
    <w:rsid w:val="000701EB"/>
    <w:rsid w:val="00070456"/>
    <w:rsid w:val="00070737"/>
    <w:rsid w:val="0007080C"/>
    <w:rsid w:val="000708DC"/>
    <w:rsid w:val="00070B8F"/>
    <w:rsid w:val="00070BD2"/>
    <w:rsid w:val="00070C78"/>
    <w:rsid w:val="00070D48"/>
    <w:rsid w:val="000717E0"/>
    <w:rsid w:val="00071851"/>
    <w:rsid w:val="0007185C"/>
    <w:rsid w:val="00071B62"/>
    <w:rsid w:val="00071BA8"/>
    <w:rsid w:val="00071E82"/>
    <w:rsid w:val="0007233C"/>
    <w:rsid w:val="00072737"/>
    <w:rsid w:val="0007273B"/>
    <w:rsid w:val="00072DA9"/>
    <w:rsid w:val="000738FB"/>
    <w:rsid w:val="00073959"/>
    <w:rsid w:val="000739DA"/>
    <w:rsid w:val="00073A90"/>
    <w:rsid w:val="00073A9B"/>
    <w:rsid w:val="00073BE6"/>
    <w:rsid w:val="00074886"/>
    <w:rsid w:val="00074990"/>
    <w:rsid w:val="00074FF9"/>
    <w:rsid w:val="0007500D"/>
    <w:rsid w:val="000750EA"/>
    <w:rsid w:val="00075166"/>
    <w:rsid w:val="0007529E"/>
    <w:rsid w:val="00075444"/>
    <w:rsid w:val="00075704"/>
    <w:rsid w:val="00075DFB"/>
    <w:rsid w:val="00075F2D"/>
    <w:rsid w:val="00075F52"/>
    <w:rsid w:val="00075F8B"/>
    <w:rsid w:val="000762CC"/>
    <w:rsid w:val="000763F6"/>
    <w:rsid w:val="000766CF"/>
    <w:rsid w:val="000768B2"/>
    <w:rsid w:val="00076F03"/>
    <w:rsid w:val="00076F2A"/>
    <w:rsid w:val="00076F7C"/>
    <w:rsid w:val="00076FAF"/>
    <w:rsid w:val="00077575"/>
    <w:rsid w:val="00077577"/>
    <w:rsid w:val="00077956"/>
    <w:rsid w:val="00077A35"/>
    <w:rsid w:val="00077C62"/>
    <w:rsid w:val="00077EDA"/>
    <w:rsid w:val="0008030F"/>
    <w:rsid w:val="0008036F"/>
    <w:rsid w:val="00080417"/>
    <w:rsid w:val="000807A2"/>
    <w:rsid w:val="00080CDF"/>
    <w:rsid w:val="00080DC1"/>
    <w:rsid w:val="00080FE5"/>
    <w:rsid w:val="000814DA"/>
    <w:rsid w:val="0008150F"/>
    <w:rsid w:val="00081555"/>
    <w:rsid w:val="00081591"/>
    <w:rsid w:val="000816EC"/>
    <w:rsid w:val="00081893"/>
    <w:rsid w:val="0008199C"/>
    <w:rsid w:val="00081DAA"/>
    <w:rsid w:val="00081E9A"/>
    <w:rsid w:val="00082169"/>
    <w:rsid w:val="000821E8"/>
    <w:rsid w:val="00082278"/>
    <w:rsid w:val="000822FF"/>
    <w:rsid w:val="000825AD"/>
    <w:rsid w:val="000827FD"/>
    <w:rsid w:val="00082962"/>
    <w:rsid w:val="000830CE"/>
    <w:rsid w:val="0008316F"/>
    <w:rsid w:val="00083750"/>
    <w:rsid w:val="00083A57"/>
    <w:rsid w:val="00083A5E"/>
    <w:rsid w:val="00083A6A"/>
    <w:rsid w:val="00083AD1"/>
    <w:rsid w:val="00083BA3"/>
    <w:rsid w:val="00083CE5"/>
    <w:rsid w:val="000841EF"/>
    <w:rsid w:val="0008453C"/>
    <w:rsid w:val="00084666"/>
    <w:rsid w:val="000846C4"/>
    <w:rsid w:val="00084705"/>
    <w:rsid w:val="00084788"/>
    <w:rsid w:val="00084C5B"/>
    <w:rsid w:val="00084CA3"/>
    <w:rsid w:val="00084DB3"/>
    <w:rsid w:val="0008506A"/>
    <w:rsid w:val="0008512D"/>
    <w:rsid w:val="000852B8"/>
    <w:rsid w:val="0008567D"/>
    <w:rsid w:val="00085688"/>
    <w:rsid w:val="00085ADA"/>
    <w:rsid w:val="00085E4E"/>
    <w:rsid w:val="00085EAB"/>
    <w:rsid w:val="00086443"/>
    <w:rsid w:val="000868D6"/>
    <w:rsid w:val="00086E06"/>
    <w:rsid w:val="00086FA4"/>
    <w:rsid w:val="000871A3"/>
    <w:rsid w:val="0008756E"/>
    <w:rsid w:val="00087870"/>
    <w:rsid w:val="000879B1"/>
    <w:rsid w:val="000901E2"/>
    <w:rsid w:val="00090C08"/>
    <w:rsid w:val="00090E3F"/>
    <w:rsid w:val="000910C2"/>
    <w:rsid w:val="000912D6"/>
    <w:rsid w:val="000913A9"/>
    <w:rsid w:val="000915B5"/>
    <w:rsid w:val="0009177C"/>
    <w:rsid w:val="00091950"/>
    <w:rsid w:val="000920AD"/>
    <w:rsid w:val="00092224"/>
    <w:rsid w:val="00092897"/>
    <w:rsid w:val="00092C49"/>
    <w:rsid w:val="00092EF6"/>
    <w:rsid w:val="00093448"/>
    <w:rsid w:val="0009348F"/>
    <w:rsid w:val="0009374B"/>
    <w:rsid w:val="000937D7"/>
    <w:rsid w:val="00093C9D"/>
    <w:rsid w:val="0009433D"/>
    <w:rsid w:val="00094D00"/>
    <w:rsid w:val="00094F49"/>
    <w:rsid w:val="000950DB"/>
    <w:rsid w:val="0009552F"/>
    <w:rsid w:val="0009591A"/>
    <w:rsid w:val="000959C3"/>
    <w:rsid w:val="00095D8A"/>
    <w:rsid w:val="00096265"/>
    <w:rsid w:val="00096653"/>
    <w:rsid w:val="00096675"/>
    <w:rsid w:val="00096AC7"/>
    <w:rsid w:val="00097002"/>
    <w:rsid w:val="0009732C"/>
    <w:rsid w:val="000977BD"/>
    <w:rsid w:val="000978EF"/>
    <w:rsid w:val="00097CD1"/>
    <w:rsid w:val="00097CE6"/>
    <w:rsid w:val="000A078A"/>
    <w:rsid w:val="000A093F"/>
    <w:rsid w:val="000A0BE4"/>
    <w:rsid w:val="000A0D59"/>
    <w:rsid w:val="000A0F55"/>
    <w:rsid w:val="000A0FBB"/>
    <w:rsid w:val="000A12A1"/>
    <w:rsid w:val="000A1619"/>
    <w:rsid w:val="000A171A"/>
    <w:rsid w:val="000A1897"/>
    <w:rsid w:val="000A1989"/>
    <w:rsid w:val="000A1EE2"/>
    <w:rsid w:val="000A1EFA"/>
    <w:rsid w:val="000A228A"/>
    <w:rsid w:val="000A236E"/>
    <w:rsid w:val="000A2510"/>
    <w:rsid w:val="000A2DA5"/>
    <w:rsid w:val="000A2F8D"/>
    <w:rsid w:val="000A2FC1"/>
    <w:rsid w:val="000A3024"/>
    <w:rsid w:val="000A312B"/>
    <w:rsid w:val="000A3394"/>
    <w:rsid w:val="000A3764"/>
    <w:rsid w:val="000A3882"/>
    <w:rsid w:val="000A3A33"/>
    <w:rsid w:val="000A41E1"/>
    <w:rsid w:val="000A42C6"/>
    <w:rsid w:val="000A43CC"/>
    <w:rsid w:val="000A458E"/>
    <w:rsid w:val="000A4649"/>
    <w:rsid w:val="000A48A1"/>
    <w:rsid w:val="000A4BE3"/>
    <w:rsid w:val="000A4C41"/>
    <w:rsid w:val="000A4E2D"/>
    <w:rsid w:val="000A5073"/>
    <w:rsid w:val="000A5202"/>
    <w:rsid w:val="000A551F"/>
    <w:rsid w:val="000A5580"/>
    <w:rsid w:val="000A63A6"/>
    <w:rsid w:val="000A63D7"/>
    <w:rsid w:val="000A6524"/>
    <w:rsid w:val="000A66B9"/>
    <w:rsid w:val="000A6E77"/>
    <w:rsid w:val="000A70ED"/>
    <w:rsid w:val="000A7583"/>
    <w:rsid w:val="000A75AC"/>
    <w:rsid w:val="000A782F"/>
    <w:rsid w:val="000A78E1"/>
    <w:rsid w:val="000A7F15"/>
    <w:rsid w:val="000A7F8E"/>
    <w:rsid w:val="000B06B4"/>
    <w:rsid w:val="000B0B2E"/>
    <w:rsid w:val="000B0D32"/>
    <w:rsid w:val="000B142E"/>
    <w:rsid w:val="000B16E6"/>
    <w:rsid w:val="000B1915"/>
    <w:rsid w:val="000B1AC4"/>
    <w:rsid w:val="000B2026"/>
    <w:rsid w:val="000B2125"/>
    <w:rsid w:val="000B290B"/>
    <w:rsid w:val="000B29B4"/>
    <w:rsid w:val="000B2A66"/>
    <w:rsid w:val="000B2ED3"/>
    <w:rsid w:val="000B2FC5"/>
    <w:rsid w:val="000B33FE"/>
    <w:rsid w:val="000B34EC"/>
    <w:rsid w:val="000B378F"/>
    <w:rsid w:val="000B37BB"/>
    <w:rsid w:val="000B38FA"/>
    <w:rsid w:val="000B3A47"/>
    <w:rsid w:val="000B3C69"/>
    <w:rsid w:val="000B4486"/>
    <w:rsid w:val="000B4D08"/>
    <w:rsid w:val="000B50BA"/>
    <w:rsid w:val="000B549E"/>
    <w:rsid w:val="000B561A"/>
    <w:rsid w:val="000B5A34"/>
    <w:rsid w:val="000B5E6A"/>
    <w:rsid w:val="000B5F60"/>
    <w:rsid w:val="000B6030"/>
    <w:rsid w:val="000B650A"/>
    <w:rsid w:val="000B65F2"/>
    <w:rsid w:val="000B6C82"/>
    <w:rsid w:val="000B6EB0"/>
    <w:rsid w:val="000B7B79"/>
    <w:rsid w:val="000C00BB"/>
    <w:rsid w:val="000C043A"/>
    <w:rsid w:val="000C05C6"/>
    <w:rsid w:val="000C0E53"/>
    <w:rsid w:val="000C12C2"/>
    <w:rsid w:val="000C18C1"/>
    <w:rsid w:val="000C1B5B"/>
    <w:rsid w:val="000C1EAF"/>
    <w:rsid w:val="000C1F3C"/>
    <w:rsid w:val="000C262F"/>
    <w:rsid w:val="000C29A6"/>
    <w:rsid w:val="000C2F42"/>
    <w:rsid w:val="000C35AC"/>
    <w:rsid w:val="000C384C"/>
    <w:rsid w:val="000C39F5"/>
    <w:rsid w:val="000C3AED"/>
    <w:rsid w:val="000C3B6D"/>
    <w:rsid w:val="000C3C60"/>
    <w:rsid w:val="000C4323"/>
    <w:rsid w:val="000C44F2"/>
    <w:rsid w:val="000C4565"/>
    <w:rsid w:val="000C4574"/>
    <w:rsid w:val="000C4641"/>
    <w:rsid w:val="000C464C"/>
    <w:rsid w:val="000C4837"/>
    <w:rsid w:val="000C4DC3"/>
    <w:rsid w:val="000C4DF0"/>
    <w:rsid w:val="000C502B"/>
    <w:rsid w:val="000C54D9"/>
    <w:rsid w:val="000C55E3"/>
    <w:rsid w:val="000C5769"/>
    <w:rsid w:val="000C5A4F"/>
    <w:rsid w:val="000C5A95"/>
    <w:rsid w:val="000C5B61"/>
    <w:rsid w:val="000C5C28"/>
    <w:rsid w:val="000C5C82"/>
    <w:rsid w:val="000C60DA"/>
    <w:rsid w:val="000C6B3B"/>
    <w:rsid w:val="000C6DF3"/>
    <w:rsid w:val="000C6F3E"/>
    <w:rsid w:val="000C7162"/>
    <w:rsid w:val="000C7476"/>
    <w:rsid w:val="000C77E0"/>
    <w:rsid w:val="000C797C"/>
    <w:rsid w:val="000C7A1A"/>
    <w:rsid w:val="000D0061"/>
    <w:rsid w:val="000D00FF"/>
    <w:rsid w:val="000D0135"/>
    <w:rsid w:val="000D0877"/>
    <w:rsid w:val="000D0A74"/>
    <w:rsid w:val="000D0ACC"/>
    <w:rsid w:val="000D0CEA"/>
    <w:rsid w:val="000D16E6"/>
    <w:rsid w:val="000D1837"/>
    <w:rsid w:val="000D1AE5"/>
    <w:rsid w:val="000D269D"/>
    <w:rsid w:val="000D2AD0"/>
    <w:rsid w:val="000D2BA2"/>
    <w:rsid w:val="000D2F78"/>
    <w:rsid w:val="000D308F"/>
    <w:rsid w:val="000D34DD"/>
    <w:rsid w:val="000D3B78"/>
    <w:rsid w:val="000D3BBD"/>
    <w:rsid w:val="000D3D86"/>
    <w:rsid w:val="000D3DE9"/>
    <w:rsid w:val="000D3F3E"/>
    <w:rsid w:val="000D450E"/>
    <w:rsid w:val="000D4AED"/>
    <w:rsid w:val="000D4B18"/>
    <w:rsid w:val="000D50FD"/>
    <w:rsid w:val="000D54D4"/>
    <w:rsid w:val="000D54FD"/>
    <w:rsid w:val="000D5921"/>
    <w:rsid w:val="000D59A7"/>
    <w:rsid w:val="000D62A4"/>
    <w:rsid w:val="000D6580"/>
    <w:rsid w:val="000D6696"/>
    <w:rsid w:val="000D67C4"/>
    <w:rsid w:val="000D67F3"/>
    <w:rsid w:val="000D6971"/>
    <w:rsid w:val="000D6CA4"/>
    <w:rsid w:val="000D6DD1"/>
    <w:rsid w:val="000D6F11"/>
    <w:rsid w:val="000D76CC"/>
    <w:rsid w:val="000D7754"/>
    <w:rsid w:val="000D79A7"/>
    <w:rsid w:val="000E0119"/>
    <w:rsid w:val="000E023A"/>
    <w:rsid w:val="000E0692"/>
    <w:rsid w:val="000E078D"/>
    <w:rsid w:val="000E0D2F"/>
    <w:rsid w:val="000E121C"/>
    <w:rsid w:val="000E1A7F"/>
    <w:rsid w:val="000E1CFB"/>
    <w:rsid w:val="000E276F"/>
    <w:rsid w:val="000E300C"/>
    <w:rsid w:val="000E3037"/>
    <w:rsid w:val="000E32D5"/>
    <w:rsid w:val="000E331F"/>
    <w:rsid w:val="000E333D"/>
    <w:rsid w:val="000E35A8"/>
    <w:rsid w:val="000E373F"/>
    <w:rsid w:val="000E37D9"/>
    <w:rsid w:val="000E3A83"/>
    <w:rsid w:val="000E3C00"/>
    <w:rsid w:val="000E3D34"/>
    <w:rsid w:val="000E3D46"/>
    <w:rsid w:val="000E4043"/>
    <w:rsid w:val="000E42B9"/>
    <w:rsid w:val="000E44C9"/>
    <w:rsid w:val="000E48AD"/>
    <w:rsid w:val="000E4E19"/>
    <w:rsid w:val="000E4EEF"/>
    <w:rsid w:val="000E51C8"/>
    <w:rsid w:val="000E56A3"/>
    <w:rsid w:val="000E56C3"/>
    <w:rsid w:val="000E56C6"/>
    <w:rsid w:val="000E5A8F"/>
    <w:rsid w:val="000E5C9C"/>
    <w:rsid w:val="000E5DC3"/>
    <w:rsid w:val="000E5E51"/>
    <w:rsid w:val="000E6788"/>
    <w:rsid w:val="000E69E5"/>
    <w:rsid w:val="000E6D50"/>
    <w:rsid w:val="000E7291"/>
    <w:rsid w:val="000E76C5"/>
    <w:rsid w:val="000E778C"/>
    <w:rsid w:val="000E7AFF"/>
    <w:rsid w:val="000E7BC1"/>
    <w:rsid w:val="000E7DC5"/>
    <w:rsid w:val="000E7FE9"/>
    <w:rsid w:val="000F0134"/>
    <w:rsid w:val="000F0251"/>
    <w:rsid w:val="000F072F"/>
    <w:rsid w:val="000F0B23"/>
    <w:rsid w:val="000F0E53"/>
    <w:rsid w:val="000F159E"/>
    <w:rsid w:val="000F2098"/>
    <w:rsid w:val="000F2162"/>
    <w:rsid w:val="000F217B"/>
    <w:rsid w:val="000F2181"/>
    <w:rsid w:val="000F23D8"/>
    <w:rsid w:val="000F2500"/>
    <w:rsid w:val="000F27E5"/>
    <w:rsid w:val="000F2F75"/>
    <w:rsid w:val="000F30BE"/>
    <w:rsid w:val="000F3519"/>
    <w:rsid w:val="000F385C"/>
    <w:rsid w:val="000F3B20"/>
    <w:rsid w:val="000F400E"/>
    <w:rsid w:val="000F413B"/>
    <w:rsid w:val="000F43D8"/>
    <w:rsid w:val="000F4667"/>
    <w:rsid w:val="000F5330"/>
    <w:rsid w:val="000F5B03"/>
    <w:rsid w:val="000F5EAA"/>
    <w:rsid w:val="000F6050"/>
    <w:rsid w:val="000F616E"/>
    <w:rsid w:val="000F64D5"/>
    <w:rsid w:val="000F6501"/>
    <w:rsid w:val="000F6CC5"/>
    <w:rsid w:val="000F6D02"/>
    <w:rsid w:val="000F72D9"/>
    <w:rsid w:val="000F735D"/>
    <w:rsid w:val="000F74FC"/>
    <w:rsid w:val="000F78C7"/>
    <w:rsid w:val="001000FB"/>
    <w:rsid w:val="00100142"/>
    <w:rsid w:val="001001CB"/>
    <w:rsid w:val="00100315"/>
    <w:rsid w:val="00100365"/>
    <w:rsid w:val="001003FC"/>
    <w:rsid w:val="001004D8"/>
    <w:rsid w:val="001004E8"/>
    <w:rsid w:val="00100E84"/>
    <w:rsid w:val="00101086"/>
    <w:rsid w:val="0010180B"/>
    <w:rsid w:val="001018CC"/>
    <w:rsid w:val="00101921"/>
    <w:rsid w:val="00101D4C"/>
    <w:rsid w:val="00101E1D"/>
    <w:rsid w:val="0010200D"/>
    <w:rsid w:val="00102275"/>
    <w:rsid w:val="001023E1"/>
    <w:rsid w:val="001027DD"/>
    <w:rsid w:val="00102948"/>
    <w:rsid w:val="00102958"/>
    <w:rsid w:val="00102BFF"/>
    <w:rsid w:val="00102C46"/>
    <w:rsid w:val="00102C92"/>
    <w:rsid w:val="00102DAF"/>
    <w:rsid w:val="00102ECA"/>
    <w:rsid w:val="00102F68"/>
    <w:rsid w:val="001031E0"/>
    <w:rsid w:val="001032C9"/>
    <w:rsid w:val="001032DE"/>
    <w:rsid w:val="00103589"/>
    <w:rsid w:val="001037E0"/>
    <w:rsid w:val="001038E6"/>
    <w:rsid w:val="00103A52"/>
    <w:rsid w:val="00103D28"/>
    <w:rsid w:val="0010418B"/>
    <w:rsid w:val="00104663"/>
    <w:rsid w:val="001047EC"/>
    <w:rsid w:val="00104AE3"/>
    <w:rsid w:val="00104B8B"/>
    <w:rsid w:val="00105157"/>
    <w:rsid w:val="001057A6"/>
    <w:rsid w:val="001058A5"/>
    <w:rsid w:val="00105976"/>
    <w:rsid w:val="00105F48"/>
    <w:rsid w:val="001060B3"/>
    <w:rsid w:val="0010619B"/>
    <w:rsid w:val="0010637A"/>
    <w:rsid w:val="00106645"/>
    <w:rsid w:val="00106A53"/>
    <w:rsid w:val="00106B2D"/>
    <w:rsid w:val="00106E6F"/>
    <w:rsid w:val="0010751B"/>
    <w:rsid w:val="0010757E"/>
    <w:rsid w:val="00107587"/>
    <w:rsid w:val="00107669"/>
    <w:rsid w:val="00107752"/>
    <w:rsid w:val="0010779E"/>
    <w:rsid w:val="001077C8"/>
    <w:rsid w:val="00107B1E"/>
    <w:rsid w:val="00107E13"/>
    <w:rsid w:val="0011064C"/>
    <w:rsid w:val="00110CC8"/>
    <w:rsid w:val="00110D8D"/>
    <w:rsid w:val="001113F6"/>
    <w:rsid w:val="00111750"/>
    <w:rsid w:val="0011238A"/>
    <w:rsid w:val="0011240E"/>
    <w:rsid w:val="00112626"/>
    <w:rsid w:val="00112858"/>
    <w:rsid w:val="00112B1E"/>
    <w:rsid w:val="00113047"/>
    <w:rsid w:val="001136E2"/>
    <w:rsid w:val="001136EF"/>
    <w:rsid w:val="00113A6A"/>
    <w:rsid w:val="00113C5F"/>
    <w:rsid w:val="00113FF0"/>
    <w:rsid w:val="00114367"/>
    <w:rsid w:val="0011461C"/>
    <w:rsid w:val="00114981"/>
    <w:rsid w:val="00114B49"/>
    <w:rsid w:val="00114B63"/>
    <w:rsid w:val="00114D15"/>
    <w:rsid w:val="00114F3F"/>
    <w:rsid w:val="00114F77"/>
    <w:rsid w:val="0011541D"/>
    <w:rsid w:val="00115A02"/>
    <w:rsid w:val="00115A1B"/>
    <w:rsid w:val="00115FEE"/>
    <w:rsid w:val="00116073"/>
    <w:rsid w:val="001161D1"/>
    <w:rsid w:val="001164AB"/>
    <w:rsid w:val="00116967"/>
    <w:rsid w:val="00116A59"/>
    <w:rsid w:val="00116CA8"/>
    <w:rsid w:val="00116D6F"/>
    <w:rsid w:val="00116EC2"/>
    <w:rsid w:val="00117024"/>
    <w:rsid w:val="001176D8"/>
    <w:rsid w:val="00117A0D"/>
    <w:rsid w:val="00117B7C"/>
    <w:rsid w:val="00117BF0"/>
    <w:rsid w:val="00117CE6"/>
    <w:rsid w:val="001200CE"/>
    <w:rsid w:val="001200EE"/>
    <w:rsid w:val="00120624"/>
    <w:rsid w:val="0012094F"/>
    <w:rsid w:val="00120998"/>
    <w:rsid w:val="00120C4E"/>
    <w:rsid w:val="00121105"/>
    <w:rsid w:val="00121944"/>
    <w:rsid w:val="0012196B"/>
    <w:rsid w:val="00121D19"/>
    <w:rsid w:val="00121E50"/>
    <w:rsid w:val="00121EC4"/>
    <w:rsid w:val="00122731"/>
    <w:rsid w:val="00122806"/>
    <w:rsid w:val="001229CA"/>
    <w:rsid w:val="00122D49"/>
    <w:rsid w:val="00122E73"/>
    <w:rsid w:val="00122FC5"/>
    <w:rsid w:val="0012316A"/>
    <w:rsid w:val="001231DA"/>
    <w:rsid w:val="00123591"/>
    <w:rsid w:val="001236D5"/>
    <w:rsid w:val="001237A0"/>
    <w:rsid w:val="001237C4"/>
    <w:rsid w:val="0012394E"/>
    <w:rsid w:val="00123E80"/>
    <w:rsid w:val="00124000"/>
    <w:rsid w:val="00124226"/>
    <w:rsid w:val="001242CE"/>
    <w:rsid w:val="0012434C"/>
    <w:rsid w:val="00124399"/>
    <w:rsid w:val="001244B3"/>
    <w:rsid w:val="00124505"/>
    <w:rsid w:val="001245C4"/>
    <w:rsid w:val="00124B9C"/>
    <w:rsid w:val="00124BEE"/>
    <w:rsid w:val="00124BF6"/>
    <w:rsid w:val="00124CE9"/>
    <w:rsid w:val="001250B3"/>
    <w:rsid w:val="001251F2"/>
    <w:rsid w:val="001252E0"/>
    <w:rsid w:val="0012572B"/>
    <w:rsid w:val="001257E3"/>
    <w:rsid w:val="00125B0C"/>
    <w:rsid w:val="001261C2"/>
    <w:rsid w:val="0012657D"/>
    <w:rsid w:val="001266ED"/>
    <w:rsid w:val="001269D5"/>
    <w:rsid w:val="00126D12"/>
    <w:rsid w:val="00126EEF"/>
    <w:rsid w:val="00126F76"/>
    <w:rsid w:val="0012728D"/>
    <w:rsid w:val="0012770E"/>
    <w:rsid w:val="00127798"/>
    <w:rsid w:val="00127931"/>
    <w:rsid w:val="00127CF1"/>
    <w:rsid w:val="0013046D"/>
    <w:rsid w:val="001306DA"/>
    <w:rsid w:val="00130C3A"/>
    <w:rsid w:val="00130E7D"/>
    <w:rsid w:val="00130E8E"/>
    <w:rsid w:val="0013110B"/>
    <w:rsid w:val="00131178"/>
    <w:rsid w:val="001311D3"/>
    <w:rsid w:val="00131622"/>
    <w:rsid w:val="00131676"/>
    <w:rsid w:val="00131892"/>
    <w:rsid w:val="00131D50"/>
    <w:rsid w:val="001320A4"/>
    <w:rsid w:val="0013210B"/>
    <w:rsid w:val="00132691"/>
    <w:rsid w:val="001327AC"/>
    <w:rsid w:val="001329D0"/>
    <w:rsid w:val="00132CDC"/>
    <w:rsid w:val="00132EC6"/>
    <w:rsid w:val="00132F57"/>
    <w:rsid w:val="001330AC"/>
    <w:rsid w:val="00133132"/>
    <w:rsid w:val="00133140"/>
    <w:rsid w:val="001334D5"/>
    <w:rsid w:val="001335AF"/>
    <w:rsid w:val="00133A7E"/>
    <w:rsid w:val="00133C29"/>
    <w:rsid w:val="00133C4B"/>
    <w:rsid w:val="00133DD2"/>
    <w:rsid w:val="00134632"/>
    <w:rsid w:val="001346D4"/>
    <w:rsid w:val="0013523E"/>
    <w:rsid w:val="00135402"/>
    <w:rsid w:val="00135AF0"/>
    <w:rsid w:val="00135CA6"/>
    <w:rsid w:val="00135F46"/>
    <w:rsid w:val="00136071"/>
    <w:rsid w:val="0013657B"/>
    <w:rsid w:val="00136C1A"/>
    <w:rsid w:val="00136F11"/>
    <w:rsid w:val="0013717D"/>
    <w:rsid w:val="00137650"/>
    <w:rsid w:val="001378A2"/>
    <w:rsid w:val="00137E6F"/>
    <w:rsid w:val="00137F71"/>
    <w:rsid w:val="001403AB"/>
    <w:rsid w:val="001403DB"/>
    <w:rsid w:val="001407FE"/>
    <w:rsid w:val="00140EDA"/>
    <w:rsid w:val="00141151"/>
    <w:rsid w:val="0014122A"/>
    <w:rsid w:val="001414F5"/>
    <w:rsid w:val="00141A86"/>
    <w:rsid w:val="0014220F"/>
    <w:rsid w:val="001422FE"/>
    <w:rsid w:val="0014279F"/>
    <w:rsid w:val="00142E27"/>
    <w:rsid w:val="001433E0"/>
    <w:rsid w:val="0014342E"/>
    <w:rsid w:val="0014390D"/>
    <w:rsid w:val="00143955"/>
    <w:rsid w:val="00143AFF"/>
    <w:rsid w:val="00143F57"/>
    <w:rsid w:val="001440A2"/>
    <w:rsid w:val="0014433D"/>
    <w:rsid w:val="001443F1"/>
    <w:rsid w:val="00144CAE"/>
    <w:rsid w:val="00144D84"/>
    <w:rsid w:val="00144E02"/>
    <w:rsid w:val="0014500A"/>
    <w:rsid w:val="001450E6"/>
    <w:rsid w:val="00145251"/>
    <w:rsid w:val="0014540B"/>
    <w:rsid w:val="00145462"/>
    <w:rsid w:val="00145551"/>
    <w:rsid w:val="00145988"/>
    <w:rsid w:val="00145A6F"/>
    <w:rsid w:val="00146071"/>
    <w:rsid w:val="0014613B"/>
    <w:rsid w:val="001461B6"/>
    <w:rsid w:val="001466D1"/>
    <w:rsid w:val="00146A8A"/>
    <w:rsid w:val="00146CD3"/>
    <w:rsid w:val="00146DA3"/>
    <w:rsid w:val="00147216"/>
    <w:rsid w:val="00147369"/>
    <w:rsid w:val="00147620"/>
    <w:rsid w:val="001501BF"/>
    <w:rsid w:val="001504CB"/>
    <w:rsid w:val="00150704"/>
    <w:rsid w:val="00150709"/>
    <w:rsid w:val="001509F3"/>
    <w:rsid w:val="00150A37"/>
    <w:rsid w:val="00150A55"/>
    <w:rsid w:val="00150B69"/>
    <w:rsid w:val="00150FDF"/>
    <w:rsid w:val="00151744"/>
    <w:rsid w:val="0015186F"/>
    <w:rsid w:val="00151AEC"/>
    <w:rsid w:val="00151CFC"/>
    <w:rsid w:val="001522C1"/>
    <w:rsid w:val="00152378"/>
    <w:rsid w:val="00152530"/>
    <w:rsid w:val="00152B33"/>
    <w:rsid w:val="00153159"/>
    <w:rsid w:val="0015367B"/>
    <w:rsid w:val="00154129"/>
    <w:rsid w:val="001543E4"/>
    <w:rsid w:val="0015451C"/>
    <w:rsid w:val="00154C4B"/>
    <w:rsid w:val="00154D92"/>
    <w:rsid w:val="00154FA7"/>
    <w:rsid w:val="0015506B"/>
    <w:rsid w:val="00155673"/>
    <w:rsid w:val="00155730"/>
    <w:rsid w:val="00155AEF"/>
    <w:rsid w:val="00155DE5"/>
    <w:rsid w:val="001560FA"/>
    <w:rsid w:val="001564AF"/>
    <w:rsid w:val="001568CA"/>
    <w:rsid w:val="00156B5E"/>
    <w:rsid w:val="001570C9"/>
    <w:rsid w:val="00157439"/>
    <w:rsid w:val="0015762E"/>
    <w:rsid w:val="001578EE"/>
    <w:rsid w:val="001579C1"/>
    <w:rsid w:val="00157E35"/>
    <w:rsid w:val="001600C5"/>
    <w:rsid w:val="0016017B"/>
    <w:rsid w:val="0016044D"/>
    <w:rsid w:val="0016051A"/>
    <w:rsid w:val="00160590"/>
    <w:rsid w:val="001606ED"/>
    <w:rsid w:val="00160A0F"/>
    <w:rsid w:val="00160A5F"/>
    <w:rsid w:val="0016118E"/>
    <w:rsid w:val="00161558"/>
    <w:rsid w:val="001618CA"/>
    <w:rsid w:val="00161AC9"/>
    <w:rsid w:val="00161D0B"/>
    <w:rsid w:val="001624A4"/>
    <w:rsid w:val="0016261D"/>
    <w:rsid w:val="001626FE"/>
    <w:rsid w:val="001629FF"/>
    <w:rsid w:val="00162D56"/>
    <w:rsid w:val="00162E95"/>
    <w:rsid w:val="0016302C"/>
    <w:rsid w:val="00163183"/>
    <w:rsid w:val="001631C4"/>
    <w:rsid w:val="001637A9"/>
    <w:rsid w:val="00163A92"/>
    <w:rsid w:val="00164287"/>
    <w:rsid w:val="00164415"/>
    <w:rsid w:val="00164AA5"/>
    <w:rsid w:val="00164D10"/>
    <w:rsid w:val="0016564E"/>
    <w:rsid w:val="001657C8"/>
    <w:rsid w:val="00165871"/>
    <w:rsid w:val="00165B67"/>
    <w:rsid w:val="00165F91"/>
    <w:rsid w:val="0016630F"/>
    <w:rsid w:val="001663C1"/>
    <w:rsid w:val="001665F7"/>
    <w:rsid w:val="00166696"/>
    <w:rsid w:val="0016672A"/>
    <w:rsid w:val="00166B45"/>
    <w:rsid w:val="001677D2"/>
    <w:rsid w:val="00167A8A"/>
    <w:rsid w:val="00167AA9"/>
    <w:rsid w:val="00167D57"/>
    <w:rsid w:val="00167FC1"/>
    <w:rsid w:val="001702B4"/>
    <w:rsid w:val="00170479"/>
    <w:rsid w:val="001704D6"/>
    <w:rsid w:val="00170698"/>
    <w:rsid w:val="001706D2"/>
    <w:rsid w:val="001707AC"/>
    <w:rsid w:val="00170AC6"/>
    <w:rsid w:val="00170CB3"/>
    <w:rsid w:val="00170E37"/>
    <w:rsid w:val="00170EB5"/>
    <w:rsid w:val="00170FEF"/>
    <w:rsid w:val="0017134C"/>
    <w:rsid w:val="00171787"/>
    <w:rsid w:val="00171A14"/>
    <w:rsid w:val="00171E3D"/>
    <w:rsid w:val="00171F58"/>
    <w:rsid w:val="00172081"/>
    <w:rsid w:val="00173533"/>
    <w:rsid w:val="0017361A"/>
    <w:rsid w:val="00173825"/>
    <w:rsid w:val="00173875"/>
    <w:rsid w:val="00174262"/>
    <w:rsid w:val="001748DF"/>
    <w:rsid w:val="00174B63"/>
    <w:rsid w:val="0017504F"/>
    <w:rsid w:val="001751A8"/>
    <w:rsid w:val="00175423"/>
    <w:rsid w:val="001755BF"/>
    <w:rsid w:val="001758F0"/>
    <w:rsid w:val="00175B84"/>
    <w:rsid w:val="00175CEB"/>
    <w:rsid w:val="00175D57"/>
    <w:rsid w:val="00175D96"/>
    <w:rsid w:val="00175DF6"/>
    <w:rsid w:val="00175F10"/>
    <w:rsid w:val="001760B5"/>
    <w:rsid w:val="0017611D"/>
    <w:rsid w:val="0017627F"/>
    <w:rsid w:val="001764AF"/>
    <w:rsid w:val="00176B38"/>
    <w:rsid w:val="00176CC9"/>
    <w:rsid w:val="00176F77"/>
    <w:rsid w:val="00177024"/>
    <w:rsid w:val="0017722A"/>
    <w:rsid w:val="001777B0"/>
    <w:rsid w:val="00177838"/>
    <w:rsid w:val="00177E6F"/>
    <w:rsid w:val="00180018"/>
    <w:rsid w:val="00180059"/>
    <w:rsid w:val="00180083"/>
    <w:rsid w:val="001801BF"/>
    <w:rsid w:val="0018053E"/>
    <w:rsid w:val="0018067C"/>
    <w:rsid w:val="001806EF"/>
    <w:rsid w:val="00180816"/>
    <w:rsid w:val="00180A96"/>
    <w:rsid w:val="00180C2E"/>
    <w:rsid w:val="00180CF1"/>
    <w:rsid w:val="0018118A"/>
    <w:rsid w:val="0018125F"/>
    <w:rsid w:val="001812F5"/>
    <w:rsid w:val="00181321"/>
    <w:rsid w:val="001814A6"/>
    <w:rsid w:val="001815E1"/>
    <w:rsid w:val="001815FD"/>
    <w:rsid w:val="001816E0"/>
    <w:rsid w:val="0018184B"/>
    <w:rsid w:val="00181C85"/>
    <w:rsid w:val="00181F14"/>
    <w:rsid w:val="0018260D"/>
    <w:rsid w:val="001826A8"/>
    <w:rsid w:val="001826D9"/>
    <w:rsid w:val="00182C4F"/>
    <w:rsid w:val="00182C64"/>
    <w:rsid w:val="00182E5F"/>
    <w:rsid w:val="0018302A"/>
    <w:rsid w:val="00183075"/>
    <w:rsid w:val="0018325A"/>
    <w:rsid w:val="00183638"/>
    <w:rsid w:val="00183B7D"/>
    <w:rsid w:val="00183F00"/>
    <w:rsid w:val="001842EF"/>
    <w:rsid w:val="00184420"/>
    <w:rsid w:val="001845B0"/>
    <w:rsid w:val="0018489B"/>
    <w:rsid w:val="00184CC2"/>
    <w:rsid w:val="00184D2A"/>
    <w:rsid w:val="00185175"/>
    <w:rsid w:val="00185A63"/>
    <w:rsid w:val="00185A95"/>
    <w:rsid w:val="00185AFD"/>
    <w:rsid w:val="00185B1A"/>
    <w:rsid w:val="001862FA"/>
    <w:rsid w:val="00186451"/>
    <w:rsid w:val="001864CC"/>
    <w:rsid w:val="001864EF"/>
    <w:rsid w:val="00186571"/>
    <w:rsid w:val="001865A6"/>
    <w:rsid w:val="00186A96"/>
    <w:rsid w:val="00186E89"/>
    <w:rsid w:val="0018700C"/>
    <w:rsid w:val="0018700E"/>
    <w:rsid w:val="00187AFE"/>
    <w:rsid w:val="00187D52"/>
    <w:rsid w:val="00187F2E"/>
    <w:rsid w:val="00190393"/>
    <w:rsid w:val="001905D1"/>
    <w:rsid w:val="0019066A"/>
    <w:rsid w:val="001906F6"/>
    <w:rsid w:val="001909AE"/>
    <w:rsid w:val="00190B6F"/>
    <w:rsid w:val="00190D53"/>
    <w:rsid w:val="001910F2"/>
    <w:rsid w:val="001912BD"/>
    <w:rsid w:val="0019173B"/>
    <w:rsid w:val="001919FB"/>
    <w:rsid w:val="00191A28"/>
    <w:rsid w:val="00191A8E"/>
    <w:rsid w:val="00191B7A"/>
    <w:rsid w:val="001924E5"/>
    <w:rsid w:val="00192AF8"/>
    <w:rsid w:val="00192EE1"/>
    <w:rsid w:val="00192F2E"/>
    <w:rsid w:val="00193001"/>
    <w:rsid w:val="00193158"/>
    <w:rsid w:val="0019386D"/>
    <w:rsid w:val="00193BE8"/>
    <w:rsid w:val="00193BFA"/>
    <w:rsid w:val="00193C1A"/>
    <w:rsid w:val="00193C77"/>
    <w:rsid w:val="00193F2F"/>
    <w:rsid w:val="00193FDF"/>
    <w:rsid w:val="0019416C"/>
    <w:rsid w:val="00194187"/>
    <w:rsid w:val="0019422C"/>
    <w:rsid w:val="0019425D"/>
    <w:rsid w:val="001949FA"/>
    <w:rsid w:val="00194A1F"/>
    <w:rsid w:val="00194C52"/>
    <w:rsid w:val="00194D5C"/>
    <w:rsid w:val="0019513A"/>
    <w:rsid w:val="001951B6"/>
    <w:rsid w:val="00195304"/>
    <w:rsid w:val="00195543"/>
    <w:rsid w:val="0019574F"/>
    <w:rsid w:val="001958A6"/>
    <w:rsid w:val="001958BA"/>
    <w:rsid w:val="00195922"/>
    <w:rsid w:val="00195A7C"/>
    <w:rsid w:val="0019622F"/>
    <w:rsid w:val="00196375"/>
    <w:rsid w:val="00196A05"/>
    <w:rsid w:val="00196D24"/>
    <w:rsid w:val="00196D6C"/>
    <w:rsid w:val="00196E83"/>
    <w:rsid w:val="0019706B"/>
    <w:rsid w:val="001970E8"/>
    <w:rsid w:val="00197583"/>
    <w:rsid w:val="00197786"/>
    <w:rsid w:val="0019797E"/>
    <w:rsid w:val="001A0720"/>
    <w:rsid w:val="001A07B7"/>
    <w:rsid w:val="001A0E25"/>
    <w:rsid w:val="001A0FAD"/>
    <w:rsid w:val="001A1133"/>
    <w:rsid w:val="001A144C"/>
    <w:rsid w:val="001A149E"/>
    <w:rsid w:val="001A1547"/>
    <w:rsid w:val="001A18E8"/>
    <w:rsid w:val="001A190C"/>
    <w:rsid w:val="001A1AB2"/>
    <w:rsid w:val="001A1B65"/>
    <w:rsid w:val="001A1CD4"/>
    <w:rsid w:val="001A2296"/>
    <w:rsid w:val="001A2406"/>
    <w:rsid w:val="001A2ABA"/>
    <w:rsid w:val="001A303B"/>
    <w:rsid w:val="001A30A8"/>
    <w:rsid w:val="001A365B"/>
    <w:rsid w:val="001A3718"/>
    <w:rsid w:val="001A3898"/>
    <w:rsid w:val="001A3ADC"/>
    <w:rsid w:val="001A3B24"/>
    <w:rsid w:val="001A3CD8"/>
    <w:rsid w:val="001A3E54"/>
    <w:rsid w:val="001A3ECE"/>
    <w:rsid w:val="001A410F"/>
    <w:rsid w:val="001A467E"/>
    <w:rsid w:val="001A4BDB"/>
    <w:rsid w:val="001A4FB8"/>
    <w:rsid w:val="001A4FF1"/>
    <w:rsid w:val="001A55A2"/>
    <w:rsid w:val="001A55BA"/>
    <w:rsid w:val="001A56FA"/>
    <w:rsid w:val="001A57F1"/>
    <w:rsid w:val="001A5847"/>
    <w:rsid w:val="001A5873"/>
    <w:rsid w:val="001A5B6C"/>
    <w:rsid w:val="001A5D27"/>
    <w:rsid w:val="001A5FA2"/>
    <w:rsid w:val="001A5FD0"/>
    <w:rsid w:val="001A60AF"/>
    <w:rsid w:val="001A611A"/>
    <w:rsid w:val="001A6178"/>
    <w:rsid w:val="001A6292"/>
    <w:rsid w:val="001A665E"/>
    <w:rsid w:val="001A70B9"/>
    <w:rsid w:val="001A7602"/>
    <w:rsid w:val="001A7CE0"/>
    <w:rsid w:val="001A7D57"/>
    <w:rsid w:val="001B037C"/>
    <w:rsid w:val="001B0404"/>
    <w:rsid w:val="001B0439"/>
    <w:rsid w:val="001B059B"/>
    <w:rsid w:val="001B0868"/>
    <w:rsid w:val="001B0A47"/>
    <w:rsid w:val="001B0C3B"/>
    <w:rsid w:val="001B0FEC"/>
    <w:rsid w:val="001B13E5"/>
    <w:rsid w:val="001B1A94"/>
    <w:rsid w:val="001B1C96"/>
    <w:rsid w:val="001B1F9D"/>
    <w:rsid w:val="001B229D"/>
    <w:rsid w:val="001B2723"/>
    <w:rsid w:val="001B2839"/>
    <w:rsid w:val="001B2937"/>
    <w:rsid w:val="001B2D20"/>
    <w:rsid w:val="001B2F1F"/>
    <w:rsid w:val="001B31C3"/>
    <w:rsid w:val="001B322B"/>
    <w:rsid w:val="001B3718"/>
    <w:rsid w:val="001B3D46"/>
    <w:rsid w:val="001B3FEE"/>
    <w:rsid w:val="001B4101"/>
    <w:rsid w:val="001B46E5"/>
    <w:rsid w:val="001B4978"/>
    <w:rsid w:val="001B4A58"/>
    <w:rsid w:val="001B52B3"/>
    <w:rsid w:val="001B56A4"/>
    <w:rsid w:val="001B5A26"/>
    <w:rsid w:val="001B5A9B"/>
    <w:rsid w:val="001B5EB3"/>
    <w:rsid w:val="001B6118"/>
    <w:rsid w:val="001B635B"/>
    <w:rsid w:val="001B6419"/>
    <w:rsid w:val="001B6459"/>
    <w:rsid w:val="001B662B"/>
    <w:rsid w:val="001B667D"/>
    <w:rsid w:val="001B68B7"/>
    <w:rsid w:val="001B6CA7"/>
    <w:rsid w:val="001B6E14"/>
    <w:rsid w:val="001B6F03"/>
    <w:rsid w:val="001B79D3"/>
    <w:rsid w:val="001B79EB"/>
    <w:rsid w:val="001B7A23"/>
    <w:rsid w:val="001B7F78"/>
    <w:rsid w:val="001C0339"/>
    <w:rsid w:val="001C040F"/>
    <w:rsid w:val="001C0491"/>
    <w:rsid w:val="001C04E4"/>
    <w:rsid w:val="001C069E"/>
    <w:rsid w:val="001C06F7"/>
    <w:rsid w:val="001C09FB"/>
    <w:rsid w:val="001C0BBE"/>
    <w:rsid w:val="001C0E4E"/>
    <w:rsid w:val="001C0F7D"/>
    <w:rsid w:val="001C1745"/>
    <w:rsid w:val="001C1AC5"/>
    <w:rsid w:val="001C1ACF"/>
    <w:rsid w:val="001C1FE0"/>
    <w:rsid w:val="001C2312"/>
    <w:rsid w:val="001C2725"/>
    <w:rsid w:val="001C2A2F"/>
    <w:rsid w:val="001C2E9F"/>
    <w:rsid w:val="001C323D"/>
    <w:rsid w:val="001C35AA"/>
    <w:rsid w:val="001C368E"/>
    <w:rsid w:val="001C36AE"/>
    <w:rsid w:val="001C37AE"/>
    <w:rsid w:val="001C3AC8"/>
    <w:rsid w:val="001C3E31"/>
    <w:rsid w:val="001C3E7E"/>
    <w:rsid w:val="001C4499"/>
    <w:rsid w:val="001C44E4"/>
    <w:rsid w:val="001C4516"/>
    <w:rsid w:val="001C4B9C"/>
    <w:rsid w:val="001C4C92"/>
    <w:rsid w:val="001C4CD6"/>
    <w:rsid w:val="001C4E91"/>
    <w:rsid w:val="001C4F94"/>
    <w:rsid w:val="001C4FD7"/>
    <w:rsid w:val="001C504B"/>
    <w:rsid w:val="001C53D3"/>
    <w:rsid w:val="001C541A"/>
    <w:rsid w:val="001C54D5"/>
    <w:rsid w:val="001C580F"/>
    <w:rsid w:val="001C5F2E"/>
    <w:rsid w:val="001C6251"/>
    <w:rsid w:val="001C63FA"/>
    <w:rsid w:val="001C6B2D"/>
    <w:rsid w:val="001C6BF0"/>
    <w:rsid w:val="001C6E11"/>
    <w:rsid w:val="001C7420"/>
    <w:rsid w:val="001C78FC"/>
    <w:rsid w:val="001C7AEE"/>
    <w:rsid w:val="001C7D0E"/>
    <w:rsid w:val="001D00F0"/>
    <w:rsid w:val="001D010E"/>
    <w:rsid w:val="001D054E"/>
    <w:rsid w:val="001D059E"/>
    <w:rsid w:val="001D0686"/>
    <w:rsid w:val="001D0921"/>
    <w:rsid w:val="001D0CA6"/>
    <w:rsid w:val="001D0F2C"/>
    <w:rsid w:val="001D1837"/>
    <w:rsid w:val="001D1889"/>
    <w:rsid w:val="001D2235"/>
    <w:rsid w:val="001D25E6"/>
    <w:rsid w:val="001D2B96"/>
    <w:rsid w:val="001D2D30"/>
    <w:rsid w:val="001D2FCE"/>
    <w:rsid w:val="001D381A"/>
    <w:rsid w:val="001D3937"/>
    <w:rsid w:val="001D41DC"/>
    <w:rsid w:val="001D4A0F"/>
    <w:rsid w:val="001D4B77"/>
    <w:rsid w:val="001D574C"/>
    <w:rsid w:val="001D5A4F"/>
    <w:rsid w:val="001D5ABB"/>
    <w:rsid w:val="001D5D99"/>
    <w:rsid w:val="001D610F"/>
    <w:rsid w:val="001D61AC"/>
    <w:rsid w:val="001D62A3"/>
    <w:rsid w:val="001D63A5"/>
    <w:rsid w:val="001D6577"/>
    <w:rsid w:val="001D65DF"/>
    <w:rsid w:val="001D677E"/>
    <w:rsid w:val="001D69AA"/>
    <w:rsid w:val="001D6D3F"/>
    <w:rsid w:val="001D6DD4"/>
    <w:rsid w:val="001D6E89"/>
    <w:rsid w:val="001D7133"/>
    <w:rsid w:val="001D7169"/>
    <w:rsid w:val="001D73C1"/>
    <w:rsid w:val="001D74D3"/>
    <w:rsid w:val="001D76EB"/>
    <w:rsid w:val="001D7B35"/>
    <w:rsid w:val="001D7BA4"/>
    <w:rsid w:val="001D7DCB"/>
    <w:rsid w:val="001E049C"/>
    <w:rsid w:val="001E08FE"/>
    <w:rsid w:val="001E0A75"/>
    <w:rsid w:val="001E0CE4"/>
    <w:rsid w:val="001E0D77"/>
    <w:rsid w:val="001E101D"/>
    <w:rsid w:val="001E10E4"/>
    <w:rsid w:val="001E1318"/>
    <w:rsid w:val="001E152F"/>
    <w:rsid w:val="001E153D"/>
    <w:rsid w:val="001E1A63"/>
    <w:rsid w:val="001E1B26"/>
    <w:rsid w:val="001E1F22"/>
    <w:rsid w:val="001E22F3"/>
    <w:rsid w:val="001E230B"/>
    <w:rsid w:val="001E2AEB"/>
    <w:rsid w:val="001E2DF7"/>
    <w:rsid w:val="001E2F18"/>
    <w:rsid w:val="001E3219"/>
    <w:rsid w:val="001E3763"/>
    <w:rsid w:val="001E38E4"/>
    <w:rsid w:val="001E39DB"/>
    <w:rsid w:val="001E3A01"/>
    <w:rsid w:val="001E3C55"/>
    <w:rsid w:val="001E404E"/>
    <w:rsid w:val="001E4339"/>
    <w:rsid w:val="001E4868"/>
    <w:rsid w:val="001E496A"/>
    <w:rsid w:val="001E4DCF"/>
    <w:rsid w:val="001E4FC0"/>
    <w:rsid w:val="001E5097"/>
    <w:rsid w:val="001E51A7"/>
    <w:rsid w:val="001E51BA"/>
    <w:rsid w:val="001E56C6"/>
    <w:rsid w:val="001E56F2"/>
    <w:rsid w:val="001E57CC"/>
    <w:rsid w:val="001E5807"/>
    <w:rsid w:val="001E5A75"/>
    <w:rsid w:val="001E5DB9"/>
    <w:rsid w:val="001E6029"/>
    <w:rsid w:val="001E6174"/>
    <w:rsid w:val="001E6420"/>
    <w:rsid w:val="001E6721"/>
    <w:rsid w:val="001E67F9"/>
    <w:rsid w:val="001E680F"/>
    <w:rsid w:val="001E6863"/>
    <w:rsid w:val="001E6921"/>
    <w:rsid w:val="001E6C3A"/>
    <w:rsid w:val="001E6D58"/>
    <w:rsid w:val="001E6E25"/>
    <w:rsid w:val="001E7107"/>
    <w:rsid w:val="001E7515"/>
    <w:rsid w:val="001E7544"/>
    <w:rsid w:val="001E7BB9"/>
    <w:rsid w:val="001E7C7C"/>
    <w:rsid w:val="001E7DFF"/>
    <w:rsid w:val="001E7EF8"/>
    <w:rsid w:val="001F00B4"/>
    <w:rsid w:val="001F014A"/>
    <w:rsid w:val="001F02D0"/>
    <w:rsid w:val="001F02E6"/>
    <w:rsid w:val="001F06B6"/>
    <w:rsid w:val="001F07F2"/>
    <w:rsid w:val="001F07FD"/>
    <w:rsid w:val="001F08C2"/>
    <w:rsid w:val="001F0C1A"/>
    <w:rsid w:val="001F0F11"/>
    <w:rsid w:val="001F12BC"/>
    <w:rsid w:val="001F134A"/>
    <w:rsid w:val="001F1670"/>
    <w:rsid w:val="001F1777"/>
    <w:rsid w:val="001F17CE"/>
    <w:rsid w:val="001F1C27"/>
    <w:rsid w:val="001F1C70"/>
    <w:rsid w:val="001F2078"/>
    <w:rsid w:val="001F228E"/>
    <w:rsid w:val="001F248C"/>
    <w:rsid w:val="001F2730"/>
    <w:rsid w:val="001F29E5"/>
    <w:rsid w:val="001F2FD3"/>
    <w:rsid w:val="001F32BF"/>
    <w:rsid w:val="001F3505"/>
    <w:rsid w:val="001F36FE"/>
    <w:rsid w:val="001F3A5B"/>
    <w:rsid w:val="001F3CE6"/>
    <w:rsid w:val="001F3CF7"/>
    <w:rsid w:val="001F3D0F"/>
    <w:rsid w:val="001F43EC"/>
    <w:rsid w:val="001F4810"/>
    <w:rsid w:val="001F49DB"/>
    <w:rsid w:val="001F4B1D"/>
    <w:rsid w:val="001F4CA5"/>
    <w:rsid w:val="001F4E17"/>
    <w:rsid w:val="001F50E9"/>
    <w:rsid w:val="001F51C1"/>
    <w:rsid w:val="001F568E"/>
    <w:rsid w:val="001F5740"/>
    <w:rsid w:val="001F59A0"/>
    <w:rsid w:val="001F5B4E"/>
    <w:rsid w:val="001F5C3D"/>
    <w:rsid w:val="001F6318"/>
    <w:rsid w:val="001F6453"/>
    <w:rsid w:val="001F6AB1"/>
    <w:rsid w:val="001F6C0C"/>
    <w:rsid w:val="001F6DAD"/>
    <w:rsid w:val="001F6EF4"/>
    <w:rsid w:val="001F71E9"/>
    <w:rsid w:val="001F74C7"/>
    <w:rsid w:val="001F7962"/>
    <w:rsid w:val="001F7A74"/>
    <w:rsid w:val="001F7B90"/>
    <w:rsid w:val="001F7B9F"/>
    <w:rsid w:val="001F7CB5"/>
    <w:rsid w:val="001F7D1F"/>
    <w:rsid w:val="001F7F22"/>
    <w:rsid w:val="00200648"/>
    <w:rsid w:val="002006D4"/>
    <w:rsid w:val="00200A58"/>
    <w:rsid w:val="00200E87"/>
    <w:rsid w:val="0020107F"/>
    <w:rsid w:val="0020131A"/>
    <w:rsid w:val="002013A5"/>
    <w:rsid w:val="0020151F"/>
    <w:rsid w:val="002019C3"/>
    <w:rsid w:val="002019EA"/>
    <w:rsid w:val="00201A44"/>
    <w:rsid w:val="00201DBE"/>
    <w:rsid w:val="0020206C"/>
    <w:rsid w:val="00202195"/>
    <w:rsid w:val="002023A0"/>
    <w:rsid w:val="002023AE"/>
    <w:rsid w:val="00202616"/>
    <w:rsid w:val="00202750"/>
    <w:rsid w:val="00202832"/>
    <w:rsid w:val="00202B06"/>
    <w:rsid w:val="0020302B"/>
    <w:rsid w:val="002030E4"/>
    <w:rsid w:val="00203480"/>
    <w:rsid w:val="0020348E"/>
    <w:rsid w:val="002034E5"/>
    <w:rsid w:val="00203707"/>
    <w:rsid w:val="00203899"/>
    <w:rsid w:val="00203A32"/>
    <w:rsid w:val="00203ABC"/>
    <w:rsid w:val="00203B9F"/>
    <w:rsid w:val="00203EB0"/>
    <w:rsid w:val="00203F94"/>
    <w:rsid w:val="0020499B"/>
    <w:rsid w:val="00204B80"/>
    <w:rsid w:val="00204CE4"/>
    <w:rsid w:val="0020544F"/>
    <w:rsid w:val="0020558F"/>
    <w:rsid w:val="00206077"/>
    <w:rsid w:val="002063A6"/>
    <w:rsid w:val="002068A9"/>
    <w:rsid w:val="0020690E"/>
    <w:rsid w:val="00206B65"/>
    <w:rsid w:val="00206D26"/>
    <w:rsid w:val="0020758F"/>
    <w:rsid w:val="002076CE"/>
    <w:rsid w:val="002077FA"/>
    <w:rsid w:val="0020796A"/>
    <w:rsid w:val="00207B39"/>
    <w:rsid w:val="00207C74"/>
    <w:rsid w:val="00210557"/>
    <w:rsid w:val="00210574"/>
    <w:rsid w:val="002107B4"/>
    <w:rsid w:val="0021107E"/>
    <w:rsid w:val="002111A3"/>
    <w:rsid w:val="0021124F"/>
    <w:rsid w:val="002114B8"/>
    <w:rsid w:val="002117BD"/>
    <w:rsid w:val="00211BCC"/>
    <w:rsid w:val="00211C80"/>
    <w:rsid w:val="002122D5"/>
    <w:rsid w:val="00212549"/>
    <w:rsid w:val="0021287D"/>
    <w:rsid w:val="00212893"/>
    <w:rsid w:val="002129AA"/>
    <w:rsid w:val="00212B4E"/>
    <w:rsid w:val="0021327E"/>
    <w:rsid w:val="002134EA"/>
    <w:rsid w:val="00213A55"/>
    <w:rsid w:val="00213B00"/>
    <w:rsid w:val="0021407F"/>
    <w:rsid w:val="002140FC"/>
    <w:rsid w:val="0021444F"/>
    <w:rsid w:val="002144AD"/>
    <w:rsid w:val="0021471C"/>
    <w:rsid w:val="00214C3B"/>
    <w:rsid w:val="00214D26"/>
    <w:rsid w:val="00214D85"/>
    <w:rsid w:val="00214F0F"/>
    <w:rsid w:val="00215113"/>
    <w:rsid w:val="002152C8"/>
    <w:rsid w:val="00215310"/>
    <w:rsid w:val="00215687"/>
    <w:rsid w:val="00215851"/>
    <w:rsid w:val="002159D9"/>
    <w:rsid w:val="00215B15"/>
    <w:rsid w:val="00215B4E"/>
    <w:rsid w:val="00215D68"/>
    <w:rsid w:val="00216544"/>
    <w:rsid w:val="002165AE"/>
    <w:rsid w:val="00216609"/>
    <w:rsid w:val="00216A20"/>
    <w:rsid w:val="00216A26"/>
    <w:rsid w:val="002173C1"/>
    <w:rsid w:val="00217542"/>
    <w:rsid w:val="002175A4"/>
    <w:rsid w:val="00217976"/>
    <w:rsid w:val="00217A3D"/>
    <w:rsid w:val="00217BA9"/>
    <w:rsid w:val="00217BC4"/>
    <w:rsid w:val="00220165"/>
    <w:rsid w:val="002201D6"/>
    <w:rsid w:val="002203C7"/>
    <w:rsid w:val="00220455"/>
    <w:rsid w:val="00220490"/>
    <w:rsid w:val="002204EA"/>
    <w:rsid w:val="002206C3"/>
    <w:rsid w:val="002206FE"/>
    <w:rsid w:val="00220B4C"/>
    <w:rsid w:val="00220BDC"/>
    <w:rsid w:val="00220EAE"/>
    <w:rsid w:val="00221143"/>
    <w:rsid w:val="002212CB"/>
    <w:rsid w:val="002214D7"/>
    <w:rsid w:val="00221697"/>
    <w:rsid w:val="002217EA"/>
    <w:rsid w:val="0022190E"/>
    <w:rsid w:val="00221E05"/>
    <w:rsid w:val="00221EB8"/>
    <w:rsid w:val="00221FD1"/>
    <w:rsid w:val="00222001"/>
    <w:rsid w:val="00222309"/>
    <w:rsid w:val="002228B3"/>
    <w:rsid w:val="00222E4C"/>
    <w:rsid w:val="00222E74"/>
    <w:rsid w:val="00222F3D"/>
    <w:rsid w:val="00223AEC"/>
    <w:rsid w:val="00223B8A"/>
    <w:rsid w:val="00223D27"/>
    <w:rsid w:val="00223E67"/>
    <w:rsid w:val="00223ED3"/>
    <w:rsid w:val="00224078"/>
    <w:rsid w:val="002246EC"/>
    <w:rsid w:val="002249D8"/>
    <w:rsid w:val="00224ABE"/>
    <w:rsid w:val="00224AD8"/>
    <w:rsid w:val="00224AF2"/>
    <w:rsid w:val="00224BB2"/>
    <w:rsid w:val="00224C80"/>
    <w:rsid w:val="00224C82"/>
    <w:rsid w:val="00224DF7"/>
    <w:rsid w:val="002255BC"/>
    <w:rsid w:val="00225898"/>
    <w:rsid w:val="002258D8"/>
    <w:rsid w:val="00225A07"/>
    <w:rsid w:val="00226049"/>
    <w:rsid w:val="00226052"/>
    <w:rsid w:val="00226161"/>
    <w:rsid w:val="00226626"/>
    <w:rsid w:val="0022682B"/>
    <w:rsid w:val="002269C7"/>
    <w:rsid w:val="00226B23"/>
    <w:rsid w:val="00226CD3"/>
    <w:rsid w:val="00226F9D"/>
    <w:rsid w:val="002270AF"/>
    <w:rsid w:val="0022736F"/>
    <w:rsid w:val="002273EE"/>
    <w:rsid w:val="00227AD4"/>
    <w:rsid w:val="00227B71"/>
    <w:rsid w:val="00230148"/>
    <w:rsid w:val="0023032F"/>
    <w:rsid w:val="00230334"/>
    <w:rsid w:val="00230413"/>
    <w:rsid w:val="00230B12"/>
    <w:rsid w:val="00230BCE"/>
    <w:rsid w:val="00231198"/>
    <w:rsid w:val="002319A4"/>
    <w:rsid w:val="00231C69"/>
    <w:rsid w:val="00231D19"/>
    <w:rsid w:val="00231D2B"/>
    <w:rsid w:val="002322B2"/>
    <w:rsid w:val="002323EE"/>
    <w:rsid w:val="00232CE0"/>
    <w:rsid w:val="00232FC6"/>
    <w:rsid w:val="00233417"/>
    <w:rsid w:val="002334AF"/>
    <w:rsid w:val="0023377F"/>
    <w:rsid w:val="002338AE"/>
    <w:rsid w:val="00233A9D"/>
    <w:rsid w:val="00233FCF"/>
    <w:rsid w:val="00233FF1"/>
    <w:rsid w:val="00234038"/>
    <w:rsid w:val="002341D1"/>
    <w:rsid w:val="0023427A"/>
    <w:rsid w:val="002342A2"/>
    <w:rsid w:val="0023432B"/>
    <w:rsid w:val="00234449"/>
    <w:rsid w:val="002348E2"/>
    <w:rsid w:val="002349CB"/>
    <w:rsid w:val="00234B06"/>
    <w:rsid w:val="00234D2A"/>
    <w:rsid w:val="0023507C"/>
    <w:rsid w:val="002353AE"/>
    <w:rsid w:val="00235C17"/>
    <w:rsid w:val="00236180"/>
    <w:rsid w:val="0023622D"/>
    <w:rsid w:val="002367C2"/>
    <w:rsid w:val="00236AFF"/>
    <w:rsid w:val="00236C0C"/>
    <w:rsid w:val="00236CE0"/>
    <w:rsid w:val="0023725C"/>
    <w:rsid w:val="002372CE"/>
    <w:rsid w:val="002373BC"/>
    <w:rsid w:val="002376D0"/>
    <w:rsid w:val="00237C0C"/>
    <w:rsid w:val="00237D9E"/>
    <w:rsid w:val="002400B6"/>
    <w:rsid w:val="002401B2"/>
    <w:rsid w:val="002405FC"/>
    <w:rsid w:val="00240703"/>
    <w:rsid w:val="00240712"/>
    <w:rsid w:val="0024071B"/>
    <w:rsid w:val="00240AB7"/>
    <w:rsid w:val="00240BD8"/>
    <w:rsid w:val="002419A8"/>
    <w:rsid w:val="00241B26"/>
    <w:rsid w:val="00241EC1"/>
    <w:rsid w:val="00241FFE"/>
    <w:rsid w:val="002422EE"/>
    <w:rsid w:val="00242563"/>
    <w:rsid w:val="002425B2"/>
    <w:rsid w:val="00242759"/>
    <w:rsid w:val="0024289B"/>
    <w:rsid w:val="00242969"/>
    <w:rsid w:val="0024340D"/>
    <w:rsid w:val="00243463"/>
    <w:rsid w:val="00243648"/>
    <w:rsid w:val="00243796"/>
    <w:rsid w:val="002438AF"/>
    <w:rsid w:val="00243921"/>
    <w:rsid w:val="00243946"/>
    <w:rsid w:val="00243C6C"/>
    <w:rsid w:val="00243F14"/>
    <w:rsid w:val="00243FEA"/>
    <w:rsid w:val="00244050"/>
    <w:rsid w:val="00244218"/>
    <w:rsid w:val="002443AE"/>
    <w:rsid w:val="0024467F"/>
    <w:rsid w:val="002448F7"/>
    <w:rsid w:val="00244932"/>
    <w:rsid w:val="00244EEE"/>
    <w:rsid w:val="002451F8"/>
    <w:rsid w:val="0024569C"/>
    <w:rsid w:val="00245AE0"/>
    <w:rsid w:val="00245BCB"/>
    <w:rsid w:val="00245F6D"/>
    <w:rsid w:val="00245F7F"/>
    <w:rsid w:val="00246382"/>
    <w:rsid w:val="0024694F"/>
    <w:rsid w:val="00246AA5"/>
    <w:rsid w:val="00246F1E"/>
    <w:rsid w:val="002471C5"/>
    <w:rsid w:val="00247661"/>
    <w:rsid w:val="0024775B"/>
    <w:rsid w:val="00247A05"/>
    <w:rsid w:val="00247C96"/>
    <w:rsid w:val="00247DFC"/>
    <w:rsid w:val="00250423"/>
    <w:rsid w:val="00250550"/>
    <w:rsid w:val="002505DF"/>
    <w:rsid w:val="002506A1"/>
    <w:rsid w:val="00250971"/>
    <w:rsid w:val="00250EF6"/>
    <w:rsid w:val="0025105F"/>
    <w:rsid w:val="002510CF"/>
    <w:rsid w:val="0025142F"/>
    <w:rsid w:val="0025153C"/>
    <w:rsid w:val="0025164D"/>
    <w:rsid w:val="00252142"/>
    <w:rsid w:val="002521D4"/>
    <w:rsid w:val="002522B3"/>
    <w:rsid w:val="00252647"/>
    <w:rsid w:val="002526C0"/>
    <w:rsid w:val="002529E0"/>
    <w:rsid w:val="00252B32"/>
    <w:rsid w:val="002531EB"/>
    <w:rsid w:val="002532AF"/>
    <w:rsid w:val="002532FD"/>
    <w:rsid w:val="00253417"/>
    <w:rsid w:val="00253541"/>
    <w:rsid w:val="00253889"/>
    <w:rsid w:val="002539C6"/>
    <w:rsid w:val="00253FDC"/>
    <w:rsid w:val="00254031"/>
    <w:rsid w:val="0025462F"/>
    <w:rsid w:val="0025486A"/>
    <w:rsid w:val="00254A5B"/>
    <w:rsid w:val="002553CD"/>
    <w:rsid w:val="0025598A"/>
    <w:rsid w:val="00255C1A"/>
    <w:rsid w:val="00255E48"/>
    <w:rsid w:val="00256CB9"/>
    <w:rsid w:val="00256D20"/>
    <w:rsid w:val="0025705F"/>
    <w:rsid w:val="00257111"/>
    <w:rsid w:val="00257B80"/>
    <w:rsid w:val="00257D5B"/>
    <w:rsid w:val="00257E28"/>
    <w:rsid w:val="002601F2"/>
    <w:rsid w:val="00260604"/>
    <w:rsid w:val="002606DE"/>
    <w:rsid w:val="002609AE"/>
    <w:rsid w:val="00260A23"/>
    <w:rsid w:val="00260CD4"/>
    <w:rsid w:val="00260F18"/>
    <w:rsid w:val="002610A1"/>
    <w:rsid w:val="002614D7"/>
    <w:rsid w:val="00262151"/>
    <w:rsid w:val="0026244F"/>
    <w:rsid w:val="002624FE"/>
    <w:rsid w:val="00262740"/>
    <w:rsid w:val="00262749"/>
    <w:rsid w:val="0026275B"/>
    <w:rsid w:val="00262B8B"/>
    <w:rsid w:val="00263417"/>
    <w:rsid w:val="00263F55"/>
    <w:rsid w:val="00264406"/>
    <w:rsid w:val="00264896"/>
    <w:rsid w:val="00264901"/>
    <w:rsid w:val="00264A08"/>
    <w:rsid w:val="00264EB3"/>
    <w:rsid w:val="00265749"/>
    <w:rsid w:val="002657C7"/>
    <w:rsid w:val="00265DDE"/>
    <w:rsid w:val="00265DE0"/>
    <w:rsid w:val="00265F31"/>
    <w:rsid w:val="002662A2"/>
    <w:rsid w:val="002662D6"/>
    <w:rsid w:val="0026642F"/>
    <w:rsid w:val="00266622"/>
    <w:rsid w:val="00266E38"/>
    <w:rsid w:val="00267276"/>
    <w:rsid w:val="0026769E"/>
    <w:rsid w:val="00267C4F"/>
    <w:rsid w:val="002700E0"/>
    <w:rsid w:val="002701BF"/>
    <w:rsid w:val="00270212"/>
    <w:rsid w:val="0027077B"/>
    <w:rsid w:val="00270AC8"/>
    <w:rsid w:val="00270BB0"/>
    <w:rsid w:val="00270BBF"/>
    <w:rsid w:val="00270EE0"/>
    <w:rsid w:val="00270F83"/>
    <w:rsid w:val="00270FAA"/>
    <w:rsid w:val="00271124"/>
    <w:rsid w:val="0027124C"/>
    <w:rsid w:val="00271323"/>
    <w:rsid w:val="00271991"/>
    <w:rsid w:val="00271CA2"/>
    <w:rsid w:val="00271F9C"/>
    <w:rsid w:val="00272015"/>
    <w:rsid w:val="0027231A"/>
    <w:rsid w:val="00272346"/>
    <w:rsid w:val="00272732"/>
    <w:rsid w:val="00272A23"/>
    <w:rsid w:val="00272D23"/>
    <w:rsid w:val="00272DA4"/>
    <w:rsid w:val="00272EFC"/>
    <w:rsid w:val="0027300F"/>
    <w:rsid w:val="00273435"/>
    <w:rsid w:val="0027358C"/>
    <w:rsid w:val="002736BA"/>
    <w:rsid w:val="002737D6"/>
    <w:rsid w:val="00273C59"/>
    <w:rsid w:val="00273E73"/>
    <w:rsid w:val="00273FCB"/>
    <w:rsid w:val="0027449B"/>
    <w:rsid w:val="002746FA"/>
    <w:rsid w:val="00274EDA"/>
    <w:rsid w:val="00274F7D"/>
    <w:rsid w:val="002756ED"/>
    <w:rsid w:val="00275749"/>
    <w:rsid w:val="00275E5A"/>
    <w:rsid w:val="00275F32"/>
    <w:rsid w:val="002760C7"/>
    <w:rsid w:val="00276171"/>
    <w:rsid w:val="0027677E"/>
    <w:rsid w:val="00276809"/>
    <w:rsid w:val="00277095"/>
    <w:rsid w:val="0027761F"/>
    <w:rsid w:val="0027765C"/>
    <w:rsid w:val="002776D0"/>
    <w:rsid w:val="00277AF7"/>
    <w:rsid w:val="00277E15"/>
    <w:rsid w:val="00277FC7"/>
    <w:rsid w:val="0028037C"/>
    <w:rsid w:val="00280426"/>
    <w:rsid w:val="00280561"/>
    <w:rsid w:val="0028057B"/>
    <w:rsid w:val="00280C5C"/>
    <w:rsid w:val="00280FC6"/>
    <w:rsid w:val="00281913"/>
    <w:rsid w:val="0028195C"/>
    <w:rsid w:val="00281CCB"/>
    <w:rsid w:val="00282A53"/>
    <w:rsid w:val="00282A7A"/>
    <w:rsid w:val="00282D2C"/>
    <w:rsid w:val="00282EC7"/>
    <w:rsid w:val="002832EB"/>
    <w:rsid w:val="002835D0"/>
    <w:rsid w:val="0028406E"/>
    <w:rsid w:val="00284276"/>
    <w:rsid w:val="0028437A"/>
    <w:rsid w:val="002844BF"/>
    <w:rsid w:val="00284524"/>
    <w:rsid w:val="00284880"/>
    <w:rsid w:val="002849BB"/>
    <w:rsid w:val="00284FE0"/>
    <w:rsid w:val="00285231"/>
    <w:rsid w:val="002853EA"/>
    <w:rsid w:val="0028567A"/>
    <w:rsid w:val="002859B8"/>
    <w:rsid w:val="002859DA"/>
    <w:rsid w:val="00285DF2"/>
    <w:rsid w:val="00285F8C"/>
    <w:rsid w:val="00286182"/>
    <w:rsid w:val="00286617"/>
    <w:rsid w:val="00286671"/>
    <w:rsid w:val="00286C12"/>
    <w:rsid w:val="00286C83"/>
    <w:rsid w:val="00286EB0"/>
    <w:rsid w:val="00286F00"/>
    <w:rsid w:val="00286F19"/>
    <w:rsid w:val="00287186"/>
    <w:rsid w:val="0028753E"/>
    <w:rsid w:val="00287665"/>
    <w:rsid w:val="00287773"/>
    <w:rsid w:val="00287D18"/>
    <w:rsid w:val="0029010B"/>
    <w:rsid w:val="002906F4"/>
    <w:rsid w:val="00290B77"/>
    <w:rsid w:val="0029102F"/>
    <w:rsid w:val="002911ED"/>
    <w:rsid w:val="00291298"/>
    <w:rsid w:val="00291482"/>
    <w:rsid w:val="002917DD"/>
    <w:rsid w:val="00291851"/>
    <w:rsid w:val="00291A92"/>
    <w:rsid w:val="00291E35"/>
    <w:rsid w:val="00292435"/>
    <w:rsid w:val="00292A15"/>
    <w:rsid w:val="00292CE5"/>
    <w:rsid w:val="00292FDC"/>
    <w:rsid w:val="00293008"/>
    <w:rsid w:val="0029301D"/>
    <w:rsid w:val="00293041"/>
    <w:rsid w:val="0029318F"/>
    <w:rsid w:val="002931D4"/>
    <w:rsid w:val="002935CB"/>
    <w:rsid w:val="002935FF"/>
    <w:rsid w:val="0029375E"/>
    <w:rsid w:val="002945E3"/>
    <w:rsid w:val="0029473A"/>
    <w:rsid w:val="00294865"/>
    <w:rsid w:val="00294959"/>
    <w:rsid w:val="00294B41"/>
    <w:rsid w:val="00294C4C"/>
    <w:rsid w:val="00294C8E"/>
    <w:rsid w:val="00294F57"/>
    <w:rsid w:val="002965EB"/>
    <w:rsid w:val="002966E4"/>
    <w:rsid w:val="00296EC8"/>
    <w:rsid w:val="0029752D"/>
    <w:rsid w:val="002975B1"/>
    <w:rsid w:val="002975F8"/>
    <w:rsid w:val="002976D0"/>
    <w:rsid w:val="00297870"/>
    <w:rsid w:val="002978BA"/>
    <w:rsid w:val="00297D70"/>
    <w:rsid w:val="00297E21"/>
    <w:rsid w:val="00297EB5"/>
    <w:rsid w:val="00297F26"/>
    <w:rsid w:val="00297F58"/>
    <w:rsid w:val="002A015D"/>
    <w:rsid w:val="002A059B"/>
    <w:rsid w:val="002A0BB7"/>
    <w:rsid w:val="002A1133"/>
    <w:rsid w:val="002A1150"/>
    <w:rsid w:val="002A1533"/>
    <w:rsid w:val="002A1553"/>
    <w:rsid w:val="002A1618"/>
    <w:rsid w:val="002A1B6C"/>
    <w:rsid w:val="002A204C"/>
    <w:rsid w:val="002A237B"/>
    <w:rsid w:val="002A25C0"/>
    <w:rsid w:val="002A2685"/>
    <w:rsid w:val="002A27C5"/>
    <w:rsid w:val="002A2B4D"/>
    <w:rsid w:val="002A2D02"/>
    <w:rsid w:val="002A3004"/>
    <w:rsid w:val="002A3142"/>
    <w:rsid w:val="002A39F0"/>
    <w:rsid w:val="002A3B1F"/>
    <w:rsid w:val="002A3C05"/>
    <w:rsid w:val="002A40A5"/>
    <w:rsid w:val="002A447F"/>
    <w:rsid w:val="002A44A7"/>
    <w:rsid w:val="002A4982"/>
    <w:rsid w:val="002A4A02"/>
    <w:rsid w:val="002A4C3E"/>
    <w:rsid w:val="002A5114"/>
    <w:rsid w:val="002A566C"/>
    <w:rsid w:val="002A56AF"/>
    <w:rsid w:val="002A5B7F"/>
    <w:rsid w:val="002A5F4A"/>
    <w:rsid w:val="002A63C6"/>
    <w:rsid w:val="002A65B5"/>
    <w:rsid w:val="002A6930"/>
    <w:rsid w:val="002A6A02"/>
    <w:rsid w:val="002A6BB4"/>
    <w:rsid w:val="002A71FF"/>
    <w:rsid w:val="002A762A"/>
    <w:rsid w:val="002A76F7"/>
    <w:rsid w:val="002A7AD0"/>
    <w:rsid w:val="002A7AD6"/>
    <w:rsid w:val="002A7B26"/>
    <w:rsid w:val="002A7B69"/>
    <w:rsid w:val="002A7BA5"/>
    <w:rsid w:val="002A7BE7"/>
    <w:rsid w:val="002A7D91"/>
    <w:rsid w:val="002A7F17"/>
    <w:rsid w:val="002B0177"/>
    <w:rsid w:val="002B018C"/>
    <w:rsid w:val="002B037C"/>
    <w:rsid w:val="002B03C5"/>
    <w:rsid w:val="002B040D"/>
    <w:rsid w:val="002B054F"/>
    <w:rsid w:val="002B0856"/>
    <w:rsid w:val="002B09D4"/>
    <w:rsid w:val="002B0B04"/>
    <w:rsid w:val="002B0F61"/>
    <w:rsid w:val="002B147C"/>
    <w:rsid w:val="002B1B22"/>
    <w:rsid w:val="002B1B46"/>
    <w:rsid w:val="002B1F22"/>
    <w:rsid w:val="002B2458"/>
    <w:rsid w:val="002B247E"/>
    <w:rsid w:val="002B2AE8"/>
    <w:rsid w:val="002B30FE"/>
    <w:rsid w:val="002B3186"/>
    <w:rsid w:val="002B3308"/>
    <w:rsid w:val="002B35E0"/>
    <w:rsid w:val="002B364C"/>
    <w:rsid w:val="002B37B3"/>
    <w:rsid w:val="002B384A"/>
    <w:rsid w:val="002B3C40"/>
    <w:rsid w:val="002B430D"/>
    <w:rsid w:val="002B455C"/>
    <w:rsid w:val="002B4859"/>
    <w:rsid w:val="002B4900"/>
    <w:rsid w:val="002B49B8"/>
    <w:rsid w:val="002B4CBB"/>
    <w:rsid w:val="002B4F7C"/>
    <w:rsid w:val="002B4FEB"/>
    <w:rsid w:val="002B503D"/>
    <w:rsid w:val="002B52E2"/>
    <w:rsid w:val="002B5474"/>
    <w:rsid w:val="002B5A60"/>
    <w:rsid w:val="002B6478"/>
    <w:rsid w:val="002B6901"/>
    <w:rsid w:val="002B6BE1"/>
    <w:rsid w:val="002B70E1"/>
    <w:rsid w:val="002B7162"/>
    <w:rsid w:val="002B757E"/>
    <w:rsid w:val="002B7A23"/>
    <w:rsid w:val="002B7DAA"/>
    <w:rsid w:val="002B7F44"/>
    <w:rsid w:val="002B7F46"/>
    <w:rsid w:val="002C00A3"/>
    <w:rsid w:val="002C03EB"/>
    <w:rsid w:val="002C051A"/>
    <w:rsid w:val="002C0738"/>
    <w:rsid w:val="002C0A40"/>
    <w:rsid w:val="002C10F9"/>
    <w:rsid w:val="002C1507"/>
    <w:rsid w:val="002C165F"/>
    <w:rsid w:val="002C16FC"/>
    <w:rsid w:val="002C1995"/>
    <w:rsid w:val="002C1A40"/>
    <w:rsid w:val="002C1B5E"/>
    <w:rsid w:val="002C211E"/>
    <w:rsid w:val="002C223F"/>
    <w:rsid w:val="002C2309"/>
    <w:rsid w:val="002C28E0"/>
    <w:rsid w:val="002C29A8"/>
    <w:rsid w:val="002C2E11"/>
    <w:rsid w:val="002C3049"/>
    <w:rsid w:val="002C3184"/>
    <w:rsid w:val="002C3491"/>
    <w:rsid w:val="002C35D9"/>
    <w:rsid w:val="002C3613"/>
    <w:rsid w:val="002C3756"/>
    <w:rsid w:val="002C3807"/>
    <w:rsid w:val="002C38F8"/>
    <w:rsid w:val="002C39AE"/>
    <w:rsid w:val="002C3B33"/>
    <w:rsid w:val="002C4123"/>
    <w:rsid w:val="002C4296"/>
    <w:rsid w:val="002C4B8F"/>
    <w:rsid w:val="002C4C18"/>
    <w:rsid w:val="002C4EA9"/>
    <w:rsid w:val="002C4ECA"/>
    <w:rsid w:val="002C5027"/>
    <w:rsid w:val="002C5526"/>
    <w:rsid w:val="002C56BB"/>
    <w:rsid w:val="002C589E"/>
    <w:rsid w:val="002C5B30"/>
    <w:rsid w:val="002C5CD4"/>
    <w:rsid w:val="002C5E2F"/>
    <w:rsid w:val="002C61D1"/>
    <w:rsid w:val="002C674E"/>
    <w:rsid w:val="002C6B32"/>
    <w:rsid w:val="002C6C32"/>
    <w:rsid w:val="002C73B1"/>
    <w:rsid w:val="002C756F"/>
    <w:rsid w:val="002C7619"/>
    <w:rsid w:val="002C7960"/>
    <w:rsid w:val="002C79C0"/>
    <w:rsid w:val="002C7A14"/>
    <w:rsid w:val="002C7D16"/>
    <w:rsid w:val="002C7DF7"/>
    <w:rsid w:val="002D0345"/>
    <w:rsid w:val="002D07E9"/>
    <w:rsid w:val="002D0910"/>
    <w:rsid w:val="002D0AA0"/>
    <w:rsid w:val="002D1297"/>
    <w:rsid w:val="002D1677"/>
    <w:rsid w:val="002D1886"/>
    <w:rsid w:val="002D19DC"/>
    <w:rsid w:val="002D1D76"/>
    <w:rsid w:val="002D1E91"/>
    <w:rsid w:val="002D1F0E"/>
    <w:rsid w:val="002D23FF"/>
    <w:rsid w:val="002D2618"/>
    <w:rsid w:val="002D2738"/>
    <w:rsid w:val="002D3300"/>
    <w:rsid w:val="002D3889"/>
    <w:rsid w:val="002D4276"/>
    <w:rsid w:val="002D4700"/>
    <w:rsid w:val="002D495C"/>
    <w:rsid w:val="002D4C04"/>
    <w:rsid w:val="002D4DAB"/>
    <w:rsid w:val="002D4DEA"/>
    <w:rsid w:val="002D509F"/>
    <w:rsid w:val="002D515C"/>
    <w:rsid w:val="002D548C"/>
    <w:rsid w:val="002D55F4"/>
    <w:rsid w:val="002D58AB"/>
    <w:rsid w:val="002D5C18"/>
    <w:rsid w:val="002D5F56"/>
    <w:rsid w:val="002D5F59"/>
    <w:rsid w:val="002D60A6"/>
    <w:rsid w:val="002D6182"/>
    <w:rsid w:val="002D6672"/>
    <w:rsid w:val="002D6751"/>
    <w:rsid w:val="002D69BB"/>
    <w:rsid w:val="002D6A33"/>
    <w:rsid w:val="002D6BBF"/>
    <w:rsid w:val="002D6F2C"/>
    <w:rsid w:val="002D6F4F"/>
    <w:rsid w:val="002D7301"/>
    <w:rsid w:val="002D7384"/>
    <w:rsid w:val="002D792F"/>
    <w:rsid w:val="002D7DCE"/>
    <w:rsid w:val="002D7FA1"/>
    <w:rsid w:val="002E081D"/>
    <w:rsid w:val="002E0DE7"/>
    <w:rsid w:val="002E1366"/>
    <w:rsid w:val="002E16B9"/>
    <w:rsid w:val="002E1768"/>
    <w:rsid w:val="002E18B8"/>
    <w:rsid w:val="002E18CD"/>
    <w:rsid w:val="002E1AF4"/>
    <w:rsid w:val="002E22F8"/>
    <w:rsid w:val="002E23D3"/>
    <w:rsid w:val="002E25A6"/>
    <w:rsid w:val="002E2621"/>
    <w:rsid w:val="002E279D"/>
    <w:rsid w:val="002E2C37"/>
    <w:rsid w:val="002E2CF1"/>
    <w:rsid w:val="002E31A4"/>
    <w:rsid w:val="002E3315"/>
    <w:rsid w:val="002E3963"/>
    <w:rsid w:val="002E3BE4"/>
    <w:rsid w:val="002E3E1E"/>
    <w:rsid w:val="002E3E6E"/>
    <w:rsid w:val="002E3F95"/>
    <w:rsid w:val="002E402F"/>
    <w:rsid w:val="002E409F"/>
    <w:rsid w:val="002E4117"/>
    <w:rsid w:val="002E42BE"/>
    <w:rsid w:val="002E43BE"/>
    <w:rsid w:val="002E46DA"/>
    <w:rsid w:val="002E47B8"/>
    <w:rsid w:val="002E4FF1"/>
    <w:rsid w:val="002E5C74"/>
    <w:rsid w:val="002E5FA9"/>
    <w:rsid w:val="002E60CD"/>
    <w:rsid w:val="002E6263"/>
    <w:rsid w:val="002E64BE"/>
    <w:rsid w:val="002E654A"/>
    <w:rsid w:val="002E6895"/>
    <w:rsid w:val="002E6E25"/>
    <w:rsid w:val="002E6EEA"/>
    <w:rsid w:val="002E72E4"/>
    <w:rsid w:val="002E7326"/>
    <w:rsid w:val="002E7688"/>
    <w:rsid w:val="002E76E9"/>
    <w:rsid w:val="002E7785"/>
    <w:rsid w:val="002E7853"/>
    <w:rsid w:val="002E7962"/>
    <w:rsid w:val="002E79E1"/>
    <w:rsid w:val="002E7D87"/>
    <w:rsid w:val="002E7F14"/>
    <w:rsid w:val="002E7FBD"/>
    <w:rsid w:val="002F04C6"/>
    <w:rsid w:val="002F0C48"/>
    <w:rsid w:val="002F0CAB"/>
    <w:rsid w:val="002F0F38"/>
    <w:rsid w:val="002F102C"/>
    <w:rsid w:val="002F182A"/>
    <w:rsid w:val="002F1CCE"/>
    <w:rsid w:val="002F1DAC"/>
    <w:rsid w:val="002F2186"/>
    <w:rsid w:val="002F2370"/>
    <w:rsid w:val="002F2437"/>
    <w:rsid w:val="002F2556"/>
    <w:rsid w:val="002F2799"/>
    <w:rsid w:val="002F3573"/>
    <w:rsid w:val="002F3AE4"/>
    <w:rsid w:val="002F3C47"/>
    <w:rsid w:val="002F40B8"/>
    <w:rsid w:val="002F4725"/>
    <w:rsid w:val="002F4E10"/>
    <w:rsid w:val="002F5244"/>
    <w:rsid w:val="002F5504"/>
    <w:rsid w:val="002F5730"/>
    <w:rsid w:val="002F5C34"/>
    <w:rsid w:val="002F5C81"/>
    <w:rsid w:val="002F5D6D"/>
    <w:rsid w:val="002F5FDD"/>
    <w:rsid w:val="002F6009"/>
    <w:rsid w:val="002F6148"/>
    <w:rsid w:val="002F6263"/>
    <w:rsid w:val="002F6572"/>
    <w:rsid w:val="002F6CDA"/>
    <w:rsid w:val="002F6CE6"/>
    <w:rsid w:val="002F6F79"/>
    <w:rsid w:val="002F70A4"/>
    <w:rsid w:val="002F7166"/>
    <w:rsid w:val="002F745C"/>
    <w:rsid w:val="002F78F0"/>
    <w:rsid w:val="002F7969"/>
    <w:rsid w:val="002F7A2A"/>
    <w:rsid w:val="003008EA"/>
    <w:rsid w:val="0030092A"/>
    <w:rsid w:val="00300AD8"/>
    <w:rsid w:val="00300C8D"/>
    <w:rsid w:val="00301057"/>
    <w:rsid w:val="003010D9"/>
    <w:rsid w:val="003011D6"/>
    <w:rsid w:val="0030124E"/>
    <w:rsid w:val="003012CF"/>
    <w:rsid w:val="00301424"/>
    <w:rsid w:val="0030159B"/>
    <w:rsid w:val="00301746"/>
    <w:rsid w:val="00301BDD"/>
    <w:rsid w:val="00301C87"/>
    <w:rsid w:val="00301CCE"/>
    <w:rsid w:val="00302003"/>
    <w:rsid w:val="003021AC"/>
    <w:rsid w:val="003021C7"/>
    <w:rsid w:val="00302699"/>
    <w:rsid w:val="00302740"/>
    <w:rsid w:val="00302836"/>
    <w:rsid w:val="00302A83"/>
    <w:rsid w:val="00302B30"/>
    <w:rsid w:val="00302D9A"/>
    <w:rsid w:val="0030358D"/>
    <w:rsid w:val="003038C3"/>
    <w:rsid w:val="00303A9B"/>
    <w:rsid w:val="00303B36"/>
    <w:rsid w:val="00303B6F"/>
    <w:rsid w:val="00303D8D"/>
    <w:rsid w:val="00303DFF"/>
    <w:rsid w:val="00303F14"/>
    <w:rsid w:val="00303F74"/>
    <w:rsid w:val="003040A8"/>
    <w:rsid w:val="00304124"/>
    <w:rsid w:val="0030436A"/>
    <w:rsid w:val="0030464C"/>
    <w:rsid w:val="00304870"/>
    <w:rsid w:val="0030490B"/>
    <w:rsid w:val="00304A0E"/>
    <w:rsid w:val="00304BC6"/>
    <w:rsid w:val="00304C5A"/>
    <w:rsid w:val="00304C76"/>
    <w:rsid w:val="00304C92"/>
    <w:rsid w:val="00304D2A"/>
    <w:rsid w:val="00304E45"/>
    <w:rsid w:val="00304E9B"/>
    <w:rsid w:val="00304FBA"/>
    <w:rsid w:val="003053A1"/>
    <w:rsid w:val="0030592F"/>
    <w:rsid w:val="0030597E"/>
    <w:rsid w:val="00305B63"/>
    <w:rsid w:val="00305D4D"/>
    <w:rsid w:val="00305DA5"/>
    <w:rsid w:val="00305E09"/>
    <w:rsid w:val="0030616C"/>
    <w:rsid w:val="00306175"/>
    <w:rsid w:val="00306216"/>
    <w:rsid w:val="0030640F"/>
    <w:rsid w:val="00306687"/>
    <w:rsid w:val="00306928"/>
    <w:rsid w:val="00306ABF"/>
    <w:rsid w:val="00306D2A"/>
    <w:rsid w:val="00306FB5"/>
    <w:rsid w:val="00307055"/>
    <w:rsid w:val="00307073"/>
    <w:rsid w:val="00307213"/>
    <w:rsid w:val="00307AC4"/>
    <w:rsid w:val="00307CA9"/>
    <w:rsid w:val="003101E7"/>
    <w:rsid w:val="0031036D"/>
    <w:rsid w:val="0031041C"/>
    <w:rsid w:val="003104DC"/>
    <w:rsid w:val="003106AF"/>
    <w:rsid w:val="003108D2"/>
    <w:rsid w:val="0031096A"/>
    <w:rsid w:val="00310AFB"/>
    <w:rsid w:val="00310E12"/>
    <w:rsid w:val="00310E51"/>
    <w:rsid w:val="0031110E"/>
    <w:rsid w:val="0031165D"/>
    <w:rsid w:val="003116A4"/>
    <w:rsid w:val="00311822"/>
    <w:rsid w:val="00311A1B"/>
    <w:rsid w:val="00311EC6"/>
    <w:rsid w:val="00311F3C"/>
    <w:rsid w:val="003121AF"/>
    <w:rsid w:val="003128AC"/>
    <w:rsid w:val="003129E8"/>
    <w:rsid w:val="00312D54"/>
    <w:rsid w:val="00312E24"/>
    <w:rsid w:val="00313103"/>
    <w:rsid w:val="00313335"/>
    <w:rsid w:val="00313761"/>
    <w:rsid w:val="00313A39"/>
    <w:rsid w:val="00313ACC"/>
    <w:rsid w:val="00313AD1"/>
    <w:rsid w:val="00313B2B"/>
    <w:rsid w:val="00314031"/>
    <w:rsid w:val="00314925"/>
    <w:rsid w:val="00314B5A"/>
    <w:rsid w:val="00314BC9"/>
    <w:rsid w:val="00314BCC"/>
    <w:rsid w:val="00314C82"/>
    <w:rsid w:val="00314CB2"/>
    <w:rsid w:val="00315442"/>
    <w:rsid w:val="00315773"/>
    <w:rsid w:val="00315CC8"/>
    <w:rsid w:val="00315D67"/>
    <w:rsid w:val="00315EC3"/>
    <w:rsid w:val="00316E02"/>
    <w:rsid w:val="00316FA3"/>
    <w:rsid w:val="00316FAD"/>
    <w:rsid w:val="00316FBB"/>
    <w:rsid w:val="003171AA"/>
    <w:rsid w:val="00317513"/>
    <w:rsid w:val="003175E3"/>
    <w:rsid w:val="0031774E"/>
    <w:rsid w:val="003177CF"/>
    <w:rsid w:val="00317988"/>
    <w:rsid w:val="00317FC8"/>
    <w:rsid w:val="003200ED"/>
    <w:rsid w:val="003201CD"/>
    <w:rsid w:val="00320863"/>
    <w:rsid w:val="00320A2A"/>
    <w:rsid w:val="00320F09"/>
    <w:rsid w:val="00320F7E"/>
    <w:rsid w:val="00321096"/>
    <w:rsid w:val="0032176E"/>
    <w:rsid w:val="003217B0"/>
    <w:rsid w:val="00321A67"/>
    <w:rsid w:val="00321BF5"/>
    <w:rsid w:val="00322034"/>
    <w:rsid w:val="00322113"/>
    <w:rsid w:val="003226AD"/>
    <w:rsid w:val="0032277A"/>
    <w:rsid w:val="003229D8"/>
    <w:rsid w:val="00322E95"/>
    <w:rsid w:val="00322F23"/>
    <w:rsid w:val="0032311E"/>
    <w:rsid w:val="003231D4"/>
    <w:rsid w:val="00323988"/>
    <w:rsid w:val="00323A40"/>
    <w:rsid w:val="00323AD5"/>
    <w:rsid w:val="00323B73"/>
    <w:rsid w:val="00323C54"/>
    <w:rsid w:val="00324055"/>
    <w:rsid w:val="00324697"/>
    <w:rsid w:val="00324ADF"/>
    <w:rsid w:val="00324CCB"/>
    <w:rsid w:val="00324F13"/>
    <w:rsid w:val="00325463"/>
    <w:rsid w:val="003259DA"/>
    <w:rsid w:val="00325B75"/>
    <w:rsid w:val="00325C89"/>
    <w:rsid w:val="00325D01"/>
    <w:rsid w:val="00325DA0"/>
    <w:rsid w:val="00325EB0"/>
    <w:rsid w:val="003260AD"/>
    <w:rsid w:val="003261C9"/>
    <w:rsid w:val="0032658F"/>
    <w:rsid w:val="003268A8"/>
    <w:rsid w:val="003268ED"/>
    <w:rsid w:val="00326C9F"/>
    <w:rsid w:val="00326FFA"/>
    <w:rsid w:val="00327035"/>
    <w:rsid w:val="003273BC"/>
    <w:rsid w:val="0032744E"/>
    <w:rsid w:val="00327510"/>
    <w:rsid w:val="003276D9"/>
    <w:rsid w:val="003276E9"/>
    <w:rsid w:val="0032775B"/>
    <w:rsid w:val="0032776B"/>
    <w:rsid w:val="0032791F"/>
    <w:rsid w:val="00327BD2"/>
    <w:rsid w:val="00327C2B"/>
    <w:rsid w:val="00327E5B"/>
    <w:rsid w:val="00330079"/>
    <w:rsid w:val="003302B1"/>
    <w:rsid w:val="003307AE"/>
    <w:rsid w:val="00330C97"/>
    <w:rsid w:val="00330EA8"/>
    <w:rsid w:val="00331012"/>
    <w:rsid w:val="003314E9"/>
    <w:rsid w:val="00331639"/>
    <w:rsid w:val="0033195A"/>
    <w:rsid w:val="003319F8"/>
    <w:rsid w:val="00331A0F"/>
    <w:rsid w:val="00331B10"/>
    <w:rsid w:val="00331C41"/>
    <w:rsid w:val="00331CDA"/>
    <w:rsid w:val="00331E89"/>
    <w:rsid w:val="00331E9F"/>
    <w:rsid w:val="00331FDA"/>
    <w:rsid w:val="00332460"/>
    <w:rsid w:val="0033275C"/>
    <w:rsid w:val="00332D5E"/>
    <w:rsid w:val="00333484"/>
    <w:rsid w:val="00333744"/>
    <w:rsid w:val="00333B4C"/>
    <w:rsid w:val="0033403A"/>
    <w:rsid w:val="00334396"/>
    <w:rsid w:val="00334897"/>
    <w:rsid w:val="00334D0A"/>
    <w:rsid w:val="003352CB"/>
    <w:rsid w:val="00335715"/>
    <w:rsid w:val="0033614C"/>
    <w:rsid w:val="00336503"/>
    <w:rsid w:val="003368D1"/>
    <w:rsid w:val="00336AC8"/>
    <w:rsid w:val="00336C7A"/>
    <w:rsid w:val="0033781D"/>
    <w:rsid w:val="0033791A"/>
    <w:rsid w:val="00337988"/>
    <w:rsid w:val="00337A12"/>
    <w:rsid w:val="00337C70"/>
    <w:rsid w:val="00337CB0"/>
    <w:rsid w:val="00337F37"/>
    <w:rsid w:val="0034032D"/>
    <w:rsid w:val="00340390"/>
    <w:rsid w:val="00340488"/>
    <w:rsid w:val="003408FF"/>
    <w:rsid w:val="003409DA"/>
    <w:rsid w:val="003410FC"/>
    <w:rsid w:val="00341454"/>
    <w:rsid w:val="003417A7"/>
    <w:rsid w:val="0034190E"/>
    <w:rsid w:val="00341A45"/>
    <w:rsid w:val="0034214B"/>
    <w:rsid w:val="0034237B"/>
    <w:rsid w:val="003425D1"/>
    <w:rsid w:val="00342663"/>
    <w:rsid w:val="00342875"/>
    <w:rsid w:val="00342981"/>
    <w:rsid w:val="0034318C"/>
    <w:rsid w:val="00343242"/>
    <w:rsid w:val="003438BF"/>
    <w:rsid w:val="00343B43"/>
    <w:rsid w:val="00343B61"/>
    <w:rsid w:val="00343B69"/>
    <w:rsid w:val="003440F4"/>
    <w:rsid w:val="00344165"/>
    <w:rsid w:val="003441C0"/>
    <w:rsid w:val="003441F8"/>
    <w:rsid w:val="0034436B"/>
    <w:rsid w:val="00344398"/>
    <w:rsid w:val="0034491C"/>
    <w:rsid w:val="0034495A"/>
    <w:rsid w:val="00344B53"/>
    <w:rsid w:val="00344C39"/>
    <w:rsid w:val="00344D55"/>
    <w:rsid w:val="00344F91"/>
    <w:rsid w:val="0034515C"/>
    <w:rsid w:val="00345559"/>
    <w:rsid w:val="00345798"/>
    <w:rsid w:val="00345849"/>
    <w:rsid w:val="00345E18"/>
    <w:rsid w:val="003462B5"/>
    <w:rsid w:val="003463C0"/>
    <w:rsid w:val="00346CA2"/>
    <w:rsid w:val="00346D7B"/>
    <w:rsid w:val="00346DCB"/>
    <w:rsid w:val="003472FA"/>
    <w:rsid w:val="003473B2"/>
    <w:rsid w:val="0034757D"/>
    <w:rsid w:val="00347599"/>
    <w:rsid w:val="003475C5"/>
    <w:rsid w:val="00347A68"/>
    <w:rsid w:val="003501A3"/>
    <w:rsid w:val="00350203"/>
    <w:rsid w:val="0035038C"/>
    <w:rsid w:val="003506A8"/>
    <w:rsid w:val="00350862"/>
    <w:rsid w:val="00350981"/>
    <w:rsid w:val="00350BD0"/>
    <w:rsid w:val="00350E1E"/>
    <w:rsid w:val="00350E84"/>
    <w:rsid w:val="0035122F"/>
    <w:rsid w:val="00351598"/>
    <w:rsid w:val="003515A9"/>
    <w:rsid w:val="003516A1"/>
    <w:rsid w:val="00351862"/>
    <w:rsid w:val="00351A70"/>
    <w:rsid w:val="00351B65"/>
    <w:rsid w:val="00351F9B"/>
    <w:rsid w:val="0035208E"/>
    <w:rsid w:val="003521CC"/>
    <w:rsid w:val="00352BE6"/>
    <w:rsid w:val="00352D38"/>
    <w:rsid w:val="00352F1E"/>
    <w:rsid w:val="00353D03"/>
    <w:rsid w:val="00353D8C"/>
    <w:rsid w:val="00353DB9"/>
    <w:rsid w:val="00353DF8"/>
    <w:rsid w:val="0035458A"/>
    <w:rsid w:val="0035468C"/>
    <w:rsid w:val="003549E4"/>
    <w:rsid w:val="00354D8E"/>
    <w:rsid w:val="003554B2"/>
    <w:rsid w:val="00355973"/>
    <w:rsid w:val="00355B9D"/>
    <w:rsid w:val="00355F8C"/>
    <w:rsid w:val="003563A3"/>
    <w:rsid w:val="0035661D"/>
    <w:rsid w:val="00356929"/>
    <w:rsid w:val="00356A53"/>
    <w:rsid w:val="00356DC9"/>
    <w:rsid w:val="003579EF"/>
    <w:rsid w:val="00357B71"/>
    <w:rsid w:val="00357FC3"/>
    <w:rsid w:val="0036011A"/>
    <w:rsid w:val="00360335"/>
    <w:rsid w:val="00360519"/>
    <w:rsid w:val="003606DE"/>
    <w:rsid w:val="003617C7"/>
    <w:rsid w:val="00361C35"/>
    <w:rsid w:val="00361DC8"/>
    <w:rsid w:val="003627AA"/>
    <w:rsid w:val="00362C45"/>
    <w:rsid w:val="00362EE0"/>
    <w:rsid w:val="00362F12"/>
    <w:rsid w:val="00363291"/>
    <w:rsid w:val="00363956"/>
    <w:rsid w:val="003642E0"/>
    <w:rsid w:val="00364729"/>
    <w:rsid w:val="00364914"/>
    <w:rsid w:val="00364C81"/>
    <w:rsid w:val="00364CFC"/>
    <w:rsid w:val="0036526C"/>
    <w:rsid w:val="003652E1"/>
    <w:rsid w:val="003653A8"/>
    <w:rsid w:val="00365C10"/>
    <w:rsid w:val="00365C90"/>
    <w:rsid w:val="00365D7B"/>
    <w:rsid w:val="00365E52"/>
    <w:rsid w:val="00366306"/>
    <w:rsid w:val="0036637E"/>
    <w:rsid w:val="003666C6"/>
    <w:rsid w:val="00366A53"/>
    <w:rsid w:val="00366AA6"/>
    <w:rsid w:val="00366C29"/>
    <w:rsid w:val="00366F46"/>
    <w:rsid w:val="003673AD"/>
    <w:rsid w:val="003673E1"/>
    <w:rsid w:val="003679C8"/>
    <w:rsid w:val="00367B29"/>
    <w:rsid w:val="00367ED4"/>
    <w:rsid w:val="00367F4A"/>
    <w:rsid w:val="00370186"/>
    <w:rsid w:val="003706A7"/>
    <w:rsid w:val="003706EB"/>
    <w:rsid w:val="00370A95"/>
    <w:rsid w:val="00371060"/>
    <w:rsid w:val="00371C55"/>
    <w:rsid w:val="00371E0E"/>
    <w:rsid w:val="00371E5A"/>
    <w:rsid w:val="00371E6C"/>
    <w:rsid w:val="00372356"/>
    <w:rsid w:val="0037248A"/>
    <w:rsid w:val="00372499"/>
    <w:rsid w:val="00372556"/>
    <w:rsid w:val="0037256F"/>
    <w:rsid w:val="00372CF3"/>
    <w:rsid w:val="00372D32"/>
    <w:rsid w:val="0037352F"/>
    <w:rsid w:val="003736FD"/>
    <w:rsid w:val="00373761"/>
    <w:rsid w:val="00373870"/>
    <w:rsid w:val="00374233"/>
    <w:rsid w:val="00374461"/>
    <w:rsid w:val="00374533"/>
    <w:rsid w:val="00374A0D"/>
    <w:rsid w:val="00374DA6"/>
    <w:rsid w:val="0037509B"/>
    <w:rsid w:val="00375170"/>
    <w:rsid w:val="0037559B"/>
    <w:rsid w:val="00375CB4"/>
    <w:rsid w:val="00375DF8"/>
    <w:rsid w:val="00375E40"/>
    <w:rsid w:val="00375F46"/>
    <w:rsid w:val="00376606"/>
    <w:rsid w:val="003768AB"/>
    <w:rsid w:val="00376B67"/>
    <w:rsid w:val="00376D75"/>
    <w:rsid w:val="00377276"/>
    <w:rsid w:val="00377520"/>
    <w:rsid w:val="00377CE9"/>
    <w:rsid w:val="00377D8B"/>
    <w:rsid w:val="00377F26"/>
    <w:rsid w:val="003802C2"/>
    <w:rsid w:val="003804E1"/>
    <w:rsid w:val="003805ED"/>
    <w:rsid w:val="00380A60"/>
    <w:rsid w:val="00380D84"/>
    <w:rsid w:val="003812D7"/>
    <w:rsid w:val="0038164C"/>
    <w:rsid w:val="0038166F"/>
    <w:rsid w:val="0038194E"/>
    <w:rsid w:val="00381D29"/>
    <w:rsid w:val="00382293"/>
    <w:rsid w:val="00382566"/>
    <w:rsid w:val="0038269F"/>
    <w:rsid w:val="003828EC"/>
    <w:rsid w:val="00382A7E"/>
    <w:rsid w:val="00382A84"/>
    <w:rsid w:val="00382B75"/>
    <w:rsid w:val="00382FF1"/>
    <w:rsid w:val="003831C4"/>
    <w:rsid w:val="003831F5"/>
    <w:rsid w:val="00383437"/>
    <w:rsid w:val="00383708"/>
    <w:rsid w:val="00383A33"/>
    <w:rsid w:val="0038400A"/>
    <w:rsid w:val="00384142"/>
    <w:rsid w:val="00384687"/>
    <w:rsid w:val="00384815"/>
    <w:rsid w:val="00384902"/>
    <w:rsid w:val="00384AF6"/>
    <w:rsid w:val="00384AFE"/>
    <w:rsid w:val="00384EA5"/>
    <w:rsid w:val="00385267"/>
    <w:rsid w:val="003853A1"/>
    <w:rsid w:val="00385515"/>
    <w:rsid w:val="003855DD"/>
    <w:rsid w:val="00385A89"/>
    <w:rsid w:val="00385BDD"/>
    <w:rsid w:val="00385CFC"/>
    <w:rsid w:val="00385D64"/>
    <w:rsid w:val="0038614E"/>
    <w:rsid w:val="003868D5"/>
    <w:rsid w:val="00386DEC"/>
    <w:rsid w:val="00387012"/>
    <w:rsid w:val="0038707E"/>
    <w:rsid w:val="0038783F"/>
    <w:rsid w:val="00387BC7"/>
    <w:rsid w:val="00387F15"/>
    <w:rsid w:val="00390062"/>
    <w:rsid w:val="0039015F"/>
    <w:rsid w:val="003905DA"/>
    <w:rsid w:val="003908A1"/>
    <w:rsid w:val="003909D9"/>
    <w:rsid w:val="00390EBC"/>
    <w:rsid w:val="003912E0"/>
    <w:rsid w:val="00391648"/>
    <w:rsid w:val="00391652"/>
    <w:rsid w:val="003916C5"/>
    <w:rsid w:val="00391893"/>
    <w:rsid w:val="00391FDB"/>
    <w:rsid w:val="00392978"/>
    <w:rsid w:val="00392B23"/>
    <w:rsid w:val="00392BD9"/>
    <w:rsid w:val="00393043"/>
    <w:rsid w:val="00393070"/>
    <w:rsid w:val="00393343"/>
    <w:rsid w:val="0039345A"/>
    <w:rsid w:val="00393C06"/>
    <w:rsid w:val="00393DEA"/>
    <w:rsid w:val="003940C0"/>
    <w:rsid w:val="00394175"/>
    <w:rsid w:val="0039437B"/>
    <w:rsid w:val="003947F0"/>
    <w:rsid w:val="00394E0A"/>
    <w:rsid w:val="003950C7"/>
    <w:rsid w:val="00395553"/>
    <w:rsid w:val="003958C0"/>
    <w:rsid w:val="003958DE"/>
    <w:rsid w:val="003958FD"/>
    <w:rsid w:val="00395967"/>
    <w:rsid w:val="00395BA0"/>
    <w:rsid w:val="00396510"/>
    <w:rsid w:val="00396587"/>
    <w:rsid w:val="00396668"/>
    <w:rsid w:val="00396B1D"/>
    <w:rsid w:val="00396DDB"/>
    <w:rsid w:val="00396E5D"/>
    <w:rsid w:val="00397783"/>
    <w:rsid w:val="0039791E"/>
    <w:rsid w:val="00397DCD"/>
    <w:rsid w:val="003A0810"/>
    <w:rsid w:val="003A0DC4"/>
    <w:rsid w:val="003A0EF4"/>
    <w:rsid w:val="003A10FB"/>
    <w:rsid w:val="003A1392"/>
    <w:rsid w:val="003A1435"/>
    <w:rsid w:val="003A1713"/>
    <w:rsid w:val="003A1958"/>
    <w:rsid w:val="003A1BF8"/>
    <w:rsid w:val="003A1C44"/>
    <w:rsid w:val="003A1DE9"/>
    <w:rsid w:val="003A20B0"/>
    <w:rsid w:val="003A21F3"/>
    <w:rsid w:val="003A25CE"/>
    <w:rsid w:val="003A25EC"/>
    <w:rsid w:val="003A2785"/>
    <w:rsid w:val="003A2A7A"/>
    <w:rsid w:val="003A2B47"/>
    <w:rsid w:val="003A2C41"/>
    <w:rsid w:val="003A2DFA"/>
    <w:rsid w:val="003A2FD0"/>
    <w:rsid w:val="003A2FD8"/>
    <w:rsid w:val="003A3AB8"/>
    <w:rsid w:val="003A3F16"/>
    <w:rsid w:val="003A473A"/>
    <w:rsid w:val="003A4876"/>
    <w:rsid w:val="003A48F5"/>
    <w:rsid w:val="003A4EDC"/>
    <w:rsid w:val="003A525E"/>
    <w:rsid w:val="003A5304"/>
    <w:rsid w:val="003A5369"/>
    <w:rsid w:val="003A5D8A"/>
    <w:rsid w:val="003A60DE"/>
    <w:rsid w:val="003A630D"/>
    <w:rsid w:val="003A6319"/>
    <w:rsid w:val="003A651A"/>
    <w:rsid w:val="003A661E"/>
    <w:rsid w:val="003A699A"/>
    <w:rsid w:val="003A6D8B"/>
    <w:rsid w:val="003A6E22"/>
    <w:rsid w:val="003A6E26"/>
    <w:rsid w:val="003A705C"/>
    <w:rsid w:val="003A7210"/>
    <w:rsid w:val="003A7380"/>
    <w:rsid w:val="003A742D"/>
    <w:rsid w:val="003A7BDB"/>
    <w:rsid w:val="003B0BE2"/>
    <w:rsid w:val="003B0CA7"/>
    <w:rsid w:val="003B0D2D"/>
    <w:rsid w:val="003B0E33"/>
    <w:rsid w:val="003B12CD"/>
    <w:rsid w:val="003B188C"/>
    <w:rsid w:val="003B1B35"/>
    <w:rsid w:val="003B1C57"/>
    <w:rsid w:val="003B299F"/>
    <w:rsid w:val="003B2D7D"/>
    <w:rsid w:val="003B2DB4"/>
    <w:rsid w:val="003B2EF7"/>
    <w:rsid w:val="003B32F3"/>
    <w:rsid w:val="003B3660"/>
    <w:rsid w:val="003B37C3"/>
    <w:rsid w:val="003B3AA7"/>
    <w:rsid w:val="003B41A6"/>
    <w:rsid w:val="003B423C"/>
    <w:rsid w:val="003B48B3"/>
    <w:rsid w:val="003B4ABF"/>
    <w:rsid w:val="003B4B27"/>
    <w:rsid w:val="003B4BC9"/>
    <w:rsid w:val="003B4C31"/>
    <w:rsid w:val="003B4F23"/>
    <w:rsid w:val="003B50D2"/>
    <w:rsid w:val="003B56A5"/>
    <w:rsid w:val="003B5767"/>
    <w:rsid w:val="003B59DC"/>
    <w:rsid w:val="003B5C5B"/>
    <w:rsid w:val="003B5DF0"/>
    <w:rsid w:val="003B62B4"/>
    <w:rsid w:val="003B638B"/>
    <w:rsid w:val="003B641C"/>
    <w:rsid w:val="003B683F"/>
    <w:rsid w:val="003B6929"/>
    <w:rsid w:val="003B6D20"/>
    <w:rsid w:val="003B6FCA"/>
    <w:rsid w:val="003B73A1"/>
    <w:rsid w:val="003B73CD"/>
    <w:rsid w:val="003B76E2"/>
    <w:rsid w:val="003B783A"/>
    <w:rsid w:val="003B78FE"/>
    <w:rsid w:val="003B7C9E"/>
    <w:rsid w:val="003B7E78"/>
    <w:rsid w:val="003B7ECB"/>
    <w:rsid w:val="003C03A3"/>
    <w:rsid w:val="003C073B"/>
    <w:rsid w:val="003C09B4"/>
    <w:rsid w:val="003C1010"/>
    <w:rsid w:val="003C13BF"/>
    <w:rsid w:val="003C14C9"/>
    <w:rsid w:val="003C1659"/>
    <w:rsid w:val="003C18DE"/>
    <w:rsid w:val="003C1915"/>
    <w:rsid w:val="003C1B11"/>
    <w:rsid w:val="003C23A7"/>
    <w:rsid w:val="003C243D"/>
    <w:rsid w:val="003C25C5"/>
    <w:rsid w:val="003C26D6"/>
    <w:rsid w:val="003C273F"/>
    <w:rsid w:val="003C2B49"/>
    <w:rsid w:val="003C2D67"/>
    <w:rsid w:val="003C2F44"/>
    <w:rsid w:val="003C30A8"/>
    <w:rsid w:val="003C30FC"/>
    <w:rsid w:val="003C3236"/>
    <w:rsid w:val="003C3820"/>
    <w:rsid w:val="003C387D"/>
    <w:rsid w:val="003C3C94"/>
    <w:rsid w:val="003C3CDB"/>
    <w:rsid w:val="003C3E8D"/>
    <w:rsid w:val="003C3E97"/>
    <w:rsid w:val="003C3EC1"/>
    <w:rsid w:val="003C463C"/>
    <w:rsid w:val="003C4AC8"/>
    <w:rsid w:val="003C4BB7"/>
    <w:rsid w:val="003C4C4B"/>
    <w:rsid w:val="003C4E48"/>
    <w:rsid w:val="003C53FC"/>
    <w:rsid w:val="003C55C1"/>
    <w:rsid w:val="003C5D1C"/>
    <w:rsid w:val="003C5F74"/>
    <w:rsid w:val="003C60C1"/>
    <w:rsid w:val="003C63F2"/>
    <w:rsid w:val="003C64DF"/>
    <w:rsid w:val="003C6533"/>
    <w:rsid w:val="003C6993"/>
    <w:rsid w:val="003C69D3"/>
    <w:rsid w:val="003C6BDA"/>
    <w:rsid w:val="003C6E8F"/>
    <w:rsid w:val="003C6F92"/>
    <w:rsid w:val="003C7556"/>
    <w:rsid w:val="003C7677"/>
    <w:rsid w:val="003C7863"/>
    <w:rsid w:val="003C794A"/>
    <w:rsid w:val="003C79E4"/>
    <w:rsid w:val="003C7AFE"/>
    <w:rsid w:val="003C7CC2"/>
    <w:rsid w:val="003C7D5D"/>
    <w:rsid w:val="003C7EB1"/>
    <w:rsid w:val="003D049E"/>
    <w:rsid w:val="003D06C3"/>
    <w:rsid w:val="003D07ED"/>
    <w:rsid w:val="003D08E1"/>
    <w:rsid w:val="003D093E"/>
    <w:rsid w:val="003D0BF8"/>
    <w:rsid w:val="003D12BA"/>
    <w:rsid w:val="003D151B"/>
    <w:rsid w:val="003D16DA"/>
    <w:rsid w:val="003D17B3"/>
    <w:rsid w:val="003D1D2C"/>
    <w:rsid w:val="003D1D61"/>
    <w:rsid w:val="003D271B"/>
    <w:rsid w:val="003D2AAC"/>
    <w:rsid w:val="003D2E62"/>
    <w:rsid w:val="003D2F4D"/>
    <w:rsid w:val="003D3698"/>
    <w:rsid w:val="003D36CF"/>
    <w:rsid w:val="003D3AE3"/>
    <w:rsid w:val="003D3B51"/>
    <w:rsid w:val="003D4290"/>
    <w:rsid w:val="003D4FBE"/>
    <w:rsid w:val="003D5487"/>
    <w:rsid w:val="003D5F6E"/>
    <w:rsid w:val="003D615C"/>
    <w:rsid w:val="003D6A41"/>
    <w:rsid w:val="003D6B2B"/>
    <w:rsid w:val="003D6B63"/>
    <w:rsid w:val="003D6BA4"/>
    <w:rsid w:val="003D6FB6"/>
    <w:rsid w:val="003D75FA"/>
    <w:rsid w:val="003D783B"/>
    <w:rsid w:val="003D79A9"/>
    <w:rsid w:val="003D7BC7"/>
    <w:rsid w:val="003D7E01"/>
    <w:rsid w:val="003E0149"/>
    <w:rsid w:val="003E01C5"/>
    <w:rsid w:val="003E038E"/>
    <w:rsid w:val="003E0625"/>
    <w:rsid w:val="003E08FC"/>
    <w:rsid w:val="003E0A92"/>
    <w:rsid w:val="003E0CC4"/>
    <w:rsid w:val="003E0D24"/>
    <w:rsid w:val="003E0D6C"/>
    <w:rsid w:val="003E13AD"/>
    <w:rsid w:val="003E1757"/>
    <w:rsid w:val="003E18F5"/>
    <w:rsid w:val="003E1AF4"/>
    <w:rsid w:val="003E1B81"/>
    <w:rsid w:val="003E1C9F"/>
    <w:rsid w:val="003E203E"/>
    <w:rsid w:val="003E23FA"/>
    <w:rsid w:val="003E24D3"/>
    <w:rsid w:val="003E2C40"/>
    <w:rsid w:val="003E2CD0"/>
    <w:rsid w:val="003E2D10"/>
    <w:rsid w:val="003E33FF"/>
    <w:rsid w:val="003E3534"/>
    <w:rsid w:val="003E35CC"/>
    <w:rsid w:val="003E366A"/>
    <w:rsid w:val="003E3A7F"/>
    <w:rsid w:val="003E3B61"/>
    <w:rsid w:val="003E3C72"/>
    <w:rsid w:val="003E3C8A"/>
    <w:rsid w:val="003E3D09"/>
    <w:rsid w:val="003E3D61"/>
    <w:rsid w:val="003E3F0E"/>
    <w:rsid w:val="003E424C"/>
    <w:rsid w:val="003E47B2"/>
    <w:rsid w:val="003E4FA6"/>
    <w:rsid w:val="003E5002"/>
    <w:rsid w:val="003E54E7"/>
    <w:rsid w:val="003E5623"/>
    <w:rsid w:val="003E602B"/>
    <w:rsid w:val="003E6C01"/>
    <w:rsid w:val="003E6C25"/>
    <w:rsid w:val="003E6DED"/>
    <w:rsid w:val="003E6E96"/>
    <w:rsid w:val="003E6F42"/>
    <w:rsid w:val="003E754E"/>
    <w:rsid w:val="003E791E"/>
    <w:rsid w:val="003E7C86"/>
    <w:rsid w:val="003F06E0"/>
    <w:rsid w:val="003F0865"/>
    <w:rsid w:val="003F099C"/>
    <w:rsid w:val="003F0ECA"/>
    <w:rsid w:val="003F0EF2"/>
    <w:rsid w:val="003F1402"/>
    <w:rsid w:val="003F1667"/>
    <w:rsid w:val="003F1AAD"/>
    <w:rsid w:val="003F1E43"/>
    <w:rsid w:val="003F206C"/>
    <w:rsid w:val="003F2D7B"/>
    <w:rsid w:val="003F2DC4"/>
    <w:rsid w:val="003F3240"/>
    <w:rsid w:val="003F3256"/>
    <w:rsid w:val="003F3423"/>
    <w:rsid w:val="003F3A9D"/>
    <w:rsid w:val="003F3BE2"/>
    <w:rsid w:val="003F4016"/>
    <w:rsid w:val="003F4156"/>
    <w:rsid w:val="003F41B9"/>
    <w:rsid w:val="003F4A17"/>
    <w:rsid w:val="003F507A"/>
    <w:rsid w:val="003F5130"/>
    <w:rsid w:val="003F57F6"/>
    <w:rsid w:val="003F5932"/>
    <w:rsid w:val="003F5A88"/>
    <w:rsid w:val="003F5ABA"/>
    <w:rsid w:val="003F5B4C"/>
    <w:rsid w:val="003F6ABB"/>
    <w:rsid w:val="003F6FC5"/>
    <w:rsid w:val="003F7105"/>
    <w:rsid w:val="003F72D3"/>
    <w:rsid w:val="003F75DA"/>
    <w:rsid w:val="003F791B"/>
    <w:rsid w:val="003F7E6F"/>
    <w:rsid w:val="00400385"/>
    <w:rsid w:val="004004CB"/>
    <w:rsid w:val="0040053C"/>
    <w:rsid w:val="0040067E"/>
    <w:rsid w:val="0040073C"/>
    <w:rsid w:val="00400DEE"/>
    <w:rsid w:val="00400E27"/>
    <w:rsid w:val="00400FCE"/>
    <w:rsid w:val="00401194"/>
    <w:rsid w:val="00401671"/>
    <w:rsid w:val="004016AE"/>
    <w:rsid w:val="004017E6"/>
    <w:rsid w:val="004018F1"/>
    <w:rsid w:val="004021FF"/>
    <w:rsid w:val="00402410"/>
    <w:rsid w:val="00402622"/>
    <w:rsid w:val="004028CF"/>
    <w:rsid w:val="0040297E"/>
    <w:rsid w:val="00402995"/>
    <w:rsid w:val="004029FF"/>
    <w:rsid w:val="00402A95"/>
    <w:rsid w:val="00402C95"/>
    <w:rsid w:val="004030ED"/>
    <w:rsid w:val="00403433"/>
    <w:rsid w:val="00403931"/>
    <w:rsid w:val="0040397B"/>
    <w:rsid w:val="00403C72"/>
    <w:rsid w:val="00403F00"/>
    <w:rsid w:val="0040429A"/>
    <w:rsid w:val="004042E0"/>
    <w:rsid w:val="00404342"/>
    <w:rsid w:val="00404626"/>
    <w:rsid w:val="00404772"/>
    <w:rsid w:val="00404A38"/>
    <w:rsid w:val="00404C25"/>
    <w:rsid w:val="0040506A"/>
    <w:rsid w:val="004051F8"/>
    <w:rsid w:val="00405491"/>
    <w:rsid w:val="0040564D"/>
    <w:rsid w:val="00405780"/>
    <w:rsid w:val="00405878"/>
    <w:rsid w:val="004058CE"/>
    <w:rsid w:val="004058DD"/>
    <w:rsid w:val="004059BD"/>
    <w:rsid w:val="004068FA"/>
    <w:rsid w:val="004069A9"/>
    <w:rsid w:val="00406C54"/>
    <w:rsid w:val="00406F04"/>
    <w:rsid w:val="00406F75"/>
    <w:rsid w:val="00407037"/>
    <w:rsid w:val="00407076"/>
    <w:rsid w:val="00407164"/>
    <w:rsid w:val="004073E1"/>
    <w:rsid w:val="00407641"/>
    <w:rsid w:val="0040792D"/>
    <w:rsid w:val="00407DD1"/>
    <w:rsid w:val="00407E9D"/>
    <w:rsid w:val="00407F4B"/>
    <w:rsid w:val="00410543"/>
    <w:rsid w:val="00410DBF"/>
    <w:rsid w:val="00410E14"/>
    <w:rsid w:val="00410E61"/>
    <w:rsid w:val="00410F14"/>
    <w:rsid w:val="004115D6"/>
    <w:rsid w:val="00411AF3"/>
    <w:rsid w:val="00411D89"/>
    <w:rsid w:val="004122C0"/>
    <w:rsid w:val="00412DF3"/>
    <w:rsid w:val="004131D2"/>
    <w:rsid w:val="004132E1"/>
    <w:rsid w:val="004133C2"/>
    <w:rsid w:val="004133FF"/>
    <w:rsid w:val="00413721"/>
    <w:rsid w:val="00413A57"/>
    <w:rsid w:val="004147D5"/>
    <w:rsid w:val="00414843"/>
    <w:rsid w:val="00414A1E"/>
    <w:rsid w:val="00414A56"/>
    <w:rsid w:val="00414BBC"/>
    <w:rsid w:val="0041541C"/>
    <w:rsid w:val="00415544"/>
    <w:rsid w:val="004155A5"/>
    <w:rsid w:val="00415953"/>
    <w:rsid w:val="00415BA7"/>
    <w:rsid w:val="00415DAF"/>
    <w:rsid w:val="0041718F"/>
    <w:rsid w:val="004175BA"/>
    <w:rsid w:val="00417994"/>
    <w:rsid w:val="00417BA9"/>
    <w:rsid w:val="00417C45"/>
    <w:rsid w:val="00420242"/>
    <w:rsid w:val="00420312"/>
    <w:rsid w:val="004204FE"/>
    <w:rsid w:val="00420540"/>
    <w:rsid w:val="00420A13"/>
    <w:rsid w:val="00420CBD"/>
    <w:rsid w:val="00420CD5"/>
    <w:rsid w:val="00420EA6"/>
    <w:rsid w:val="004210F2"/>
    <w:rsid w:val="00421322"/>
    <w:rsid w:val="0042215B"/>
    <w:rsid w:val="0042238B"/>
    <w:rsid w:val="004224D8"/>
    <w:rsid w:val="0042290B"/>
    <w:rsid w:val="00423031"/>
    <w:rsid w:val="0042345D"/>
    <w:rsid w:val="004234A2"/>
    <w:rsid w:val="0042355D"/>
    <w:rsid w:val="004238B1"/>
    <w:rsid w:val="004240E2"/>
    <w:rsid w:val="0042429B"/>
    <w:rsid w:val="004245CD"/>
    <w:rsid w:val="0042464E"/>
    <w:rsid w:val="004249A3"/>
    <w:rsid w:val="00424A9C"/>
    <w:rsid w:val="00424C1B"/>
    <w:rsid w:val="00424EDA"/>
    <w:rsid w:val="00424EFE"/>
    <w:rsid w:val="00425430"/>
    <w:rsid w:val="00425448"/>
    <w:rsid w:val="0042551E"/>
    <w:rsid w:val="004259C7"/>
    <w:rsid w:val="00425B9F"/>
    <w:rsid w:val="0042618B"/>
    <w:rsid w:val="00426305"/>
    <w:rsid w:val="0042641B"/>
    <w:rsid w:val="004264A7"/>
    <w:rsid w:val="00426560"/>
    <w:rsid w:val="00426BA6"/>
    <w:rsid w:val="00427193"/>
    <w:rsid w:val="004271C0"/>
    <w:rsid w:val="004272D6"/>
    <w:rsid w:val="004273C9"/>
    <w:rsid w:val="00427418"/>
    <w:rsid w:val="00427419"/>
    <w:rsid w:val="00430544"/>
    <w:rsid w:val="00430C09"/>
    <w:rsid w:val="00430C90"/>
    <w:rsid w:val="00430DE7"/>
    <w:rsid w:val="00430E2C"/>
    <w:rsid w:val="00430FC1"/>
    <w:rsid w:val="00431237"/>
    <w:rsid w:val="00431329"/>
    <w:rsid w:val="00431AB3"/>
    <w:rsid w:val="00431BE6"/>
    <w:rsid w:val="00432744"/>
    <w:rsid w:val="00432B27"/>
    <w:rsid w:val="00432BE6"/>
    <w:rsid w:val="004330B4"/>
    <w:rsid w:val="004335FA"/>
    <w:rsid w:val="004336D0"/>
    <w:rsid w:val="004339CD"/>
    <w:rsid w:val="00433B96"/>
    <w:rsid w:val="00433DD5"/>
    <w:rsid w:val="00433E1B"/>
    <w:rsid w:val="00433FE8"/>
    <w:rsid w:val="00434351"/>
    <w:rsid w:val="00434584"/>
    <w:rsid w:val="00434780"/>
    <w:rsid w:val="004349C3"/>
    <w:rsid w:val="00434B8E"/>
    <w:rsid w:val="00434CA0"/>
    <w:rsid w:val="00434E89"/>
    <w:rsid w:val="004350D5"/>
    <w:rsid w:val="0043524F"/>
    <w:rsid w:val="00435B53"/>
    <w:rsid w:val="00435B87"/>
    <w:rsid w:val="00435C19"/>
    <w:rsid w:val="00435DBE"/>
    <w:rsid w:val="004367B8"/>
    <w:rsid w:val="0043690F"/>
    <w:rsid w:val="00437199"/>
    <w:rsid w:val="0043728C"/>
    <w:rsid w:val="0043740F"/>
    <w:rsid w:val="004374BC"/>
    <w:rsid w:val="00437770"/>
    <w:rsid w:val="00437C2E"/>
    <w:rsid w:val="00437C93"/>
    <w:rsid w:val="00437D5B"/>
    <w:rsid w:val="00437E67"/>
    <w:rsid w:val="00440075"/>
    <w:rsid w:val="00440222"/>
    <w:rsid w:val="0044086D"/>
    <w:rsid w:val="0044096C"/>
    <w:rsid w:val="0044116D"/>
    <w:rsid w:val="0044134F"/>
    <w:rsid w:val="004413F7"/>
    <w:rsid w:val="00441461"/>
    <w:rsid w:val="004415C9"/>
    <w:rsid w:val="00441921"/>
    <w:rsid w:val="00441C34"/>
    <w:rsid w:val="00441E0F"/>
    <w:rsid w:val="00441E8F"/>
    <w:rsid w:val="00441FB4"/>
    <w:rsid w:val="004425FF"/>
    <w:rsid w:val="00442826"/>
    <w:rsid w:val="00442DE9"/>
    <w:rsid w:val="00443CF5"/>
    <w:rsid w:val="00444287"/>
    <w:rsid w:val="0044438A"/>
    <w:rsid w:val="004444C8"/>
    <w:rsid w:val="00444500"/>
    <w:rsid w:val="00444A26"/>
    <w:rsid w:val="00444B69"/>
    <w:rsid w:val="00444DA1"/>
    <w:rsid w:val="00444E4F"/>
    <w:rsid w:val="004451AE"/>
    <w:rsid w:val="004452A2"/>
    <w:rsid w:val="004453BA"/>
    <w:rsid w:val="00445405"/>
    <w:rsid w:val="00445577"/>
    <w:rsid w:val="00445EE8"/>
    <w:rsid w:val="00445F24"/>
    <w:rsid w:val="00446269"/>
    <w:rsid w:val="004466C7"/>
    <w:rsid w:val="00446E09"/>
    <w:rsid w:val="004472DA"/>
    <w:rsid w:val="004478A7"/>
    <w:rsid w:val="00447CC9"/>
    <w:rsid w:val="00447DB3"/>
    <w:rsid w:val="004502E7"/>
    <w:rsid w:val="00450926"/>
    <w:rsid w:val="00450B8A"/>
    <w:rsid w:val="00450BB5"/>
    <w:rsid w:val="00450D84"/>
    <w:rsid w:val="00450E0C"/>
    <w:rsid w:val="00451479"/>
    <w:rsid w:val="0045167B"/>
    <w:rsid w:val="00451B00"/>
    <w:rsid w:val="00451D6D"/>
    <w:rsid w:val="0045235E"/>
    <w:rsid w:val="0045251B"/>
    <w:rsid w:val="0045251F"/>
    <w:rsid w:val="004525A5"/>
    <w:rsid w:val="00452A90"/>
    <w:rsid w:val="00452C29"/>
    <w:rsid w:val="00452E0A"/>
    <w:rsid w:val="00452E36"/>
    <w:rsid w:val="00452EB2"/>
    <w:rsid w:val="00452FD8"/>
    <w:rsid w:val="004533E0"/>
    <w:rsid w:val="0045344B"/>
    <w:rsid w:val="00453466"/>
    <w:rsid w:val="00453887"/>
    <w:rsid w:val="0045422E"/>
    <w:rsid w:val="004543F1"/>
    <w:rsid w:val="004547E4"/>
    <w:rsid w:val="0045491C"/>
    <w:rsid w:val="00454CBD"/>
    <w:rsid w:val="0045503E"/>
    <w:rsid w:val="004550BD"/>
    <w:rsid w:val="0045529B"/>
    <w:rsid w:val="004553A2"/>
    <w:rsid w:val="004553BD"/>
    <w:rsid w:val="00455765"/>
    <w:rsid w:val="00455952"/>
    <w:rsid w:val="00455ECD"/>
    <w:rsid w:val="00455ECF"/>
    <w:rsid w:val="0045603D"/>
    <w:rsid w:val="00456316"/>
    <w:rsid w:val="00456383"/>
    <w:rsid w:val="004564F6"/>
    <w:rsid w:val="0045657D"/>
    <w:rsid w:val="004566A0"/>
    <w:rsid w:val="00456B27"/>
    <w:rsid w:val="00456F81"/>
    <w:rsid w:val="00456FC9"/>
    <w:rsid w:val="004576BA"/>
    <w:rsid w:val="004576C0"/>
    <w:rsid w:val="004576D4"/>
    <w:rsid w:val="004578DF"/>
    <w:rsid w:val="00457C6B"/>
    <w:rsid w:val="00457D28"/>
    <w:rsid w:val="0046003C"/>
    <w:rsid w:val="0046004F"/>
    <w:rsid w:val="004602AC"/>
    <w:rsid w:val="004605C7"/>
    <w:rsid w:val="00460612"/>
    <w:rsid w:val="004609BD"/>
    <w:rsid w:val="00460B9A"/>
    <w:rsid w:val="00460BF9"/>
    <w:rsid w:val="00460CCA"/>
    <w:rsid w:val="00460D65"/>
    <w:rsid w:val="00460FEE"/>
    <w:rsid w:val="00461888"/>
    <w:rsid w:val="004618EC"/>
    <w:rsid w:val="00461B1D"/>
    <w:rsid w:val="00461C04"/>
    <w:rsid w:val="00461E43"/>
    <w:rsid w:val="00461FA8"/>
    <w:rsid w:val="00461FF3"/>
    <w:rsid w:val="00462046"/>
    <w:rsid w:val="004623AD"/>
    <w:rsid w:val="004627F1"/>
    <w:rsid w:val="00462D24"/>
    <w:rsid w:val="00463626"/>
    <w:rsid w:val="00463A44"/>
    <w:rsid w:val="00464252"/>
    <w:rsid w:val="0046459A"/>
    <w:rsid w:val="00464C67"/>
    <w:rsid w:val="00464F83"/>
    <w:rsid w:val="004655B7"/>
    <w:rsid w:val="004657D0"/>
    <w:rsid w:val="00465982"/>
    <w:rsid w:val="00466057"/>
    <w:rsid w:val="004664AD"/>
    <w:rsid w:val="004666C8"/>
    <w:rsid w:val="00466DEC"/>
    <w:rsid w:val="00466F16"/>
    <w:rsid w:val="00466FEA"/>
    <w:rsid w:val="0046708F"/>
    <w:rsid w:val="00467172"/>
    <w:rsid w:val="00467524"/>
    <w:rsid w:val="004677FD"/>
    <w:rsid w:val="00467956"/>
    <w:rsid w:val="004679E3"/>
    <w:rsid w:val="00467AD5"/>
    <w:rsid w:val="00467BF7"/>
    <w:rsid w:val="00467D5D"/>
    <w:rsid w:val="00467F94"/>
    <w:rsid w:val="0047004B"/>
    <w:rsid w:val="004701A2"/>
    <w:rsid w:val="00470398"/>
    <w:rsid w:val="00470444"/>
    <w:rsid w:val="00470464"/>
    <w:rsid w:val="004704BB"/>
    <w:rsid w:val="00470A31"/>
    <w:rsid w:val="00470A37"/>
    <w:rsid w:val="00470A8C"/>
    <w:rsid w:val="00470AC8"/>
    <w:rsid w:val="00470E45"/>
    <w:rsid w:val="00471091"/>
    <w:rsid w:val="004711F0"/>
    <w:rsid w:val="00471406"/>
    <w:rsid w:val="00471A3E"/>
    <w:rsid w:val="00471C60"/>
    <w:rsid w:val="00471DC9"/>
    <w:rsid w:val="00471EBB"/>
    <w:rsid w:val="00472224"/>
    <w:rsid w:val="00472531"/>
    <w:rsid w:val="00472588"/>
    <w:rsid w:val="00472757"/>
    <w:rsid w:val="00472A1F"/>
    <w:rsid w:val="00472AB5"/>
    <w:rsid w:val="00472BB2"/>
    <w:rsid w:val="00472C0F"/>
    <w:rsid w:val="00472EB5"/>
    <w:rsid w:val="004730CC"/>
    <w:rsid w:val="004730E6"/>
    <w:rsid w:val="004730FA"/>
    <w:rsid w:val="0047313A"/>
    <w:rsid w:val="0047370C"/>
    <w:rsid w:val="0047382A"/>
    <w:rsid w:val="00473C2C"/>
    <w:rsid w:val="00473CBE"/>
    <w:rsid w:val="00473D69"/>
    <w:rsid w:val="00473FEB"/>
    <w:rsid w:val="004740C1"/>
    <w:rsid w:val="004742D1"/>
    <w:rsid w:val="004745E7"/>
    <w:rsid w:val="0047466D"/>
    <w:rsid w:val="00474843"/>
    <w:rsid w:val="00474FB9"/>
    <w:rsid w:val="00475449"/>
    <w:rsid w:val="004755F2"/>
    <w:rsid w:val="00475919"/>
    <w:rsid w:val="00475931"/>
    <w:rsid w:val="00475ADA"/>
    <w:rsid w:val="00476124"/>
    <w:rsid w:val="0047678A"/>
    <w:rsid w:val="004767A8"/>
    <w:rsid w:val="00476C24"/>
    <w:rsid w:val="00476E6A"/>
    <w:rsid w:val="00476F9B"/>
    <w:rsid w:val="00476FB9"/>
    <w:rsid w:val="00477572"/>
    <w:rsid w:val="00477B22"/>
    <w:rsid w:val="00477F8B"/>
    <w:rsid w:val="00477FD1"/>
    <w:rsid w:val="004802BB"/>
    <w:rsid w:val="00480689"/>
    <w:rsid w:val="0048096F"/>
    <w:rsid w:val="00480D74"/>
    <w:rsid w:val="00480DC6"/>
    <w:rsid w:val="00481323"/>
    <w:rsid w:val="0048137A"/>
    <w:rsid w:val="00481DC4"/>
    <w:rsid w:val="00481E96"/>
    <w:rsid w:val="00481ECF"/>
    <w:rsid w:val="00482222"/>
    <w:rsid w:val="004825AE"/>
    <w:rsid w:val="00482817"/>
    <w:rsid w:val="00482C64"/>
    <w:rsid w:val="00482DAC"/>
    <w:rsid w:val="00483117"/>
    <w:rsid w:val="004831AC"/>
    <w:rsid w:val="004833F6"/>
    <w:rsid w:val="00483457"/>
    <w:rsid w:val="00483A00"/>
    <w:rsid w:val="00483B17"/>
    <w:rsid w:val="00483C81"/>
    <w:rsid w:val="00483E57"/>
    <w:rsid w:val="0048443E"/>
    <w:rsid w:val="00484865"/>
    <w:rsid w:val="00484A2E"/>
    <w:rsid w:val="00484DF9"/>
    <w:rsid w:val="004853A0"/>
    <w:rsid w:val="00485811"/>
    <w:rsid w:val="00485885"/>
    <w:rsid w:val="00485922"/>
    <w:rsid w:val="00485AA2"/>
    <w:rsid w:val="00485ABD"/>
    <w:rsid w:val="00485ACB"/>
    <w:rsid w:val="00485B15"/>
    <w:rsid w:val="00485BFC"/>
    <w:rsid w:val="0048601E"/>
    <w:rsid w:val="0048633E"/>
    <w:rsid w:val="004865E5"/>
    <w:rsid w:val="00486819"/>
    <w:rsid w:val="00486A17"/>
    <w:rsid w:val="00486BA9"/>
    <w:rsid w:val="00486CD6"/>
    <w:rsid w:val="00486EF4"/>
    <w:rsid w:val="004874DB"/>
    <w:rsid w:val="0048786E"/>
    <w:rsid w:val="0049004F"/>
    <w:rsid w:val="004901FB"/>
    <w:rsid w:val="00490336"/>
    <w:rsid w:val="00490882"/>
    <w:rsid w:val="00490AA8"/>
    <w:rsid w:val="004912A8"/>
    <w:rsid w:val="004918AC"/>
    <w:rsid w:val="0049197B"/>
    <w:rsid w:val="00491A70"/>
    <w:rsid w:val="00491B35"/>
    <w:rsid w:val="00491E5A"/>
    <w:rsid w:val="0049208F"/>
    <w:rsid w:val="0049280E"/>
    <w:rsid w:val="00492929"/>
    <w:rsid w:val="00493216"/>
    <w:rsid w:val="00493303"/>
    <w:rsid w:val="004934F9"/>
    <w:rsid w:val="00493535"/>
    <w:rsid w:val="00493A60"/>
    <w:rsid w:val="00493FF3"/>
    <w:rsid w:val="0049421A"/>
    <w:rsid w:val="004943E7"/>
    <w:rsid w:val="0049453B"/>
    <w:rsid w:val="0049483E"/>
    <w:rsid w:val="00494CD6"/>
    <w:rsid w:val="00494DEE"/>
    <w:rsid w:val="00494F85"/>
    <w:rsid w:val="00495028"/>
    <w:rsid w:val="00495339"/>
    <w:rsid w:val="004953A8"/>
    <w:rsid w:val="00495A6C"/>
    <w:rsid w:val="00495AC1"/>
    <w:rsid w:val="00495ECE"/>
    <w:rsid w:val="00496023"/>
    <w:rsid w:val="004960BE"/>
    <w:rsid w:val="00496170"/>
    <w:rsid w:val="00496258"/>
    <w:rsid w:val="004962B9"/>
    <w:rsid w:val="00496351"/>
    <w:rsid w:val="00496730"/>
    <w:rsid w:val="00496C71"/>
    <w:rsid w:val="0049718F"/>
    <w:rsid w:val="004973AE"/>
    <w:rsid w:val="004974C8"/>
    <w:rsid w:val="00497665"/>
    <w:rsid w:val="004976FF"/>
    <w:rsid w:val="00497A23"/>
    <w:rsid w:val="004A0064"/>
    <w:rsid w:val="004A03B5"/>
    <w:rsid w:val="004A0847"/>
    <w:rsid w:val="004A0989"/>
    <w:rsid w:val="004A0AC0"/>
    <w:rsid w:val="004A0FA8"/>
    <w:rsid w:val="004A0FCE"/>
    <w:rsid w:val="004A10EF"/>
    <w:rsid w:val="004A1248"/>
    <w:rsid w:val="004A1262"/>
    <w:rsid w:val="004A14CC"/>
    <w:rsid w:val="004A195A"/>
    <w:rsid w:val="004A1B10"/>
    <w:rsid w:val="004A1B44"/>
    <w:rsid w:val="004A1D0D"/>
    <w:rsid w:val="004A1ECC"/>
    <w:rsid w:val="004A1F06"/>
    <w:rsid w:val="004A2121"/>
    <w:rsid w:val="004A2683"/>
    <w:rsid w:val="004A2A83"/>
    <w:rsid w:val="004A307E"/>
    <w:rsid w:val="004A3687"/>
    <w:rsid w:val="004A3D01"/>
    <w:rsid w:val="004A41F8"/>
    <w:rsid w:val="004A4505"/>
    <w:rsid w:val="004A452F"/>
    <w:rsid w:val="004A456A"/>
    <w:rsid w:val="004A4C17"/>
    <w:rsid w:val="004A4FD0"/>
    <w:rsid w:val="004A5634"/>
    <w:rsid w:val="004A5676"/>
    <w:rsid w:val="004A5FAB"/>
    <w:rsid w:val="004A5FB3"/>
    <w:rsid w:val="004A6455"/>
    <w:rsid w:val="004A651F"/>
    <w:rsid w:val="004A6685"/>
    <w:rsid w:val="004A6877"/>
    <w:rsid w:val="004A6AF8"/>
    <w:rsid w:val="004A73B7"/>
    <w:rsid w:val="004A742E"/>
    <w:rsid w:val="004A7676"/>
    <w:rsid w:val="004A779B"/>
    <w:rsid w:val="004A79A3"/>
    <w:rsid w:val="004A7A83"/>
    <w:rsid w:val="004A7B0F"/>
    <w:rsid w:val="004A7B84"/>
    <w:rsid w:val="004A7EDB"/>
    <w:rsid w:val="004B00BD"/>
    <w:rsid w:val="004B04B7"/>
    <w:rsid w:val="004B07E5"/>
    <w:rsid w:val="004B1CED"/>
    <w:rsid w:val="004B2E97"/>
    <w:rsid w:val="004B2F34"/>
    <w:rsid w:val="004B37DB"/>
    <w:rsid w:val="004B42D9"/>
    <w:rsid w:val="004B42F8"/>
    <w:rsid w:val="004B482C"/>
    <w:rsid w:val="004B495B"/>
    <w:rsid w:val="004B501E"/>
    <w:rsid w:val="004B5037"/>
    <w:rsid w:val="004B5601"/>
    <w:rsid w:val="004B589F"/>
    <w:rsid w:val="004B5B5A"/>
    <w:rsid w:val="004B5B8D"/>
    <w:rsid w:val="004B5C92"/>
    <w:rsid w:val="004B5F68"/>
    <w:rsid w:val="004B5FE3"/>
    <w:rsid w:val="004B637D"/>
    <w:rsid w:val="004B64AD"/>
    <w:rsid w:val="004B6646"/>
    <w:rsid w:val="004B66E2"/>
    <w:rsid w:val="004B67E9"/>
    <w:rsid w:val="004B6ADD"/>
    <w:rsid w:val="004B6BB8"/>
    <w:rsid w:val="004B6D2A"/>
    <w:rsid w:val="004B6D34"/>
    <w:rsid w:val="004B6DD6"/>
    <w:rsid w:val="004B6F5A"/>
    <w:rsid w:val="004B7026"/>
    <w:rsid w:val="004B7064"/>
    <w:rsid w:val="004B797A"/>
    <w:rsid w:val="004B7A04"/>
    <w:rsid w:val="004B7BEB"/>
    <w:rsid w:val="004B7DDC"/>
    <w:rsid w:val="004C048D"/>
    <w:rsid w:val="004C0C7A"/>
    <w:rsid w:val="004C0D84"/>
    <w:rsid w:val="004C1138"/>
    <w:rsid w:val="004C1681"/>
    <w:rsid w:val="004C1A2D"/>
    <w:rsid w:val="004C1C16"/>
    <w:rsid w:val="004C1F38"/>
    <w:rsid w:val="004C1F7F"/>
    <w:rsid w:val="004C21E9"/>
    <w:rsid w:val="004C2211"/>
    <w:rsid w:val="004C2532"/>
    <w:rsid w:val="004C264D"/>
    <w:rsid w:val="004C272D"/>
    <w:rsid w:val="004C29FF"/>
    <w:rsid w:val="004C2A93"/>
    <w:rsid w:val="004C30BE"/>
    <w:rsid w:val="004C331E"/>
    <w:rsid w:val="004C33E5"/>
    <w:rsid w:val="004C3588"/>
    <w:rsid w:val="004C35FA"/>
    <w:rsid w:val="004C3758"/>
    <w:rsid w:val="004C3BA8"/>
    <w:rsid w:val="004C3D1D"/>
    <w:rsid w:val="004C3F86"/>
    <w:rsid w:val="004C4228"/>
    <w:rsid w:val="004C423A"/>
    <w:rsid w:val="004C426F"/>
    <w:rsid w:val="004C4329"/>
    <w:rsid w:val="004C44EF"/>
    <w:rsid w:val="004C48ED"/>
    <w:rsid w:val="004C4AF5"/>
    <w:rsid w:val="004C4B41"/>
    <w:rsid w:val="004C4EE5"/>
    <w:rsid w:val="004C4F2F"/>
    <w:rsid w:val="004C5026"/>
    <w:rsid w:val="004C5041"/>
    <w:rsid w:val="004C505C"/>
    <w:rsid w:val="004C50F1"/>
    <w:rsid w:val="004C52C7"/>
    <w:rsid w:val="004C5BBB"/>
    <w:rsid w:val="004C605F"/>
    <w:rsid w:val="004C6213"/>
    <w:rsid w:val="004C68C0"/>
    <w:rsid w:val="004C68D4"/>
    <w:rsid w:val="004C6BE9"/>
    <w:rsid w:val="004C711D"/>
    <w:rsid w:val="004C7334"/>
    <w:rsid w:val="004C757B"/>
    <w:rsid w:val="004C791D"/>
    <w:rsid w:val="004C7DE9"/>
    <w:rsid w:val="004D001E"/>
    <w:rsid w:val="004D01C2"/>
    <w:rsid w:val="004D047C"/>
    <w:rsid w:val="004D06EE"/>
    <w:rsid w:val="004D07F3"/>
    <w:rsid w:val="004D14A9"/>
    <w:rsid w:val="004D16AC"/>
    <w:rsid w:val="004D1A37"/>
    <w:rsid w:val="004D1B22"/>
    <w:rsid w:val="004D1F57"/>
    <w:rsid w:val="004D209D"/>
    <w:rsid w:val="004D23DD"/>
    <w:rsid w:val="004D2560"/>
    <w:rsid w:val="004D2561"/>
    <w:rsid w:val="004D29F8"/>
    <w:rsid w:val="004D2A09"/>
    <w:rsid w:val="004D2A74"/>
    <w:rsid w:val="004D2A99"/>
    <w:rsid w:val="004D2C28"/>
    <w:rsid w:val="004D2F4D"/>
    <w:rsid w:val="004D302E"/>
    <w:rsid w:val="004D35AA"/>
    <w:rsid w:val="004D43FC"/>
    <w:rsid w:val="004D4457"/>
    <w:rsid w:val="004D44C6"/>
    <w:rsid w:val="004D461E"/>
    <w:rsid w:val="004D48C3"/>
    <w:rsid w:val="004D4AF5"/>
    <w:rsid w:val="004D4DCA"/>
    <w:rsid w:val="004D558A"/>
    <w:rsid w:val="004D565C"/>
    <w:rsid w:val="004D57A9"/>
    <w:rsid w:val="004D57FC"/>
    <w:rsid w:val="004D59DF"/>
    <w:rsid w:val="004D5E94"/>
    <w:rsid w:val="004D62A7"/>
    <w:rsid w:val="004D640D"/>
    <w:rsid w:val="004D6AF5"/>
    <w:rsid w:val="004D6B89"/>
    <w:rsid w:val="004D7069"/>
    <w:rsid w:val="004D7110"/>
    <w:rsid w:val="004D73D1"/>
    <w:rsid w:val="004D755D"/>
    <w:rsid w:val="004D7608"/>
    <w:rsid w:val="004D7B69"/>
    <w:rsid w:val="004D7B70"/>
    <w:rsid w:val="004D7C07"/>
    <w:rsid w:val="004D7C4B"/>
    <w:rsid w:val="004D7F99"/>
    <w:rsid w:val="004E06B7"/>
    <w:rsid w:val="004E0AC3"/>
    <w:rsid w:val="004E0E9E"/>
    <w:rsid w:val="004E0F34"/>
    <w:rsid w:val="004E0FC3"/>
    <w:rsid w:val="004E184C"/>
    <w:rsid w:val="004E19A5"/>
    <w:rsid w:val="004E1D18"/>
    <w:rsid w:val="004E1DFD"/>
    <w:rsid w:val="004E22BB"/>
    <w:rsid w:val="004E2514"/>
    <w:rsid w:val="004E25BD"/>
    <w:rsid w:val="004E2797"/>
    <w:rsid w:val="004E2ECB"/>
    <w:rsid w:val="004E32BF"/>
    <w:rsid w:val="004E3629"/>
    <w:rsid w:val="004E3821"/>
    <w:rsid w:val="004E386B"/>
    <w:rsid w:val="004E390B"/>
    <w:rsid w:val="004E3BBD"/>
    <w:rsid w:val="004E3D90"/>
    <w:rsid w:val="004E41FC"/>
    <w:rsid w:val="004E436B"/>
    <w:rsid w:val="004E45C1"/>
    <w:rsid w:val="004E4CC0"/>
    <w:rsid w:val="004E53BB"/>
    <w:rsid w:val="004E5670"/>
    <w:rsid w:val="004E5B40"/>
    <w:rsid w:val="004E5C0B"/>
    <w:rsid w:val="004E5F51"/>
    <w:rsid w:val="004E64CD"/>
    <w:rsid w:val="004E6596"/>
    <w:rsid w:val="004E6966"/>
    <w:rsid w:val="004E70DA"/>
    <w:rsid w:val="004E7381"/>
    <w:rsid w:val="004E7922"/>
    <w:rsid w:val="004E7C69"/>
    <w:rsid w:val="004E7C71"/>
    <w:rsid w:val="004E7F17"/>
    <w:rsid w:val="004F0393"/>
    <w:rsid w:val="004F0540"/>
    <w:rsid w:val="004F11D5"/>
    <w:rsid w:val="004F137B"/>
    <w:rsid w:val="004F181E"/>
    <w:rsid w:val="004F1D52"/>
    <w:rsid w:val="004F1E1F"/>
    <w:rsid w:val="004F2521"/>
    <w:rsid w:val="004F25DE"/>
    <w:rsid w:val="004F26CB"/>
    <w:rsid w:val="004F26FC"/>
    <w:rsid w:val="004F279C"/>
    <w:rsid w:val="004F2B4C"/>
    <w:rsid w:val="004F2C01"/>
    <w:rsid w:val="004F2CCB"/>
    <w:rsid w:val="004F2F18"/>
    <w:rsid w:val="004F3040"/>
    <w:rsid w:val="004F3823"/>
    <w:rsid w:val="004F405C"/>
    <w:rsid w:val="004F4193"/>
    <w:rsid w:val="004F420F"/>
    <w:rsid w:val="004F4464"/>
    <w:rsid w:val="004F4810"/>
    <w:rsid w:val="004F4B52"/>
    <w:rsid w:val="004F4D0A"/>
    <w:rsid w:val="004F4D2A"/>
    <w:rsid w:val="004F4D9F"/>
    <w:rsid w:val="004F4E7F"/>
    <w:rsid w:val="004F4FB9"/>
    <w:rsid w:val="004F54F8"/>
    <w:rsid w:val="004F5639"/>
    <w:rsid w:val="004F5732"/>
    <w:rsid w:val="004F5758"/>
    <w:rsid w:val="004F57DD"/>
    <w:rsid w:val="004F5814"/>
    <w:rsid w:val="004F5E65"/>
    <w:rsid w:val="004F5FCE"/>
    <w:rsid w:val="004F61D6"/>
    <w:rsid w:val="004F698C"/>
    <w:rsid w:val="004F6A2B"/>
    <w:rsid w:val="004F6B15"/>
    <w:rsid w:val="004F7216"/>
    <w:rsid w:val="005002A2"/>
    <w:rsid w:val="00500371"/>
    <w:rsid w:val="00500406"/>
    <w:rsid w:val="00500654"/>
    <w:rsid w:val="00500921"/>
    <w:rsid w:val="00500945"/>
    <w:rsid w:val="0050095D"/>
    <w:rsid w:val="00500E00"/>
    <w:rsid w:val="00501164"/>
    <w:rsid w:val="005011CA"/>
    <w:rsid w:val="005017BB"/>
    <w:rsid w:val="005017EB"/>
    <w:rsid w:val="0050181C"/>
    <w:rsid w:val="00501940"/>
    <w:rsid w:val="00501ECD"/>
    <w:rsid w:val="00502365"/>
    <w:rsid w:val="00502824"/>
    <w:rsid w:val="00502AA9"/>
    <w:rsid w:val="00502D4E"/>
    <w:rsid w:val="00503073"/>
    <w:rsid w:val="00503349"/>
    <w:rsid w:val="00503366"/>
    <w:rsid w:val="00503AEE"/>
    <w:rsid w:val="00503BBC"/>
    <w:rsid w:val="00503F1D"/>
    <w:rsid w:val="005042CC"/>
    <w:rsid w:val="0050434A"/>
    <w:rsid w:val="00504453"/>
    <w:rsid w:val="005044CD"/>
    <w:rsid w:val="0050478D"/>
    <w:rsid w:val="00505089"/>
    <w:rsid w:val="00505543"/>
    <w:rsid w:val="005056FE"/>
    <w:rsid w:val="005058BA"/>
    <w:rsid w:val="00505972"/>
    <w:rsid w:val="00505BE6"/>
    <w:rsid w:val="00505EAA"/>
    <w:rsid w:val="00505F1C"/>
    <w:rsid w:val="00506094"/>
    <w:rsid w:val="00506531"/>
    <w:rsid w:val="00506839"/>
    <w:rsid w:val="005069C9"/>
    <w:rsid w:val="00506E04"/>
    <w:rsid w:val="00506F59"/>
    <w:rsid w:val="00506F6D"/>
    <w:rsid w:val="00507238"/>
    <w:rsid w:val="005076A0"/>
    <w:rsid w:val="00507D37"/>
    <w:rsid w:val="00507E8E"/>
    <w:rsid w:val="00510078"/>
    <w:rsid w:val="00510326"/>
    <w:rsid w:val="005103B3"/>
    <w:rsid w:val="00510662"/>
    <w:rsid w:val="00510806"/>
    <w:rsid w:val="00510973"/>
    <w:rsid w:val="00510A3B"/>
    <w:rsid w:val="00510C3A"/>
    <w:rsid w:val="0051118C"/>
    <w:rsid w:val="005113DF"/>
    <w:rsid w:val="005114A4"/>
    <w:rsid w:val="00511741"/>
    <w:rsid w:val="00511888"/>
    <w:rsid w:val="005118F9"/>
    <w:rsid w:val="005119B1"/>
    <w:rsid w:val="00511E11"/>
    <w:rsid w:val="005121E3"/>
    <w:rsid w:val="005126B4"/>
    <w:rsid w:val="005126DC"/>
    <w:rsid w:val="005127B9"/>
    <w:rsid w:val="00512C53"/>
    <w:rsid w:val="00512DF3"/>
    <w:rsid w:val="005131D2"/>
    <w:rsid w:val="00513385"/>
    <w:rsid w:val="005135D3"/>
    <w:rsid w:val="00513697"/>
    <w:rsid w:val="00513AC2"/>
    <w:rsid w:val="00513BA1"/>
    <w:rsid w:val="00513E5F"/>
    <w:rsid w:val="00514277"/>
    <w:rsid w:val="005142A2"/>
    <w:rsid w:val="005143F8"/>
    <w:rsid w:val="0051464E"/>
    <w:rsid w:val="00514668"/>
    <w:rsid w:val="005146C0"/>
    <w:rsid w:val="005147BD"/>
    <w:rsid w:val="00514A3B"/>
    <w:rsid w:val="00515001"/>
    <w:rsid w:val="0051513B"/>
    <w:rsid w:val="0051556A"/>
    <w:rsid w:val="005155C0"/>
    <w:rsid w:val="0051583D"/>
    <w:rsid w:val="0051589B"/>
    <w:rsid w:val="00515CD2"/>
    <w:rsid w:val="00515EBA"/>
    <w:rsid w:val="005160A2"/>
    <w:rsid w:val="005160F9"/>
    <w:rsid w:val="005162DC"/>
    <w:rsid w:val="00516390"/>
    <w:rsid w:val="005167B2"/>
    <w:rsid w:val="005167DC"/>
    <w:rsid w:val="005168B0"/>
    <w:rsid w:val="00516A8B"/>
    <w:rsid w:val="00516BEF"/>
    <w:rsid w:val="00517252"/>
    <w:rsid w:val="00517307"/>
    <w:rsid w:val="00517480"/>
    <w:rsid w:val="00517525"/>
    <w:rsid w:val="005175D8"/>
    <w:rsid w:val="00517626"/>
    <w:rsid w:val="00517CD0"/>
    <w:rsid w:val="00517DB0"/>
    <w:rsid w:val="00517FC0"/>
    <w:rsid w:val="0052006E"/>
    <w:rsid w:val="005200AE"/>
    <w:rsid w:val="00520246"/>
    <w:rsid w:val="00520268"/>
    <w:rsid w:val="00520B5E"/>
    <w:rsid w:val="00520C47"/>
    <w:rsid w:val="00520CE4"/>
    <w:rsid w:val="00520FA6"/>
    <w:rsid w:val="005210C0"/>
    <w:rsid w:val="0052121C"/>
    <w:rsid w:val="00521267"/>
    <w:rsid w:val="00521303"/>
    <w:rsid w:val="0052141E"/>
    <w:rsid w:val="00521760"/>
    <w:rsid w:val="00521933"/>
    <w:rsid w:val="00521E77"/>
    <w:rsid w:val="0052217E"/>
    <w:rsid w:val="0052221F"/>
    <w:rsid w:val="00522225"/>
    <w:rsid w:val="0052230B"/>
    <w:rsid w:val="00522691"/>
    <w:rsid w:val="00522B5D"/>
    <w:rsid w:val="00522B68"/>
    <w:rsid w:val="00523193"/>
    <w:rsid w:val="0052386C"/>
    <w:rsid w:val="005239BF"/>
    <w:rsid w:val="00523C37"/>
    <w:rsid w:val="00523C45"/>
    <w:rsid w:val="00523FC1"/>
    <w:rsid w:val="00524372"/>
    <w:rsid w:val="0052440F"/>
    <w:rsid w:val="00524909"/>
    <w:rsid w:val="00524D7B"/>
    <w:rsid w:val="00524FE8"/>
    <w:rsid w:val="00525483"/>
    <w:rsid w:val="005258FB"/>
    <w:rsid w:val="00525EBF"/>
    <w:rsid w:val="00526030"/>
    <w:rsid w:val="00526209"/>
    <w:rsid w:val="0052635F"/>
    <w:rsid w:val="0052651D"/>
    <w:rsid w:val="005265E5"/>
    <w:rsid w:val="0052660D"/>
    <w:rsid w:val="00526835"/>
    <w:rsid w:val="00526BE8"/>
    <w:rsid w:val="00526BFA"/>
    <w:rsid w:val="00526E3F"/>
    <w:rsid w:val="00526E94"/>
    <w:rsid w:val="0052709D"/>
    <w:rsid w:val="0052757A"/>
    <w:rsid w:val="0052792D"/>
    <w:rsid w:val="0052794F"/>
    <w:rsid w:val="00527996"/>
    <w:rsid w:val="00527A73"/>
    <w:rsid w:val="00527B4C"/>
    <w:rsid w:val="00527C3D"/>
    <w:rsid w:val="00527E23"/>
    <w:rsid w:val="005300A1"/>
    <w:rsid w:val="005308A5"/>
    <w:rsid w:val="00530A2C"/>
    <w:rsid w:val="00530B2F"/>
    <w:rsid w:val="00530CD2"/>
    <w:rsid w:val="005311D2"/>
    <w:rsid w:val="0053175A"/>
    <w:rsid w:val="005317CC"/>
    <w:rsid w:val="00531AA2"/>
    <w:rsid w:val="00532093"/>
    <w:rsid w:val="00532170"/>
    <w:rsid w:val="005323F1"/>
    <w:rsid w:val="0053269C"/>
    <w:rsid w:val="00532922"/>
    <w:rsid w:val="0053293A"/>
    <w:rsid w:val="00532959"/>
    <w:rsid w:val="00532C6A"/>
    <w:rsid w:val="00532D39"/>
    <w:rsid w:val="00532EAF"/>
    <w:rsid w:val="00533016"/>
    <w:rsid w:val="00533181"/>
    <w:rsid w:val="005331C2"/>
    <w:rsid w:val="00533404"/>
    <w:rsid w:val="005336C4"/>
    <w:rsid w:val="00533CAF"/>
    <w:rsid w:val="00533D4F"/>
    <w:rsid w:val="00533D89"/>
    <w:rsid w:val="00533D8F"/>
    <w:rsid w:val="00533D9A"/>
    <w:rsid w:val="0053411F"/>
    <w:rsid w:val="0053450A"/>
    <w:rsid w:val="00534512"/>
    <w:rsid w:val="00534706"/>
    <w:rsid w:val="00534832"/>
    <w:rsid w:val="00534E33"/>
    <w:rsid w:val="0053550E"/>
    <w:rsid w:val="00535512"/>
    <w:rsid w:val="00535AFE"/>
    <w:rsid w:val="00535CDD"/>
    <w:rsid w:val="00535F5D"/>
    <w:rsid w:val="005362EA"/>
    <w:rsid w:val="005363F3"/>
    <w:rsid w:val="0053648F"/>
    <w:rsid w:val="00536572"/>
    <w:rsid w:val="005365A6"/>
    <w:rsid w:val="00537197"/>
    <w:rsid w:val="005374AD"/>
    <w:rsid w:val="005377C2"/>
    <w:rsid w:val="00537C8F"/>
    <w:rsid w:val="0054003E"/>
    <w:rsid w:val="005400FA"/>
    <w:rsid w:val="00540152"/>
    <w:rsid w:val="00540231"/>
    <w:rsid w:val="005402B1"/>
    <w:rsid w:val="00540803"/>
    <w:rsid w:val="0054080D"/>
    <w:rsid w:val="00540839"/>
    <w:rsid w:val="00540AF3"/>
    <w:rsid w:val="0054113C"/>
    <w:rsid w:val="005411B1"/>
    <w:rsid w:val="0054164A"/>
    <w:rsid w:val="00541EBF"/>
    <w:rsid w:val="00541EE5"/>
    <w:rsid w:val="0054209B"/>
    <w:rsid w:val="0054237E"/>
    <w:rsid w:val="0054259E"/>
    <w:rsid w:val="0054283F"/>
    <w:rsid w:val="005428A6"/>
    <w:rsid w:val="00542956"/>
    <w:rsid w:val="00542A53"/>
    <w:rsid w:val="0054315C"/>
    <w:rsid w:val="005434C7"/>
    <w:rsid w:val="00543505"/>
    <w:rsid w:val="0054362F"/>
    <w:rsid w:val="00543680"/>
    <w:rsid w:val="00543B34"/>
    <w:rsid w:val="00543B88"/>
    <w:rsid w:val="00543E9B"/>
    <w:rsid w:val="00543F0D"/>
    <w:rsid w:val="00543FA0"/>
    <w:rsid w:val="00544156"/>
    <w:rsid w:val="0054428B"/>
    <w:rsid w:val="005442D7"/>
    <w:rsid w:val="00544332"/>
    <w:rsid w:val="00544480"/>
    <w:rsid w:val="0054461A"/>
    <w:rsid w:val="00544C7E"/>
    <w:rsid w:val="005450A0"/>
    <w:rsid w:val="0054540A"/>
    <w:rsid w:val="00545CB1"/>
    <w:rsid w:val="00546E43"/>
    <w:rsid w:val="00547194"/>
    <w:rsid w:val="005476B9"/>
    <w:rsid w:val="005478DB"/>
    <w:rsid w:val="00547CE4"/>
    <w:rsid w:val="00550229"/>
    <w:rsid w:val="005504EB"/>
    <w:rsid w:val="00550556"/>
    <w:rsid w:val="00550743"/>
    <w:rsid w:val="005513E2"/>
    <w:rsid w:val="00551437"/>
    <w:rsid w:val="0055154B"/>
    <w:rsid w:val="0055167C"/>
    <w:rsid w:val="00551682"/>
    <w:rsid w:val="00551734"/>
    <w:rsid w:val="00551859"/>
    <w:rsid w:val="00551AC6"/>
    <w:rsid w:val="00551B91"/>
    <w:rsid w:val="005521D6"/>
    <w:rsid w:val="00552218"/>
    <w:rsid w:val="005522F1"/>
    <w:rsid w:val="0055230E"/>
    <w:rsid w:val="005528B0"/>
    <w:rsid w:val="005528DF"/>
    <w:rsid w:val="00552AB1"/>
    <w:rsid w:val="00552B84"/>
    <w:rsid w:val="00552B9F"/>
    <w:rsid w:val="00552C6E"/>
    <w:rsid w:val="00552D27"/>
    <w:rsid w:val="00553123"/>
    <w:rsid w:val="0055358E"/>
    <w:rsid w:val="0055376C"/>
    <w:rsid w:val="005538C4"/>
    <w:rsid w:val="00553D7F"/>
    <w:rsid w:val="00553F6D"/>
    <w:rsid w:val="00554580"/>
    <w:rsid w:val="00554A6E"/>
    <w:rsid w:val="00554CC9"/>
    <w:rsid w:val="00554F5B"/>
    <w:rsid w:val="0055513B"/>
    <w:rsid w:val="00555462"/>
    <w:rsid w:val="0055547B"/>
    <w:rsid w:val="0055557B"/>
    <w:rsid w:val="00555585"/>
    <w:rsid w:val="00555B46"/>
    <w:rsid w:val="005561E8"/>
    <w:rsid w:val="0055626B"/>
    <w:rsid w:val="00556512"/>
    <w:rsid w:val="00556F2F"/>
    <w:rsid w:val="005570DD"/>
    <w:rsid w:val="0055714A"/>
    <w:rsid w:val="00557185"/>
    <w:rsid w:val="0055728E"/>
    <w:rsid w:val="00557775"/>
    <w:rsid w:val="0056012D"/>
    <w:rsid w:val="0056051C"/>
    <w:rsid w:val="00560696"/>
    <w:rsid w:val="00560748"/>
    <w:rsid w:val="00561B29"/>
    <w:rsid w:val="00562193"/>
    <w:rsid w:val="00562574"/>
    <w:rsid w:val="00562729"/>
    <w:rsid w:val="00562754"/>
    <w:rsid w:val="0056336B"/>
    <w:rsid w:val="00563570"/>
    <w:rsid w:val="00563574"/>
    <w:rsid w:val="005636DA"/>
    <w:rsid w:val="005637B9"/>
    <w:rsid w:val="00563C53"/>
    <w:rsid w:val="00563CFE"/>
    <w:rsid w:val="00563EFE"/>
    <w:rsid w:val="0056408D"/>
    <w:rsid w:val="005644FD"/>
    <w:rsid w:val="0056470D"/>
    <w:rsid w:val="005649D5"/>
    <w:rsid w:val="0056563D"/>
    <w:rsid w:val="00565676"/>
    <w:rsid w:val="00565A8B"/>
    <w:rsid w:val="00565A8F"/>
    <w:rsid w:val="00565F46"/>
    <w:rsid w:val="00565F56"/>
    <w:rsid w:val="00566224"/>
    <w:rsid w:val="005667FB"/>
    <w:rsid w:val="00566813"/>
    <w:rsid w:val="00567146"/>
    <w:rsid w:val="005674E3"/>
    <w:rsid w:val="00567511"/>
    <w:rsid w:val="0056753D"/>
    <w:rsid w:val="005677D3"/>
    <w:rsid w:val="005677EC"/>
    <w:rsid w:val="00567D59"/>
    <w:rsid w:val="00570BE0"/>
    <w:rsid w:val="00570DE2"/>
    <w:rsid w:val="00570FD2"/>
    <w:rsid w:val="0057103E"/>
    <w:rsid w:val="005713C7"/>
    <w:rsid w:val="005714CE"/>
    <w:rsid w:val="00571651"/>
    <w:rsid w:val="005719E5"/>
    <w:rsid w:val="00571C10"/>
    <w:rsid w:val="00571EEF"/>
    <w:rsid w:val="0057210D"/>
    <w:rsid w:val="0057213F"/>
    <w:rsid w:val="005723E9"/>
    <w:rsid w:val="00572815"/>
    <w:rsid w:val="005728EF"/>
    <w:rsid w:val="00572920"/>
    <w:rsid w:val="00572945"/>
    <w:rsid w:val="005729A1"/>
    <w:rsid w:val="00572D4A"/>
    <w:rsid w:val="00572E31"/>
    <w:rsid w:val="0057326C"/>
    <w:rsid w:val="005732B9"/>
    <w:rsid w:val="00573566"/>
    <w:rsid w:val="0057368F"/>
    <w:rsid w:val="00573E28"/>
    <w:rsid w:val="0057421E"/>
    <w:rsid w:val="00574529"/>
    <w:rsid w:val="00574611"/>
    <w:rsid w:val="0057469D"/>
    <w:rsid w:val="0057469E"/>
    <w:rsid w:val="00574D36"/>
    <w:rsid w:val="00574F75"/>
    <w:rsid w:val="00575241"/>
    <w:rsid w:val="0057526B"/>
    <w:rsid w:val="00575283"/>
    <w:rsid w:val="005754FE"/>
    <w:rsid w:val="00575A27"/>
    <w:rsid w:val="00575AC3"/>
    <w:rsid w:val="00575C53"/>
    <w:rsid w:val="005761CA"/>
    <w:rsid w:val="005763FB"/>
    <w:rsid w:val="005767A5"/>
    <w:rsid w:val="00576803"/>
    <w:rsid w:val="00576C27"/>
    <w:rsid w:val="00577196"/>
    <w:rsid w:val="0057724B"/>
    <w:rsid w:val="00577330"/>
    <w:rsid w:val="0057741F"/>
    <w:rsid w:val="005778FF"/>
    <w:rsid w:val="00577A2E"/>
    <w:rsid w:val="00577B4B"/>
    <w:rsid w:val="00577B93"/>
    <w:rsid w:val="00580458"/>
    <w:rsid w:val="0058058D"/>
    <w:rsid w:val="005808A3"/>
    <w:rsid w:val="00580A42"/>
    <w:rsid w:val="00580AD7"/>
    <w:rsid w:val="00580BE3"/>
    <w:rsid w:val="00581035"/>
    <w:rsid w:val="00581050"/>
    <w:rsid w:val="0058156E"/>
    <w:rsid w:val="005816C7"/>
    <w:rsid w:val="00581812"/>
    <w:rsid w:val="00581894"/>
    <w:rsid w:val="00581A5F"/>
    <w:rsid w:val="00581C85"/>
    <w:rsid w:val="00581D10"/>
    <w:rsid w:val="00581E77"/>
    <w:rsid w:val="00582579"/>
    <w:rsid w:val="005827F0"/>
    <w:rsid w:val="005828A5"/>
    <w:rsid w:val="00582D01"/>
    <w:rsid w:val="00583074"/>
    <w:rsid w:val="00583089"/>
    <w:rsid w:val="005831E0"/>
    <w:rsid w:val="005832DF"/>
    <w:rsid w:val="00583305"/>
    <w:rsid w:val="0058350A"/>
    <w:rsid w:val="00583A01"/>
    <w:rsid w:val="00583A93"/>
    <w:rsid w:val="00583B65"/>
    <w:rsid w:val="00583CF9"/>
    <w:rsid w:val="005841DB"/>
    <w:rsid w:val="0058470D"/>
    <w:rsid w:val="00584D9B"/>
    <w:rsid w:val="00584FD1"/>
    <w:rsid w:val="005850D3"/>
    <w:rsid w:val="005853CF"/>
    <w:rsid w:val="005854AC"/>
    <w:rsid w:val="005856DE"/>
    <w:rsid w:val="00585762"/>
    <w:rsid w:val="00585EBA"/>
    <w:rsid w:val="00585F0F"/>
    <w:rsid w:val="00585FD2"/>
    <w:rsid w:val="005868C6"/>
    <w:rsid w:val="0058725B"/>
    <w:rsid w:val="00587B7C"/>
    <w:rsid w:val="00587FA1"/>
    <w:rsid w:val="005901AD"/>
    <w:rsid w:val="00590383"/>
    <w:rsid w:val="005905FC"/>
    <w:rsid w:val="00590748"/>
    <w:rsid w:val="005908AE"/>
    <w:rsid w:val="00590C15"/>
    <w:rsid w:val="0059117B"/>
    <w:rsid w:val="005911EE"/>
    <w:rsid w:val="0059139F"/>
    <w:rsid w:val="00591656"/>
    <w:rsid w:val="00591C3B"/>
    <w:rsid w:val="00591FBB"/>
    <w:rsid w:val="005921F5"/>
    <w:rsid w:val="005925AF"/>
    <w:rsid w:val="00592FED"/>
    <w:rsid w:val="0059318D"/>
    <w:rsid w:val="005931FC"/>
    <w:rsid w:val="0059334C"/>
    <w:rsid w:val="00593566"/>
    <w:rsid w:val="00593636"/>
    <w:rsid w:val="005938CE"/>
    <w:rsid w:val="005939D8"/>
    <w:rsid w:val="00593DD2"/>
    <w:rsid w:val="005944FF"/>
    <w:rsid w:val="00594A3F"/>
    <w:rsid w:val="00594AB3"/>
    <w:rsid w:val="00594C70"/>
    <w:rsid w:val="00594F42"/>
    <w:rsid w:val="005950E5"/>
    <w:rsid w:val="00595753"/>
    <w:rsid w:val="00595D88"/>
    <w:rsid w:val="00595E12"/>
    <w:rsid w:val="0059606F"/>
    <w:rsid w:val="0059640C"/>
    <w:rsid w:val="0059648F"/>
    <w:rsid w:val="0059674A"/>
    <w:rsid w:val="00596851"/>
    <w:rsid w:val="00596934"/>
    <w:rsid w:val="00596964"/>
    <w:rsid w:val="00596A4C"/>
    <w:rsid w:val="00596D5A"/>
    <w:rsid w:val="0059746B"/>
    <w:rsid w:val="005974A5"/>
    <w:rsid w:val="0059762C"/>
    <w:rsid w:val="00597D0D"/>
    <w:rsid w:val="00597F53"/>
    <w:rsid w:val="00597FBF"/>
    <w:rsid w:val="005A0115"/>
    <w:rsid w:val="005A04C3"/>
    <w:rsid w:val="005A073F"/>
    <w:rsid w:val="005A08C5"/>
    <w:rsid w:val="005A1155"/>
    <w:rsid w:val="005A1437"/>
    <w:rsid w:val="005A1628"/>
    <w:rsid w:val="005A1835"/>
    <w:rsid w:val="005A18E8"/>
    <w:rsid w:val="005A1C8D"/>
    <w:rsid w:val="005A1D1A"/>
    <w:rsid w:val="005A20FC"/>
    <w:rsid w:val="005A223A"/>
    <w:rsid w:val="005A2446"/>
    <w:rsid w:val="005A25B4"/>
    <w:rsid w:val="005A27DA"/>
    <w:rsid w:val="005A284B"/>
    <w:rsid w:val="005A2F56"/>
    <w:rsid w:val="005A2FAA"/>
    <w:rsid w:val="005A34F0"/>
    <w:rsid w:val="005A356F"/>
    <w:rsid w:val="005A39EE"/>
    <w:rsid w:val="005A3B08"/>
    <w:rsid w:val="005A3C41"/>
    <w:rsid w:val="005A3F43"/>
    <w:rsid w:val="005A4088"/>
    <w:rsid w:val="005A4499"/>
    <w:rsid w:val="005A4B77"/>
    <w:rsid w:val="005A4E09"/>
    <w:rsid w:val="005A4E0B"/>
    <w:rsid w:val="005A4E34"/>
    <w:rsid w:val="005A5414"/>
    <w:rsid w:val="005A5452"/>
    <w:rsid w:val="005A592D"/>
    <w:rsid w:val="005A5D9E"/>
    <w:rsid w:val="005A5EAF"/>
    <w:rsid w:val="005A632F"/>
    <w:rsid w:val="005A6340"/>
    <w:rsid w:val="005A685C"/>
    <w:rsid w:val="005A6A0A"/>
    <w:rsid w:val="005A73D6"/>
    <w:rsid w:val="005A7CD5"/>
    <w:rsid w:val="005A7D9F"/>
    <w:rsid w:val="005A7DEA"/>
    <w:rsid w:val="005B047C"/>
    <w:rsid w:val="005B04C5"/>
    <w:rsid w:val="005B050C"/>
    <w:rsid w:val="005B087F"/>
    <w:rsid w:val="005B1444"/>
    <w:rsid w:val="005B1496"/>
    <w:rsid w:val="005B16F8"/>
    <w:rsid w:val="005B17A9"/>
    <w:rsid w:val="005B1D6A"/>
    <w:rsid w:val="005B1DD1"/>
    <w:rsid w:val="005B1EEA"/>
    <w:rsid w:val="005B2120"/>
    <w:rsid w:val="005B21F9"/>
    <w:rsid w:val="005B258E"/>
    <w:rsid w:val="005B2A8F"/>
    <w:rsid w:val="005B2C2C"/>
    <w:rsid w:val="005B2D41"/>
    <w:rsid w:val="005B2D81"/>
    <w:rsid w:val="005B2DBB"/>
    <w:rsid w:val="005B2E02"/>
    <w:rsid w:val="005B311E"/>
    <w:rsid w:val="005B34F5"/>
    <w:rsid w:val="005B360C"/>
    <w:rsid w:val="005B3BA5"/>
    <w:rsid w:val="005B3F59"/>
    <w:rsid w:val="005B41D4"/>
    <w:rsid w:val="005B4286"/>
    <w:rsid w:val="005B42E4"/>
    <w:rsid w:val="005B44E4"/>
    <w:rsid w:val="005B4525"/>
    <w:rsid w:val="005B45C5"/>
    <w:rsid w:val="005B45E5"/>
    <w:rsid w:val="005B462B"/>
    <w:rsid w:val="005B4C3F"/>
    <w:rsid w:val="005B4C79"/>
    <w:rsid w:val="005B4F92"/>
    <w:rsid w:val="005B5054"/>
    <w:rsid w:val="005B53B3"/>
    <w:rsid w:val="005B56C5"/>
    <w:rsid w:val="005B5952"/>
    <w:rsid w:val="005B5C0D"/>
    <w:rsid w:val="005B618B"/>
    <w:rsid w:val="005B62EE"/>
    <w:rsid w:val="005B6494"/>
    <w:rsid w:val="005B6F5D"/>
    <w:rsid w:val="005B700F"/>
    <w:rsid w:val="005B7025"/>
    <w:rsid w:val="005B714D"/>
    <w:rsid w:val="005B73F0"/>
    <w:rsid w:val="005B7574"/>
    <w:rsid w:val="005B7B1E"/>
    <w:rsid w:val="005B7BD0"/>
    <w:rsid w:val="005C0077"/>
    <w:rsid w:val="005C0410"/>
    <w:rsid w:val="005C08F6"/>
    <w:rsid w:val="005C09E3"/>
    <w:rsid w:val="005C1346"/>
    <w:rsid w:val="005C1601"/>
    <w:rsid w:val="005C1618"/>
    <w:rsid w:val="005C18F0"/>
    <w:rsid w:val="005C18F4"/>
    <w:rsid w:val="005C24BF"/>
    <w:rsid w:val="005C24FA"/>
    <w:rsid w:val="005C2524"/>
    <w:rsid w:val="005C2604"/>
    <w:rsid w:val="005C28E9"/>
    <w:rsid w:val="005C2A7E"/>
    <w:rsid w:val="005C2FCB"/>
    <w:rsid w:val="005C3C55"/>
    <w:rsid w:val="005C3F33"/>
    <w:rsid w:val="005C4256"/>
    <w:rsid w:val="005C453B"/>
    <w:rsid w:val="005C45D0"/>
    <w:rsid w:val="005C4FB9"/>
    <w:rsid w:val="005C5159"/>
    <w:rsid w:val="005C5313"/>
    <w:rsid w:val="005C5316"/>
    <w:rsid w:val="005C53B8"/>
    <w:rsid w:val="005C53DF"/>
    <w:rsid w:val="005C556E"/>
    <w:rsid w:val="005C5931"/>
    <w:rsid w:val="005C5ADE"/>
    <w:rsid w:val="005C5CE1"/>
    <w:rsid w:val="005C63F6"/>
    <w:rsid w:val="005C6558"/>
    <w:rsid w:val="005C6714"/>
    <w:rsid w:val="005C67B3"/>
    <w:rsid w:val="005C68DD"/>
    <w:rsid w:val="005C6C59"/>
    <w:rsid w:val="005C6E2B"/>
    <w:rsid w:val="005C7203"/>
    <w:rsid w:val="005C7312"/>
    <w:rsid w:val="005C7345"/>
    <w:rsid w:val="005C73BE"/>
    <w:rsid w:val="005C78FC"/>
    <w:rsid w:val="005C7BBE"/>
    <w:rsid w:val="005C7F4C"/>
    <w:rsid w:val="005C7F8F"/>
    <w:rsid w:val="005D030B"/>
    <w:rsid w:val="005D0913"/>
    <w:rsid w:val="005D1409"/>
    <w:rsid w:val="005D1425"/>
    <w:rsid w:val="005D15BC"/>
    <w:rsid w:val="005D15C6"/>
    <w:rsid w:val="005D1663"/>
    <w:rsid w:val="005D1C03"/>
    <w:rsid w:val="005D1CC7"/>
    <w:rsid w:val="005D233C"/>
    <w:rsid w:val="005D2486"/>
    <w:rsid w:val="005D249D"/>
    <w:rsid w:val="005D2778"/>
    <w:rsid w:val="005D284B"/>
    <w:rsid w:val="005D2867"/>
    <w:rsid w:val="005D2931"/>
    <w:rsid w:val="005D2B7A"/>
    <w:rsid w:val="005D2DE6"/>
    <w:rsid w:val="005D3015"/>
    <w:rsid w:val="005D37B2"/>
    <w:rsid w:val="005D3A12"/>
    <w:rsid w:val="005D3AC4"/>
    <w:rsid w:val="005D3E60"/>
    <w:rsid w:val="005D3F82"/>
    <w:rsid w:val="005D413A"/>
    <w:rsid w:val="005D4D4D"/>
    <w:rsid w:val="005D530A"/>
    <w:rsid w:val="005D539D"/>
    <w:rsid w:val="005D598C"/>
    <w:rsid w:val="005D59EA"/>
    <w:rsid w:val="005D5BFC"/>
    <w:rsid w:val="005D5FD6"/>
    <w:rsid w:val="005D6191"/>
    <w:rsid w:val="005D6293"/>
    <w:rsid w:val="005D633C"/>
    <w:rsid w:val="005D6381"/>
    <w:rsid w:val="005D66FC"/>
    <w:rsid w:val="005D6721"/>
    <w:rsid w:val="005D67C4"/>
    <w:rsid w:val="005D7181"/>
    <w:rsid w:val="005D76CF"/>
    <w:rsid w:val="005E0440"/>
    <w:rsid w:val="005E0460"/>
    <w:rsid w:val="005E05F8"/>
    <w:rsid w:val="005E060C"/>
    <w:rsid w:val="005E0A79"/>
    <w:rsid w:val="005E0BED"/>
    <w:rsid w:val="005E0DE4"/>
    <w:rsid w:val="005E0F9E"/>
    <w:rsid w:val="005E0FEE"/>
    <w:rsid w:val="005E0FF6"/>
    <w:rsid w:val="005E1003"/>
    <w:rsid w:val="005E125A"/>
    <w:rsid w:val="005E12BE"/>
    <w:rsid w:val="005E1706"/>
    <w:rsid w:val="005E1F25"/>
    <w:rsid w:val="005E2309"/>
    <w:rsid w:val="005E28E2"/>
    <w:rsid w:val="005E2A68"/>
    <w:rsid w:val="005E2F11"/>
    <w:rsid w:val="005E30E4"/>
    <w:rsid w:val="005E311D"/>
    <w:rsid w:val="005E3254"/>
    <w:rsid w:val="005E3635"/>
    <w:rsid w:val="005E3C43"/>
    <w:rsid w:val="005E3D84"/>
    <w:rsid w:val="005E3E4A"/>
    <w:rsid w:val="005E4447"/>
    <w:rsid w:val="005E4CD7"/>
    <w:rsid w:val="005E4F02"/>
    <w:rsid w:val="005E4FDF"/>
    <w:rsid w:val="005E51B1"/>
    <w:rsid w:val="005E548A"/>
    <w:rsid w:val="005E58E0"/>
    <w:rsid w:val="005E5959"/>
    <w:rsid w:val="005E5B12"/>
    <w:rsid w:val="005E5F9E"/>
    <w:rsid w:val="005E6331"/>
    <w:rsid w:val="005E64B1"/>
    <w:rsid w:val="005E64EF"/>
    <w:rsid w:val="005E65A9"/>
    <w:rsid w:val="005E66F9"/>
    <w:rsid w:val="005E6B10"/>
    <w:rsid w:val="005E6C0C"/>
    <w:rsid w:val="005E6FFF"/>
    <w:rsid w:val="005E7266"/>
    <w:rsid w:val="005E7382"/>
    <w:rsid w:val="005E780A"/>
    <w:rsid w:val="005E7FCC"/>
    <w:rsid w:val="005F0217"/>
    <w:rsid w:val="005F0501"/>
    <w:rsid w:val="005F070F"/>
    <w:rsid w:val="005F07FE"/>
    <w:rsid w:val="005F08BB"/>
    <w:rsid w:val="005F093F"/>
    <w:rsid w:val="005F0BFB"/>
    <w:rsid w:val="005F0C7C"/>
    <w:rsid w:val="005F0D83"/>
    <w:rsid w:val="005F0E22"/>
    <w:rsid w:val="005F0EC8"/>
    <w:rsid w:val="005F1391"/>
    <w:rsid w:val="005F179C"/>
    <w:rsid w:val="005F17FF"/>
    <w:rsid w:val="005F189C"/>
    <w:rsid w:val="005F1A07"/>
    <w:rsid w:val="005F245E"/>
    <w:rsid w:val="005F2545"/>
    <w:rsid w:val="005F26A0"/>
    <w:rsid w:val="005F2A24"/>
    <w:rsid w:val="005F2D54"/>
    <w:rsid w:val="005F312A"/>
    <w:rsid w:val="005F3412"/>
    <w:rsid w:val="005F3619"/>
    <w:rsid w:val="005F3886"/>
    <w:rsid w:val="005F3B23"/>
    <w:rsid w:val="005F3BC9"/>
    <w:rsid w:val="005F3CCB"/>
    <w:rsid w:val="005F3E86"/>
    <w:rsid w:val="005F3FBE"/>
    <w:rsid w:val="005F4251"/>
    <w:rsid w:val="005F46F9"/>
    <w:rsid w:val="005F470B"/>
    <w:rsid w:val="005F4795"/>
    <w:rsid w:val="005F47F9"/>
    <w:rsid w:val="005F4BF6"/>
    <w:rsid w:val="005F4C19"/>
    <w:rsid w:val="005F4F4F"/>
    <w:rsid w:val="005F50F1"/>
    <w:rsid w:val="005F54B9"/>
    <w:rsid w:val="005F5654"/>
    <w:rsid w:val="005F5C1E"/>
    <w:rsid w:val="005F62AE"/>
    <w:rsid w:val="005F6A17"/>
    <w:rsid w:val="005F6C9F"/>
    <w:rsid w:val="005F7295"/>
    <w:rsid w:val="005F7943"/>
    <w:rsid w:val="005F7C08"/>
    <w:rsid w:val="005F7CD9"/>
    <w:rsid w:val="005F7DB7"/>
    <w:rsid w:val="0060053A"/>
    <w:rsid w:val="0060053E"/>
    <w:rsid w:val="006006B1"/>
    <w:rsid w:val="00600773"/>
    <w:rsid w:val="00600CFB"/>
    <w:rsid w:val="00600E68"/>
    <w:rsid w:val="00601085"/>
    <w:rsid w:val="006010B5"/>
    <w:rsid w:val="006016AB"/>
    <w:rsid w:val="0060191B"/>
    <w:rsid w:val="00601C06"/>
    <w:rsid w:val="006022C7"/>
    <w:rsid w:val="00602340"/>
    <w:rsid w:val="00602475"/>
    <w:rsid w:val="00602732"/>
    <w:rsid w:val="006028BD"/>
    <w:rsid w:val="00603100"/>
    <w:rsid w:val="006033CE"/>
    <w:rsid w:val="006040AC"/>
    <w:rsid w:val="00604167"/>
    <w:rsid w:val="006044BF"/>
    <w:rsid w:val="00604774"/>
    <w:rsid w:val="00604935"/>
    <w:rsid w:val="00604AC8"/>
    <w:rsid w:val="00604BC3"/>
    <w:rsid w:val="00605329"/>
    <w:rsid w:val="006056D3"/>
    <w:rsid w:val="006057D4"/>
    <w:rsid w:val="00605A90"/>
    <w:rsid w:val="00605B0B"/>
    <w:rsid w:val="00605C0D"/>
    <w:rsid w:val="00605C85"/>
    <w:rsid w:val="0060646B"/>
    <w:rsid w:val="006066FA"/>
    <w:rsid w:val="00606BDA"/>
    <w:rsid w:val="00606C0E"/>
    <w:rsid w:val="00606ECC"/>
    <w:rsid w:val="0060715B"/>
    <w:rsid w:val="0060735C"/>
    <w:rsid w:val="006073CC"/>
    <w:rsid w:val="00607727"/>
    <w:rsid w:val="00607812"/>
    <w:rsid w:val="0060796A"/>
    <w:rsid w:val="00607A6C"/>
    <w:rsid w:val="00607AA6"/>
    <w:rsid w:val="00607AEE"/>
    <w:rsid w:val="00610277"/>
    <w:rsid w:val="00610880"/>
    <w:rsid w:val="00610B1F"/>
    <w:rsid w:val="00610CD9"/>
    <w:rsid w:val="00610E40"/>
    <w:rsid w:val="0061131F"/>
    <w:rsid w:val="0061134E"/>
    <w:rsid w:val="006116D5"/>
    <w:rsid w:val="006117EE"/>
    <w:rsid w:val="006120CD"/>
    <w:rsid w:val="006122FD"/>
    <w:rsid w:val="006126C0"/>
    <w:rsid w:val="006126D7"/>
    <w:rsid w:val="00612BCA"/>
    <w:rsid w:val="00612FB6"/>
    <w:rsid w:val="00613081"/>
    <w:rsid w:val="00613147"/>
    <w:rsid w:val="00613302"/>
    <w:rsid w:val="006135A9"/>
    <w:rsid w:val="006135CE"/>
    <w:rsid w:val="00613E24"/>
    <w:rsid w:val="00613E86"/>
    <w:rsid w:val="006141B5"/>
    <w:rsid w:val="00614F90"/>
    <w:rsid w:val="006151EA"/>
    <w:rsid w:val="00615428"/>
    <w:rsid w:val="00615962"/>
    <w:rsid w:val="00615B18"/>
    <w:rsid w:val="00615EE1"/>
    <w:rsid w:val="0061605D"/>
    <w:rsid w:val="006162DA"/>
    <w:rsid w:val="0061653B"/>
    <w:rsid w:val="00616DF6"/>
    <w:rsid w:val="00616E4A"/>
    <w:rsid w:val="00616E74"/>
    <w:rsid w:val="00617016"/>
    <w:rsid w:val="006170A1"/>
    <w:rsid w:val="0061723C"/>
    <w:rsid w:val="006175CC"/>
    <w:rsid w:val="00617D20"/>
    <w:rsid w:val="00620016"/>
    <w:rsid w:val="0062003E"/>
    <w:rsid w:val="006205F1"/>
    <w:rsid w:val="0062085A"/>
    <w:rsid w:val="00620955"/>
    <w:rsid w:val="00620A3B"/>
    <w:rsid w:val="00620AAA"/>
    <w:rsid w:val="00620FA5"/>
    <w:rsid w:val="00621264"/>
    <w:rsid w:val="00621731"/>
    <w:rsid w:val="0062175C"/>
    <w:rsid w:val="00621779"/>
    <w:rsid w:val="006217F3"/>
    <w:rsid w:val="006218BD"/>
    <w:rsid w:val="00621BDF"/>
    <w:rsid w:val="00621DD5"/>
    <w:rsid w:val="00621E8E"/>
    <w:rsid w:val="00622046"/>
    <w:rsid w:val="006222C9"/>
    <w:rsid w:val="006222F8"/>
    <w:rsid w:val="006223C4"/>
    <w:rsid w:val="00622636"/>
    <w:rsid w:val="006227F5"/>
    <w:rsid w:val="0062297A"/>
    <w:rsid w:val="00622AC7"/>
    <w:rsid w:val="00622D3E"/>
    <w:rsid w:val="00622DF1"/>
    <w:rsid w:val="006237DB"/>
    <w:rsid w:val="00623AAD"/>
    <w:rsid w:val="00623ACA"/>
    <w:rsid w:val="00623AED"/>
    <w:rsid w:val="0062411D"/>
    <w:rsid w:val="0062422E"/>
    <w:rsid w:val="006244BB"/>
    <w:rsid w:val="006244CF"/>
    <w:rsid w:val="006245DA"/>
    <w:rsid w:val="006248CD"/>
    <w:rsid w:val="00624900"/>
    <w:rsid w:val="006249F6"/>
    <w:rsid w:val="00625062"/>
    <w:rsid w:val="006252A8"/>
    <w:rsid w:val="00625557"/>
    <w:rsid w:val="00625569"/>
    <w:rsid w:val="00625731"/>
    <w:rsid w:val="00625BF0"/>
    <w:rsid w:val="00625D63"/>
    <w:rsid w:val="00626C90"/>
    <w:rsid w:val="006273EC"/>
    <w:rsid w:val="006276F4"/>
    <w:rsid w:val="00627B1D"/>
    <w:rsid w:val="00627CD7"/>
    <w:rsid w:val="00627E26"/>
    <w:rsid w:val="006300AE"/>
    <w:rsid w:val="00630ACE"/>
    <w:rsid w:val="00630B8D"/>
    <w:rsid w:val="00630F13"/>
    <w:rsid w:val="00630F4D"/>
    <w:rsid w:val="00631001"/>
    <w:rsid w:val="00631535"/>
    <w:rsid w:val="006316C2"/>
    <w:rsid w:val="00631A90"/>
    <w:rsid w:val="00631ADD"/>
    <w:rsid w:val="00631D3C"/>
    <w:rsid w:val="006321E5"/>
    <w:rsid w:val="0063273A"/>
    <w:rsid w:val="006327AA"/>
    <w:rsid w:val="00632897"/>
    <w:rsid w:val="006328AF"/>
    <w:rsid w:val="00632A51"/>
    <w:rsid w:val="00632A86"/>
    <w:rsid w:val="00632CED"/>
    <w:rsid w:val="00632E37"/>
    <w:rsid w:val="006330D2"/>
    <w:rsid w:val="0063311C"/>
    <w:rsid w:val="00633302"/>
    <w:rsid w:val="0063332A"/>
    <w:rsid w:val="006334AA"/>
    <w:rsid w:val="006335BB"/>
    <w:rsid w:val="00633C6B"/>
    <w:rsid w:val="00633CFD"/>
    <w:rsid w:val="0063411A"/>
    <w:rsid w:val="0063411E"/>
    <w:rsid w:val="00634128"/>
    <w:rsid w:val="006341F4"/>
    <w:rsid w:val="00634246"/>
    <w:rsid w:val="00634281"/>
    <w:rsid w:val="006346EB"/>
    <w:rsid w:val="006346FD"/>
    <w:rsid w:val="00634708"/>
    <w:rsid w:val="00634768"/>
    <w:rsid w:val="0063492E"/>
    <w:rsid w:val="00634BB3"/>
    <w:rsid w:val="00634F15"/>
    <w:rsid w:val="0063539A"/>
    <w:rsid w:val="00635AFD"/>
    <w:rsid w:val="00635E88"/>
    <w:rsid w:val="006365B1"/>
    <w:rsid w:val="0063673E"/>
    <w:rsid w:val="00636DD8"/>
    <w:rsid w:val="00637090"/>
    <w:rsid w:val="00637449"/>
    <w:rsid w:val="00637515"/>
    <w:rsid w:val="0063766F"/>
    <w:rsid w:val="006378D3"/>
    <w:rsid w:val="006378D9"/>
    <w:rsid w:val="0063795C"/>
    <w:rsid w:val="00637B93"/>
    <w:rsid w:val="00637D7D"/>
    <w:rsid w:val="006401B5"/>
    <w:rsid w:val="00640294"/>
    <w:rsid w:val="0064053E"/>
    <w:rsid w:val="00640720"/>
    <w:rsid w:val="00640AA7"/>
    <w:rsid w:val="00641055"/>
    <w:rsid w:val="00641181"/>
    <w:rsid w:val="00641355"/>
    <w:rsid w:val="006413D1"/>
    <w:rsid w:val="006416F6"/>
    <w:rsid w:val="0064186E"/>
    <w:rsid w:val="00641A30"/>
    <w:rsid w:val="00641AD4"/>
    <w:rsid w:val="00641DC2"/>
    <w:rsid w:val="00641F20"/>
    <w:rsid w:val="00642248"/>
    <w:rsid w:val="00642275"/>
    <w:rsid w:val="00642341"/>
    <w:rsid w:val="0064239A"/>
    <w:rsid w:val="0064280F"/>
    <w:rsid w:val="00642819"/>
    <w:rsid w:val="00642831"/>
    <w:rsid w:val="00642E16"/>
    <w:rsid w:val="00643C96"/>
    <w:rsid w:val="00644034"/>
    <w:rsid w:val="006440EC"/>
    <w:rsid w:val="00644165"/>
    <w:rsid w:val="00644221"/>
    <w:rsid w:val="0064498C"/>
    <w:rsid w:val="00644AFE"/>
    <w:rsid w:val="006457D6"/>
    <w:rsid w:val="00645CB5"/>
    <w:rsid w:val="00646763"/>
    <w:rsid w:val="00646B96"/>
    <w:rsid w:val="00646E61"/>
    <w:rsid w:val="00647294"/>
    <w:rsid w:val="00647895"/>
    <w:rsid w:val="00650452"/>
    <w:rsid w:val="0065046F"/>
    <w:rsid w:val="00650596"/>
    <w:rsid w:val="00650B12"/>
    <w:rsid w:val="00650D51"/>
    <w:rsid w:val="006517AE"/>
    <w:rsid w:val="006518DD"/>
    <w:rsid w:val="00651B60"/>
    <w:rsid w:val="00651C1D"/>
    <w:rsid w:val="00651E4F"/>
    <w:rsid w:val="006524D6"/>
    <w:rsid w:val="00652646"/>
    <w:rsid w:val="00652918"/>
    <w:rsid w:val="00652ABE"/>
    <w:rsid w:val="00653399"/>
    <w:rsid w:val="0065370D"/>
    <w:rsid w:val="00653D92"/>
    <w:rsid w:val="006540C8"/>
    <w:rsid w:val="00654119"/>
    <w:rsid w:val="0065438E"/>
    <w:rsid w:val="00654A8B"/>
    <w:rsid w:val="00654E34"/>
    <w:rsid w:val="00655175"/>
    <w:rsid w:val="00655204"/>
    <w:rsid w:val="00655653"/>
    <w:rsid w:val="0065567A"/>
    <w:rsid w:val="00655D83"/>
    <w:rsid w:val="00656467"/>
    <w:rsid w:val="0065655D"/>
    <w:rsid w:val="006565BD"/>
    <w:rsid w:val="006569DE"/>
    <w:rsid w:val="00656B00"/>
    <w:rsid w:val="00656D8B"/>
    <w:rsid w:val="00656FCC"/>
    <w:rsid w:val="00657588"/>
    <w:rsid w:val="00657963"/>
    <w:rsid w:val="00657F55"/>
    <w:rsid w:val="00660257"/>
    <w:rsid w:val="0066033B"/>
    <w:rsid w:val="00660AED"/>
    <w:rsid w:val="00660E3B"/>
    <w:rsid w:val="006610A2"/>
    <w:rsid w:val="006613FD"/>
    <w:rsid w:val="006615BC"/>
    <w:rsid w:val="006619D8"/>
    <w:rsid w:val="00661A0B"/>
    <w:rsid w:val="00661B17"/>
    <w:rsid w:val="006622AF"/>
    <w:rsid w:val="00662BB5"/>
    <w:rsid w:val="00662DB6"/>
    <w:rsid w:val="00662EE1"/>
    <w:rsid w:val="00662F82"/>
    <w:rsid w:val="006636E0"/>
    <w:rsid w:val="006637F2"/>
    <w:rsid w:val="00663B8C"/>
    <w:rsid w:val="00663F9A"/>
    <w:rsid w:val="00664281"/>
    <w:rsid w:val="00664481"/>
    <w:rsid w:val="00664772"/>
    <w:rsid w:val="006651C0"/>
    <w:rsid w:val="0066522A"/>
    <w:rsid w:val="00665563"/>
    <w:rsid w:val="00665997"/>
    <w:rsid w:val="00665E0D"/>
    <w:rsid w:val="00665E75"/>
    <w:rsid w:val="00666632"/>
    <w:rsid w:val="006668B4"/>
    <w:rsid w:val="00666BB3"/>
    <w:rsid w:val="00666F00"/>
    <w:rsid w:val="00666F8E"/>
    <w:rsid w:val="0066747C"/>
    <w:rsid w:val="006674EC"/>
    <w:rsid w:val="006676CC"/>
    <w:rsid w:val="00667D55"/>
    <w:rsid w:val="00667F30"/>
    <w:rsid w:val="00670386"/>
    <w:rsid w:val="0067059C"/>
    <w:rsid w:val="006707C0"/>
    <w:rsid w:val="00670965"/>
    <w:rsid w:val="006711E4"/>
    <w:rsid w:val="0067177C"/>
    <w:rsid w:val="00671D45"/>
    <w:rsid w:val="0067202F"/>
    <w:rsid w:val="00672593"/>
    <w:rsid w:val="0067259A"/>
    <w:rsid w:val="0067268C"/>
    <w:rsid w:val="006729EB"/>
    <w:rsid w:val="00672C08"/>
    <w:rsid w:val="00672CE7"/>
    <w:rsid w:val="00672E51"/>
    <w:rsid w:val="00673089"/>
    <w:rsid w:val="006730C5"/>
    <w:rsid w:val="006737C8"/>
    <w:rsid w:val="00673A38"/>
    <w:rsid w:val="00673A95"/>
    <w:rsid w:val="00673B99"/>
    <w:rsid w:val="00673BEB"/>
    <w:rsid w:val="00673D26"/>
    <w:rsid w:val="00673F0D"/>
    <w:rsid w:val="006740F7"/>
    <w:rsid w:val="006741FF"/>
    <w:rsid w:val="0067421E"/>
    <w:rsid w:val="006747F6"/>
    <w:rsid w:val="0067492E"/>
    <w:rsid w:val="00674AEF"/>
    <w:rsid w:val="0067570F"/>
    <w:rsid w:val="00675809"/>
    <w:rsid w:val="00675883"/>
    <w:rsid w:val="0067616B"/>
    <w:rsid w:val="006761C1"/>
    <w:rsid w:val="006762BE"/>
    <w:rsid w:val="00676394"/>
    <w:rsid w:val="0067661C"/>
    <w:rsid w:val="00676DB8"/>
    <w:rsid w:val="00676EF4"/>
    <w:rsid w:val="006774AE"/>
    <w:rsid w:val="00677582"/>
    <w:rsid w:val="006775BD"/>
    <w:rsid w:val="00677695"/>
    <w:rsid w:val="006777B7"/>
    <w:rsid w:val="0067792E"/>
    <w:rsid w:val="00677C9B"/>
    <w:rsid w:val="00677E00"/>
    <w:rsid w:val="00677FAE"/>
    <w:rsid w:val="00680264"/>
    <w:rsid w:val="006802CA"/>
    <w:rsid w:val="00680498"/>
    <w:rsid w:val="006804EF"/>
    <w:rsid w:val="00680A91"/>
    <w:rsid w:val="00680ACC"/>
    <w:rsid w:val="0068120C"/>
    <w:rsid w:val="00681213"/>
    <w:rsid w:val="00681231"/>
    <w:rsid w:val="006814E3"/>
    <w:rsid w:val="00681733"/>
    <w:rsid w:val="00681D35"/>
    <w:rsid w:val="00681E31"/>
    <w:rsid w:val="00682206"/>
    <w:rsid w:val="0068263A"/>
    <w:rsid w:val="0068294E"/>
    <w:rsid w:val="00682E46"/>
    <w:rsid w:val="00682E4B"/>
    <w:rsid w:val="00682E66"/>
    <w:rsid w:val="00682EB6"/>
    <w:rsid w:val="00683146"/>
    <w:rsid w:val="00683167"/>
    <w:rsid w:val="0068375F"/>
    <w:rsid w:val="00683A7D"/>
    <w:rsid w:val="00683ABE"/>
    <w:rsid w:val="00683EEB"/>
    <w:rsid w:val="00684C31"/>
    <w:rsid w:val="00684D5F"/>
    <w:rsid w:val="00684E9C"/>
    <w:rsid w:val="006850FA"/>
    <w:rsid w:val="006853E1"/>
    <w:rsid w:val="006854BC"/>
    <w:rsid w:val="00685687"/>
    <w:rsid w:val="00685699"/>
    <w:rsid w:val="00685BD5"/>
    <w:rsid w:val="00686106"/>
    <w:rsid w:val="0068658E"/>
    <w:rsid w:val="006866C7"/>
    <w:rsid w:val="006868C4"/>
    <w:rsid w:val="006869A3"/>
    <w:rsid w:val="00686ABF"/>
    <w:rsid w:val="00686BAB"/>
    <w:rsid w:val="00686C81"/>
    <w:rsid w:val="006872C1"/>
    <w:rsid w:val="00687518"/>
    <w:rsid w:val="00687B19"/>
    <w:rsid w:val="00687B4A"/>
    <w:rsid w:val="00687CC2"/>
    <w:rsid w:val="00687E65"/>
    <w:rsid w:val="0069008E"/>
    <w:rsid w:val="006903A0"/>
    <w:rsid w:val="0069052B"/>
    <w:rsid w:val="006905A4"/>
    <w:rsid w:val="0069073C"/>
    <w:rsid w:val="0069083A"/>
    <w:rsid w:val="00690FDF"/>
    <w:rsid w:val="0069149C"/>
    <w:rsid w:val="00691981"/>
    <w:rsid w:val="00691D49"/>
    <w:rsid w:val="00692183"/>
    <w:rsid w:val="006922A3"/>
    <w:rsid w:val="006922CB"/>
    <w:rsid w:val="006923CC"/>
    <w:rsid w:val="006926BB"/>
    <w:rsid w:val="00692EA7"/>
    <w:rsid w:val="00693233"/>
    <w:rsid w:val="006932B6"/>
    <w:rsid w:val="006933AA"/>
    <w:rsid w:val="0069350E"/>
    <w:rsid w:val="006942DB"/>
    <w:rsid w:val="00694351"/>
    <w:rsid w:val="006943D7"/>
    <w:rsid w:val="00694496"/>
    <w:rsid w:val="0069488D"/>
    <w:rsid w:val="00694BCD"/>
    <w:rsid w:val="006958F0"/>
    <w:rsid w:val="00695A9E"/>
    <w:rsid w:val="00695BCA"/>
    <w:rsid w:val="00695C01"/>
    <w:rsid w:val="00695EA4"/>
    <w:rsid w:val="006961B5"/>
    <w:rsid w:val="006965D5"/>
    <w:rsid w:val="00696BC5"/>
    <w:rsid w:val="00696E41"/>
    <w:rsid w:val="00696E55"/>
    <w:rsid w:val="00696F9A"/>
    <w:rsid w:val="00697185"/>
    <w:rsid w:val="0069792C"/>
    <w:rsid w:val="00697965"/>
    <w:rsid w:val="00697E61"/>
    <w:rsid w:val="006A0094"/>
    <w:rsid w:val="006A0424"/>
    <w:rsid w:val="006A0561"/>
    <w:rsid w:val="006A093F"/>
    <w:rsid w:val="006A0AC1"/>
    <w:rsid w:val="006A0B46"/>
    <w:rsid w:val="006A0CA1"/>
    <w:rsid w:val="006A1546"/>
    <w:rsid w:val="006A161C"/>
    <w:rsid w:val="006A1899"/>
    <w:rsid w:val="006A1904"/>
    <w:rsid w:val="006A1B37"/>
    <w:rsid w:val="006A1CF4"/>
    <w:rsid w:val="006A1E3D"/>
    <w:rsid w:val="006A205F"/>
    <w:rsid w:val="006A222A"/>
    <w:rsid w:val="006A22BD"/>
    <w:rsid w:val="006A2674"/>
    <w:rsid w:val="006A2695"/>
    <w:rsid w:val="006A2BCB"/>
    <w:rsid w:val="006A2C3D"/>
    <w:rsid w:val="006A2D58"/>
    <w:rsid w:val="006A333B"/>
    <w:rsid w:val="006A349B"/>
    <w:rsid w:val="006A34F6"/>
    <w:rsid w:val="006A37C0"/>
    <w:rsid w:val="006A3995"/>
    <w:rsid w:val="006A3B3B"/>
    <w:rsid w:val="006A45F8"/>
    <w:rsid w:val="006A4723"/>
    <w:rsid w:val="006A4AFE"/>
    <w:rsid w:val="006A4BA9"/>
    <w:rsid w:val="006A4C56"/>
    <w:rsid w:val="006A4D7B"/>
    <w:rsid w:val="006A4EC9"/>
    <w:rsid w:val="006A4EDD"/>
    <w:rsid w:val="006A4EFF"/>
    <w:rsid w:val="006A5146"/>
    <w:rsid w:val="006A56BC"/>
    <w:rsid w:val="006A5906"/>
    <w:rsid w:val="006A5B0F"/>
    <w:rsid w:val="006A5CB6"/>
    <w:rsid w:val="006A65C6"/>
    <w:rsid w:val="006A6774"/>
    <w:rsid w:val="006A6863"/>
    <w:rsid w:val="006A68FC"/>
    <w:rsid w:val="006A6A73"/>
    <w:rsid w:val="006A6AA3"/>
    <w:rsid w:val="006A6AC2"/>
    <w:rsid w:val="006A6ACF"/>
    <w:rsid w:val="006A6C0B"/>
    <w:rsid w:val="006A7013"/>
    <w:rsid w:val="006A708F"/>
    <w:rsid w:val="006A70BF"/>
    <w:rsid w:val="006A75FF"/>
    <w:rsid w:val="006A7C85"/>
    <w:rsid w:val="006A7D84"/>
    <w:rsid w:val="006B028F"/>
    <w:rsid w:val="006B0D30"/>
    <w:rsid w:val="006B1179"/>
    <w:rsid w:val="006B1743"/>
    <w:rsid w:val="006B17EB"/>
    <w:rsid w:val="006B1DE0"/>
    <w:rsid w:val="006B20CE"/>
    <w:rsid w:val="006B2118"/>
    <w:rsid w:val="006B2166"/>
    <w:rsid w:val="006B2346"/>
    <w:rsid w:val="006B2776"/>
    <w:rsid w:val="006B2C80"/>
    <w:rsid w:val="006B2D2D"/>
    <w:rsid w:val="006B2D31"/>
    <w:rsid w:val="006B2DA2"/>
    <w:rsid w:val="006B3001"/>
    <w:rsid w:val="006B3018"/>
    <w:rsid w:val="006B3435"/>
    <w:rsid w:val="006B34DC"/>
    <w:rsid w:val="006B35D9"/>
    <w:rsid w:val="006B3609"/>
    <w:rsid w:val="006B36C7"/>
    <w:rsid w:val="006B37B1"/>
    <w:rsid w:val="006B38DA"/>
    <w:rsid w:val="006B38F1"/>
    <w:rsid w:val="006B39E6"/>
    <w:rsid w:val="006B3B1F"/>
    <w:rsid w:val="006B3B4D"/>
    <w:rsid w:val="006B3CEF"/>
    <w:rsid w:val="006B3D21"/>
    <w:rsid w:val="006B4735"/>
    <w:rsid w:val="006B4776"/>
    <w:rsid w:val="006B4837"/>
    <w:rsid w:val="006B49F7"/>
    <w:rsid w:val="006B4B05"/>
    <w:rsid w:val="006B4FC7"/>
    <w:rsid w:val="006B530E"/>
    <w:rsid w:val="006B5968"/>
    <w:rsid w:val="006B5BF9"/>
    <w:rsid w:val="006B5CCB"/>
    <w:rsid w:val="006B5F82"/>
    <w:rsid w:val="006B6B1E"/>
    <w:rsid w:val="006B6BE6"/>
    <w:rsid w:val="006B6F24"/>
    <w:rsid w:val="006B7086"/>
    <w:rsid w:val="006B718D"/>
    <w:rsid w:val="006B71F6"/>
    <w:rsid w:val="006B725B"/>
    <w:rsid w:val="006B7275"/>
    <w:rsid w:val="006B77CA"/>
    <w:rsid w:val="006B77F9"/>
    <w:rsid w:val="006B7A4C"/>
    <w:rsid w:val="006B7D47"/>
    <w:rsid w:val="006B7D6C"/>
    <w:rsid w:val="006C01F9"/>
    <w:rsid w:val="006C06F3"/>
    <w:rsid w:val="006C0EDD"/>
    <w:rsid w:val="006C116E"/>
    <w:rsid w:val="006C12CE"/>
    <w:rsid w:val="006C1531"/>
    <w:rsid w:val="006C18FD"/>
    <w:rsid w:val="006C19BE"/>
    <w:rsid w:val="006C1C84"/>
    <w:rsid w:val="006C2465"/>
    <w:rsid w:val="006C26E8"/>
    <w:rsid w:val="006C2A15"/>
    <w:rsid w:val="006C2B06"/>
    <w:rsid w:val="006C2B27"/>
    <w:rsid w:val="006C2D43"/>
    <w:rsid w:val="006C3157"/>
    <w:rsid w:val="006C31A3"/>
    <w:rsid w:val="006C3CFA"/>
    <w:rsid w:val="006C43BB"/>
    <w:rsid w:val="006C4607"/>
    <w:rsid w:val="006C480C"/>
    <w:rsid w:val="006C4AFD"/>
    <w:rsid w:val="006C4D63"/>
    <w:rsid w:val="006C4DE5"/>
    <w:rsid w:val="006C4F56"/>
    <w:rsid w:val="006C5080"/>
    <w:rsid w:val="006C5311"/>
    <w:rsid w:val="006C540D"/>
    <w:rsid w:val="006C5C8E"/>
    <w:rsid w:val="006C5F8A"/>
    <w:rsid w:val="006C60EA"/>
    <w:rsid w:val="006C62FE"/>
    <w:rsid w:val="006C66F7"/>
    <w:rsid w:val="006C6728"/>
    <w:rsid w:val="006C6E10"/>
    <w:rsid w:val="006C76D3"/>
    <w:rsid w:val="006C7844"/>
    <w:rsid w:val="006C7BD0"/>
    <w:rsid w:val="006C7CC2"/>
    <w:rsid w:val="006D05C9"/>
    <w:rsid w:val="006D0754"/>
    <w:rsid w:val="006D0C4B"/>
    <w:rsid w:val="006D0D98"/>
    <w:rsid w:val="006D0EFA"/>
    <w:rsid w:val="006D0F84"/>
    <w:rsid w:val="006D130C"/>
    <w:rsid w:val="006D1625"/>
    <w:rsid w:val="006D195F"/>
    <w:rsid w:val="006D1A5F"/>
    <w:rsid w:val="006D1C8F"/>
    <w:rsid w:val="006D1FC6"/>
    <w:rsid w:val="006D2221"/>
    <w:rsid w:val="006D2275"/>
    <w:rsid w:val="006D2410"/>
    <w:rsid w:val="006D25AA"/>
    <w:rsid w:val="006D28B3"/>
    <w:rsid w:val="006D2B3D"/>
    <w:rsid w:val="006D2CAB"/>
    <w:rsid w:val="006D2FB6"/>
    <w:rsid w:val="006D302C"/>
    <w:rsid w:val="006D3393"/>
    <w:rsid w:val="006D33B6"/>
    <w:rsid w:val="006D3409"/>
    <w:rsid w:val="006D3A88"/>
    <w:rsid w:val="006D3B4D"/>
    <w:rsid w:val="006D524D"/>
    <w:rsid w:val="006D5466"/>
    <w:rsid w:val="006D57D7"/>
    <w:rsid w:val="006D5E25"/>
    <w:rsid w:val="006D5E29"/>
    <w:rsid w:val="006D6173"/>
    <w:rsid w:val="006D6186"/>
    <w:rsid w:val="006D6448"/>
    <w:rsid w:val="006D66CE"/>
    <w:rsid w:val="006D672E"/>
    <w:rsid w:val="006D6A0A"/>
    <w:rsid w:val="006D6A10"/>
    <w:rsid w:val="006D6B4D"/>
    <w:rsid w:val="006D6B8D"/>
    <w:rsid w:val="006D6C33"/>
    <w:rsid w:val="006D6CE4"/>
    <w:rsid w:val="006D7563"/>
    <w:rsid w:val="006D7A0B"/>
    <w:rsid w:val="006D7CE3"/>
    <w:rsid w:val="006E00E8"/>
    <w:rsid w:val="006E02EB"/>
    <w:rsid w:val="006E031A"/>
    <w:rsid w:val="006E03A9"/>
    <w:rsid w:val="006E0758"/>
    <w:rsid w:val="006E0AED"/>
    <w:rsid w:val="006E0CE8"/>
    <w:rsid w:val="006E15AE"/>
    <w:rsid w:val="006E1B8B"/>
    <w:rsid w:val="006E1BAA"/>
    <w:rsid w:val="006E1D68"/>
    <w:rsid w:val="006E24CD"/>
    <w:rsid w:val="006E26BA"/>
    <w:rsid w:val="006E2854"/>
    <w:rsid w:val="006E2BB6"/>
    <w:rsid w:val="006E30F3"/>
    <w:rsid w:val="006E3371"/>
    <w:rsid w:val="006E35E1"/>
    <w:rsid w:val="006E3896"/>
    <w:rsid w:val="006E3D31"/>
    <w:rsid w:val="006E3E79"/>
    <w:rsid w:val="006E407F"/>
    <w:rsid w:val="006E4093"/>
    <w:rsid w:val="006E4527"/>
    <w:rsid w:val="006E47C3"/>
    <w:rsid w:val="006E4DAA"/>
    <w:rsid w:val="006E5000"/>
    <w:rsid w:val="006E52CD"/>
    <w:rsid w:val="006E533E"/>
    <w:rsid w:val="006E54C5"/>
    <w:rsid w:val="006E5AD8"/>
    <w:rsid w:val="006E5C1C"/>
    <w:rsid w:val="006E633F"/>
    <w:rsid w:val="006E65F6"/>
    <w:rsid w:val="006E6C20"/>
    <w:rsid w:val="006E7350"/>
    <w:rsid w:val="006E754C"/>
    <w:rsid w:val="006E7671"/>
    <w:rsid w:val="006E7928"/>
    <w:rsid w:val="006E794E"/>
    <w:rsid w:val="006E7EFE"/>
    <w:rsid w:val="006F0247"/>
    <w:rsid w:val="006F0647"/>
    <w:rsid w:val="006F098D"/>
    <w:rsid w:val="006F1AD8"/>
    <w:rsid w:val="006F1EE1"/>
    <w:rsid w:val="006F2258"/>
    <w:rsid w:val="006F2367"/>
    <w:rsid w:val="006F27DE"/>
    <w:rsid w:val="006F30BF"/>
    <w:rsid w:val="006F3AE0"/>
    <w:rsid w:val="006F3D68"/>
    <w:rsid w:val="006F3E67"/>
    <w:rsid w:val="006F4391"/>
    <w:rsid w:val="006F43C7"/>
    <w:rsid w:val="006F4938"/>
    <w:rsid w:val="006F4C22"/>
    <w:rsid w:val="006F4F31"/>
    <w:rsid w:val="006F4F47"/>
    <w:rsid w:val="006F5506"/>
    <w:rsid w:val="006F5B58"/>
    <w:rsid w:val="006F66B2"/>
    <w:rsid w:val="006F68D1"/>
    <w:rsid w:val="006F6F6F"/>
    <w:rsid w:val="006F7097"/>
    <w:rsid w:val="006F7549"/>
    <w:rsid w:val="006F7572"/>
    <w:rsid w:val="006F7AA7"/>
    <w:rsid w:val="006F7E8E"/>
    <w:rsid w:val="00700003"/>
    <w:rsid w:val="00700142"/>
    <w:rsid w:val="007002C5"/>
    <w:rsid w:val="0070085A"/>
    <w:rsid w:val="00700B73"/>
    <w:rsid w:val="007011E0"/>
    <w:rsid w:val="00701357"/>
    <w:rsid w:val="007013B2"/>
    <w:rsid w:val="0070145E"/>
    <w:rsid w:val="00701510"/>
    <w:rsid w:val="007017FE"/>
    <w:rsid w:val="00701B3B"/>
    <w:rsid w:val="00701C0B"/>
    <w:rsid w:val="00701DE2"/>
    <w:rsid w:val="00702287"/>
    <w:rsid w:val="00702691"/>
    <w:rsid w:val="00702693"/>
    <w:rsid w:val="007028BD"/>
    <w:rsid w:val="00702A9F"/>
    <w:rsid w:val="00702D2D"/>
    <w:rsid w:val="00702F93"/>
    <w:rsid w:val="00702FB3"/>
    <w:rsid w:val="0070360F"/>
    <w:rsid w:val="0070380A"/>
    <w:rsid w:val="00704627"/>
    <w:rsid w:val="00704767"/>
    <w:rsid w:val="00704892"/>
    <w:rsid w:val="0070498E"/>
    <w:rsid w:val="00704D91"/>
    <w:rsid w:val="00704E7D"/>
    <w:rsid w:val="00704F70"/>
    <w:rsid w:val="0070522B"/>
    <w:rsid w:val="0070527A"/>
    <w:rsid w:val="007058FE"/>
    <w:rsid w:val="00705A54"/>
    <w:rsid w:val="00705F89"/>
    <w:rsid w:val="00706000"/>
    <w:rsid w:val="0070610A"/>
    <w:rsid w:val="00706495"/>
    <w:rsid w:val="00706599"/>
    <w:rsid w:val="0070668F"/>
    <w:rsid w:val="00706B0D"/>
    <w:rsid w:val="00706C64"/>
    <w:rsid w:val="00706E1B"/>
    <w:rsid w:val="00706F42"/>
    <w:rsid w:val="0070700C"/>
    <w:rsid w:val="0070704D"/>
    <w:rsid w:val="007072E2"/>
    <w:rsid w:val="007077B5"/>
    <w:rsid w:val="007079E1"/>
    <w:rsid w:val="00707A2B"/>
    <w:rsid w:val="0071006B"/>
    <w:rsid w:val="00710129"/>
    <w:rsid w:val="00710146"/>
    <w:rsid w:val="0071016C"/>
    <w:rsid w:val="00710211"/>
    <w:rsid w:val="007102B2"/>
    <w:rsid w:val="007102F6"/>
    <w:rsid w:val="0071042A"/>
    <w:rsid w:val="00710506"/>
    <w:rsid w:val="00710617"/>
    <w:rsid w:val="0071071D"/>
    <w:rsid w:val="0071099C"/>
    <w:rsid w:val="00710AA6"/>
    <w:rsid w:val="00710B40"/>
    <w:rsid w:val="0071119A"/>
    <w:rsid w:val="00711215"/>
    <w:rsid w:val="007118A2"/>
    <w:rsid w:val="007121B8"/>
    <w:rsid w:val="0071243F"/>
    <w:rsid w:val="00712716"/>
    <w:rsid w:val="00712905"/>
    <w:rsid w:val="00712A0C"/>
    <w:rsid w:val="00712A84"/>
    <w:rsid w:val="00712CEE"/>
    <w:rsid w:val="00712DF2"/>
    <w:rsid w:val="00712E40"/>
    <w:rsid w:val="00713000"/>
    <w:rsid w:val="007132A5"/>
    <w:rsid w:val="007132C3"/>
    <w:rsid w:val="00713400"/>
    <w:rsid w:val="00713554"/>
    <w:rsid w:val="007139BC"/>
    <w:rsid w:val="00713D63"/>
    <w:rsid w:val="00713F2C"/>
    <w:rsid w:val="00713FF1"/>
    <w:rsid w:val="0071467F"/>
    <w:rsid w:val="0071470B"/>
    <w:rsid w:val="007147D7"/>
    <w:rsid w:val="00714BD9"/>
    <w:rsid w:val="00715115"/>
    <w:rsid w:val="0071515E"/>
    <w:rsid w:val="00715473"/>
    <w:rsid w:val="00715475"/>
    <w:rsid w:val="00715477"/>
    <w:rsid w:val="00715789"/>
    <w:rsid w:val="00715852"/>
    <w:rsid w:val="0071588A"/>
    <w:rsid w:val="007158AB"/>
    <w:rsid w:val="007158E9"/>
    <w:rsid w:val="0071599F"/>
    <w:rsid w:val="00715A14"/>
    <w:rsid w:val="00715D75"/>
    <w:rsid w:val="007160F2"/>
    <w:rsid w:val="00716613"/>
    <w:rsid w:val="00716B7A"/>
    <w:rsid w:val="00716F66"/>
    <w:rsid w:val="00717204"/>
    <w:rsid w:val="0071744E"/>
    <w:rsid w:val="007178CB"/>
    <w:rsid w:val="007178D5"/>
    <w:rsid w:val="00717C9D"/>
    <w:rsid w:val="00717E4A"/>
    <w:rsid w:val="00717EC1"/>
    <w:rsid w:val="007200E7"/>
    <w:rsid w:val="00720458"/>
    <w:rsid w:val="007207A1"/>
    <w:rsid w:val="00720E2B"/>
    <w:rsid w:val="00721207"/>
    <w:rsid w:val="0072142A"/>
    <w:rsid w:val="00721586"/>
    <w:rsid w:val="00721961"/>
    <w:rsid w:val="00721A3D"/>
    <w:rsid w:val="00721E2E"/>
    <w:rsid w:val="007220AA"/>
    <w:rsid w:val="0072260F"/>
    <w:rsid w:val="00722ADF"/>
    <w:rsid w:val="00723321"/>
    <w:rsid w:val="00723635"/>
    <w:rsid w:val="007238C1"/>
    <w:rsid w:val="00724085"/>
    <w:rsid w:val="007240F4"/>
    <w:rsid w:val="007242BE"/>
    <w:rsid w:val="00724335"/>
    <w:rsid w:val="0072450C"/>
    <w:rsid w:val="00724562"/>
    <w:rsid w:val="00724A58"/>
    <w:rsid w:val="007250BB"/>
    <w:rsid w:val="0072563D"/>
    <w:rsid w:val="00725720"/>
    <w:rsid w:val="007257A3"/>
    <w:rsid w:val="00725B0F"/>
    <w:rsid w:val="00726302"/>
    <w:rsid w:val="0072686E"/>
    <w:rsid w:val="0072694B"/>
    <w:rsid w:val="00726E08"/>
    <w:rsid w:val="0072704B"/>
    <w:rsid w:val="007271ED"/>
    <w:rsid w:val="007274DD"/>
    <w:rsid w:val="007275F3"/>
    <w:rsid w:val="0072777E"/>
    <w:rsid w:val="007279AC"/>
    <w:rsid w:val="007279D7"/>
    <w:rsid w:val="00727AF1"/>
    <w:rsid w:val="00727F2F"/>
    <w:rsid w:val="00727FB9"/>
    <w:rsid w:val="00730871"/>
    <w:rsid w:val="00730A28"/>
    <w:rsid w:val="00730A36"/>
    <w:rsid w:val="00730B4D"/>
    <w:rsid w:val="00730E29"/>
    <w:rsid w:val="00730FA4"/>
    <w:rsid w:val="00731176"/>
    <w:rsid w:val="0073148D"/>
    <w:rsid w:val="0073149A"/>
    <w:rsid w:val="0073158E"/>
    <w:rsid w:val="00731668"/>
    <w:rsid w:val="0073181F"/>
    <w:rsid w:val="007319B8"/>
    <w:rsid w:val="007319DF"/>
    <w:rsid w:val="00731E5C"/>
    <w:rsid w:val="00732268"/>
    <w:rsid w:val="007322A3"/>
    <w:rsid w:val="00732493"/>
    <w:rsid w:val="00732545"/>
    <w:rsid w:val="00732C23"/>
    <w:rsid w:val="00732CD0"/>
    <w:rsid w:val="00732F17"/>
    <w:rsid w:val="00732F3F"/>
    <w:rsid w:val="00732F51"/>
    <w:rsid w:val="00733489"/>
    <w:rsid w:val="00733641"/>
    <w:rsid w:val="007338B3"/>
    <w:rsid w:val="00733AAD"/>
    <w:rsid w:val="00733BEE"/>
    <w:rsid w:val="00733C2E"/>
    <w:rsid w:val="00733D6B"/>
    <w:rsid w:val="0073451F"/>
    <w:rsid w:val="0073475D"/>
    <w:rsid w:val="0073479C"/>
    <w:rsid w:val="0073494A"/>
    <w:rsid w:val="00734AA0"/>
    <w:rsid w:val="007352C0"/>
    <w:rsid w:val="00735370"/>
    <w:rsid w:val="007353D3"/>
    <w:rsid w:val="00735479"/>
    <w:rsid w:val="0073581E"/>
    <w:rsid w:val="007359E3"/>
    <w:rsid w:val="00735DA9"/>
    <w:rsid w:val="00735EA5"/>
    <w:rsid w:val="0073600B"/>
    <w:rsid w:val="007363BE"/>
    <w:rsid w:val="00736C87"/>
    <w:rsid w:val="00736D38"/>
    <w:rsid w:val="00736F05"/>
    <w:rsid w:val="00736F65"/>
    <w:rsid w:val="00737508"/>
    <w:rsid w:val="0073767B"/>
    <w:rsid w:val="00737C1C"/>
    <w:rsid w:val="00740069"/>
    <w:rsid w:val="00740175"/>
    <w:rsid w:val="007403CA"/>
    <w:rsid w:val="007404A9"/>
    <w:rsid w:val="007404D3"/>
    <w:rsid w:val="007406B9"/>
    <w:rsid w:val="007406E0"/>
    <w:rsid w:val="00740E60"/>
    <w:rsid w:val="007412D6"/>
    <w:rsid w:val="00741486"/>
    <w:rsid w:val="00741887"/>
    <w:rsid w:val="00741ABF"/>
    <w:rsid w:val="00741B21"/>
    <w:rsid w:val="00741B92"/>
    <w:rsid w:val="00741BAB"/>
    <w:rsid w:val="00741C5B"/>
    <w:rsid w:val="00741D6A"/>
    <w:rsid w:val="00742504"/>
    <w:rsid w:val="0074250D"/>
    <w:rsid w:val="00742555"/>
    <w:rsid w:val="007425A9"/>
    <w:rsid w:val="0074274D"/>
    <w:rsid w:val="007428C6"/>
    <w:rsid w:val="00742B9E"/>
    <w:rsid w:val="00742F79"/>
    <w:rsid w:val="00742FEF"/>
    <w:rsid w:val="0074392B"/>
    <w:rsid w:val="00743A9C"/>
    <w:rsid w:val="00743CCA"/>
    <w:rsid w:val="0074404C"/>
    <w:rsid w:val="007440E9"/>
    <w:rsid w:val="007442FF"/>
    <w:rsid w:val="00744470"/>
    <w:rsid w:val="00744F2E"/>
    <w:rsid w:val="00744FEF"/>
    <w:rsid w:val="00745103"/>
    <w:rsid w:val="007451BF"/>
    <w:rsid w:val="00745407"/>
    <w:rsid w:val="007457DE"/>
    <w:rsid w:val="00745851"/>
    <w:rsid w:val="00745902"/>
    <w:rsid w:val="007459E1"/>
    <w:rsid w:val="00745BA9"/>
    <w:rsid w:val="00745C4F"/>
    <w:rsid w:val="00745FF6"/>
    <w:rsid w:val="007461F1"/>
    <w:rsid w:val="007462B3"/>
    <w:rsid w:val="0074675C"/>
    <w:rsid w:val="00746A51"/>
    <w:rsid w:val="00746BC1"/>
    <w:rsid w:val="00746C4D"/>
    <w:rsid w:val="00746C5D"/>
    <w:rsid w:val="00746CA3"/>
    <w:rsid w:val="00746D0B"/>
    <w:rsid w:val="00746D5E"/>
    <w:rsid w:val="00747354"/>
    <w:rsid w:val="0074736C"/>
    <w:rsid w:val="00747413"/>
    <w:rsid w:val="00747EE0"/>
    <w:rsid w:val="00747FF0"/>
    <w:rsid w:val="007501BE"/>
    <w:rsid w:val="00750321"/>
    <w:rsid w:val="007508BE"/>
    <w:rsid w:val="007509EA"/>
    <w:rsid w:val="00750C5D"/>
    <w:rsid w:val="00750EC8"/>
    <w:rsid w:val="00750FF1"/>
    <w:rsid w:val="00751072"/>
    <w:rsid w:val="00751867"/>
    <w:rsid w:val="007526C5"/>
    <w:rsid w:val="00752892"/>
    <w:rsid w:val="00752970"/>
    <w:rsid w:val="00752D57"/>
    <w:rsid w:val="00752E03"/>
    <w:rsid w:val="00753308"/>
    <w:rsid w:val="00753773"/>
    <w:rsid w:val="007537DC"/>
    <w:rsid w:val="00753845"/>
    <w:rsid w:val="00753B54"/>
    <w:rsid w:val="00753C2E"/>
    <w:rsid w:val="00753CDB"/>
    <w:rsid w:val="007541E0"/>
    <w:rsid w:val="0075456F"/>
    <w:rsid w:val="00754806"/>
    <w:rsid w:val="007548B7"/>
    <w:rsid w:val="00754944"/>
    <w:rsid w:val="0075555B"/>
    <w:rsid w:val="00755919"/>
    <w:rsid w:val="00755985"/>
    <w:rsid w:val="00755C96"/>
    <w:rsid w:val="00756268"/>
    <w:rsid w:val="0075671B"/>
    <w:rsid w:val="007567C6"/>
    <w:rsid w:val="007567CB"/>
    <w:rsid w:val="007567FD"/>
    <w:rsid w:val="00756B7B"/>
    <w:rsid w:val="00756D38"/>
    <w:rsid w:val="00756F45"/>
    <w:rsid w:val="00756FA5"/>
    <w:rsid w:val="00757032"/>
    <w:rsid w:val="00757DC9"/>
    <w:rsid w:val="007601A2"/>
    <w:rsid w:val="00760770"/>
    <w:rsid w:val="0076139D"/>
    <w:rsid w:val="00761565"/>
    <w:rsid w:val="007615FE"/>
    <w:rsid w:val="00761629"/>
    <w:rsid w:val="00761934"/>
    <w:rsid w:val="0076197D"/>
    <w:rsid w:val="007619AD"/>
    <w:rsid w:val="00761F72"/>
    <w:rsid w:val="00762E69"/>
    <w:rsid w:val="00763120"/>
    <w:rsid w:val="0076347B"/>
    <w:rsid w:val="00763877"/>
    <w:rsid w:val="007638CB"/>
    <w:rsid w:val="007639E4"/>
    <w:rsid w:val="00763CBB"/>
    <w:rsid w:val="00763E81"/>
    <w:rsid w:val="00764067"/>
    <w:rsid w:val="00764137"/>
    <w:rsid w:val="007643C2"/>
    <w:rsid w:val="00764705"/>
    <w:rsid w:val="00764764"/>
    <w:rsid w:val="00764EC1"/>
    <w:rsid w:val="00765012"/>
    <w:rsid w:val="007652CB"/>
    <w:rsid w:val="007657F1"/>
    <w:rsid w:val="0076583C"/>
    <w:rsid w:val="007658E2"/>
    <w:rsid w:val="00765A55"/>
    <w:rsid w:val="00765C1A"/>
    <w:rsid w:val="00765FAB"/>
    <w:rsid w:val="00765FD2"/>
    <w:rsid w:val="0076634E"/>
    <w:rsid w:val="007664C7"/>
    <w:rsid w:val="007664CC"/>
    <w:rsid w:val="00766500"/>
    <w:rsid w:val="00766A26"/>
    <w:rsid w:val="00766BA5"/>
    <w:rsid w:val="00766C6F"/>
    <w:rsid w:val="00766F57"/>
    <w:rsid w:val="00767124"/>
    <w:rsid w:val="00767208"/>
    <w:rsid w:val="00767450"/>
    <w:rsid w:val="00767AED"/>
    <w:rsid w:val="00767B3E"/>
    <w:rsid w:val="00767BB1"/>
    <w:rsid w:val="00767CA2"/>
    <w:rsid w:val="0077004B"/>
    <w:rsid w:val="00770101"/>
    <w:rsid w:val="007705A6"/>
    <w:rsid w:val="00770666"/>
    <w:rsid w:val="00770940"/>
    <w:rsid w:val="007709A1"/>
    <w:rsid w:val="00770C67"/>
    <w:rsid w:val="00771381"/>
    <w:rsid w:val="007715D5"/>
    <w:rsid w:val="0077179C"/>
    <w:rsid w:val="00771B9B"/>
    <w:rsid w:val="0077221C"/>
    <w:rsid w:val="00772262"/>
    <w:rsid w:val="0077227C"/>
    <w:rsid w:val="007723B4"/>
    <w:rsid w:val="0077263A"/>
    <w:rsid w:val="007729F0"/>
    <w:rsid w:val="00772EE0"/>
    <w:rsid w:val="00772F04"/>
    <w:rsid w:val="00773662"/>
    <w:rsid w:val="00773799"/>
    <w:rsid w:val="007739C1"/>
    <w:rsid w:val="007739E6"/>
    <w:rsid w:val="00773A8C"/>
    <w:rsid w:val="00773B1F"/>
    <w:rsid w:val="00773B2A"/>
    <w:rsid w:val="00773BF6"/>
    <w:rsid w:val="00773DD4"/>
    <w:rsid w:val="0077420E"/>
    <w:rsid w:val="00774464"/>
    <w:rsid w:val="007744AC"/>
    <w:rsid w:val="0077456B"/>
    <w:rsid w:val="007748A2"/>
    <w:rsid w:val="00774AB7"/>
    <w:rsid w:val="00774E06"/>
    <w:rsid w:val="007750C9"/>
    <w:rsid w:val="0077623C"/>
    <w:rsid w:val="00776464"/>
    <w:rsid w:val="0077647D"/>
    <w:rsid w:val="00776502"/>
    <w:rsid w:val="00776584"/>
    <w:rsid w:val="0077665F"/>
    <w:rsid w:val="0077666A"/>
    <w:rsid w:val="007768E3"/>
    <w:rsid w:val="00776BA1"/>
    <w:rsid w:val="00776BFD"/>
    <w:rsid w:val="00776DC3"/>
    <w:rsid w:val="00776EAF"/>
    <w:rsid w:val="00776FE6"/>
    <w:rsid w:val="0077747A"/>
    <w:rsid w:val="00777614"/>
    <w:rsid w:val="00777935"/>
    <w:rsid w:val="00777D9B"/>
    <w:rsid w:val="00777E03"/>
    <w:rsid w:val="007800C6"/>
    <w:rsid w:val="0078021A"/>
    <w:rsid w:val="0078051F"/>
    <w:rsid w:val="00780AF8"/>
    <w:rsid w:val="00780C2B"/>
    <w:rsid w:val="00780C53"/>
    <w:rsid w:val="00780DBC"/>
    <w:rsid w:val="00780E2C"/>
    <w:rsid w:val="00781317"/>
    <w:rsid w:val="007815C6"/>
    <w:rsid w:val="007818FA"/>
    <w:rsid w:val="00781D76"/>
    <w:rsid w:val="007820DB"/>
    <w:rsid w:val="00782266"/>
    <w:rsid w:val="007823B0"/>
    <w:rsid w:val="007824C1"/>
    <w:rsid w:val="007824F3"/>
    <w:rsid w:val="00782548"/>
    <w:rsid w:val="007827ED"/>
    <w:rsid w:val="00782813"/>
    <w:rsid w:val="007828A0"/>
    <w:rsid w:val="007831D9"/>
    <w:rsid w:val="007835B9"/>
    <w:rsid w:val="007836F7"/>
    <w:rsid w:val="00783901"/>
    <w:rsid w:val="00783946"/>
    <w:rsid w:val="00783A01"/>
    <w:rsid w:val="00784085"/>
    <w:rsid w:val="00784576"/>
    <w:rsid w:val="00784BAF"/>
    <w:rsid w:val="00784DC2"/>
    <w:rsid w:val="00785064"/>
    <w:rsid w:val="00785171"/>
    <w:rsid w:val="0078565B"/>
    <w:rsid w:val="00785727"/>
    <w:rsid w:val="0078596F"/>
    <w:rsid w:val="00785FD2"/>
    <w:rsid w:val="007860CF"/>
    <w:rsid w:val="0078614E"/>
    <w:rsid w:val="007866AD"/>
    <w:rsid w:val="007868ED"/>
    <w:rsid w:val="00786AA6"/>
    <w:rsid w:val="00786B5B"/>
    <w:rsid w:val="00786BA0"/>
    <w:rsid w:val="00786C38"/>
    <w:rsid w:val="00787073"/>
    <w:rsid w:val="007877B7"/>
    <w:rsid w:val="00787819"/>
    <w:rsid w:val="0078781C"/>
    <w:rsid w:val="00787997"/>
    <w:rsid w:val="00787A18"/>
    <w:rsid w:val="00787A73"/>
    <w:rsid w:val="00787C6A"/>
    <w:rsid w:val="007900B9"/>
    <w:rsid w:val="0079017F"/>
    <w:rsid w:val="00790782"/>
    <w:rsid w:val="0079089D"/>
    <w:rsid w:val="007911AD"/>
    <w:rsid w:val="007912DD"/>
    <w:rsid w:val="00791301"/>
    <w:rsid w:val="007916A4"/>
    <w:rsid w:val="007916FE"/>
    <w:rsid w:val="007919FB"/>
    <w:rsid w:val="00791DEE"/>
    <w:rsid w:val="00791F08"/>
    <w:rsid w:val="007920CD"/>
    <w:rsid w:val="00792246"/>
    <w:rsid w:val="007922EE"/>
    <w:rsid w:val="00792412"/>
    <w:rsid w:val="007925B0"/>
    <w:rsid w:val="00792710"/>
    <w:rsid w:val="0079286C"/>
    <w:rsid w:val="00792A6E"/>
    <w:rsid w:val="00792C4C"/>
    <w:rsid w:val="00792E81"/>
    <w:rsid w:val="00793076"/>
    <w:rsid w:val="00793566"/>
    <w:rsid w:val="00793E05"/>
    <w:rsid w:val="0079404F"/>
    <w:rsid w:val="00794215"/>
    <w:rsid w:val="007944E8"/>
    <w:rsid w:val="00794E2C"/>
    <w:rsid w:val="00794F6F"/>
    <w:rsid w:val="007955C6"/>
    <w:rsid w:val="007959CE"/>
    <w:rsid w:val="00795A48"/>
    <w:rsid w:val="00796046"/>
    <w:rsid w:val="00796305"/>
    <w:rsid w:val="00796459"/>
    <w:rsid w:val="007968F7"/>
    <w:rsid w:val="00796C61"/>
    <w:rsid w:val="00796C88"/>
    <w:rsid w:val="00796CDF"/>
    <w:rsid w:val="007970B9"/>
    <w:rsid w:val="00797295"/>
    <w:rsid w:val="007973C5"/>
    <w:rsid w:val="00797703"/>
    <w:rsid w:val="00797802"/>
    <w:rsid w:val="007979D6"/>
    <w:rsid w:val="00797A45"/>
    <w:rsid w:val="00797B27"/>
    <w:rsid w:val="00797BFC"/>
    <w:rsid w:val="00797E01"/>
    <w:rsid w:val="007A03BA"/>
    <w:rsid w:val="007A05BE"/>
    <w:rsid w:val="007A0711"/>
    <w:rsid w:val="007A076D"/>
    <w:rsid w:val="007A083C"/>
    <w:rsid w:val="007A0A37"/>
    <w:rsid w:val="007A1072"/>
    <w:rsid w:val="007A1146"/>
    <w:rsid w:val="007A12F2"/>
    <w:rsid w:val="007A148E"/>
    <w:rsid w:val="007A1661"/>
    <w:rsid w:val="007A1AA5"/>
    <w:rsid w:val="007A1AB7"/>
    <w:rsid w:val="007A1C7E"/>
    <w:rsid w:val="007A1DA3"/>
    <w:rsid w:val="007A1EA8"/>
    <w:rsid w:val="007A2126"/>
    <w:rsid w:val="007A21BA"/>
    <w:rsid w:val="007A26E0"/>
    <w:rsid w:val="007A2734"/>
    <w:rsid w:val="007A2922"/>
    <w:rsid w:val="007A2AFC"/>
    <w:rsid w:val="007A2BF0"/>
    <w:rsid w:val="007A2BFD"/>
    <w:rsid w:val="007A3016"/>
    <w:rsid w:val="007A3612"/>
    <w:rsid w:val="007A3616"/>
    <w:rsid w:val="007A3917"/>
    <w:rsid w:val="007A3BA2"/>
    <w:rsid w:val="007A3D25"/>
    <w:rsid w:val="007A3DDC"/>
    <w:rsid w:val="007A3E87"/>
    <w:rsid w:val="007A44CF"/>
    <w:rsid w:val="007A45CD"/>
    <w:rsid w:val="007A4763"/>
    <w:rsid w:val="007A4BFA"/>
    <w:rsid w:val="007A4ECD"/>
    <w:rsid w:val="007A50A1"/>
    <w:rsid w:val="007A52AF"/>
    <w:rsid w:val="007A52FF"/>
    <w:rsid w:val="007A5788"/>
    <w:rsid w:val="007A59DB"/>
    <w:rsid w:val="007A5D39"/>
    <w:rsid w:val="007A5E9D"/>
    <w:rsid w:val="007A5F88"/>
    <w:rsid w:val="007A6034"/>
    <w:rsid w:val="007A655A"/>
    <w:rsid w:val="007A6C18"/>
    <w:rsid w:val="007A6E51"/>
    <w:rsid w:val="007A7235"/>
    <w:rsid w:val="007A736C"/>
    <w:rsid w:val="007A7B3D"/>
    <w:rsid w:val="007A7B5B"/>
    <w:rsid w:val="007B02F6"/>
    <w:rsid w:val="007B09D0"/>
    <w:rsid w:val="007B0B0A"/>
    <w:rsid w:val="007B0D10"/>
    <w:rsid w:val="007B0E22"/>
    <w:rsid w:val="007B0EAA"/>
    <w:rsid w:val="007B0EC0"/>
    <w:rsid w:val="007B1030"/>
    <w:rsid w:val="007B1452"/>
    <w:rsid w:val="007B14D4"/>
    <w:rsid w:val="007B14FF"/>
    <w:rsid w:val="007B19B0"/>
    <w:rsid w:val="007B1B77"/>
    <w:rsid w:val="007B24BD"/>
    <w:rsid w:val="007B254A"/>
    <w:rsid w:val="007B25F8"/>
    <w:rsid w:val="007B26C8"/>
    <w:rsid w:val="007B270D"/>
    <w:rsid w:val="007B2850"/>
    <w:rsid w:val="007B287A"/>
    <w:rsid w:val="007B28FF"/>
    <w:rsid w:val="007B2AD3"/>
    <w:rsid w:val="007B2AE8"/>
    <w:rsid w:val="007B2B14"/>
    <w:rsid w:val="007B2BF0"/>
    <w:rsid w:val="007B34E0"/>
    <w:rsid w:val="007B35FC"/>
    <w:rsid w:val="007B3664"/>
    <w:rsid w:val="007B36DE"/>
    <w:rsid w:val="007B3CF7"/>
    <w:rsid w:val="007B413C"/>
    <w:rsid w:val="007B4264"/>
    <w:rsid w:val="007B42B8"/>
    <w:rsid w:val="007B4590"/>
    <w:rsid w:val="007B48FF"/>
    <w:rsid w:val="007B4A35"/>
    <w:rsid w:val="007B4B9B"/>
    <w:rsid w:val="007B4E09"/>
    <w:rsid w:val="007B4F5D"/>
    <w:rsid w:val="007B5089"/>
    <w:rsid w:val="007B5183"/>
    <w:rsid w:val="007B583D"/>
    <w:rsid w:val="007B5C05"/>
    <w:rsid w:val="007B5C23"/>
    <w:rsid w:val="007B5DD1"/>
    <w:rsid w:val="007B5F5D"/>
    <w:rsid w:val="007B6782"/>
    <w:rsid w:val="007B6BED"/>
    <w:rsid w:val="007B6DF7"/>
    <w:rsid w:val="007B707C"/>
    <w:rsid w:val="007B726E"/>
    <w:rsid w:val="007B74D4"/>
    <w:rsid w:val="007B75A9"/>
    <w:rsid w:val="007B799A"/>
    <w:rsid w:val="007B7B6F"/>
    <w:rsid w:val="007B7BDE"/>
    <w:rsid w:val="007C031C"/>
    <w:rsid w:val="007C08B7"/>
    <w:rsid w:val="007C0E7E"/>
    <w:rsid w:val="007C16B9"/>
    <w:rsid w:val="007C1C06"/>
    <w:rsid w:val="007C1D35"/>
    <w:rsid w:val="007C2572"/>
    <w:rsid w:val="007C26BF"/>
    <w:rsid w:val="007C2817"/>
    <w:rsid w:val="007C281B"/>
    <w:rsid w:val="007C285A"/>
    <w:rsid w:val="007C2CAD"/>
    <w:rsid w:val="007C2E86"/>
    <w:rsid w:val="007C3229"/>
    <w:rsid w:val="007C38DB"/>
    <w:rsid w:val="007C3B42"/>
    <w:rsid w:val="007C3B6A"/>
    <w:rsid w:val="007C3CD5"/>
    <w:rsid w:val="007C468D"/>
    <w:rsid w:val="007C4699"/>
    <w:rsid w:val="007C47A4"/>
    <w:rsid w:val="007C483E"/>
    <w:rsid w:val="007C4B56"/>
    <w:rsid w:val="007C4D74"/>
    <w:rsid w:val="007C5001"/>
    <w:rsid w:val="007C5239"/>
    <w:rsid w:val="007C5705"/>
    <w:rsid w:val="007C57EA"/>
    <w:rsid w:val="007C5881"/>
    <w:rsid w:val="007C5A42"/>
    <w:rsid w:val="007C5AE1"/>
    <w:rsid w:val="007C5CD3"/>
    <w:rsid w:val="007C5FA0"/>
    <w:rsid w:val="007C6064"/>
    <w:rsid w:val="007C6909"/>
    <w:rsid w:val="007C6BAE"/>
    <w:rsid w:val="007C7237"/>
    <w:rsid w:val="007C73B1"/>
    <w:rsid w:val="007C7563"/>
    <w:rsid w:val="007C7C3D"/>
    <w:rsid w:val="007C7DCB"/>
    <w:rsid w:val="007C7E63"/>
    <w:rsid w:val="007C7F7B"/>
    <w:rsid w:val="007D0750"/>
    <w:rsid w:val="007D07F0"/>
    <w:rsid w:val="007D0969"/>
    <w:rsid w:val="007D0A81"/>
    <w:rsid w:val="007D0C57"/>
    <w:rsid w:val="007D0CA3"/>
    <w:rsid w:val="007D0CAE"/>
    <w:rsid w:val="007D18AB"/>
    <w:rsid w:val="007D1928"/>
    <w:rsid w:val="007D19A1"/>
    <w:rsid w:val="007D1FB9"/>
    <w:rsid w:val="007D22C1"/>
    <w:rsid w:val="007D25FB"/>
    <w:rsid w:val="007D2818"/>
    <w:rsid w:val="007D2F83"/>
    <w:rsid w:val="007D3089"/>
    <w:rsid w:val="007D3362"/>
    <w:rsid w:val="007D34B1"/>
    <w:rsid w:val="007D34DF"/>
    <w:rsid w:val="007D3814"/>
    <w:rsid w:val="007D38B1"/>
    <w:rsid w:val="007D38BF"/>
    <w:rsid w:val="007D3C2B"/>
    <w:rsid w:val="007D40B6"/>
    <w:rsid w:val="007D4155"/>
    <w:rsid w:val="007D57B3"/>
    <w:rsid w:val="007D5CEE"/>
    <w:rsid w:val="007D631B"/>
    <w:rsid w:val="007D6493"/>
    <w:rsid w:val="007D660B"/>
    <w:rsid w:val="007D68A6"/>
    <w:rsid w:val="007D6D2E"/>
    <w:rsid w:val="007D6FFB"/>
    <w:rsid w:val="007D74C4"/>
    <w:rsid w:val="007D7E71"/>
    <w:rsid w:val="007E0008"/>
    <w:rsid w:val="007E03D8"/>
    <w:rsid w:val="007E0425"/>
    <w:rsid w:val="007E054A"/>
    <w:rsid w:val="007E0854"/>
    <w:rsid w:val="007E0B09"/>
    <w:rsid w:val="007E0FA6"/>
    <w:rsid w:val="007E1469"/>
    <w:rsid w:val="007E1853"/>
    <w:rsid w:val="007E1AE3"/>
    <w:rsid w:val="007E1C06"/>
    <w:rsid w:val="007E1D45"/>
    <w:rsid w:val="007E1E71"/>
    <w:rsid w:val="007E1F90"/>
    <w:rsid w:val="007E1FE4"/>
    <w:rsid w:val="007E2124"/>
    <w:rsid w:val="007E2208"/>
    <w:rsid w:val="007E22B6"/>
    <w:rsid w:val="007E2570"/>
    <w:rsid w:val="007E267D"/>
    <w:rsid w:val="007E27EF"/>
    <w:rsid w:val="007E2D80"/>
    <w:rsid w:val="007E2F3F"/>
    <w:rsid w:val="007E3124"/>
    <w:rsid w:val="007E316E"/>
    <w:rsid w:val="007E3621"/>
    <w:rsid w:val="007E3818"/>
    <w:rsid w:val="007E38AF"/>
    <w:rsid w:val="007E3956"/>
    <w:rsid w:val="007E3D77"/>
    <w:rsid w:val="007E3DF1"/>
    <w:rsid w:val="007E415B"/>
    <w:rsid w:val="007E418A"/>
    <w:rsid w:val="007E4408"/>
    <w:rsid w:val="007E44DA"/>
    <w:rsid w:val="007E45F9"/>
    <w:rsid w:val="007E465C"/>
    <w:rsid w:val="007E4837"/>
    <w:rsid w:val="007E4896"/>
    <w:rsid w:val="007E4964"/>
    <w:rsid w:val="007E4E6F"/>
    <w:rsid w:val="007E503A"/>
    <w:rsid w:val="007E528E"/>
    <w:rsid w:val="007E5296"/>
    <w:rsid w:val="007E5A0F"/>
    <w:rsid w:val="007E5C0C"/>
    <w:rsid w:val="007E5D55"/>
    <w:rsid w:val="007E604F"/>
    <w:rsid w:val="007E63AD"/>
    <w:rsid w:val="007E669C"/>
    <w:rsid w:val="007E6F26"/>
    <w:rsid w:val="007E724A"/>
    <w:rsid w:val="007E745A"/>
    <w:rsid w:val="007E74B9"/>
    <w:rsid w:val="007E753C"/>
    <w:rsid w:val="007E7559"/>
    <w:rsid w:val="007E7572"/>
    <w:rsid w:val="007E771F"/>
    <w:rsid w:val="007E7C16"/>
    <w:rsid w:val="007E7CBB"/>
    <w:rsid w:val="007F0013"/>
    <w:rsid w:val="007F00BD"/>
    <w:rsid w:val="007F06E7"/>
    <w:rsid w:val="007F08E1"/>
    <w:rsid w:val="007F0CD4"/>
    <w:rsid w:val="007F0D5E"/>
    <w:rsid w:val="007F10F8"/>
    <w:rsid w:val="007F17D1"/>
    <w:rsid w:val="007F18E9"/>
    <w:rsid w:val="007F1FFE"/>
    <w:rsid w:val="007F23F2"/>
    <w:rsid w:val="007F2796"/>
    <w:rsid w:val="007F2A0D"/>
    <w:rsid w:val="007F2B71"/>
    <w:rsid w:val="007F2BC2"/>
    <w:rsid w:val="007F2E6D"/>
    <w:rsid w:val="007F32ED"/>
    <w:rsid w:val="007F3454"/>
    <w:rsid w:val="007F38F5"/>
    <w:rsid w:val="007F3E97"/>
    <w:rsid w:val="007F4294"/>
    <w:rsid w:val="007F42A9"/>
    <w:rsid w:val="007F4766"/>
    <w:rsid w:val="007F4E47"/>
    <w:rsid w:val="007F4F76"/>
    <w:rsid w:val="007F4FDC"/>
    <w:rsid w:val="007F5240"/>
    <w:rsid w:val="007F5DF1"/>
    <w:rsid w:val="007F5EF2"/>
    <w:rsid w:val="007F62E3"/>
    <w:rsid w:val="007F68A0"/>
    <w:rsid w:val="007F6B26"/>
    <w:rsid w:val="007F6BEB"/>
    <w:rsid w:val="007F7118"/>
    <w:rsid w:val="007F7126"/>
    <w:rsid w:val="007F719B"/>
    <w:rsid w:val="007F7544"/>
    <w:rsid w:val="007F758B"/>
    <w:rsid w:val="007F76B2"/>
    <w:rsid w:val="007F7BA5"/>
    <w:rsid w:val="007F7DDC"/>
    <w:rsid w:val="008004D4"/>
    <w:rsid w:val="0080071D"/>
    <w:rsid w:val="00800744"/>
    <w:rsid w:val="00800752"/>
    <w:rsid w:val="00800836"/>
    <w:rsid w:val="008009FD"/>
    <w:rsid w:val="00800AEA"/>
    <w:rsid w:val="00800C44"/>
    <w:rsid w:val="00800C9B"/>
    <w:rsid w:val="00800D14"/>
    <w:rsid w:val="00800DBC"/>
    <w:rsid w:val="0080112F"/>
    <w:rsid w:val="00801178"/>
    <w:rsid w:val="00801B42"/>
    <w:rsid w:val="00801F34"/>
    <w:rsid w:val="008021BA"/>
    <w:rsid w:val="0080231E"/>
    <w:rsid w:val="00802380"/>
    <w:rsid w:val="008023D7"/>
    <w:rsid w:val="008028FB"/>
    <w:rsid w:val="00802BDB"/>
    <w:rsid w:val="00802D65"/>
    <w:rsid w:val="00802F1B"/>
    <w:rsid w:val="0080329F"/>
    <w:rsid w:val="008033F3"/>
    <w:rsid w:val="00803896"/>
    <w:rsid w:val="00803A47"/>
    <w:rsid w:val="00803CDC"/>
    <w:rsid w:val="00803E97"/>
    <w:rsid w:val="00804023"/>
    <w:rsid w:val="008042AF"/>
    <w:rsid w:val="008043F5"/>
    <w:rsid w:val="0080449C"/>
    <w:rsid w:val="00804773"/>
    <w:rsid w:val="00804802"/>
    <w:rsid w:val="008049E6"/>
    <w:rsid w:val="00804CA6"/>
    <w:rsid w:val="00804CA9"/>
    <w:rsid w:val="0080510B"/>
    <w:rsid w:val="0080529F"/>
    <w:rsid w:val="008052CA"/>
    <w:rsid w:val="00805686"/>
    <w:rsid w:val="008057FA"/>
    <w:rsid w:val="00805CEA"/>
    <w:rsid w:val="00805E16"/>
    <w:rsid w:val="00805F4C"/>
    <w:rsid w:val="00806479"/>
    <w:rsid w:val="008065B2"/>
    <w:rsid w:val="00806874"/>
    <w:rsid w:val="00806C76"/>
    <w:rsid w:val="00806F0B"/>
    <w:rsid w:val="00807176"/>
    <w:rsid w:val="00807631"/>
    <w:rsid w:val="008076C6"/>
    <w:rsid w:val="00807B5A"/>
    <w:rsid w:val="00807C2C"/>
    <w:rsid w:val="00807E62"/>
    <w:rsid w:val="00807FDA"/>
    <w:rsid w:val="00810374"/>
    <w:rsid w:val="00810533"/>
    <w:rsid w:val="00810566"/>
    <w:rsid w:val="00810663"/>
    <w:rsid w:val="008108A3"/>
    <w:rsid w:val="008109F7"/>
    <w:rsid w:val="00810C62"/>
    <w:rsid w:val="00810EE8"/>
    <w:rsid w:val="00811102"/>
    <w:rsid w:val="008113CD"/>
    <w:rsid w:val="00811493"/>
    <w:rsid w:val="008115E4"/>
    <w:rsid w:val="00811777"/>
    <w:rsid w:val="00811A11"/>
    <w:rsid w:val="00811DB5"/>
    <w:rsid w:val="008121BA"/>
    <w:rsid w:val="008124DC"/>
    <w:rsid w:val="00812B7B"/>
    <w:rsid w:val="008130C1"/>
    <w:rsid w:val="0081331F"/>
    <w:rsid w:val="0081349F"/>
    <w:rsid w:val="0081356A"/>
    <w:rsid w:val="00813728"/>
    <w:rsid w:val="0081375C"/>
    <w:rsid w:val="0081384A"/>
    <w:rsid w:val="00813A05"/>
    <w:rsid w:val="00813E66"/>
    <w:rsid w:val="008140CF"/>
    <w:rsid w:val="008142E6"/>
    <w:rsid w:val="008143D3"/>
    <w:rsid w:val="00814478"/>
    <w:rsid w:val="00814A98"/>
    <w:rsid w:val="00814DD2"/>
    <w:rsid w:val="00815005"/>
    <w:rsid w:val="00815062"/>
    <w:rsid w:val="0081521C"/>
    <w:rsid w:val="008152D3"/>
    <w:rsid w:val="0081530D"/>
    <w:rsid w:val="00815347"/>
    <w:rsid w:val="008153AB"/>
    <w:rsid w:val="008153E7"/>
    <w:rsid w:val="00815BE1"/>
    <w:rsid w:val="00816295"/>
    <w:rsid w:val="00816403"/>
    <w:rsid w:val="00816495"/>
    <w:rsid w:val="008164C7"/>
    <w:rsid w:val="00816692"/>
    <w:rsid w:val="00816981"/>
    <w:rsid w:val="008169A4"/>
    <w:rsid w:val="008169CE"/>
    <w:rsid w:val="008169E0"/>
    <w:rsid w:val="00816B67"/>
    <w:rsid w:val="00816C9B"/>
    <w:rsid w:val="00816DE3"/>
    <w:rsid w:val="00816EBE"/>
    <w:rsid w:val="008172B8"/>
    <w:rsid w:val="008173D6"/>
    <w:rsid w:val="0081754B"/>
    <w:rsid w:val="00817568"/>
    <w:rsid w:val="008179CD"/>
    <w:rsid w:val="00817E0F"/>
    <w:rsid w:val="00820315"/>
    <w:rsid w:val="00820463"/>
    <w:rsid w:val="00820529"/>
    <w:rsid w:val="00820553"/>
    <w:rsid w:val="00820581"/>
    <w:rsid w:val="00820DF2"/>
    <w:rsid w:val="00820EBD"/>
    <w:rsid w:val="00820ECC"/>
    <w:rsid w:val="008211B9"/>
    <w:rsid w:val="008211E4"/>
    <w:rsid w:val="0082143C"/>
    <w:rsid w:val="0082156F"/>
    <w:rsid w:val="008217C8"/>
    <w:rsid w:val="008217E5"/>
    <w:rsid w:val="008219FA"/>
    <w:rsid w:val="00821D95"/>
    <w:rsid w:val="008220E5"/>
    <w:rsid w:val="008225DB"/>
    <w:rsid w:val="00822697"/>
    <w:rsid w:val="00822716"/>
    <w:rsid w:val="008227FA"/>
    <w:rsid w:val="008228A3"/>
    <w:rsid w:val="008228AD"/>
    <w:rsid w:val="008230E1"/>
    <w:rsid w:val="00823226"/>
    <w:rsid w:val="008236D0"/>
    <w:rsid w:val="00823A1B"/>
    <w:rsid w:val="00823CD7"/>
    <w:rsid w:val="00823F32"/>
    <w:rsid w:val="00823F71"/>
    <w:rsid w:val="0082482E"/>
    <w:rsid w:val="00824995"/>
    <w:rsid w:val="00824CD1"/>
    <w:rsid w:val="008253D8"/>
    <w:rsid w:val="00825427"/>
    <w:rsid w:val="00825510"/>
    <w:rsid w:val="00825D32"/>
    <w:rsid w:val="00825DC3"/>
    <w:rsid w:val="00825FA7"/>
    <w:rsid w:val="008261E4"/>
    <w:rsid w:val="008262A4"/>
    <w:rsid w:val="008263F9"/>
    <w:rsid w:val="0082678B"/>
    <w:rsid w:val="008267ED"/>
    <w:rsid w:val="008269D8"/>
    <w:rsid w:val="00826D51"/>
    <w:rsid w:val="0082707C"/>
    <w:rsid w:val="008270CA"/>
    <w:rsid w:val="0082721A"/>
    <w:rsid w:val="00827BCF"/>
    <w:rsid w:val="008303EE"/>
    <w:rsid w:val="00830ADB"/>
    <w:rsid w:val="00830C7F"/>
    <w:rsid w:val="00830FC3"/>
    <w:rsid w:val="0083112C"/>
    <w:rsid w:val="008313F8"/>
    <w:rsid w:val="0083148D"/>
    <w:rsid w:val="00831710"/>
    <w:rsid w:val="00831D6D"/>
    <w:rsid w:val="00831EE5"/>
    <w:rsid w:val="0083226D"/>
    <w:rsid w:val="008324A2"/>
    <w:rsid w:val="00832658"/>
    <w:rsid w:val="00832846"/>
    <w:rsid w:val="00832875"/>
    <w:rsid w:val="0083289A"/>
    <w:rsid w:val="008329B8"/>
    <w:rsid w:val="00832AAB"/>
    <w:rsid w:val="00832BEA"/>
    <w:rsid w:val="00832C2B"/>
    <w:rsid w:val="00832C93"/>
    <w:rsid w:val="0083303C"/>
    <w:rsid w:val="00833374"/>
    <w:rsid w:val="008335BD"/>
    <w:rsid w:val="00833DEB"/>
    <w:rsid w:val="00834184"/>
    <w:rsid w:val="0083447C"/>
    <w:rsid w:val="00834991"/>
    <w:rsid w:val="00834CF8"/>
    <w:rsid w:val="00834F89"/>
    <w:rsid w:val="00834FED"/>
    <w:rsid w:val="0083541C"/>
    <w:rsid w:val="00835465"/>
    <w:rsid w:val="0083579C"/>
    <w:rsid w:val="00835C33"/>
    <w:rsid w:val="00835E39"/>
    <w:rsid w:val="00836031"/>
    <w:rsid w:val="008362DE"/>
    <w:rsid w:val="00836462"/>
    <w:rsid w:val="0083649D"/>
    <w:rsid w:val="0083663F"/>
    <w:rsid w:val="00836832"/>
    <w:rsid w:val="00836A11"/>
    <w:rsid w:val="00836E00"/>
    <w:rsid w:val="00837005"/>
    <w:rsid w:val="0083724A"/>
    <w:rsid w:val="00837257"/>
    <w:rsid w:val="00837330"/>
    <w:rsid w:val="0083737D"/>
    <w:rsid w:val="0083738A"/>
    <w:rsid w:val="008374AD"/>
    <w:rsid w:val="0083763A"/>
    <w:rsid w:val="00837B14"/>
    <w:rsid w:val="00837C75"/>
    <w:rsid w:val="00837D7E"/>
    <w:rsid w:val="00840183"/>
    <w:rsid w:val="008405D3"/>
    <w:rsid w:val="0084061C"/>
    <w:rsid w:val="00840A9A"/>
    <w:rsid w:val="00840CF0"/>
    <w:rsid w:val="00840F13"/>
    <w:rsid w:val="0084112B"/>
    <w:rsid w:val="008414B6"/>
    <w:rsid w:val="008417AC"/>
    <w:rsid w:val="00841963"/>
    <w:rsid w:val="00841C3E"/>
    <w:rsid w:val="00841EFC"/>
    <w:rsid w:val="008422B5"/>
    <w:rsid w:val="00842374"/>
    <w:rsid w:val="008423C0"/>
    <w:rsid w:val="008427FB"/>
    <w:rsid w:val="00842CB9"/>
    <w:rsid w:val="00842CD0"/>
    <w:rsid w:val="00842DB2"/>
    <w:rsid w:val="00842E58"/>
    <w:rsid w:val="0084328C"/>
    <w:rsid w:val="00843974"/>
    <w:rsid w:val="00843E05"/>
    <w:rsid w:val="008444EE"/>
    <w:rsid w:val="008445A5"/>
    <w:rsid w:val="0084498B"/>
    <w:rsid w:val="00844A4C"/>
    <w:rsid w:val="00844ADA"/>
    <w:rsid w:val="00844B99"/>
    <w:rsid w:val="00844FF3"/>
    <w:rsid w:val="00845197"/>
    <w:rsid w:val="008452CB"/>
    <w:rsid w:val="008454B9"/>
    <w:rsid w:val="00845539"/>
    <w:rsid w:val="0084559F"/>
    <w:rsid w:val="008455A7"/>
    <w:rsid w:val="0084565F"/>
    <w:rsid w:val="00845872"/>
    <w:rsid w:val="00845973"/>
    <w:rsid w:val="00845A37"/>
    <w:rsid w:val="00845B17"/>
    <w:rsid w:val="00845C61"/>
    <w:rsid w:val="00845D6C"/>
    <w:rsid w:val="00846506"/>
    <w:rsid w:val="00846DE5"/>
    <w:rsid w:val="00846EAD"/>
    <w:rsid w:val="00847117"/>
    <w:rsid w:val="00847224"/>
    <w:rsid w:val="00847415"/>
    <w:rsid w:val="00847513"/>
    <w:rsid w:val="00847790"/>
    <w:rsid w:val="00847836"/>
    <w:rsid w:val="008478B6"/>
    <w:rsid w:val="0084792C"/>
    <w:rsid w:val="00850204"/>
    <w:rsid w:val="00850216"/>
    <w:rsid w:val="0085045B"/>
    <w:rsid w:val="008504D1"/>
    <w:rsid w:val="008506BF"/>
    <w:rsid w:val="008506FA"/>
    <w:rsid w:val="00850806"/>
    <w:rsid w:val="0085092F"/>
    <w:rsid w:val="00850B0E"/>
    <w:rsid w:val="00850D3B"/>
    <w:rsid w:val="00851033"/>
    <w:rsid w:val="008510B6"/>
    <w:rsid w:val="00851156"/>
    <w:rsid w:val="008512FC"/>
    <w:rsid w:val="0085140E"/>
    <w:rsid w:val="008518AD"/>
    <w:rsid w:val="008518D1"/>
    <w:rsid w:val="008519A4"/>
    <w:rsid w:val="00851E51"/>
    <w:rsid w:val="00852025"/>
    <w:rsid w:val="008520D5"/>
    <w:rsid w:val="008522E2"/>
    <w:rsid w:val="00852A33"/>
    <w:rsid w:val="00852AA2"/>
    <w:rsid w:val="00852B25"/>
    <w:rsid w:val="0085379C"/>
    <w:rsid w:val="00853D68"/>
    <w:rsid w:val="00853E73"/>
    <w:rsid w:val="00853E8A"/>
    <w:rsid w:val="00854592"/>
    <w:rsid w:val="008547C2"/>
    <w:rsid w:val="008547E5"/>
    <w:rsid w:val="00854CBA"/>
    <w:rsid w:val="008551FF"/>
    <w:rsid w:val="00855619"/>
    <w:rsid w:val="00855732"/>
    <w:rsid w:val="0085587C"/>
    <w:rsid w:val="00855C57"/>
    <w:rsid w:val="00856019"/>
    <w:rsid w:val="0085601F"/>
    <w:rsid w:val="008560B0"/>
    <w:rsid w:val="0085631A"/>
    <w:rsid w:val="0085643B"/>
    <w:rsid w:val="0085663D"/>
    <w:rsid w:val="00856A80"/>
    <w:rsid w:val="00856B0B"/>
    <w:rsid w:val="00856FB5"/>
    <w:rsid w:val="008574A4"/>
    <w:rsid w:val="00857582"/>
    <w:rsid w:val="0085794F"/>
    <w:rsid w:val="00857DE6"/>
    <w:rsid w:val="00857F42"/>
    <w:rsid w:val="00860246"/>
    <w:rsid w:val="00860307"/>
    <w:rsid w:val="0086050C"/>
    <w:rsid w:val="00860542"/>
    <w:rsid w:val="00860586"/>
    <w:rsid w:val="00860B24"/>
    <w:rsid w:val="00861388"/>
    <w:rsid w:val="0086142A"/>
    <w:rsid w:val="008615D0"/>
    <w:rsid w:val="00861961"/>
    <w:rsid w:val="008620A9"/>
    <w:rsid w:val="0086213F"/>
    <w:rsid w:val="008621B0"/>
    <w:rsid w:val="00862617"/>
    <w:rsid w:val="00862638"/>
    <w:rsid w:val="00862703"/>
    <w:rsid w:val="0086278D"/>
    <w:rsid w:val="008628C0"/>
    <w:rsid w:val="00862A5F"/>
    <w:rsid w:val="00862A8A"/>
    <w:rsid w:val="00862D7E"/>
    <w:rsid w:val="008637B1"/>
    <w:rsid w:val="008638DA"/>
    <w:rsid w:val="008639A9"/>
    <w:rsid w:val="00864294"/>
    <w:rsid w:val="008644A2"/>
    <w:rsid w:val="008644C8"/>
    <w:rsid w:val="00864BC5"/>
    <w:rsid w:val="0086506E"/>
    <w:rsid w:val="00865182"/>
    <w:rsid w:val="00865251"/>
    <w:rsid w:val="008653A7"/>
    <w:rsid w:val="008655DE"/>
    <w:rsid w:val="00865656"/>
    <w:rsid w:val="00865702"/>
    <w:rsid w:val="0086586C"/>
    <w:rsid w:val="008659BC"/>
    <w:rsid w:val="008659F0"/>
    <w:rsid w:val="00865B3C"/>
    <w:rsid w:val="00865E26"/>
    <w:rsid w:val="00866334"/>
    <w:rsid w:val="00866549"/>
    <w:rsid w:val="00866656"/>
    <w:rsid w:val="00866699"/>
    <w:rsid w:val="00866CFD"/>
    <w:rsid w:val="0086737A"/>
    <w:rsid w:val="0086748A"/>
    <w:rsid w:val="008702BB"/>
    <w:rsid w:val="008704F1"/>
    <w:rsid w:val="00870BF9"/>
    <w:rsid w:val="00871045"/>
    <w:rsid w:val="008711E1"/>
    <w:rsid w:val="0087127D"/>
    <w:rsid w:val="00871429"/>
    <w:rsid w:val="008714A1"/>
    <w:rsid w:val="008714B2"/>
    <w:rsid w:val="008719F2"/>
    <w:rsid w:val="00871C8F"/>
    <w:rsid w:val="00871D1D"/>
    <w:rsid w:val="00871DE7"/>
    <w:rsid w:val="00871F3B"/>
    <w:rsid w:val="00872253"/>
    <w:rsid w:val="00872311"/>
    <w:rsid w:val="00872363"/>
    <w:rsid w:val="0087279E"/>
    <w:rsid w:val="0087288B"/>
    <w:rsid w:val="008728F5"/>
    <w:rsid w:val="00872986"/>
    <w:rsid w:val="00872C91"/>
    <w:rsid w:val="00872EC5"/>
    <w:rsid w:val="008730DA"/>
    <w:rsid w:val="008733DE"/>
    <w:rsid w:val="00873401"/>
    <w:rsid w:val="00873431"/>
    <w:rsid w:val="00873714"/>
    <w:rsid w:val="00873BD2"/>
    <w:rsid w:val="00874832"/>
    <w:rsid w:val="00874A5F"/>
    <w:rsid w:val="00874B5E"/>
    <w:rsid w:val="00874CB4"/>
    <w:rsid w:val="00874EBC"/>
    <w:rsid w:val="00875080"/>
    <w:rsid w:val="00875767"/>
    <w:rsid w:val="008758DA"/>
    <w:rsid w:val="00875C1D"/>
    <w:rsid w:val="008760CF"/>
    <w:rsid w:val="0087683E"/>
    <w:rsid w:val="00876B3D"/>
    <w:rsid w:val="00876DFA"/>
    <w:rsid w:val="00876E8C"/>
    <w:rsid w:val="00876E98"/>
    <w:rsid w:val="008772DE"/>
    <w:rsid w:val="00877703"/>
    <w:rsid w:val="00877A26"/>
    <w:rsid w:val="00877A4B"/>
    <w:rsid w:val="00877B3E"/>
    <w:rsid w:val="0088018C"/>
    <w:rsid w:val="008807A8"/>
    <w:rsid w:val="00880903"/>
    <w:rsid w:val="00880F04"/>
    <w:rsid w:val="00880F3B"/>
    <w:rsid w:val="00880FAF"/>
    <w:rsid w:val="008819E8"/>
    <w:rsid w:val="00881D06"/>
    <w:rsid w:val="008822F9"/>
    <w:rsid w:val="0088235B"/>
    <w:rsid w:val="008823C7"/>
    <w:rsid w:val="00882459"/>
    <w:rsid w:val="00882465"/>
    <w:rsid w:val="00883050"/>
    <w:rsid w:val="008831B8"/>
    <w:rsid w:val="008831F5"/>
    <w:rsid w:val="008832E2"/>
    <w:rsid w:val="008837C4"/>
    <w:rsid w:val="008841F8"/>
    <w:rsid w:val="00884530"/>
    <w:rsid w:val="0088488C"/>
    <w:rsid w:val="00884BC6"/>
    <w:rsid w:val="008855B4"/>
    <w:rsid w:val="008856F3"/>
    <w:rsid w:val="008858E6"/>
    <w:rsid w:val="00885A0C"/>
    <w:rsid w:val="00885C1B"/>
    <w:rsid w:val="00885F2D"/>
    <w:rsid w:val="008861D1"/>
    <w:rsid w:val="008867B2"/>
    <w:rsid w:val="0088699C"/>
    <w:rsid w:val="00886B75"/>
    <w:rsid w:val="0088768F"/>
    <w:rsid w:val="0088772E"/>
    <w:rsid w:val="00887801"/>
    <w:rsid w:val="00887988"/>
    <w:rsid w:val="00887FA3"/>
    <w:rsid w:val="00890002"/>
    <w:rsid w:val="008902C8"/>
    <w:rsid w:val="00890489"/>
    <w:rsid w:val="00890979"/>
    <w:rsid w:val="00890CF5"/>
    <w:rsid w:val="00890F70"/>
    <w:rsid w:val="00891814"/>
    <w:rsid w:val="00891D17"/>
    <w:rsid w:val="00892521"/>
    <w:rsid w:val="00892918"/>
    <w:rsid w:val="008929E3"/>
    <w:rsid w:val="00892CE8"/>
    <w:rsid w:val="00892CFB"/>
    <w:rsid w:val="00892CFE"/>
    <w:rsid w:val="00892FFD"/>
    <w:rsid w:val="008930F4"/>
    <w:rsid w:val="00893168"/>
    <w:rsid w:val="008937B3"/>
    <w:rsid w:val="00893C1D"/>
    <w:rsid w:val="00893CA3"/>
    <w:rsid w:val="00893D84"/>
    <w:rsid w:val="00893DF4"/>
    <w:rsid w:val="00893E86"/>
    <w:rsid w:val="008944AF"/>
    <w:rsid w:val="008944BC"/>
    <w:rsid w:val="008949C7"/>
    <w:rsid w:val="00894ABC"/>
    <w:rsid w:val="008951D0"/>
    <w:rsid w:val="008955EF"/>
    <w:rsid w:val="00895713"/>
    <w:rsid w:val="00895A01"/>
    <w:rsid w:val="00895B9C"/>
    <w:rsid w:val="00895DDB"/>
    <w:rsid w:val="00896465"/>
    <w:rsid w:val="00896897"/>
    <w:rsid w:val="00896BDA"/>
    <w:rsid w:val="00896C99"/>
    <w:rsid w:val="00896E3C"/>
    <w:rsid w:val="008972C9"/>
    <w:rsid w:val="00897721"/>
    <w:rsid w:val="00897795"/>
    <w:rsid w:val="008A055F"/>
    <w:rsid w:val="008A088F"/>
    <w:rsid w:val="008A0A0A"/>
    <w:rsid w:val="008A0B13"/>
    <w:rsid w:val="008A0BC9"/>
    <w:rsid w:val="008A0DFE"/>
    <w:rsid w:val="008A1016"/>
    <w:rsid w:val="008A1033"/>
    <w:rsid w:val="008A12C0"/>
    <w:rsid w:val="008A19B6"/>
    <w:rsid w:val="008A1B25"/>
    <w:rsid w:val="008A1C57"/>
    <w:rsid w:val="008A1D03"/>
    <w:rsid w:val="008A1EAA"/>
    <w:rsid w:val="008A2285"/>
    <w:rsid w:val="008A2294"/>
    <w:rsid w:val="008A25D4"/>
    <w:rsid w:val="008A267A"/>
    <w:rsid w:val="008A295B"/>
    <w:rsid w:val="008A2BC7"/>
    <w:rsid w:val="008A2D49"/>
    <w:rsid w:val="008A2E4F"/>
    <w:rsid w:val="008A319B"/>
    <w:rsid w:val="008A37EB"/>
    <w:rsid w:val="008A3F84"/>
    <w:rsid w:val="008A3FEF"/>
    <w:rsid w:val="008A4456"/>
    <w:rsid w:val="008A4BCA"/>
    <w:rsid w:val="008A5095"/>
    <w:rsid w:val="008A5186"/>
    <w:rsid w:val="008A5C34"/>
    <w:rsid w:val="008A6A21"/>
    <w:rsid w:val="008A6AD2"/>
    <w:rsid w:val="008A7082"/>
    <w:rsid w:val="008A71F4"/>
    <w:rsid w:val="008A7221"/>
    <w:rsid w:val="008A7434"/>
    <w:rsid w:val="008A7D7A"/>
    <w:rsid w:val="008B000A"/>
    <w:rsid w:val="008B0790"/>
    <w:rsid w:val="008B08C7"/>
    <w:rsid w:val="008B09D9"/>
    <w:rsid w:val="008B0A57"/>
    <w:rsid w:val="008B0A69"/>
    <w:rsid w:val="008B0C2C"/>
    <w:rsid w:val="008B0D20"/>
    <w:rsid w:val="008B0EE2"/>
    <w:rsid w:val="008B10F1"/>
    <w:rsid w:val="008B138C"/>
    <w:rsid w:val="008B163A"/>
    <w:rsid w:val="008B18E4"/>
    <w:rsid w:val="008B18F2"/>
    <w:rsid w:val="008B1DC2"/>
    <w:rsid w:val="008B2106"/>
    <w:rsid w:val="008B24BC"/>
    <w:rsid w:val="008B25AC"/>
    <w:rsid w:val="008B26C1"/>
    <w:rsid w:val="008B2753"/>
    <w:rsid w:val="008B287D"/>
    <w:rsid w:val="008B2A93"/>
    <w:rsid w:val="008B2A95"/>
    <w:rsid w:val="008B3485"/>
    <w:rsid w:val="008B3867"/>
    <w:rsid w:val="008B3A33"/>
    <w:rsid w:val="008B3A63"/>
    <w:rsid w:val="008B3AF1"/>
    <w:rsid w:val="008B3F58"/>
    <w:rsid w:val="008B451C"/>
    <w:rsid w:val="008B48B4"/>
    <w:rsid w:val="008B4A66"/>
    <w:rsid w:val="008B4B03"/>
    <w:rsid w:val="008B4D4B"/>
    <w:rsid w:val="008B5163"/>
    <w:rsid w:val="008B535E"/>
    <w:rsid w:val="008B538B"/>
    <w:rsid w:val="008B557A"/>
    <w:rsid w:val="008B55FF"/>
    <w:rsid w:val="008B5651"/>
    <w:rsid w:val="008B64E2"/>
    <w:rsid w:val="008B6999"/>
    <w:rsid w:val="008B6CB5"/>
    <w:rsid w:val="008B6D96"/>
    <w:rsid w:val="008B6E28"/>
    <w:rsid w:val="008B708B"/>
    <w:rsid w:val="008B7538"/>
    <w:rsid w:val="008B7886"/>
    <w:rsid w:val="008B797F"/>
    <w:rsid w:val="008B7B00"/>
    <w:rsid w:val="008B7C76"/>
    <w:rsid w:val="008C0376"/>
    <w:rsid w:val="008C088F"/>
    <w:rsid w:val="008C0C55"/>
    <w:rsid w:val="008C0EF7"/>
    <w:rsid w:val="008C0F79"/>
    <w:rsid w:val="008C105E"/>
    <w:rsid w:val="008C114D"/>
    <w:rsid w:val="008C15C9"/>
    <w:rsid w:val="008C1971"/>
    <w:rsid w:val="008C1973"/>
    <w:rsid w:val="008C1ADD"/>
    <w:rsid w:val="008C1C41"/>
    <w:rsid w:val="008C2071"/>
    <w:rsid w:val="008C2302"/>
    <w:rsid w:val="008C25A8"/>
    <w:rsid w:val="008C264C"/>
    <w:rsid w:val="008C2C1D"/>
    <w:rsid w:val="008C2C4A"/>
    <w:rsid w:val="008C2D1F"/>
    <w:rsid w:val="008C2ED8"/>
    <w:rsid w:val="008C310B"/>
    <w:rsid w:val="008C31E6"/>
    <w:rsid w:val="008C3466"/>
    <w:rsid w:val="008C34B0"/>
    <w:rsid w:val="008C3572"/>
    <w:rsid w:val="008C37EB"/>
    <w:rsid w:val="008C390A"/>
    <w:rsid w:val="008C3A9F"/>
    <w:rsid w:val="008C3C99"/>
    <w:rsid w:val="008C453B"/>
    <w:rsid w:val="008C4724"/>
    <w:rsid w:val="008C4BEF"/>
    <w:rsid w:val="008C4C64"/>
    <w:rsid w:val="008C591F"/>
    <w:rsid w:val="008C5A90"/>
    <w:rsid w:val="008C5CA1"/>
    <w:rsid w:val="008C5DF0"/>
    <w:rsid w:val="008C623F"/>
    <w:rsid w:val="008C636A"/>
    <w:rsid w:val="008C65CF"/>
    <w:rsid w:val="008C6FFE"/>
    <w:rsid w:val="008C706F"/>
    <w:rsid w:val="008C746D"/>
    <w:rsid w:val="008C766F"/>
    <w:rsid w:val="008C7729"/>
    <w:rsid w:val="008C79F7"/>
    <w:rsid w:val="008C7F47"/>
    <w:rsid w:val="008D022F"/>
    <w:rsid w:val="008D05CE"/>
    <w:rsid w:val="008D0E27"/>
    <w:rsid w:val="008D10DE"/>
    <w:rsid w:val="008D15C1"/>
    <w:rsid w:val="008D17AF"/>
    <w:rsid w:val="008D18C0"/>
    <w:rsid w:val="008D1CFE"/>
    <w:rsid w:val="008D1DA3"/>
    <w:rsid w:val="008D2021"/>
    <w:rsid w:val="008D2096"/>
    <w:rsid w:val="008D2461"/>
    <w:rsid w:val="008D25E6"/>
    <w:rsid w:val="008D2F04"/>
    <w:rsid w:val="008D2F6C"/>
    <w:rsid w:val="008D30A8"/>
    <w:rsid w:val="008D3651"/>
    <w:rsid w:val="008D369E"/>
    <w:rsid w:val="008D3BC0"/>
    <w:rsid w:val="008D40C4"/>
    <w:rsid w:val="008D41CE"/>
    <w:rsid w:val="008D4281"/>
    <w:rsid w:val="008D428B"/>
    <w:rsid w:val="008D4BF2"/>
    <w:rsid w:val="008D4DC8"/>
    <w:rsid w:val="008D53DC"/>
    <w:rsid w:val="008D54B6"/>
    <w:rsid w:val="008D5760"/>
    <w:rsid w:val="008D594E"/>
    <w:rsid w:val="008D5952"/>
    <w:rsid w:val="008D5AD6"/>
    <w:rsid w:val="008D5BC1"/>
    <w:rsid w:val="008D5D6D"/>
    <w:rsid w:val="008D5E5F"/>
    <w:rsid w:val="008D605E"/>
    <w:rsid w:val="008D62C5"/>
    <w:rsid w:val="008D640F"/>
    <w:rsid w:val="008D65C0"/>
    <w:rsid w:val="008D6706"/>
    <w:rsid w:val="008D6A00"/>
    <w:rsid w:val="008D6CD0"/>
    <w:rsid w:val="008D6DAE"/>
    <w:rsid w:val="008D7813"/>
    <w:rsid w:val="008D791A"/>
    <w:rsid w:val="008D7A65"/>
    <w:rsid w:val="008D7C97"/>
    <w:rsid w:val="008D7D58"/>
    <w:rsid w:val="008E014B"/>
    <w:rsid w:val="008E030F"/>
    <w:rsid w:val="008E0427"/>
    <w:rsid w:val="008E0884"/>
    <w:rsid w:val="008E0913"/>
    <w:rsid w:val="008E0DB8"/>
    <w:rsid w:val="008E1206"/>
    <w:rsid w:val="008E13B1"/>
    <w:rsid w:val="008E143E"/>
    <w:rsid w:val="008E17D7"/>
    <w:rsid w:val="008E1CB6"/>
    <w:rsid w:val="008E1E16"/>
    <w:rsid w:val="008E1E2D"/>
    <w:rsid w:val="008E1FD5"/>
    <w:rsid w:val="008E2044"/>
    <w:rsid w:val="008E280B"/>
    <w:rsid w:val="008E283A"/>
    <w:rsid w:val="008E2BD1"/>
    <w:rsid w:val="008E2D52"/>
    <w:rsid w:val="008E2F3B"/>
    <w:rsid w:val="008E3576"/>
    <w:rsid w:val="008E38A3"/>
    <w:rsid w:val="008E3917"/>
    <w:rsid w:val="008E3975"/>
    <w:rsid w:val="008E3C1A"/>
    <w:rsid w:val="008E3F51"/>
    <w:rsid w:val="008E4041"/>
    <w:rsid w:val="008E41E2"/>
    <w:rsid w:val="008E43F9"/>
    <w:rsid w:val="008E44B9"/>
    <w:rsid w:val="008E44BE"/>
    <w:rsid w:val="008E4BC3"/>
    <w:rsid w:val="008E4C70"/>
    <w:rsid w:val="008E4F94"/>
    <w:rsid w:val="008E56D0"/>
    <w:rsid w:val="008E58CD"/>
    <w:rsid w:val="008E5C10"/>
    <w:rsid w:val="008E5E81"/>
    <w:rsid w:val="008E60FF"/>
    <w:rsid w:val="008E62E0"/>
    <w:rsid w:val="008E6890"/>
    <w:rsid w:val="008E69B4"/>
    <w:rsid w:val="008E6B8D"/>
    <w:rsid w:val="008E6DC4"/>
    <w:rsid w:val="008E6E0F"/>
    <w:rsid w:val="008E716F"/>
    <w:rsid w:val="008E7440"/>
    <w:rsid w:val="008E761F"/>
    <w:rsid w:val="008E768A"/>
    <w:rsid w:val="008E7856"/>
    <w:rsid w:val="008E7925"/>
    <w:rsid w:val="008E7CEB"/>
    <w:rsid w:val="008E7EEB"/>
    <w:rsid w:val="008F037B"/>
    <w:rsid w:val="008F0A16"/>
    <w:rsid w:val="008F0ADB"/>
    <w:rsid w:val="008F0AF8"/>
    <w:rsid w:val="008F0B59"/>
    <w:rsid w:val="008F0C45"/>
    <w:rsid w:val="008F0C4B"/>
    <w:rsid w:val="008F0CE6"/>
    <w:rsid w:val="008F0ED8"/>
    <w:rsid w:val="008F113E"/>
    <w:rsid w:val="008F120A"/>
    <w:rsid w:val="008F1344"/>
    <w:rsid w:val="008F1347"/>
    <w:rsid w:val="008F1354"/>
    <w:rsid w:val="008F13B8"/>
    <w:rsid w:val="008F13EC"/>
    <w:rsid w:val="008F1A30"/>
    <w:rsid w:val="008F1A4C"/>
    <w:rsid w:val="008F20A6"/>
    <w:rsid w:val="008F21EA"/>
    <w:rsid w:val="008F2251"/>
    <w:rsid w:val="008F2689"/>
    <w:rsid w:val="008F297E"/>
    <w:rsid w:val="008F2B04"/>
    <w:rsid w:val="008F306C"/>
    <w:rsid w:val="008F3271"/>
    <w:rsid w:val="008F3D96"/>
    <w:rsid w:val="008F3F48"/>
    <w:rsid w:val="008F425D"/>
    <w:rsid w:val="008F47D6"/>
    <w:rsid w:val="008F491B"/>
    <w:rsid w:val="008F4B9B"/>
    <w:rsid w:val="008F4C0D"/>
    <w:rsid w:val="008F52E7"/>
    <w:rsid w:val="008F56E7"/>
    <w:rsid w:val="008F5979"/>
    <w:rsid w:val="008F5C3C"/>
    <w:rsid w:val="008F5D42"/>
    <w:rsid w:val="008F6056"/>
    <w:rsid w:val="008F656C"/>
    <w:rsid w:val="008F65E6"/>
    <w:rsid w:val="008F6CE3"/>
    <w:rsid w:val="008F72ED"/>
    <w:rsid w:val="008F72FB"/>
    <w:rsid w:val="008F742E"/>
    <w:rsid w:val="008F7929"/>
    <w:rsid w:val="008F7B8A"/>
    <w:rsid w:val="008F7F5F"/>
    <w:rsid w:val="008F7FCD"/>
    <w:rsid w:val="009000E1"/>
    <w:rsid w:val="009002EA"/>
    <w:rsid w:val="0090035B"/>
    <w:rsid w:val="0090068D"/>
    <w:rsid w:val="009009EF"/>
    <w:rsid w:val="00900CC3"/>
    <w:rsid w:val="00901134"/>
    <w:rsid w:val="00901A6E"/>
    <w:rsid w:val="00901B14"/>
    <w:rsid w:val="00901CF4"/>
    <w:rsid w:val="00901D39"/>
    <w:rsid w:val="00901E75"/>
    <w:rsid w:val="00902274"/>
    <w:rsid w:val="009025FD"/>
    <w:rsid w:val="00902992"/>
    <w:rsid w:val="00902A53"/>
    <w:rsid w:val="00902BC2"/>
    <w:rsid w:val="00903001"/>
    <w:rsid w:val="009032BF"/>
    <w:rsid w:val="009033D3"/>
    <w:rsid w:val="00903448"/>
    <w:rsid w:val="0090357A"/>
    <w:rsid w:val="00903662"/>
    <w:rsid w:val="0090371C"/>
    <w:rsid w:val="009038A6"/>
    <w:rsid w:val="00903B7D"/>
    <w:rsid w:val="00904258"/>
    <w:rsid w:val="009043BE"/>
    <w:rsid w:val="009044EF"/>
    <w:rsid w:val="00904A67"/>
    <w:rsid w:val="00904A7F"/>
    <w:rsid w:val="00904B77"/>
    <w:rsid w:val="00904B83"/>
    <w:rsid w:val="00904CFE"/>
    <w:rsid w:val="00905271"/>
    <w:rsid w:val="009054B0"/>
    <w:rsid w:val="0090595F"/>
    <w:rsid w:val="009064FC"/>
    <w:rsid w:val="009066A7"/>
    <w:rsid w:val="00906759"/>
    <w:rsid w:val="00906B17"/>
    <w:rsid w:val="00907044"/>
    <w:rsid w:val="009070AB"/>
    <w:rsid w:val="009070C3"/>
    <w:rsid w:val="00907127"/>
    <w:rsid w:val="009073DE"/>
    <w:rsid w:val="00907461"/>
    <w:rsid w:val="00907504"/>
    <w:rsid w:val="0090774B"/>
    <w:rsid w:val="0090784C"/>
    <w:rsid w:val="00907881"/>
    <w:rsid w:val="009079E5"/>
    <w:rsid w:val="00907E21"/>
    <w:rsid w:val="00907F35"/>
    <w:rsid w:val="00907F6F"/>
    <w:rsid w:val="009105BA"/>
    <w:rsid w:val="0091065A"/>
    <w:rsid w:val="00910716"/>
    <w:rsid w:val="009107F8"/>
    <w:rsid w:val="0091081D"/>
    <w:rsid w:val="00910CDD"/>
    <w:rsid w:val="00910D41"/>
    <w:rsid w:val="00910E39"/>
    <w:rsid w:val="00910E45"/>
    <w:rsid w:val="009110BE"/>
    <w:rsid w:val="0091148E"/>
    <w:rsid w:val="00911699"/>
    <w:rsid w:val="009118E3"/>
    <w:rsid w:val="00911ADF"/>
    <w:rsid w:val="00911C69"/>
    <w:rsid w:val="00911DB1"/>
    <w:rsid w:val="00911EC9"/>
    <w:rsid w:val="00911FA7"/>
    <w:rsid w:val="009121AA"/>
    <w:rsid w:val="00913039"/>
    <w:rsid w:val="0091307C"/>
    <w:rsid w:val="009135FA"/>
    <w:rsid w:val="00913EB6"/>
    <w:rsid w:val="009142A7"/>
    <w:rsid w:val="0091450E"/>
    <w:rsid w:val="00914ABF"/>
    <w:rsid w:val="00914EF9"/>
    <w:rsid w:val="0091518A"/>
    <w:rsid w:val="00915626"/>
    <w:rsid w:val="00915798"/>
    <w:rsid w:val="00915986"/>
    <w:rsid w:val="009159DD"/>
    <w:rsid w:val="00915C31"/>
    <w:rsid w:val="00915C35"/>
    <w:rsid w:val="00915DB2"/>
    <w:rsid w:val="009162AD"/>
    <w:rsid w:val="00916434"/>
    <w:rsid w:val="0091673F"/>
    <w:rsid w:val="00916847"/>
    <w:rsid w:val="00916AB7"/>
    <w:rsid w:val="00916B48"/>
    <w:rsid w:val="00916E25"/>
    <w:rsid w:val="009170AA"/>
    <w:rsid w:val="009173D7"/>
    <w:rsid w:val="00917623"/>
    <w:rsid w:val="009176B2"/>
    <w:rsid w:val="009177A8"/>
    <w:rsid w:val="00917866"/>
    <w:rsid w:val="009178A9"/>
    <w:rsid w:val="00917DBE"/>
    <w:rsid w:val="00920081"/>
    <w:rsid w:val="00920082"/>
    <w:rsid w:val="00920D23"/>
    <w:rsid w:val="00921699"/>
    <w:rsid w:val="00921BCA"/>
    <w:rsid w:val="00921E6B"/>
    <w:rsid w:val="00921FE3"/>
    <w:rsid w:val="009221DF"/>
    <w:rsid w:val="00922B85"/>
    <w:rsid w:val="00922BE0"/>
    <w:rsid w:val="00922CD9"/>
    <w:rsid w:val="00922D94"/>
    <w:rsid w:val="00922DAE"/>
    <w:rsid w:val="009232C6"/>
    <w:rsid w:val="009234FF"/>
    <w:rsid w:val="009235A1"/>
    <w:rsid w:val="00923680"/>
    <w:rsid w:val="00923686"/>
    <w:rsid w:val="00923833"/>
    <w:rsid w:val="009239FA"/>
    <w:rsid w:val="00923A19"/>
    <w:rsid w:val="00923A3D"/>
    <w:rsid w:val="00923A96"/>
    <w:rsid w:val="00923B30"/>
    <w:rsid w:val="00923BA7"/>
    <w:rsid w:val="00923C1E"/>
    <w:rsid w:val="00923E25"/>
    <w:rsid w:val="00924215"/>
    <w:rsid w:val="00924264"/>
    <w:rsid w:val="0092427B"/>
    <w:rsid w:val="00924365"/>
    <w:rsid w:val="00924695"/>
    <w:rsid w:val="009247B2"/>
    <w:rsid w:val="009249D7"/>
    <w:rsid w:val="00924DE5"/>
    <w:rsid w:val="00924F8D"/>
    <w:rsid w:val="00925372"/>
    <w:rsid w:val="0092561E"/>
    <w:rsid w:val="009256B4"/>
    <w:rsid w:val="00925AFE"/>
    <w:rsid w:val="00925B6A"/>
    <w:rsid w:val="00925CFC"/>
    <w:rsid w:val="00926647"/>
    <w:rsid w:val="00926754"/>
    <w:rsid w:val="0092684D"/>
    <w:rsid w:val="00926EA6"/>
    <w:rsid w:val="0092741C"/>
    <w:rsid w:val="00927693"/>
    <w:rsid w:val="00927CB9"/>
    <w:rsid w:val="00927E81"/>
    <w:rsid w:val="00927E9E"/>
    <w:rsid w:val="009303B8"/>
    <w:rsid w:val="00930619"/>
    <w:rsid w:val="0093063A"/>
    <w:rsid w:val="0093079B"/>
    <w:rsid w:val="00930AFC"/>
    <w:rsid w:val="00930B5D"/>
    <w:rsid w:val="00930CB2"/>
    <w:rsid w:val="00930EA7"/>
    <w:rsid w:val="0093105B"/>
    <w:rsid w:val="009316A0"/>
    <w:rsid w:val="009319EF"/>
    <w:rsid w:val="00931D46"/>
    <w:rsid w:val="00931D91"/>
    <w:rsid w:val="009320F7"/>
    <w:rsid w:val="00932604"/>
    <w:rsid w:val="00932BA0"/>
    <w:rsid w:val="00932BAC"/>
    <w:rsid w:val="00932CE6"/>
    <w:rsid w:val="00932E21"/>
    <w:rsid w:val="0093378F"/>
    <w:rsid w:val="0093390E"/>
    <w:rsid w:val="009339DF"/>
    <w:rsid w:val="00933BED"/>
    <w:rsid w:val="00933D95"/>
    <w:rsid w:val="00933E7C"/>
    <w:rsid w:val="009341A4"/>
    <w:rsid w:val="0093431B"/>
    <w:rsid w:val="00934454"/>
    <w:rsid w:val="00934473"/>
    <w:rsid w:val="0093449E"/>
    <w:rsid w:val="00934608"/>
    <w:rsid w:val="009348A7"/>
    <w:rsid w:val="009349DE"/>
    <w:rsid w:val="00934CB4"/>
    <w:rsid w:val="009353C1"/>
    <w:rsid w:val="009357F3"/>
    <w:rsid w:val="00935849"/>
    <w:rsid w:val="0093594F"/>
    <w:rsid w:val="00935A77"/>
    <w:rsid w:val="00935B4B"/>
    <w:rsid w:val="00935D1B"/>
    <w:rsid w:val="00936025"/>
    <w:rsid w:val="009365F5"/>
    <w:rsid w:val="00936714"/>
    <w:rsid w:val="0093682A"/>
    <w:rsid w:val="00936BD0"/>
    <w:rsid w:val="0093711D"/>
    <w:rsid w:val="00937232"/>
    <w:rsid w:val="0093753E"/>
    <w:rsid w:val="00937957"/>
    <w:rsid w:val="00937CB7"/>
    <w:rsid w:val="00937DBF"/>
    <w:rsid w:val="00937F80"/>
    <w:rsid w:val="009404AB"/>
    <w:rsid w:val="00940676"/>
    <w:rsid w:val="009406B3"/>
    <w:rsid w:val="00940AE3"/>
    <w:rsid w:val="00940CF6"/>
    <w:rsid w:val="00940F41"/>
    <w:rsid w:val="0094102A"/>
    <w:rsid w:val="00941789"/>
    <w:rsid w:val="009418D3"/>
    <w:rsid w:val="00941ADC"/>
    <w:rsid w:val="0094237F"/>
    <w:rsid w:val="0094242C"/>
    <w:rsid w:val="00942ACE"/>
    <w:rsid w:val="00942D4F"/>
    <w:rsid w:val="009430F4"/>
    <w:rsid w:val="0094337A"/>
    <w:rsid w:val="0094378A"/>
    <w:rsid w:val="009439E9"/>
    <w:rsid w:val="00943C2C"/>
    <w:rsid w:val="00943F34"/>
    <w:rsid w:val="00944199"/>
    <w:rsid w:val="00944380"/>
    <w:rsid w:val="00944477"/>
    <w:rsid w:val="009444BA"/>
    <w:rsid w:val="009448B2"/>
    <w:rsid w:val="00944A73"/>
    <w:rsid w:val="00944A8D"/>
    <w:rsid w:val="00944A9F"/>
    <w:rsid w:val="00944B69"/>
    <w:rsid w:val="00944B8C"/>
    <w:rsid w:val="00944BC5"/>
    <w:rsid w:val="00944E1C"/>
    <w:rsid w:val="009450AD"/>
    <w:rsid w:val="0094551D"/>
    <w:rsid w:val="00945836"/>
    <w:rsid w:val="0094593C"/>
    <w:rsid w:val="00945A44"/>
    <w:rsid w:val="00945A9E"/>
    <w:rsid w:val="00945ECE"/>
    <w:rsid w:val="009462C4"/>
    <w:rsid w:val="009462E2"/>
    <w:rsid w:val="00946508"/>
    <w:rsid w:val="009465C8"/>
    <w:rsid w:val="009466CA"/>
    <w:rsid w:val="009469A2"/>
    <w:rsid w:val="00946A49"/>
    <w:rsid w:val="00946AE6"/>
    <w:rsid w:val="00946D38"/>
    <w:rsid w:val="0094726F"/>
    <w:rsid w:val="00947741"/>
    <w:rsid w:val="009479CA"/>
    <w:rsid w:val="00947E76"/>
    <w:rsid w:val="00950473"/>
    <w:rsid w:val="009506DE"/>
    <w:rsid w:val="00950A4C"/>
    <w:rsid w:val="00950C97"/>
    <w:rsid w:val="00950CF2"/>
    <w:rsid w:val="00950E33"/>
    <w:rsid w:val="00950F08"/>
    <w:rsid w:val="00951236"/>
    <w:rsid w:val="00951495"/>
    <w:rsid w:val="0095183B"/>
    <w:rsid w:val="00951A33"/>
    <w:rsid w:val="009520DE"/>
    <w:rsid w:val="00952347"/>
    <w:rsid w:val="00952486"/>
    <w:rsid w:val="009525E7"/>
    <w:rsid w:val="009525FC"/>
    <w:rsid w:val="00952D8E"/>
    <w:rsid w:val="00953117"/>
    <w:rsid w:val="009537D5"/>
    <w:rsid w:val="0095396B"/>
    <w:rsid w:val="00954295"/>
    <w:rsid w:val="00954658"/>
    <w:rsid w:val="0095485B"/>
    <w:rsid w:val="00954B19"/>
    <w:rsid w:val="009551AC"/>
    <w:rsid w:val="009553B2"/>
    <w:rsid w:val="00955509"/>
    <w:rsid w:val="009555D5"/>
    <w:rsid w:val="009556A4"/>
    <w:rsid w:val="009557BA"/>
    <w:rsid w:val="00955B99"/>
    <w:rsid w:val="00955FB2"/>
    <w:rsid w:val="009566DF"/>
    <w:rsid w:val="00956867"/>
    <w:rsid w:val="00956B03"/>
    <w:rsid w:val="00956C26"/>
    <w:rsid w:val="00956FB9"/>
    <w:rsid w:val="00957102"/>
    <w:rsid w:val="009576B4"/>
    <w:rsid w:val="0095779F"/>
    <w:rsid w:val="00957902"/>
    <w:rsid w:val="0095797B"/>
    <w:rsid w:val="00957BD5"/>
    <w:rsid w:val="00957D11"/>
    <w:rsid w:val="00957EE4"/>
    <w:rsid w:val="00960086"/>
    <w:rsid w:val="009600D8"/>
    <w:rsid w:val="009611C7"/>
    <w:rsid w:val="009613BF"/>
    <w:rsid w:val="009615FA"/>
    <w:rsid w:val="00961644"/>
    <w:rsid w:val="0096188E"/>
    <w:rsid w:val="00961AEA"/>
    <w:rsid w:val="00961DF1"/>
    <w:rsid w:val="00962208"/>
    <w:rsid w:val="00962300"/>
    <w:rsid w:val="00962589"/>
    <w:rsid w:val="00962634"/>
    <w:rsid w:val="00963454"/>
    <w:rsid w:val="009638AD"/>
    <w:rsid w:val="00963AD7"/>
    <w:rsid w:val="00963B8A"/>
    <w:rsid w:val="0096429D"/>
    <w:rsid w:val="0096468A"/>
    <w:rsid w:val="00964860"/>
    <w:rsid w:val="00964881"/>
    <w:rsid w:val="00964AB7"/>
    <w:rsid w:val="00964C9D"/>
    <w:rsid w:val="00964DCE"/>
    <w:rsid w:val="00964F78"/>
    <w:rsid w:val="009650A6"/>
    <w:rsid w:val="00965125"/>
    <w:rsid w:val="0096514D"/>
    <w:rsid w:val="0096521E"/>
    <w:rsid w:val="00965406"/>
    <w:rsid w:val="00965B88"/>
    <w:rsid w:val="00965C1E"/>
    <w:rsid w:val="00965DD9"/>
    <w:rsid w:val="00965E22"/>
    <w:rsid w:val="0096608D"/>
    <w:rsid w:val="0096621B"/>
    <w:rsid w:val="009666DB"/>
    <w:rsid w:val="009667B4"/>
    <w:rsid w:val="00966A63"/>
    <w:rsid w:val="00966AC7"/>
    <w:rsid w:val="00966C96"/>
    <w:rsid w:val="009670D5"/>
    <w:rsid w:val="00967260"/>
    <w:rsid w:val="00967476"/>
    <w:rsid w:val="0097029F"/>
    <w:rsid w:val="009702D3"/>
    <w:rsid w:val="009705BD"/>
    <w:rsid w:val="009705D0"/>
    <w:rsid w:val="009706B1"/>
    <w:rsid w:val="00970845"/>
    <w:rsid w:val="00970BA2"/>
    <w:rsid w:val="00970CC8"/>
    <w:rsid w:val="00971012"/>
    <w:rsid w:val="009710C3"/>
    <w:rsid w:val="00971372"/>
    <w:rsid w:val="0097163B"/>
    <w:rsid w:val="0097192A"/>
    <w:rsid w:val="00971A34"/>
    <w:rsid w:val="00971C2B"/>
    <w:rsid w:val="009721D5"/>
    <w:rsid w:val="00972226"/>
    <w:rsid w:val="009729B8"/>
    <w:rsid w:val="00972C39"/>
    <w:rsid w:val="00972D2E"/>
    <w:rsid w:val="009731B4"/>
    <w:rsid w:val="009732E0"/>
    <w:rsid w:val="009733BE"/>
    <w:rsid w:val="00973A9E"/>
    <w:rsid w:val="00973C75"/>
    <w:rsid w:val="00973E05"/>
    <w:rsid w:val="00973E4D"/>
    <w:rsid w:val="00973F31"/>
    <w:rsid w:val="00973FC5"/>
    <w:rsid w:val="009741F4"/>
    <w:rsid w:val="009745B9"/>
    <w:rsid w:val="00974640"/>
    <w:rsid w:val="009749B3"/>
    <w:rsid w:val="00974C05"/>
    <w:rsid w:val="00974E1C"/>
    <w:rsid w:val="00975365"/>
    <w:rsid w:val="009755EA"/>
    <w:rsid w:val="00975653"/>
    <w:rsid w:val="00975715"/>
    <w:rsid w:val="009759BD"/>
    <w:rsid w:val="00975ACA"/>
    <w:rsid w:val="00975BCA"/>
    <w:rsid w:val="0097600A"/>
    <w:rsid w:val="00976A1C"/>
    <w:rsid w:val="00976AE7"/>
    <w:rsid w:val="00976C18"/>
    <w:rsid w:val="00976DAC"/>
    <w:rsid w:val="00976EA8"/>
    <w:rsid w:val="009771CA"/>
    <w:rsid w:val="0097756A"/>
    <w:rsid w:val="009776E7"/>
    <w:rsid w:val="00977AC1"/>
    <w:rsid w:val="00977EDC"/>
    <w:rsid w:val="0098003F"/>
    <w:rsid w:val="00980289"/>
    <w:rsid w:val="00980D91"/>
    <w:rsid w:val="00981045"/>
    <w:rsid w:val="009817CA"/>
    <w:rsid w:val="00981977"/>
    <w:rsid w:val="00981B03"/>
    <w:rsid w:val="00981B9E"/>
    <w:rsid w:val="00982385"/>
    <w:rsid w:val="0098239B"/>
    <w:rsid w:val="00982410"/>
    <w:rsid w:val="00982875"/>
    <w:rsid w:val="00982935"/>
    <w:rsid w:val="00982936"/>
    <w:rsid w:val="00982B62"/>
    <w:rsid w:val="00983209"/>
    <w:rsid w:val="009839F7"/>
    <w:rsid w:val="00983F71"/>
    <w:rsid w:val="009840A4"/>
    <w:rsid w:val="00984241"/>
    <w:rsid w:val="009843BD"/>
    <w:rsid w:val="009847D0"/>
    <w:rsid w:val="00984BAB"/>
    <w:rsid w:val="00984CBC"/>
    <w:rsid w:val="00984F06"/>
    <w:rsid w:val="00985142"/>
    <w:rsid w:val="009854CD"/>
    <w:rsid w:val="00985519"/>
    <w:rsid w:val="0098569D"/>
    <w:rsid w:val="00985E4F"/>
    <w:rsid w:val="00986571"/>
    <w:rsid w:val="0098684F"/>
    <w:rsid w:val="00986857"/>
    <w:rsid w:val="0098687F"/>
    <w:rsid w:val="0098697A"/>
    <w:rsid w:val="009869D7"/>
    <w:rsid w:val="00986C96"/>
    <w:rsid w:val="00986DED"/>
    <w:rsid w:val="00986FE5"/>
    <w:rsid w:val="0098730F"/>
    <w:rsid w:val="00987A9B"/>
    <w:rsid w:val="00987B33"/>
    <w:rsid w:val="00987EF1"/>
    <w:rsid w:val="00987F4C"/>
    <w:rsid w:val="00987F85"/>
    <w:rsid w:val="00990BE0"/>
    <w:rsid w:val="00990DD0"/>
    <w:rsid w:val="009912B7"/>
    <w:rsid w:val="00991883"/>
    <w:rsid w:val="00991A4A"/>
    <w:rsid w:val="00991B29"/>
    <w:rsid w:val="00991E7B"/>
    <w:rsid w:val="00991E96"/>
    <w:rsid w:val="00991F59"/>
    <w:rsid w:val="0099200F"/>
    <w:rsid w:val="009926F3"/>
    <w:rsid w:val="00992AE9"/>
    <w:rsid w:val="00992B86"/>
    <w:rsid w:val="00992D61"/>
    <w:rsid w:val="00993373"/>
    <w:rsid w:val="0099376F"/>
    <w:rsid w:val="00993B52"/>
    <w:rsid w:val="00994037"/>
    <w:rsid w:val="009941E5"/>
    <w:rsid w:val="00994212"/>
    <w:rsid w:val="00994381"/>
    <w:rsid w:val="009947F9"/>
    <w:rsid w:val="0099480C"/>
    <w:rsid w:val="00994CB0"/>
    <w:rsid w:val="00994D73"/>
    <w:rsid w:val="00994E37"/>
    <w:rsid w:val="00994E64"/>
    <w:rsid w:val="00994ECF"/>
    <w:rsid w:val="00994F3E"/>
    <w:rsid w:val="009956A8"/>
    <w:rsid w:val="00995A80"/>
    <w:rsid w:val="00995CA4"/>
    <w:rsid w:val="009960CC"/>
    <w:rsid w:val="00996409"/>
    <w:rsid w:val="009966EF"/>
    <w:rsid w:val="009967DC"/>
    <w:rsid w:val="009967EE"/>
    <w:rsid w:val="0099696B"/>
    <w:rsid w:val="00996A80"/>
    <w:rsid w:val="00996DF3"/>
    <w:rsid w:val="009971F2"/>
    <w:rsid w:val="00997D54"/>
    <w:rsid w:val="00997D5B"/>
    <w:rsid w:val="00997E1D"/>
    <w:rsid w:val="009A019D"/>
    <w:rsid w:val="009A0426"/>
    <w:rsid w:val="009A0E1E"/>
    <w:rsid w:val="009A1015"/>
    <w:rsid w:val="009A1262"/>
    <w:rsid w:val="009A13B5"/>
    <w:rsid w:val="009A2514"/>
    <w:rsid w:val="009A267F"/>
    <w:rsid w:val="009A2A67"/>
    <w:rsid w:val="009A2AB1"/>
    <w:rsid w:val="009A2BA1"/>
    <w:rsid w:val="009A318A"/>
    <w:rsid w:val="009A323D"/>
    <w:rsid w:val="009A32F1"/>
    <w:rsid w:val="009A34CA"/>
    <w:rsid w:val="009A37B2"/>
    <w:rsid w:val="009A3818"/>
    <w:rsid w:val="009A3973"/>
    <w:rsid w:val="009A3B7C"/>
    <w:rsid w:val="009A3B8B"/>
    <w:rsid w:val="009A3C41"/>
    <w:rsid w:val="009A3E4C"/>
    <w:rsid w:val="009A4399"/>
    <w:rsid w:val="009A4627"/>
    <w:rsid w:val="009A4656"/>
    <w:rsid w:val="009A4E39"/>
    <w:rsid w:val="009A4EB7"/>
    <w:rsid w:val="009A55D1"/>
    <w:rsid w:val="009A5947"/>
    <w:rsid w:val="009A5C93"/>
    <w:rsid w:val="009A5EBA"/>
    <w:rsid w:val="009A5EDE"/>
    <w:rsid w:val="009A5FAE"/>
    <w:rsid w:val="009A615D"/>
    <w:rsid w:val="009A6189"/>
    <w:rsid w:val="009A6A57"/>
    <w:rsid w:val="009A6DD6"/>
    <w:rsid w:val="009A6EE9"/>
    <w:rsid w:val="009A7183"/>
    <w:rsid w:val="009A77B7"/>
    <w:rsid w:val="009A7EF8"/>
    <w:rsid w:val="009A7F3C"/>
    <w:rsid w:val="009A7FE9"/>
    <w:rsid w:val="009B0049"/>
    <w:rsid w:val="009B00CC"/>
    <w:rsid w:val="009B022E"/>
    <w:rsid w:val="009B0351"/>
    <w:rsid w:val="009B0606"/>
    <w:rsid w:val="009B0608"/>
    <w:rsid w:val="009B0881"/>
    <w:rsid w:val="009B08BF"/>
    <w:rsid w:val="009B13AA"/>
    <w:rsid w:val="009B16FB"/>
    <w:rsid w:val="009B1878"/>
    <w:rsid w:val="009B18A1"/>
    <w:rsid w:val="009B196F"/>
    <w:rsid w:val="009B1C4A"/>
    <w:rsid w:val="009B1EF1"/>
    <w:rsid w:val="009B1FCD"/>
    <w:rsid w:val="009B1FCF"/>
    <w:rsid w:val="009B2003"/>
    <w:rsid w:val="009B2329"/>
    <w:rsid w:val="009B2862"/>
    <w:rsid w:val="009B28BF"/>
    <w:rsid w:val="009B2B29"/>
    <w:rsid w:val="009B311F"/>
    <w:rsid w:val="009B3677"/>
    <w:rsid w:val="009B36F9"/>
    <w:rsid w:val="009B41DE"/>
    <w:rsid w:val="009B4212"/>
    <w:rsid w:val="009B48C4"/>
    <w:rsid w:val="009B4A30"/>
    <w:rsid w:val="009B4D9A"/>
    <w:rsid w:val="009B50AA"/>
    <w:rsid w:val="009B55AB"/>
    <w:rsid w:val="009B5A50"/>
    <w:rsid w:val="009B5A95"/>
    <w:rsid w:val="009B5B9B"/>
    <w:rsid w:val="009B63C8"/>
    <w:rsid w:val="009B6623"/>
    <w:rsid w:val="009B6F11"/>
    <w:rsid w:val="009B70AA"/>
    <w:rsid w:val="009B72B1"/>
    <w:rsid w:val="009B73D7"/>
    <w:rsid w:val="009B7572"/>
    <w:rsid w:val="009B7B9F"/>
    <w:rsid w:val="009B7DDA"/>
    <w:rsid w:val="009B7E25"/>
    <w:rsid w:val="009C03DC"/>
    <w:rsid w:val="009C07B9"/>
    <w:rsid w:val="009C094D"/>
    <w:rsid w:val="009C0C22"/>
    <w:rsid w:val="009C0C47"/>
    <w:rsid w:val="009C0EF2"/>
    <w:rsid w:val="009C1035"/>
    <w:rsid w:val="009C14AA"/>
    <w:rsid w:val="009C196F"/>
    <w:rsid w:val="009C1B68"/>
    <w:rsid w:val="009C1C22"/>
    <w:rsid w:val="009C1E25"/>
    <w:rsid w:val="009C2183"/>
    <w:rsid w:val="009C2405"/>
    <w:rsid w:val="009C250C"/>
    <w:rsid w:val="009C27B5"/>
    <w:rsid w:val="009C2AEE"/>
    <w:rsid w:val="009C2C09"/>
    <w:rsid w:val="009C2C59"/>
    <w:rsid w:val="009C3368"/>
    <w:rsid w:val="009C356A"/>
    <w:rsid w:val="009C3639"/>
    <w:rsid w:val="009C3859"/>
    <w:rsid w:val="009C3A71"/>
    <w:rsid w:val="009C4070"/>
    <w:rsid w:val="009C40B7"/>
    <w:rsid w:val="009C4269"/>
    <w:rsid w:val="009C4430"/>
    <w:rsid w:val="009C45EA"/>
    <w:rsid w:val="009C4795"/>
    <w:rsid w:val="009C4DE7"/>
    <w:rsid w:val="009C5132"/>
    <w:rsid w:val="009C55BF"/>
    <w:rsid w:val="009C5661"/>
    <w:rsid w:val="009C58D3"/>
    <w:rsid w:val="009C591D"/>
    <w:rsid w:val="009C5B4C"/>
    <w:rsid w:val="009C5D4E"/>
    <w:rsid w:val="009C6088"/>
    <w:rsid w:val="009C61EB"/>
    <w:rsid w:val="009C627A"/>
    <w:rsid w:val="009C62FE"/>
    <w:rsid w:val="009C6632"/>
    <w:rsid w:val="009C6A58"/>
    <w:rsid w:val="009C6ACE"/>
    <w:rsid w:val="009C6BE1"/>
    <w:rsid w:val="009C6C23"/>
    <w:rsid w:val="009C6E3D"/>
    <w:rsid w:val="009C6EE4"/>
    <w:rsid w:val="009C7175"/>
    <w:rsid w:val="009C7481"/>
    <w:rsid w:val="009C75A7"/>
    <w:rsid w:val="009C7790"/>
    <w:rsid w:val="009C78F1"/>
    <w:rsid w:val="009C7AF0"/>
    <w:rsid w:val="009C7D5D"/>
    <w:rsid w:val="009C7DC7"/>
    <w:rsid w:val="009D043A"/>
    <w:rsid w:val="009D06C2"/>
    <w:rsid w:val="009D0742"/>
    <w:rsid w:val="009D07F9"/>
    <w:rsid w:val="009D08F6"/>
    <w:rsid w:val="009D0DEC"/>
    <w:rsid w:val="009D0F74"/>
    <w:rsid w:val="009D16A3"/>
    <w:rsid w:val="009D1A83"/>
    <w:rsid w:val="009D1C95"/>
    <w:rsid w:val="009D1D30"/>
    <w:rsid w:val="009D1DBD"/>
    <w:rsid w:val="009D1DC8"/>
    <w:rsid w:val="009D1E32"/>
    <w:rsid w:val="009D1EB4"/>
    <w:rsid w:val="009D2252"/>
    <w:rsid w:val="009D2335"/>
    <w:rsid w:val="009D26CA"/>
    <w:rsid w:val="009D27E8"/>
    <w:rsid w:val="009D28EC"/>
    <w:rsid w:val="009D29DA"/>
    <w:rsid w:val="009D2D14"/>
    <w:rsid w:val="009D334F"/>
    <w:rsid w:val="009D36C0"/>
    <w:rsid w:val="009D36E0"/>
    <w:rsid w:val="009D38EC"/>
    <w:rsid w:val="009D391A"/>
    <w:rsid w:val="009D3E12"/>
    <w:rsid w:val="009D3E82"/>
    <w:rsid w:val="009D3FB0"/>
    <w:rsid w:val="009D4ABA"/>
    <w:rsid w:val="009D4E91"/>
    <w:rsid w:val="009D4F51"/>
    <w:rsid w:val="009D5094"/>
    <w:rsid w:val="009D555A"/>
    <w:rsid w:val="009D578B"/>
    <w:rsid w:val="009D60E5"/>
    <w:rsid w:val="009D61BA"/>
    <w:rsid w:val="009D62D8"/>
    <w:rsid w:val="009D6512"/>
    <w:rsid w:val="009D664F"/>
    <w:rsid w:val="009D667E"/>
    <w:rsid w:val="009D66E6"/>
    <w:rsid w:val="009D67B2"/>
    <w:rsid w:val="009D67E8"/>
    <w:rsid w:val="009D6991"/>
    <w:rsid w:val="009D6DC3"/>
    <w:rsid w:val="009D6E84"/>
    <w:rsid w:val="009D6F06"/>
    <w:rsid w:val="009D6F95"/>
    <w:rsid w:val="009D722B"/>
    <w:rsid w:val="009D72D0"/>
    <w:rsid w:val="009D736B"/>
    <w:rsid w:val="009D7855"/>
    <w:rsid w:val="009D7879"/>
    <w:rsid w:val="009D79A0"/>
    <w:rsid w:val="009E02A8"/>
    <w:rsid w:val="009E0591"/>
    <w:rsid w:val="009E065B"/>
    <w:rsid w:val="009E06F7"/>
    <w:rsid w:val="009E0CA7"/>
    <w:rsid w:val="009E0DA9"/>
    <w:rsid w:val="009E0F65"/>
    <w:rsid w:val="009E13DF"/>
    <w:rsid w:val="009E16D8"/>
    <w:rsid w:val="009E173A"/>
    <w:rsid w:val="009E186D"/>
    <w:rsid w:val="009E1F26"/>
    <w:rsid w:val="009E1F54"/>
    <w:rsid w:val="009E2CC1"/>
    <w:rsid w:val="009E2EDA"/>
    <w:rsid w:val="009E355C"/>
    <w:rsid w:val="009E38B3"/>
    <w:rsid w:val="009E3A8B"/>
    <w:rsid w:val="009E3CE3"/>
    <w:rsid w:val="009E429C"/>
    <w:rsid w:val="009E4330"/>
    <w:rsid w:val="009E4337"/>
    <w:rsid w:val="009E4821"/>
    <w:rsid w:val="009E4DD6"/>
    <w:rsid w:val="009E533E"/>
    <w:rsid w:val="009E548A"/>
    <w:rsid w:val="009E651C"/>
    <w:rsid w:val="009E656F"/>
    <w:rsid w:val="009E6581"/>
    <w:rsid w:val="009E6BF0"/>
    <w:rsid w:val="009E743D"/>
    <w:rsid w:val="009E74C7"/>
    <w:rsid w:val="009E75F1"/>
    <w:rsid w:val="009E7694"/>
    <w:rsid w:val="009E794E"/>
    <w:rsid w:val="009E7A78"/>
    <w:rsid w:val="009E7A9C"/>
    <w:rsid w:val="009E7E8A"/>
    <w:rsid w:val="009F01BF"/>
    <w:rsid w:val="009F048E"/>
    <w:rsid w:val="009F065B"/>
    <w:rsid w:val="009F0A16"/>
    <w:rsid w:val="009F0AFD"/>
    <w:rsid w:val="009F0B0F"/>
    <w:rsid w:val="009F0DE9"/>
    <w:rsid w:val="009F1159"/>
    <w:rsid w:val="009F11CA"/>
    <w:rsid w:val="009F1365"/>
    <w:rsid w:val="009F1442"/>
    <w:rsid w:val="009F14FB"/>
    <w:rsid w:val="009F18CB"/>
    <w:rsid w:val="009F1971"/>
    <w:rsid w:val="009F1A0C"/>
    <w:rsid w:val="009F1AE2"/>
    <w:rsid w:val="009F1BD5"/>
    <w:rsid w:val="009F2379"/>
    <w:rsid w:val="009F2914"/>
    <w:rsid w:val="009F29DA"/>
    <w:rsid w:val="009F2B7B"/>
    <w:rsid w:val="009F3035"/>
    <w:rsid w:val="009F3356"/>
    <w:rsid w:val="009F33C8"/>
    <w:rsid w:val="009F3875"/>
    <w:rsid w:val="009F3AA4"/>
    <w:rsid w:val="009F3D2B"/>
    <w:rsid w:val="009F4321"/>
    <w:rsid w:val="009F43C7"/>
    <w:rsid w:val="009F470D"/>
    <w:rsid w:val="009F498E"/>
    <w:rsid w:val="009F4AD3"/>
    <w:rsid w:val="009F4F4B"/>
    <w:rsid w:val="009F4F81"/>
    <w:rsid w:val="009F5060"/>
    <w:rsid w:val="009F50DD"/>
    <w:rsid w:val="009F56D2"/>
    <w:rsid w:val="009F5842"/>
    <w:rsid w:val="009F59D4"/>
    <w:rsid w:val="009F5B2C"/>
    <w:rsid w:val="009F5BD8"/>
    <w:rsid w:val="009F5D40"/>
    <w:rsid w:val="009F6506"/>
    <w:rsid w:val="009F65E7"/>
    <w:rsid w:val="009F6763"/>
    <w:rsid w:val="009F678C"/>
    <w:rsid w:val="009F6A3D"/>
    <w:rsid w:val="009F6B43"/>
    <w:rsid w:val="009F6DBA"/>
    <w:rsid w:val="009F6DCA"/>
    <w:rsid w:val="009F6E13"/>
    <w:rsid w:val="009F6EAB"/>
    <w:rsid w:val="009F7448"/>
    <w:rsid w:val="009F7C15"/>
    <w:rsid w:val="009F7D13"/>
    <w:rsid w:val="00A004D8"/>
    <w:rsid w:val="00A008E8"/>
    <w:rsid w:val="00A010A5"/>
    <w:rsid w:val="00A01408"/>
    <w:rsid w:val="00A0150A"/>
    <w:rsid w:val="00A01646"/>
    <w:rsid w:val="00A016FD"/>
    <w:rsid w:val="00A018B8"/>
    <w:rsid w:val="00A01F38"/>
    <w:rsid w:val="00A0223F"/>
    <w:rsid w:val="00A024E0"/>
    <w:rsid w:val="00A02645"/>
    <w:rsid w:val="00A028DF"/>
    <w:rsid w:val="00A02B30"/>
    <w:rsid w:val="00A02D56"/>
    <w:rsid w:val="00A02FE2"/>
    <w:rsid w:val="00A03574"/>
    <w:rsid w:val="00A03681"/>
    <w:rsid w:val="00A0377B"/>
    <w:rsid w:val="00A03D4A"/>
    <w:rsid w:val="00A04055"/>
    <w:rsid w:val="00A040A1"/>
    <w:rsid w:val="00A040D8"/>
    <w:rsid w:val="00A041C4"/>
    <w:rsid w:val="00A0457B"/>
    <w:rsid w:val="00A04A5B"/>
    <w:rsid w:val="00A05318"/>
    <w:rsid w:val="00A05648"/>
    <w:rsid w:val="00A05752"/>
    <w:rsid w:val="00A059B7"/>
    <w:rsid w:val="00A05CAE"/>
    <w:rsid w:val="00A05FA0"/>
    <w:rsid w:val="00A06374"/>
    <w:rsid w:val="00A065AF"/>
    <w:rsid w:val="00A0668A"/>
    <w:rsid w:val="00A06BE3"/>
    <w:rsid w:val="00A06C2A"/>
    <w:rsid w:val="00A06E44"/>
    <w:rsid w:val="00A070DC"/>
    <w:rsid w:val="00A07562"/>
    <w:rsid w:val="00A07603"/>
    <w:rsid w:val="00A07995"/>
    <w:rsid w:val="00A07D15"/>
    <w:rsid w:val="00A07D3D"/>
    <w:rsid w:val="00A11005"/>
    <w:rsid w:val="00A1100B"/>
    <w:rsid w:val="00A1160F"/>
    <w:rsid w:val="00A118DD"/>
    <w:rsid w:val="00A11F7D"/>
    <w:rsid w:val="00A11FDC"/>
    <w:rsid w:val="00A1220E"/>
    <w:rsid w:val="00A12373"/>
    <w:rsid w:val="00A1257C"/>
    <w:rsid w:val="00A12983"/>
    <w:rsid w:val="00A12A5E"/>
    <w:rsid w:val="00A12D4F"/>
    <w:rsid w:val="00A12E28"/>
    <w:rsid w:val="00A130CB"/>
    <w:rsid w:val="00A136E1"/>
    <w:rsid w:val="00A13835"/>
    <w:rsid w:val="00A138D7"/>
    <w:rsid w:val="00A1396F"/>
    <w:rsid w:val="00A13C71"/>
    <w:rsid w:val="00A14109"/>
    <w:rsid w:val="00A1425A"/>
    <w:rsid w:val="00A146B6"/>
    <w:rsid w:val="00A14AD0"/>
    <w:rsid w:val="00A14B58"/>
    <w:rsid w:val="00A14E8A"/>
    <w:rsid w:val="00A15006"/>
    <w:rsid w:val="00A1519E"/>
    <w:rsid w:val="00A15691"/>
    <w:rsid w:val="00A15E63"/>
    <w:rsid w:val="00A15EA0"/>
    <w:rsid w:val="00A15F05"/>
    <w:rsid w:val="00A160C2"/>
    <w:rsid w:val="00A160CE"/>
    <w:rsid w:val="00A163FE"/>
    <w:rsid w:val="00A1646F"/>
    <w:rsid w:val="00A16498"/>
    <w:rsid w:val="00A16524"/>
    <w:rsid w:val="00A165CC"/>
    <w:rsid w:val="00A166DA"/>
    <w:rsid w:val="00A16907"/>
    <w:rsid w:val="00A16AA1"/>
    <w:rsid w:val="00A16BFC"/>
    <w:rsid w:val="00A16D2F"/>
    <w:rsid w:val="00A16E96"/>
    <w:rsid w:val="00A16F47"/>
    <w:rsid w:val="00A16F89"/>
    <w:rsid w:val="00A16FD4"/>
    <w:rsid w:val="00A17855"/>
    <w:rsid w:val="00A178C5"/>
    <w:rsid w:val="00A1794F"/>
    <w:rsid w:val="00A17F87"/>
    <w:rsid w:val="00A17FB3"/>
    <w:rsid w:val="00A20506"/>
    <w:rsid w:val="00A20791"/>
    <w:rsid w:val="00A207B7"/>
    <w:rsid w:val="00A20CE8"/>
    <w:rsid w:val="00A2117B"/>
    <w:rsid w:val="00A21B1F"/>
    <w:rsid w:val="00A21CAA"/>
    <w:rsid w:val="00A21D4E"/>
    <w:rsid w:val="00A21F2B"/>
    <w:rsid w:val="00A220A5"/>
    <w:rsid w:val="00A22165"/>
    <w:rsid w:val="00A22430"/>
    <w:rsid w:val="00A22B3E"/>
    <w:rsid w:val="00A22C2B"/>
    <w:rsid w:val="00A233FF"/>
    <w:rsid w:val="00A23836"/>
    <w:rsid w:val="00A23A7A"/>
    <w:rsid w:val="00A23E37"/>
    <w:rsid w:val="00A23E54"/>
    <w:rsid w:val="00A2416F"/>
    <w:rsid w:val="00A242DD"/>
    <w:rsid w:val="00A244CF"/>
    <w:rsid w:val="00A24651"/>
    <w:rsid w:val="00A24B50"/>
    <w:rsid w:val="00A24FEF"/>
    <w:rsid w:val="00A25151"/>
    <w:rsid w:val="00A25283"/>
    <w:rsid w:val="00A2539D"/>
    <w:rsid w:val="00A25652"/>
    <w:rsid w:val="00A256BB"/>
    <w:rsid w:val="00A25B24"/>
    <w:rsid w:val="00A25C5D"/>
    <w:rsid w:val="00A25F8D"/>
    <w:rsid w:val="00A26351"/>
    <w:rsid w:val="00A26484"/>
    <w:rsid w:val="00A26935"/>
    <w:rsid w:val="00A26FC3"/>
    <w:rsid w:val="00A27118"/>
    <w:rsid w:val="00A27405"/>
    <w:rsid w:val="00A27581"/>
    <w:rsid w:val="00A278E5"/>
    <w:rsid w:val="00A27CF5"/>
    <w:rsid w:val="00A27D6D"/>
    <w:rsid w:val="00A27DAF"/>
    <w:rsid w:val="00A308B0"/>
    <w:rsid w:val="00A30EE0"/>
    <w:rsid w:val="00A312C2"/>
    <w:rsid w:val="00A31842"/>
    <w:rsid w:val="00A318BF"/>
    <w:rsid w:val="00A3217F"/>
    <w:rsid w:val="00A327B9"/>
    <w:rsid w:val="00A32998"/>
    <w:rsid w:val="00A32BF1"/>
    <w:rsid w:val="00A32ED7"/>
    <w:rsid w:val="00A3300F"/>
    <w:rsid w:val="00A331CD"/>
    <w:rsid w:val="00A333D6"/>
    <w:rsid w:val="00A33696"/>
    <w:rsid w:val="00A339E4"/>
    <w:rsid w:val="00A33ED1"/>
    <w:rsid w:val="00A346A4"/>
    <w:rsid w:val="00A35586"/>
    <w:rsid w:val="00A35B07"/>
    <w:rsid w:val="00A35BFF"/>
    <w:rsid w:val="00A35C99"/>
    <w:rsid w:val="00A35D98"/>
    <w:rsid w:val="00A3615F"/>
    <w:rsid w:val="00A36567"/>
    <w:rsid w:val="00A3682A"/>
    <w:rsid w:val="00A36CD6"/>
    <w:rsid w:val="00A3700B"/>
    <w:rsid w:val="00A37589"/>
    <w:rsid w:val="00A3764D"/>
    <w:rsid w:val="00A3782B"/>
    <w:rsid w:val="00A37D66"/>
    <w:rsid w:val="00A40086"/>
    <w:rsid w:val="00A40A63"/>
    <w:rsid w:val="00A40D81"/>
    <w:rsid w:val="00A4145F"/>
    <w:rsid w:val="00A42008"/>
    <w:rsid w:val="00A4212B"/>
    <w:rsid w:val="00A423AF"/>
    <w:rsid w:val="00A4242F"/>
    <w:rsid w:val="00A427ED"/>
    <w:rsid w:val="00A42B5F"/>
    <w:rsid w:val="00A4302A"/>
    <w:rsid w:val="00A43485"/>
    <w:rsid w:val="00A4356A"/>
    <w:rsid w:val="00A436F1"/>
    <w:rsid w:val="00A43834"/>
    <w:rsid w:val="00A439B1"/>
    <w:rsid w:val="00A439C0"/>
    <w:rsid w:val="00A43B77"/>
    <w:rsid w:val="00A43D16"/>
    <w:rsid w:val="00A441CD"/>
    <w:rsid w:val="00A4447E"/>
    <w:rsid w:val="00A44536"/>
    <w:rsid w:val="00A44AA2"/>
    <w:rsid w:val="00A44B14"/>
    <w:rsid w:val="00A44D95"/>
    <w:rsid w:val="00A44DBF"/>
    <w:rsid w:val="00A44DC5"/>
    <w:rsid w:val="00A450A8"/>
    <w:rsid w:val="00A450C6"/>
    <w:rsid w:val="00A45104"/>
    <w:rsid w:val="00A4529A"/>
    <w:rsid w:val="00A453E5"/>
    <w:rsid w:val="00A455DC"/>
    <w:rsid w:val="00A45725"/>
    <w:rsid w:val="00A4589F"/>
    <w:rsid w:val="00A4595D"/>
    <w:rsid w:val="00A45DF4"/>
    <w:rsid w:val="00A45E4B"/>
    <w:rsid w:val="00A45F33"/>
    <w:rsid w:val="00A461F3"/>
    <w:rsid w:val="00A4649A"/>
    <w:rsid w:val="00A470F2"/>
    <w:rsid w:val="00A4716E"/>
    <w:rsid w:val="00A47824"/>
    <w:rsid w:val="00A47B43"/>
    <w:rsid w:val="00A47BF6"/>
    <w:rsid w:val="00A500A7"/>
    <w:rsid w:val="00A501A5"/>
    <w:rsid w:val="00A50704"/>
    <w:rsid w:val="00A50766"/>
    <w:rsid w:val="00A50816"/>
    <w:rsid w:val="00A50A05"/>
    <w:rsid w:val="00A50C77"/>
    <w:rsid w:val="00A50CAD"/>
    <w:rsid w:val="00A50E45"/>
    <w:rsid w:val="00A5105D"/>
    <w:rsid w:val="00A51154"/>
    <w:rsid w:val="00A517C6"/>
    <w:rsid w:val="00A518DF"/>
    <w:rsid w:val="00A51A11"/>
    <w:rsid w:val="00A51AB5"/>
    <w:rsid w:val="00A51AB6"/>
    <w:rsid w:val="00A51B11"/>
    <w:rsid w:val="00A51E2A"/>
    <w:rsid w:val="00A52109"/>
    <w:rsid w:val="00A525B2"/>
    <w:rsid w:val="00A5274F"/>
    <w:rsid w:val="00A528C8"/>
    <w:rsid w:val="00A5292B"/>
    <w:rsid w:val="00A529C0"/>
    <w:rsid w:val="00A52AB3"/>
    <w:rsid w:val="00A52F9E"/>
    <w:rsid w:val="00A53251"/>
    <w:rsid w:val="00A53344"/>
    <w:rsid w:val="00A53490"/>
    <w:rsid w:val="00A539B2"/>
    <w:rsid w:val="00A53D5C"/>
    <w:rsid w:val="00A5403E"/>
    <w:rsid w:val="00A54106"/>
    <w:rsid w:val="00A5416D"/>
    <w:rsid w:val="00A541A7"/>
    <w:rsid w:val="00A544A3"/>
    <w:rsid w:val="00A545FC"/>
    <w:rsid w:val="00A54971"/>
    <w:rsid w:val="00A54E1F"/>
    <w:rsid w:val="00A54E97"/>
    <w:rsid w:val="00A551AE"/>
    <w:rsid w:val="00A552FB"/>
    <w:rsid w:val="00A553A5"/>
    <w:rsid w:val="00A5566D"/>
    <w:rsid w:val="00A556A4"/>
    <w:rsid w:val="00A557AC"/>
    <w:rsid w:val="00A5587C"/>
    <w:rsid w:val="00A559AA"/>
    <w:rsid w:val="00A55FDC"/>
    <w:rsid w:val="00A562A0"/>
    <w:rsid w:val="00A563B2"/>
    <w:rsid w:val="00A56803"/>
    <w:rsid w:val="00A568E6"/>
    <w:rsid w:val="00A56BE7"/>
    <w:rsid w:val="00A572F7"/>
    <w:rsid w:val="00A60031"/>
    <w:rsid w:val="00A605B6"/>
    <w:rsid w:val="00A60725"/>
    <w:rsid w:val="00A60790"/>
    <w:rsid w:val="00A6082F"/>
    <w:rsid w:val="00A608A8"/>
    <w:rsid w:val="00A60913"/>
    <w:rsid w:val="00A60B7F"/>
    <w:rsid w:val="00A60BB1"/>
    <w:rsid w:val="00A60F6C"/>
    <w:rsid w:val="00A61119"/>
    <w:rsid w:val="00A613CC"/>
    <w:rsid w:val="00A615FC"/>
    <w:rsid w:val="00A61737"/>
    <w:rsid w:val="00A6189A"/>
    <w:rsid w:val="00A61A07"/>
    <w:rsid w:val="00A61EFF"/>
    <w:rsid w:val="00A62628"/>
    <w:rsid w:val="00A62774"/>
    <w:rsid w:val="00A627BC"/>
    <w:rsid w:val="00A6299A"/>
    <w:rsid w:val="00A62ACA"/>
    <w:rsid w:val="00A62D33"/>
    <w:rsid w:val="00A62FA7"/>
    <w:rsid w:val="00A630F8"/>
    <w:rsid w:val="00A6311F"/>
    <w:rsid w:val="00A634EE"/>
    <w:rsid w:val="00A635F3"/>
    <w:rsid w:val="00A63602"/>
    <w:rsid w:val="00A638B9"/>
    <w:rsid w:val="00A63E4E"/>
    <w:rsid w:val="00A63FE8"/>
    <w:rsid w:val="00A642ED"/>
    <w:rsid w:val="00A643FA"/>
    <w:rsid w:val="00A64463"/>
    <w:rsid w:val="00A6460D"/>
    <w:rsid w:val="00A64A1F"/>
    <w:rsid w:val="00A64D30"/>
    <w:rsid w:val="00A65075"/>
    <w:rsid w:val="00A650A6"/>
    <w:rsid w:val="00A6521F"/>
    <w:rsid w:val="00A65266"/>
    <w:rsid w:val="00A6554A"/>
    <w:rsid w:val="00A658AE"/>
    <w:rsid w:val="00A65965"/>
    <w:rsid w:val="00A65D6A"/>
    <w:rsid w:val="00A65EA7"/>
    <w:rsid w:val="00A65F41"/>
    <w:rsid w:val="00A66313"/>
    <w:rsid w:val="00A667FA"/>
    <w:rsid w:val="00A66B54"/>
    <w:rsid w:val="00A66C47"/>
    <w:rsid w:val="00A66CCD"/>
    <w:rsid w:val="00A672DD"/>
    <w:rsid w:val="00A674A1"/>
    <w:rsid w:val="00A67553"/>
    <w:rsid w:val="00A67A05"/>
    <w:rsid w:val="00A67CB7"/>
    <w:rsid w:val="00A67CFC"/>
    <w:rsid w:val="00A67E3F"/>
    <w:rsid w:val="00A70295"/>
    <w:rsid w:val="00A703EA"/>
    <w:rsid w:val="00A7043E"/>
    <w:rsid w:val="00A70494"/>
    <w:rsid w:val="00A704B9"/>
    <w:rsid w:val="00A705CB"/>
    <w:rsid w:val="00A70A73"/>
    <w:rsid w:val="00A70B5A"/>
    <w:rsid w:val="00A70E0E"/>
    <w:rsid w:val="00A71024"/>
    <w:rsid w:val="00A710CD"/>
    <w:rsid w:val="00A7113E"/>
    <w:rsid w:val="00A712B3"/>
    <w:rsid w:val="00A71B3E"/>
    <w:rsid w:val="00A71D3E"/>
    <w:rsid w:val="00A71E21"/>
    <w:rsid w:val="00A7212E"/>
    <w:rsid w:val="00A723C9"/>
    <w:rsid w:val="00A729FD"/>
    <w:rsid w:val="00A73113"/>
    <w:rsid w:val="00A735B5"/>
    <w:rsid w:val="00A73862"/>
    <w:rsid w:val="00A73DD4"/>
    <w:rsid w:val="00A73E85"/>
    <w:rsid w:val="00A74460"/>
    <w:rsid w:val="00A74461"/>
    <w:rsid w:val="00A7454C"/>
    <w:rsid w:val="00A746E1"/>
    <w:rsid w:val="00A749C0"/>
    <w:rsid w:val="00A74B39"/>
    <w:rsid w:val="00A751A8"/>
    <w:rsid w:val="00A753C1"/>
    <w:rsid w:val="00A755BF"/>
    <w:rsid w:val="00A75815"/>
    <w:rsid w:val="00A75B09"/>
    <w:rsid w:val="00A761BD"/>
    <w:rsid w:val="00A7656C"/>
    <w:rsid w:val="00A76575"/>
    <w:rsid w:val="00A7668B"/>
    <w:rsid w:val="00A76903"/>
    <w:rsid w:val="00A769E9"/>
    <w:rsid w:val="00A76E5B"/>
    <w:rsid w:val="00A773A9"/>
    <w:rsid w:val="00A77618"/>
    <w:rsid w:val="00A77FB7"/>
    <w:rsid w:val="00A8098C"/>
    <w:rsid w:val="00A80EE0"/>
    <w:rsid w:val="00A81101"/>
    <w:rsid w:val="00A811A4"/>
    <w:rsid w:val="00A81491"/>
    <w:rsid w:val="00A814FE"/>
    <w:rsid w:val="00A8165B"/>
    <w:rsid w:val="00A81995"/>
    <w:rsid w:val="00A81BE2"/>
    <w:rsid w:val="00A81EF0"/>
    <w:rsid w:val="00A81F54"/>
    <w:rsid w:val="00A82A5B"/>
    <w:rsid w:val="00A82C17"/>
    <w:rsid w:val="00A82CF8"/>
    <w:rsid w:val="00A83234"/>
    <w:rsid w:val="00A83C5F"/>
    <w:rsid w:val="00A84006"/>
    <w:rsid w:val="00A84032"/>
    <w:rsid w:val="00A841A8"/>
    <w:rsid w:val="00A844D3"/>
    <w:rsid w:val="00A8458F"/>
    <w:rsid w:val="00A8499E"/>
    <w:rsid w:val="00A85046"/>
    <w:rsid w:val="00A85290"/>
    <w:rsid w:val="00A852C0"/>
    <w:rsid w:val="00A8541F"/>
    <w:rsid w:val="00A8542F"/>
    <w:rsid w:val="00A8549C"/>
    <w:rsid w:val="00A855EC"/>
    <w:rsid w:val="00A856D1"/>
    <w:rsid w:val="00A8589C"/>
    <w:rsid w:val="00A85B78"/>
    <w:rsid w:val="00A85D6C"/>
    <w:rsid w:val="00A85E0E"/>
    <w:rsid w:val="00A85E85"/>
    <w:rsid w:val="00A86532"/>
    <w:rsid w:val="00A86BE9"/>
    <w:rsid w:val="00A86C1B"/>
    <w:rsid w:val="00A86DD7"/>
    <w:rsid w:val="00A87021"/>
    <w:rsid w:val="00A87E5C"/>
    <w:rsid w:val="00A87F0A"/>
    <w:rsid w:val="00A9012A"/>
    <w:rsid w:val="00A90552"/>
    <w:rsid w:val="00A908E4"/>
    <w:rsid w:val="00A90AB5"/>
    <w:rsid w:val="00A90AE6"/>
    <w:rsid w:val="00A90B2B"/>
    <w:rsid w:val="00A90B5F"/>
    <w:rsid w:val="00A90EA4"/>
    <w:rsid w:val="00A90F2E"/>
    <w:rsid w:val="00A911C0"/>
    <w:rsid w:val="00A91579"/>
    <w:rsid w:val="00A91606"/>
    <w:rsid w:val="00A91823"/>
    <w:rsid w:val="00A91C0D"/>
    <w:rsid w:val="00A91F47"/>
    <w:rsid w:val="00A92616"/>
    <w:rsid w:val="00A92723"/>
    <w:rsid w:val="00A927B8"/>
    <w:rsid w:val="00A92A0D"/>
    <w:rsid w:val="00A92B28"/>
    <w:rsid w:val="00A92C7A"/>
    <w:rsid w:val="00A92CA8"/>
    <w:rsid w:val="00A92EA7"/>
    <w:rsid w:val="00A9301F"/>
    <w:rsid w:val="00A939F9"/>
    <w:rsid w:val="00A93B63"/>
    <w:rsid w:val="00A93C67"/>
    <w:rsid w:val="00A94279"/>
    <w:rsid w:val="00A94DE4"/>
    <w:rsid w:val="00A95063"/>
    <w:rsid w:val="00A951A0"/>
    <w:rsid w:val="00A95241"/>
    <w:rsid w:val="00A95343"/>
    <w:rsid w:val="00A954BA"/>
    <w:rsid w:val="00A954F8"/>
    <w:rsid w:val="00A95584"/>
    <w:rsid w:val="00A95AE6"/>
    <w:rsid w:val="00A95BBC"/>
    <w:rsid w:val="00A95BC6"/>
    <w:rsid w:val="00A95E58"/>
    <w:rsid w:val="00A96044"/>
    <w:rsid w:val="00A9662B"/>
    <w:rsid w:val="00A969D4"/>
    <w:rsid w:val="00A96C3A"/>
    <w:rsid w:val="00A96D11"/>
    <w:rsid w:val="00A96F7F"/>
    <w:rsid w:val="00A97126"/>
    <w:rsid w:val="00A971A8"/>
    <w:rsid w:val="00A97475"/>
    <w:rsid w:val="00A97CAC"/>
    <w:rsid w:val="00A97EC6"/>
    <w:rsid w:val="00AA0334"/>
    <w:rsid w:val="00AA039E"/>
    <w:rsid w:val="00AA08EB"/>
    <w:rsid w:val="00AA0A9E"/>
    <w:rsid w:val="00AA0D23"/>
    <w:rsid w:val="00AA0D83"/>
    <w:rsid w:val="00AA0E9C"/>
    <w:rsid w:val="00AA128D"/>
    <w:rsid w:val="00AA12EC"/>
    <w:rsid w:val="00AA15AB"/>
    <w:rsid w:val="00AA17A0"/>
    <w:rsid w:val="00AA1E04"/>
    <w:rsid w:val="00AA1E16"/>
    <w:rsid w:val="00AA1FC2"/>
    <w:rsid w:val="00AA2039"/>
    <w:rsid w:val="00AA22D9"/>
    <w:rsid w:val="00AA22E9"/>
    <w:rsid w:val="00AA2586"/>
    <w:rsid w:val="00AA29CC"/>
    <w:rsid w:val="00AA2A2C"/>
    <w:rsid w:val="00AA35EC"/>
    <w:rsid w:val="00AA3760"/>
    <w:rsid w:val="00AA3A32"/>
    <w:rsid w:val="00AA3BE2"/>
    <w:rsid w:val="00AA3BF1"/>
    <w:rsid w:val="00AA3C0B"/>
    <w:rsid w:val="00AA3CA3"/>
    <w:rsid w:val="00AA4381"/>
    <w:rsid w:val="00AA475A"/>
    <w:rsid w:val="00AA4A5B"/>
    <w:rsid w:val="00AA4B65"/>
    <w:rsid w:val="00AA4FB7"/>
    <w:rsid w:val="00AA50DA"/>
    <w:rsid w:val="00AA52BC"/>
    <w:rsid w:val="00AA556F"/>
    <w:rsid w:val="00AA5791"/>
    <w:rsid w:val="00AA5CF2"/>
    <w:rsid w:val="00AA6308"/>
    <w:rsid w:val="00AA6C55"/>
    <w:rsid w:val="00AA7363"/>
    <w:rsid w:val="00AA7451"/>
    <w:rsid w:val="00AA749B"/>
    <w:rsid w:val="00AA7720"/>
    <w:rsid w:val="00AA7966"/>
    <w:rsid w:val="00AA7AA1"/>
    <w:rsid w:val="00AB00F6"/>
    <w:rsid w:val="00AB01FB"/>
    <w:rsid w:val="00AB08B9"/>
    <w:rsid w:val="00AB0E8F"/>
    <w:rsid w:val="00AB0F6C"/>
    <w:rsid w:val="00AB10E1"/>
    <w:rsid w:val="00AB1395"/>
    <w:rsid w:val="00AB1C0B"/>
    <w:rsid w:val="00AB1DE7"/>
    <w:rsid w:val="00AB1F13"/>
    <w:rsid w:val="00AB1FB0"/>
    <w:rsid w:val="00AB2493"/>
    <w:rsid w:val="00AB290D"/>
    <w:rsid w:val="00AB3050"/>
    <w:rsid w:val="00AB3432"/>
    <w:rsid w:val="00AB366B"/>
    <w:rsid w:val="00AB3912"/>
    <w:rsid w:val="00AB3B81"/>
    <w:rsid w:val="00AB3E1B"/>
    <w:rsid w:val="00AB3E40"/>
    <w:rsid w:val="00AB4028"/>
    <w:rsid w:val="00AB420F"/>
    <w:rsid w:val="00AB4243"/>
    <w:rsid w:val="00AB4279"/>
    <w:rsid w:val="00AB458B"/>
    <w:rsid w:val="00AB4CDF"/>
    <w:rsid w:val="00AB509B"/>
    <w:rsid w:val="00AB5141"/>
    <w:rsid w:val="00AB52A8"/>
    <w:rsid w:val="00AB52C8"/>
    <w:rsid w:val="00AB5465"/>
    <w:rsid w:val="00AB552D"/>
    <w:rsid w:val="00AB5772"/>
    <w:rsid w:val="00AB58B0"/>
    <w:rsid w:val="00AB592A"/>
    <w:rsid w:val="00AB59E3"/>
    <w:rsid w:val="00AB5B26"/>
    <w:rsid w:val="00AB6108"/>
    <w:rsid w:val="00AB6616"/>
    <w:rsid w:val="00AB67BA"/>
    <w:rsid w:val="00AB6C58"/>
    <w:rsid w:val="00AB6CAD"/>
    <w:rsid w:val="00AB6EFF"/>
    <w:rsid w:val="00AB700C"/>
    <w:rsid w:val="00AB70C8"/>
    <w:rsid w:val="00AB70F3"/>
    <w:rsid w:val="00AB7AC3"/>
    <w:rsid w:val="00AB7C54"/>
    <w:rsid w:val="00AB7CD3"/>
    <w:rsid w:val="00AB7CFC"/>
    <w:rsid w:val="00AC016B"/>
    <w:rsid w:val="00AC053B"/>
    <w:rsid w:val="00AC063D"/>
    <w:rsid w:val="00AC0657"/>
    <w:rsid w:val="00AC098D"/>
    <w:rsid w:val="00AC09E6"/>
    <w:rsid w:val="00AC0A3E"/>
    <w:rsid w:val="00AC1002"/>
    <w:rsid w:val="00AC1248"/>
    <w:rsid w:val="00AC1420"/>
    <w:rsid w:val="00AC1826"/>
    <w:rsid w:val="00AC1E58"/>
    <w:rsid w:val="00AC2070"/>
    <w:rsid w:val="00AC27E6"/>
    <w:rsid w:val="00AC2895"/>
    <w:rsid w:val="00AC2A2C"/>
    <w:rsid w:val="00AC2C38"/>
    <w:rsid w:val="00AC2D3B"/>
    <w:rsid w:val="00AC3F4D"/>
    <w:rsid w:val="00AC4823"/>
    <w:rsid w:val="00AC4C28"/>
    <w:rsid w:val="00AC4F44"/>
    <w:rsid w:val="00AC5048"/>
    <w:rsid w:val="00AC51D2"/>
    <w:rsid w:val="00AC51DF"/>
    <w:rsid w:val="00AC521A"/>
    <w:rsid w:val="00AC554A"/>
    <w:rsid w:val="00AC5673"/>
    <w:rsid w:val="00AC5B0E"/>
    <w:rsid w:val="00AC5B38"/>
    <w:rsid w:val="00AC6060"/>
    <w:rsid w:val="00AC60EC"/>
    <w:rsid w:val="00AC6130"/>
    <w:rsid w:val="00AC62D3"/>
    <w:rsid w:val="00AC65EC"/>
    <w:rsid w:val="00AC67B5"/>
    <w:rsid w:val="00AC6983"/>
    <w:rsid w:val="00AC6B00"/>
    <w:rsid w:val="00AC6D94"/>
    <w:rsid w:val="00AC6E79"/>
    <w:rsid w:val="00AC700C"/>
    <w:rsid w:val="00AC7944"/>
    <w:rsid w:val="00AC7A6A"/>
    <w:rsid w:val="00AD0086"/>
    <w:rsid w:val="00AD02EB"/>
    <w:rsid w:val="00AD03B1"/>
    <w:rsid w:val="00AD042F"/>
    <w:rsid w:val="00AD0439"/>
    <w:rsid w:val="00AD0603"/>
    <w:rsid w:val="00AD0AF9"/>
    <w:rsid w:val="00AD0C25"/>
    <w:rsid w:val="00AD0C57"/>
    <w:rsid w:val="00AD0C61"/>
    <w:rsid w:val="00AD0E41"/>
    <w:rsid w:val="00AD1006"/>
    <w:rsid w:val="00AD120A"/>
    <w:rsid w:val="00AD1256"/>
    <w:rsid w:val="00AD139B"/>
    <w:rsid w:val="00AD147F"/>
    <w:rsid w:val="00AD1499"/>
    <w:rsid w:val="00AD1665"/>
    <w:rsid w:val="00AD1A1A"/>
    <w:rsid w:val="00AD1BD5"/>
    <w:rsid w:val="00AD1D41"/>
    <w:rsid w:val="00AD1D4F"/>
    <w:rsid w:val="00AD1ED8"/>
    <w:rsid w:val="00AD1F36"/>
    <w:rsid w:val="00AD2F2E"/>
    <w:rsid w:val="00AD2F41"/>
    <w:rsid w:val="00AD3628"/>
    <w:rsid w:val="00AD365B"/>
    <w:rsid w:val="00AD37B4"/>
    <w:rsid w:val="00AD3824"/>
    <w:rsid w:val="00AD3974"/>
    <w:rsid w:val="00AD3A56"/>
    <w:rsid w:val="00AD3ACA"/>
    <w:rsid w:val="00AD3D70"/>
    <w:rsid w:val="00AD3E88"/>
    <w:rsid w:val="00AD4630"/>
    <w:rsid w:val="00AD4721"/>
    <w:rsid w:val="00AD5003"/>
    <w:rsid w:val="00AD526E"/>
    <w:rsid w:val="00AD52A6"/>
    <w:rsid w:val="00AD54CD"/>
    <w:rsid w:val="00AD5562"/>
    <w:rsid w:val="00AD573E"/>
    <w:rsid w:val="00AD5D33"/>
    <w:rsid w:val="00AD5E35"/>
    <w:rsid w:val="00AD5F7D"/>
    <w:rsid w:val="00AD6213"/>
    <w:rsid w:val="00AD6792"/>
    <w:rsid w:val="00AD6A1B"/>
    <w:rsid w:val="00AD7138"/>
    <w:rsid w:val="00AD756D"/>
    <w:rsid w:val="00AD7736"/>
    <w:rsid w:val="00AD7B81"/>
    <w:rsid w:val="00AD7FC0"/>
    <w:rsid w:val="00AE0256"/>
    <w:rsid w:val="00AE03F2"/>
    <w:rsid w:val="00AE0593"/>
    <w:rsid w:val="00AE0865"/>
    <w:rsid w:val="00AE091B"/>
    <w:rsid w:val="00AE0AAC"/>
    <w:rsid w:val="00AE0E46"/>
    <w:rsid w:val="00AE12CE"/>
    <w:rsid w:val="00AE1705"/>
    <w:rsid w:val="00AE1736"/>
    <w:rsid w:val="00AE2044"/>
    <w:rsid w:val="00AE21B3"/>
    <w:rsid w:val="00AE2691"/>
    <w:rsid w:val="00AE2B64"/>
    <w:rsid w:val="00AE2DEE"/>
    <w:rsid w:val="00AE3296"/>
    <w:rsid w:val="00AE32C4"/>
    <w:rsid w:val="00AE35F5"/>
    <w:rsid w:val="00AE3673"/>
    <w:rsid w:val="00AE3AAD"/>
    <w:rsid w:val="00AE3ABB"/>
    <w:rsid w:val="00AE3D7F"/>
    <w:rsid w:val="00AE3EC1"/>
    <w:rsid w:val="00AE415B"/>
    <w:rsid w:val="00AE4646"/>
    <w:rsid w:val="00AE4816"/>
    <w:rsid w:val="00AE48B9"/>
    <w:rsid w:val="00AE4BE8"/>
    <w:rsid w:val="00AE4E14"/>
    <w:rsid w:val="00AE4FFB"/>
    <w:rsid w:val="00AE57C4"/>
    <w:rsid w:val="00AE5F2A"/>
    <w:rsid w:val="00AE6241"/>
    <w:rsid w:val="00AE6555"/>
    <w:rsid w:val="00AE6868"/>
    <w:rsid w:val="00AE69D7"/>
    <w:rsid w:val="00AE734E"/>
    <w:rsid w:val="00AE75E9"/>
    <w:rsid w:val="00AE7739"/>
    <w:rsid w:val="00AE779B"/>
    <w:rsid w:val="00AE77A9"/>
    <w:rsid w:val="00AE780B"/>
    <w:rsid w:val="00AE7819"/>
    <w:rsid w:val="00AE7A80"/>
    <w:rsid w:val="00AF0114"/>
    <w:rsid w:val="00AF0260"/>
    <w:rsid w:val="00AF04CA"/>
    <w:rsid w:val="00AF0662"/>
    <w:rsid w:val="00AF0A84"/>
    <w:rsid w:val="00AF0D0E"/>
    <w:rsid w:val="00AF165A"/>
    <w:rsid w:val="00AF19EB"/>
    <w:rsid w:val="00AF202D"/>
    <w:rsid w:val="00AF2436"/>
    <w:rsid w:val="00AF256D"/>
    <w:rsid w:val="00AF2599"/>
    <w:rsid w:val="00AF26BC"/>
    <w:rsid w:val="00AF270B"/>
    <w:rsid w:val="00AF2D62"/>
    <w:rsid w:val="00AF2EBC"/>
    <w:rsid w:val="00AF2FED"/>
    <w:rsid w:val="00AF3107"/>
    <w:rsid w:val="00AF3109"/>
    <w:rsid w:val="00AF324B"/>
    <w:rsid w:val="00AF332E"/>
    <w:rsid w:val="00AF3516"/>
    <w:rsid w:val="00AF367B"/>
    <w:rsid w:val="00AF3A32"/>
    <w:rsid w:val="00AF3D48"/>
    <w:rsid w:val="00AF3E85"/>
    <w:rsid w:val="00AF3EE6"/>
    <w:rsid w:val="00AF4006"/>
    <w:rsid w:val="00AF4717"/>
    <w:rsid w:val="00AF48A4"/>
    <w:rsid w:val="00AF4AAA"/>
    <w:rsid w:val="00AF4CCA"/>
    <w:rsid w:val="00AF53F4"/>
    <w:rsid w:val="00AF5850"/>
    <w:rsid w:val="00AF5C32"/>
    <w:rsid w:val="00AF5CA8"/>
    <w:rsid w:val="00AF5CBF"/>
    <w:rsid w:val="00AF60AF"/>
    <w:rsid w:val="00AF6135"/>
    <w:rsid w:val="00AF62C5"/>
    <w:rsid w:val="00AF661E"/>
    <w:rsid w:val="00AF682C"/>
    <w:rsid w:val="00AF6A1B"/>
    <w:rsid w:val="00AF6C4E"/>
    <w:rsid w:val="00AF6C81"/>
    <w:rsid w:val="00AF6E3F"/>
    <w:rsid w:val="00AF6EBD"/>
    <w:rsid w:val="00AF73D4"/>
    <w:rsid w:val="00AF73E6"/>
    <w:rsid w:val="00AF759F"/>
    <w:rsid w:val="00AF75E0"/>
    <w:rsid w:val="00AF7614"/>
    <w:rsid w:val="00AF763E"/>
    <w:rsid w:val="00AF7B7A"/>
    <w:rsid w:val="00AF7D14"/>
    <w:rsid w:val="00B00195"/>
    <w:rsid w:val="00B00416"/>
    <w:rsid w:val="00B00424"/>
    <w:rsid w:val="00B00667"/>
    <w:rsid w:val="00B006ED"/>
    <w:rsid w:val="00B00857"/>
    <w:rsid w:val="00B00D83"/>
    <w:rsid w:val="00B012A0"/>
    <w:rsid w:val="00B01730"/>
    <w:rsid w:val="00B01880"/>
    <w:rsid w:val="00B01B93"/>
    <w:rsid w:val="00B01BEF"/>
    <w:rsid w:val="00B01C2B"/>
    <w:rsid w:val="00B01D1E"/>
    <w:rsid w:val="00B01D73"/>
    <w:rsid w:val="00B01D91"/>
    <w:rsid w:val="00B0202F"/>
    <w:rsid w:val="00B020DE"/>
    <w:rsid w:val="00B02782"/>
    <w:rsid w:val="00B027DB"/>
    <w:rsid w:val="00B0295C"/>
    <w:rsid w:val="00B02A4E"/>
    <w:rsid w:val="00B02B9E"/>
    <w:rsid w:val="00B02FC6"/>
    <w:rsid w:val="00B02FEF"/>
    <w:rsid w:val="00B03105"/>
    <w:rsid w:val="00B033CE"/>
    <w:rsid w:val="00B035B5"/>
    <w:rsid w:val="00B03749"/>
    <w:rsid w:val="00B04347"/>
    <w:rsid w:val="00B044C2"/>
    <w:rsid w:val="00B047C6"/>
    <w:rsid w:val="00B0493D"/>
    <w:rsid w:val="00B052C5"/>
    <w:rsid w:val="00B0545E"/>
    <w:rsid w:val="00B0597F"/>
    <w:rsid w:val="00B05B8A"/>
    <w:rsid w:val="00B05DFC"/>
    <w:rsid w:val="00B06428"/>
    <w:rsid w:val="00B066FE"/>
    <w:rsid w:val="00B067B0"/>
    <w:rsid w:val="00B069DE"/>
    <w:rsid w:val="00B06AF8"/>
    <w:rsid w:val="00B06B24"/>
    <w:rsid w:val="00B06D93"/>
    <w:rsid w:val="00B06E0F"/>
    <w:rsid w:val="00B06F53"/>
    <w:rsid w:val="00B07322"/>
    <w:rsid w:val="00B07B9F"/>
    <w:rsid w:val="00B1008E"/>
    <w:rsid w:val="00B100A5"/>
    <w:rsid w:val="00B1017D"/>
    <w:rsid w:val="00B102FA"/>
    <w:rsid w:val="00B10793"/>
    <w:rsid w:val="00B10990"/>
    <w:rsid w:val="00B10B02"/>
    <w:rsid w:val="00B10B0D"/>
    <w:rsid w:val="00B10CF9"/>
    <w:rsid w:val="00B10DEB"/>
    <w:rsid w:val="00B10F4D"/>
    <w:rsid w:val="00B11412"/>
    <w:rsid w:val="00B11582"/>
    <w:rsid w:val="00B11812"/>
    <w:rsid w:val="00B1199B"/>
    <w:rsid w:val="00B11AB0"/>
    <w:rsid w:val="00B11BDA"/>
    <w:rsid w:val="00B11BE9"/>
    <w:rsid w:val="00B12319"/>
    <w:rsid w:val="00B12519"/>
    <w:rsid w:val="00B12B3D"/>
    <w:rsid w:val="00B12C02"/>
    <w:rsid w:val="00B12CC3"/>
    <w:rsid w:val="00B12CD2"/>
    <w:rsid w:val="00B12D13"/>
    <w:rsid w:val="00B12D73"/>
    <w:rsid w:val="00B1336B"/>
    <w:rsid w:val="00B13453"/>
    <w:rsid w:val="00B1347A"/>
    <w:rsid w:val="00B134BE"/>
    <w:rsid w:val="00B13508"/>
    <w:rsid w:val="00B13518"/>
    <w:rsid w:val="00B13A09"/>
    <w:rsid w:val="00B13D58"/>
    <w:rsid w:val="00B1446B"/>
    <w:rsid w:val="00B1465A"/>
    <w:rsid w:val="00B14780"/>
    <w:rsid w:val="00B148FC"/>
    <w:rsid w:val="00B1495E"/>
    <w:rsid w:val="00B149CE"/>
    <w:rsid w:val="00B14F04"/>
    <w:rsid w:val="00B15235"/>
    <w:rsid w:val="00B156F8"/>
    <w:rsid w:val="00B15A3C"/>
    <w:rsid w:val="00B15BA7"/>
    <w:rsid w:val="00B15D3F"/>
    <w:rsid w:val="00B15DF3"/>
    <w:rsid w:val="00B15FD9"/>
    <w:rsid w:val="00B16757"/>
    <w:rsid w:val="00B16989"/>
    <w:rsid w:val="00B169CC"/>
    <w:rsid w:val="00B16BBA"/>
    <w:rsid w:val="00B16CED"/>
    <w:rsid w:val="00B1731A"/>
    <w:rsid w:val="00B174BE"/>
    <w:rsid w:val="00B17724"/>
    <w:rsid w:val="00B1777E"/>
    <w:rsid w:val="00B179F9"/>
    <w:rsid w:val="00B17B90"/>
    <w:rsid w:val="00B17EF8"/>
    <w:rsid w:val="00B2017F"/>
    <w:rsid w:val="00B204AA"/>
    <w:rsid w:val="00B206B7"/>
    <w:rsid w:val="00B20703"/>
    <w:rsid w:val="00B2090A"/>
    <w:rsid w:val="00B21207"/>
    <w:rsid w:val="00B21278"/>
    <w:rsid w:val="00B2178C"/>
    <w:rsid w:val="00B21E65"/>
    <w:rsid w:val="00B22312"/>
    <w:rsid w:val="00B224D4"/>
    <w:rsid w:val="00B2264A"/>
    <w:rsid w:val="00B2287C"/>
    <w:rsid w:val="00B228F1"/>
    <w:rsid w:val="00B22BA7"/>
    <w:rsid w:val="00B23263"/>
    <w:rsid w:val="00B23360"/>
    <w:rsid w:val="00B23435"/>
    <w:rsid w:val="00B23451"/>
    <w:rsid w:val="00B2376D"/>
    <w:rsid w:val="00B2397D"/>
    <w:rsid w:val="00B239C9"/>
    <w:rsid w:val="00B23C8F"/>
    <w:rsid w:val="00B2493C"/>
    <w:rsid w:val="00B2495D"/>
    <w:rsid w:val="00B24BB1"/>
    <w:rsid w:val="00B24CCC"/>
    <w:rsid w:val="00B24CEF"/>
    <w:rsid w:val="00B252E0"/>
    <w:rsid w:val="00B2559F"/>
    <w:rsid w:val="00B25EF7"/>
    <w:rsid w:val="00B265C9"/>
    <w:rsid w:val="00B269C3"/>
    <w:rsid w:val="00B26D6D"/>
    <w:rsid w:val="00B27064"/>
    <w:rsid w:val="00B270E8"/>
    <w:rsid w:val="00B27F4D"/>
    <w:rsid w:val="00B27FA1"/>
    <w:rsid w:val="00B302CA"/>
    <w:rsid w:val="00B30761"/>
    <w:rsid w:val="00B30C10"/>
    <w:rsid w:val="00B30C15"/>
    <w:rsid w:val="00B30DE6"/>
    <w:rsid w:val="00B30E31"/>
    <w:rsid w:val="00B31167"/>
    <w:rsid w:val="00B3162E"/>
    <w:rsid w:val="00B317CF"/>
    <w:rsid w:val="00B317D8"/>
    <w:rsid w:val="00B31B30"/>
    <w:rsid w:val="00B31BCA"/>
    <w:rsid w:val="00B31D77"/>
    <w:rsid w:val="00B31F53"/>
    <w:rsid w:val="00B3201A"/>
    <w:rsid w:val="00B3222F"/>
    <w:rsid w:val="00B322C9"/>
    <w:rsid w:val="00B322F5"/>
    <w:rsid w:val="00B32307"/>
    <w:rsid w:val="00B32680"/>
    <w:rsid w:val="00B32953"/>
    <w:rsid w:val="00B329F2"/>
    <w:rsid w:val="00B32B7F"/>
    <w:rsid w:val="00B32D71"/>
    <w:rsid w:val="00B32D8E"/>
    <w:rsid w:val="00B33047"/>
    <w:rsid w:val="00B33072"/>
    <w:rsid w:val="00B330DB"/>
    <w:rsid w:val="00B33ADF"/>
    <w:rsid w:val="00B33DB9"/>
    <w:rsid w:val="00B340F4"/>
    <w:rsid w:val="00B34E0F"/>
    <w:rsid w:val="00B35113"/>
    <w:rsid w:val="00B35255"/>
    <w:rsid w:val="00B352D7"/>
    <w:rsid w:val="00B356CF"/>
    <w:rsid w:val="00B356DD"/>
    <w:rsid w:val="00B35788"/>
    <w:rsid w:val="00B35824"/>
    <w:rsid w:val="00B35A85"/>
    <w:rsid w:val="00B35C0F"/>
    <w:rsid w:val="00B35D32"/>
    <w:rsid w:val="00B35DE7"/>
    <w:rsid w:val="00B3601B"/>
    <w:rsid w:val="00B36327"/>
    <w:rsid w:val="00B368F9"/>
    <w:rsid w:val="00B3699E"/>
    <w:rsid w:val="00B369B8"/>
    <w:rsid w:val="00B36AD2"/>
    <w:rsid w:val="00B36D54"/>
    <w:rsid w:val="00B36E75"/>
    <w:rsid w:val="00B3703F"/>
    <w:rsid w:val="00B370CC"/>
    <w:rsid w:val="00B374CC"/>
    <w:rsid w:val="00B37651"/>
    <w:rsid w:val="00B37790"/>
    <w:rsid w:val="00B378C0"/>
    <w:rsid w:val="00B37E6E"/>
    <w:rsid w:val="00B4007C"/>
    <w:rsid w:val="00B40152"/>
    <w:rsid w:val="00B40906"/>
    <w:rsid w:val="00B40A44"/>
    <w:rsid w:val="00B40AAB"/>
    <w:rsid w:val="00B41294"/>
    <w:rsid w:val="00B415D8"/>
    <w:rsid w:val="00B41C6A"/>
    <w:rsid w:val="00B422FF"/>
    <w:rsid w:val="00B4255B"/>
    <w:rsid w:val="00B42715"/>
    <w:rsid w:val="00B4272C"/>
    <w:rsid w:val="00B42AEC"/>
    <w:rsid w:val="00B42BF1"/>
    <w:rsid w:val="00B42D23"/>
    <w:rsid w:val="00B42DEF"/>
    <w:rsid w:val="00B42FD4"/>
    <w:rsid w:val="00B43149"/>
    <w:rsid w:val="00B43546"/>
    <w:rsid w:val="00B4385B"/>
    <w:rsid w:val="00B43E90"/>
    <w:rsid w:val="00B4482E"/>
    <w:rsid w:val="00B448B1"/>
    <w:rsid w:val="00B44B28"/>
    <w:rsid w:val="00B44FBF"/>
    <w:rsid w:val="00B451CB"/>
    <w:rsid w:val="00B452DF"/>
    <w:rsid w:val="00B45520"/>
    <w:rsid w:val="00B4560D"/>
    <w:rsid w:val="00B4582F"/>
    <w:rsid w:val="00B45BD8"/>
    <w:rsid w:val="00B45C87"/>
    <w:rsid w:val="00B46154"/>
    <w:rsid w:val="00B46445"/>
    <w:rsid w:val="00B464C3"/>
    <w:rsid w:val="00B464FD"/>
    <w:rsid w:val="00B46899"/>
    <w:rsid w:val="00B47471"/>
    <w:rsid w:val="00B47B95"/>
    <w:rsid w:val="00B47D96"/>
    <w:rsid w:val="00B501FA"/>
    <w:rsid w:val="00B50217"/>
    <w:rsid w:val="00B504FC"/>
    <w:rsid w:val="00B5061A"/>
    <w:rsid w:val="00B50760"/>
    <w:rsid w:val="00B50857"/>
    <w:rsid w:val="00B50B91"/>
    <w:rsid w:val="00B50D2D"/>
    <w:rsid w:val="00B50E32"/>
    <w:rsid w:val="00B50F53"/>
    <w:rsid w:val="00B50F8F"/>
    <w:rsid w:val="00B511D0"/>
    <w:rsid w:val="00B52054"/>
    <w:rsid w:val="00B5208A"/>
    <w:rsid w:val="00B5216C"/>
    <w:rsid w:val="00B5216D"/>
    <w:rsid w:val="00B52CDA"/>
    <w:rsid w:val="00B52E6A"/>
    <w:rsid w:val="00B52FF0"/>
    <w:rsid w:val="00B531F2"/>
    <w:rsid w:val="00B53311"/>
    <w:rsid w:val="00B5337B"/>
    <w:rsid w:val="00B53393"/>
    <w:rsid w:val="00B533EC"/>
    <w:rsid w:val="00B5377F"/>
    <w:rsid w:val="00B537D6"/>
    <w:rsid w:val="00B53971"/>
    <w:rsid w:val="00B53C7B"/>
    <w:rsid w:val="00B53F1F"/>
    <w:rsid w:val="00B5442F"/>
    <w:rsid w:val="00B54968"/>
    <w:rsid w:val="00B550C8"/>
    <w:rsid w:val="00B550F7"/>
    <w:rsid w:val="00B55320"/>
    <w:rsid w:val="00B5539A"/>
    <w:rsid w:val="00B555A5"/>
    <w:rsid w:val="00B558F4"/>
    <w:rsid w:val="00B55BE4"/>
    <w:rsid w:val="00B55F8E"/>
    <w:rsid w:val="00B5628A"/>
    <w:rsid w:val="00B562C2"/>
    <w:rsid w:val="00B56439"/>
    <w:rsid w:val="00B5662B"/>
    <w:rsid w:val="00B57336"/>
    <w:rsid w:val="00B57543"/>
    <w:rsid w:val="00B57698"/>
    <w:rsid w:val="00B578AC"/>
    <w:rsid w:val="00B57D4B"/>
    <w:rsid w:val="00B6008A"/>
    <w:rsid w:val="00B602C3"/>
    <w:rsid w:val="00B6033D"/>
    <w:rsid w:val="00B60A76"/>
    <w:rsid w:val="00B60B93"/>
    <w:rsid w:val="00B60DEC"/>
    <w:rsid w:val="00B60E6C"/>
    <w:rsid w:val="00B60EB5"/>
    <w:rsid w:val="00B60EDB"/>
    <w:rsid w:val="00B60EF4"/>
    <w:rsid w:val="00B613ED"/>
    <w:rsid w:val="00B6145B"/>
    <w:rsid w:val="00B618A2"/>
    <w:rsid w:val="00B619B7"/>
    <w:rsid w:val="00B61B0D"/>
    <w:rsid w:val="00B61DB3"/>
    <w:rsid w:val="00B61DBC"/>
    <w:rsid w:val="00B61EB3"/>
    <w:rsid w:val="00B61F25"/>
    <w:rsid w:val="00B620B8"/>
    <w:rsid w:val="00B62160"/>
    <w:rsid w:val="00B621FA"/>
    <w:rsid w:val="00B623CC"/>
    <w:rsid w:val="00B62837"/>
    <w:rsid w:val="00B628BF"/>
    <w:rsid w:val="00B62A14"/>
    <w:rsid w:val="00B62A8C"/>
    <w:rsid w:val="00B62B39"/>
    <w:rsid w:val="00B62B45"/>
    <w:rsid w:val="00B639B8"/>
    <w:rsid w:val="00B639EF"/>
    <w:rsid w:val="00B63AF9"/>
    <w:rsid w:val="00B63CC7"/>
    <w:rsid w:val="00B646B9"/>
    <w:rsid w:val="00B646FF"/>
    <w:rsid w:val="00B64913"/>
    <w:rsid w:val="00B64CD0"/>
    <w:rsid w:val="00B64F7B"/>
    <w:rsid w:val="00B65180"/>
    <w:rsid w:val="00B65259"/>
    <w:rsid w:val="00B65288"/>
    <w:rsid w:val="00B657B1"/>
    <w:rsid w:val="00B66062"/>
    <w:rsid w:val="00B66212"/>
    <w:rsid w:val="00B665A7"/>
    <w:rsid w:val="00B665E7"/>
    <w:rsid w:val="00B666AE"/>
    <w:rsid w:val="00B667EF"/>
    <w:rsid w:val="00B66A19"/>
    <w:rsid w:val="00B66C5C"/>
    <w:rsid w:val="00B66D46"/>
    <w:rsid w:val="00B66D5F"/>
    <w:rsid w:val="00B66D67"/>
    <w:rsid w:val="00B66FDE"/>
    <w:rsid w:val="00B6710C"/>
    <w:rsid w:val="00B67866"/>
    <w:rsid w:val="00B67B2F"/>
    <w:rsid w:val="00B67EDD"/>
    <w:rsid w:val="00B700B7"/>
    <w:rsid w:val="00B702E2"/>
    <w:rsid w:val="00B704EC"/>
    <w:rsid w:val="00B70678"/>
    <w:rsid w:val="00B707FA"/>
    <w:rsid w:val="00B70A16"/>
    <w:rsid w:val="00B70AEA"/>
    <w:rsid w:val="00B70B54"/>
    <w:rsid w:val="00B70E09"/>
    <w:rsid w:val="00B70E34"/>
    <w:rsid w:val="00B712FD"/>
    <w:rsid w:val="00B71351"/>
    <w:rsid w:val="00B7142C"/>
    <w:rsid w:val="00B7147C"/>
    <w:rsid w:val="00B714BE"/>
    <w:rsid w:val="00B71564"/>
    <w:rsid w:val="00B718D6"/>
    <w:rsid w:val="00B71C73"/>
    <w:rsid w:val="00B71C8A"/>
    <w:rsid w:val="00B71DC7"/>
    <w:rsid w:val="00B720C2"/>
    <w:rsid w:val="00B72281"/>
    <w:rsid w:val="00B723B6"/>
    <w:rsid w:val="00B723C6"/>
    <w:rsid w:val="00B72522"/>
    <w:rsid w:val="00B727C6"/>
    <w:rsid w:val="00B72814"/>
    <w:rsid w:val="00B72866"/>
    <w:rsid w:val="00B728AA"/>
    <w:rsid w:val="00B72B24"/>
    <w:rsid w:val="00B72F49"/>
    <w:rsid w:val="00B730CF"/>
    <w:rsid w:val="00B73182"/>
    <w:rsid w:val="00B73572"/>
    <w:rsid w:val="00B736F7"/>
    <w:rsid w:val="00B73769"/>
    <w:rsid w:val="00B738CC"/>
    <w:rsid w:val="00B73908"/>
    <w:rsid w:val="00B73EF5"/>
    <w:rsid w:val="00B73FF6"/>
    <w:rsid w:val="00B74490"/>
    <w:rsid w:val="00B74A0F"/>
    <w:rsid w:val="00B74A3D"/>
    <w:rsid w:val="00B75164"/>
    <w:rsid w:val="00B754F4"/>
    <w:rsid w:val="00B7599D"/>
    <w:rsid w:val="00B75A3D"/>
    <w:rsid w:val="00B75A66"/>
    <w:rsid w:val="00B75CA9"/>
    <w:rsid w:val="00B75EC6"/>
    <w:rsid w:val="00B7607C"/>
    <w:rsid w:val="00B76103"/>
    <w:rsid w:val="00B7615B"/>
    <w:rsid w:val="00B761BA"/>
    <w:rsid w:val="00B76270"/>
    <w:rsid w:val="00B762E7"/>
    <w:rsid w:val="00B763ED"/>
    <w:rsid w:val="00B766A5"/>
    <w:rsid w:val="00B767DF"/>
    <w:rsid w:val="00B76B38"/>
    <w:rsid w:val="00B76BB4"/>
    <w:rsid w:val="00B76D19"/>
    <w:rsid w:val="00B76ECC"/>
    <w:rsid w:val="00B774FD"/>
    <w:rsid w:val="00B77935"/>
    <w:rsid w:val="00B77A08"/>
    <w:rsid w:val="00B80258"/>
    <w:rsid w:val="00B80360"/>
    <w:rsid w:val="00B810DF"/>
    <w:rsid w:val="00B81142"/>
    <w:rsid w:val="00B8153F"/>
    <w:rsid w:val="00B81560"/>
    <w:rsid w:val="00B815FC"/>
    <w:rsid w:val="00B81763"/>
    <w:rsid w:val="00B8178E"/>
    <w:rsid w:val="00B8180F"/>
    <w:rsid w:val="00B8199C"/>
    <w:rsid w:val="00B81EAC"/>
    <w:rsid w:val="00B8222D"/>
    <w:rsid w:val="00B8225C"/>
    <w:rsid w:val="00B82404"/>
    <w:rsid w:val="00B8259E"/>
    <w:rsid w:val="00B82685"/>
    <w:rsid w:val="00B826CA"/>
    <w:rsid w:val="00B82C6E"/>
    <w:rsid w:val="00B82CE0"/>
    <w:rsid w:val="00B82EFA"/>
    <w:rsid w:val="00B8304A"/>
    <w:rsid w:val="00B83358"/>
    <w:rsid w:val="00B83399"/>
    <w:rsid w:val="00B83469"/>
    <w:rsid w:val="00B8377F"/>
    <w:rsid w:val="00B83CCF"/>
    <w:rsid w:val="00B84284"/>
    <w:rsid w:val="00B846FB"/>
    <w:rsid w:val="00B85838"/>
    <w:rsid w:val="00B85C7E"/>
    <w:rsid w:val="00B85F02"/>
    <w:rsid w:val="00B861A7"/>
    <w:rsid w:val="00B8660E"/>
    <w:rsid w:val="00B868E2"/>
    <w:rsid w:val="00B86A2F"/>
    <w:rsid w:val="00B870D5"/>
    <w:rsid w:val="00B87104"/>
    <w:rsid w:val="00B87171"/>
    <w:rsid w:val="00B8717B"/>
    <w:rsid w:val="00B872C3"/>
    <w:rsid w:val="00B878E8"/>
    <w:rsid w:val="00B87956"/>
    <w:rsid w:val="00B87979"/>
    <w:rsid w:val="00B879E9"/>
    <w:rsid w:val="00B87A7F"/>
    <w:rsid w:val="00B87B67"/>
    <w:rsid w:val="00B87CEB"/>
    <w:rsid w:val="00B87E2B"/>
    <w:rsid w:val="00B90632"/>
    <w:rsid w:val="00B90855"/>
    <w:rsid w:val="00B90C3D"/>
    <w:rsid w:val="00B90C81"/>
    <w:rsid w:val="00B90CB4"/>
    <w:rsid w:val="00B90D05"/>
    <w:rsid w:val="00B91469"/>
    <w:rsid w:val="00B914BC"/>
    <w:rsid w:val="00B91705"/>
    <w:rsid w:val="00B917F2"/>
    <w:rsid w:val="00B91A18"/>
    <w:rsid w:val="00B91D65"/>
    <w:rsid w:val="00B92E8F"/>
    <w:rsid w:val="00B93149"/>
    <w:rsid w:val="00B9340F"/>
    <w:rsid w:val="00B9370A"/>
    <w:rsid w:val="00B93DF9"/>
    <w:rsid w:val="00B945B0"/>
    <w:rsid w:val="00B9493E"/>
    <w:rsid w:val="00B9499F"/>
    <w:rsid w:val="00B95295"/>
    <w:rsid w:val="00B954CF"/>
    <w:rsid w:val="00B95642"/>
    <w:rsid w:val="00B958D2"/>
    <w:rsid w:val="00B95A9B"/>
    <w:rsid w:val="00B95A9C"/>
    <w:rsid w:val="00B95CBD"/>
    <w:rsid w:val="00B96BA2"/>
    <w:rsid w:val="00B97205"/>
    <w:rsid w:val="00B97459"/>
    <w:rsid w:val="00B97835"/>
    <w:rsid w:val="00B97A87"/>
    <w:rsid w:val="00B97D12"/>
    <w:rsid w:val="00BA0018"/>
    <w:rsid w:val="00BA015A"/>
    <w:rsid w:val="00BA038E"/>
    <w:rsid w:val="00BA0997"/>
    <w:rsid w:val="00BA0CB4"/>
    <w:rsid w:val="00BA10AC"/>
    <w:rsid w:val="00BA188B"/>
    <w:rsid w:val="00BA2298"/>
    <w:rsid w:val="00BA2571"/>
    <w:rsid w:val="00BA25DD"/>
    <w:rsid w:val="00BA263F"/>
    <w:rsid w:val="00BA277C"/>
    <w:rsid w:val="00BA2914"/>
    <w:rsid w:val="00BA2DFE"/>
    <w:rsid w:val="00BA2EF0"/>
    <w:rsid w:val="00BA2F05"/>
    <w:rsid w:val="00BA311C"/>
    <w:rsid w:val="00BA367E"/>
    <w:rsid w:val="00BA37BC"/>
    <w:rsid w:val="00BA3B11"/>
    <w:rsid w:val="00BA4C0B"/>
    <w:rsid w:val="00BA506A"/>
    <w:rsid w:val="00BA5265"/>
    <w:rsid w:val="00BA5417"/>
    <w:rsid w:val="00BA545D"/>
    <w:rsid w:val="00BA579B"/>
    <w:rsid w:val="00BA585F"/>
    <w:rsid w:val="00BA5A94"/>
    <w:rsid w:val="00BA5BC9"/>
    <w:rsid w:val="00BA5E3D"/>
    <w:rsid w:val="00BA5F01"/>
    <w:rsid w:val="00BA6550"/>
    <w:rsid w:val="00BA65A4"/>
    <w:rsid w:val="00BA699B"/>
    <w:rsid w:val="00BA69A9"/>
    <w:rsid w:val="00BA6C4A"/>
    <w:rsid w:val="00BA70FD"/>
    <w:rsid w:val="00BA7E29"/>
    <w:rsid w:val="00BA7E54"/>
    <w:rsid w:val="00BA7E8B"/>
    <w:rsid w:val="00BB04CA"/>
    <w:rsid w:val="00BB06A0"/>
    <w:rsid w:val="00BB0704"/>
    <w:rsid w:val="00BB0BCB"/>
    <w:rsid w:val="00BB0DE9"/>
    <w:rsid w:val="00BB1105"/>
    <w:rsid w:val="00BB1279"/>
    <w:rsid w:val="00BB1353"/>
    <w:rsid w:val="00BB1382"/>
    <w:rsid w:val="00BB138A"/>
    <w:rsid w:val="00BB141B"/>
    <w:rsid w:val="00BB15C2"/>
    <w:rsid w:val="00BB2170"/>
    <w:rsid w:val="00BB21B5"/>
    <w:rsid w:val="00BB23AC"/>
    <w:rsid w:val="00BB256C"/>
    <w:rsid w:val="00BB2637"/>
    <w:rsid w:val="00BB2F1E"/>
    <w:rsid w:val="00BB32E1"/>
    <w:rsid w:val="00BB330C"/>
    <w:rsid w:val="00BB33D0"/>
    <w:rsid w:val="00BB342E"/>
    <w:rsid w:val="00BB373E"/>
    <w:rsid w:val="00BB392B"/>
    <w:rsid w:val="00BB3CA0"/>
    <w:rsid w:val="00BB42ED"/>
    <w:rsid w:val="00BB4D52"/>
    <w:rsid w:val="00BB4E13"/>
    <w:rsid w:val="00BB5405"/>
    <w:rsid w:val="00BB5BC5"/>
    <w:rsid w:val="00BB5BD4"/>
    <w:rsid w:val="00BB5DFE"/>
    <w:rsid w:val="00BB614C"/>
    <w:rsid w:val="00BB61EB"/>
    <w:rsid w:val="00BB62FD"/>
    <w:rsid w:val="00BB64DD"/>
    <w:rsid w:val="00BB69BF"/>
    <w:rsid w:val="00BB6AE7"/>
    <w:rsid w:val="00BB6BB0"/>
    <w:rsid w:val="00BB6BC0"/>
    <w:rsid w:val="00BB7133"/>
    <w:rsid w:val="00BB7170"/>
    <w:rsid w:val="00BB72D1"/>
    <w:rsid w:val="00BB734A"/>
    <w:rsid w:val="00BB7496"/>
    <w:rsid w:val="00BB791C"/>
    <w:rsid w:val="00BB7C9F"/>
    <w:rsid w:val="00BB7D50"/>
    <w:rsid w:val="00BB7D79"/>
    <w:rsid w:val="00BB7FBC"/>
    <w:rsid w:val="00BC009E"/>
    <w:rsid w:val="00BC015C"/>
    <w:rsid w:val="00BC0523"/>
    <w:rsid w:val="00BC057B"/>
    <w:rsid w:val="00BC064A"/>
    <w:rsid w:val="00BC06A1"/>
    <w:rsid w:val="00BC07BA"/>
    <w:rsid w:val="00BC0B86"/>
    <w:rsid w:val="00BC0BF1"/>
    <w:rsid w:val="00BC13D5"/>
    <w:rsid w:val="00BC1A35"/>
    <w:rsid w:val="00BC1DAD"/>
    <w:rsid w:val="00BC2183"/>
    <w:rsid w:val="00BC2665"/>
    <w:rsid w:val="00BC2C79"/>
    <w:rsid w:val="00BC2F42"/>
    <w:rsid w:val="00BC315B"/>
    <w:rsid w:val="00BC31BC"/>
    <w:rsid w:val="00BC3386"/>
    <w:rsid w:val="00BC3391"/>
    <w:rsid w:val="00BC35CA"/>
    <w:rsid w:val="00BC398A"/>
    <w:rsid w:val="00BC39FE"/>
    <w:rsid w:val="00BC3F2E"/>
    <w:rsid w:val="00BC3F3A"/>
    <w:rsid w:val="00BC3FD1"/>
    <w:rsid w:val="00BC3FF2"/>
    <w:rsid w:val="00BC400D"/>
    <w:rsid w:val="00BC417C"/>
    <w:rsid w:val="00BC41C2"/>
    <w:rsid w:val="00BC46CC"/>
    <w:rsid w:val="00BC49C0"/>
    <w:rsid w:val="00BC49EE"/>
    <w:rsid w:val="00BC4A17"/>
    <w:rsid w:val="00BC4F7F"/>
    <w:rsid w:val="00BC5D7E"/>
    <w:rsid w:val="00BC60C1"/>
    <w:rsid w:val="00BC64D2"/>
    <w:rsid w:val="00BC6B59"/>
    <w:rsid w:val="00BC705B"/>
    <w:rsid w:val="00BC7148"/>
    <w:rsid w:val="00BC7879"/>
    <w:rsid w:val="00BD00A7"/>
    <w:rsid w:val="00BD03C4"/>
    <w:rsid w:val="00BD08B1"/>
    <w:rsid w:val="00BD09D3"/>
    <w:rsid w:val="00BD0A63"/>
    <w:rsid w:val="00BD0A9E"/>
    <w:rsid w:val="00BD0D25"/>
    <w:rsid w:val="00BD0E94"/>
    <w:rsid w:val="00BD0FB0"/>
    <w:rsid w:val="00BD1098"/>
    <w:rsid w:val="00BD112B"/>
    <w:rsid w:val="00BD1369"/>
    <w:rsid w:val="00BD15E9"/>
    <w:rsid w:val="00BD163A"/>
    <w:rsid w:val="00BD181D"/>
    <w:rsid w:val="00BD1B38"/>
    <w:rsid w:val="00BD1BA1"/>
    <w:rsid w:val="00BD1BCC"/>
    <w:rsid w:val="00BD1E62"/>
    <w:rsid w:val="00BD208A"/>
    <w:rsid w:val="00BD21EB"/>
    <w:rsid w:val="00BD231F"/>
    <w:rsid w:val="00BD24FC"/>
    <w:rsid w:val="00BD2706"/>
    <w:rsid w:val="00BD2C95"/>
    <w:rsid w:val="00BD2E29"/>
    <w:rsid w:val="00BD3027"/>
    <w:rsid w:val="00BD3166"/>
    <w:rsid w:val="00BD3555"/>
    <w:rsid w:val="00BD3681"/>
    <w:rsid w:val="00BD3977"/>
    <w:rsid w:val="00BD3CBE"/>
    <w:rsid w:val="00BD4487"/>
    <w:rsid w:val="00BD498D"/>
    <w:rsid w:val="00BD4CBE"/>
    <w:rsid w:val="00BD4E1B"/>
    <w:rsid w:val="00BD4F22"/>
    <w:rsid w:val="00BD4F3F"/>
    <w:rsid w:val="00BD509A"/>
    <w:rsid w:val="00BD528E"/>
    <w:rsid w:val="00BD53F5"/>
    <w:rsid w:val="00BD57CB"/>
    <w:rsid w:val="00BD5A15"/>
    <w:rsid w:val="00BD5BE7"/>
    <w:rsid w:val="00BD5E1C"/>
    <w:rsid w:val="00BD5EAB"/>
    <w:rsid w:val="00BD5FEE"/>
    <w:rsid w:val="00BD60B7"/>
    <w:rsid w:val="00BD6204"/>
    <w:rsid w:val="00BD62AB"/>
    <w:rsid w:val="00BD699D"/>
    <w:rsid w:val="00BD6A22"/>
    <w:rsid w:val="00BD6B63"/>
    <w:rsid w:val="00BD6D42"/>
    <w:rsid w:val="00BD6E7A"/>
    <w:rsid w:val="00BD70F8"/>
    <w:rsid w:val="00BD74A8"/>
    <w:rsid w:val="00BD74C3"/>
    <w:rsid w:val="00BD7979"/>
    <w:rsid w:val="00BD7A32"/>
    <w:rsid w:val="00BD7A4E"/>
    <w:rsid w:val="00BD7AAE"/>
    <w:rsid w:val="00BD7BAD"/>
    <w:rsid w:val="00BE0266"/>
    <w:rsid w:val="00BE03B0"/>
    <w:rsid w:val="00BE0B75"/>
    <w:rsid w:val="00BE0EE4"/>
    <w:rsid w:val="00BE0FBB"/>
    <w:rsid w:val="00BE1195"/>
    <w:rsid w:val="00BE1283"/>
    <w:rsid w:val="00BE1391"/>
    <w:rsid w:val="00BE149B"/>
    <w:rsid w:val="00BE16F5"/>
    <w:rsid w:val="00BE1773"/>
    <w:rsid w:val="00BE18CC"/>
    <w:rsid w:val="00BE19EB"/>
    <w:rsid w:val="00BE1B0B"/>
    <w:rsid w:val="00BE1B84"/>
    <w:rsid w:val="00BE1C16"/>
    <w:rsid w:val="00BE1EDD"/>
    <w:rsid w:val="00BE1FB9"/>
    <w:rsid w:val="00BE1FC9"/>
    <w:rsid w:val="00BE2129"/>
    <w:rsid w:val="00BE27C1"/>
    <w:rsid w:val="00BE2864"/>
    <w:rsid w:val="00BE2AC1"/>
    <w:rsid w:val="00BE2CE1"/>
    <w:rsid w:val="00BE2EF0"/>
    <w:rsid w:val="00BE332C"/>
    <w:rsid w:val="00BE3478"/>
    <w:rsid w:val="00BE3991"/>
    <w:rsid w:val="00BE4175"/>
    <w:rsid w:val="00BE422E"/>
    <w:rsid w:val="00BE4418"/>
    <w:rsid w:val="00BE4B58"/>
    <w:rsid w:val="00BE4FF8"/>
    <w:rsid w:val="00BE53C0"/>
    <w:rsid w:val="00BE54F1"/>
    <w:rsid w:val="00BE5545"/>
    <w:rsid w:val="00BE554B"/>
    <w:rsid w:val="00BE5C29"/>
    <w:rsid w:val="00BE5DCF"/>
    <w:rsid w:val="00BE5FC3"/>
    <w:rsid w:val="00BE66E3"/>
    <w:rsid w:val="00BE6A68"/>
    <w:rsid w:val="00BE6A7D"/>
    <w:rsid w:val="00BE6E9C"/>
    <w:rsid w:val="00BE7229"/>
    <w:rsid w:val="00BE7333"/>
    <w:rsid w:val="00BE77AE"/>
    <w:rsid w:val="00BE7982"/>
    <w:rsid w:val="00BE799D"/>
    <w:rsid w:val="00BE7ADD"/>
    <w:rsid w:val="00BE7D4A"/>
    <w:rsid w:val="00BE7D6D"/>
    <w:rsid w:val="00BE7F82"/>
    <w:rsid w:val="00BF0A30"/>
    <w:rsid w:val="00BF1344"/>
    <w:rsid w:val="00BF136A"/>
    <w:rsid w:val="00BF1678"/>
    <w:rsid w:val="00BF1AEA"/>
    <w:rsid w:val="00BF1B71"/>
    <w:rsid w:val="00BF1BC6"/>
    <w:rsid w:val="00BF21C7"/>
    <w:rsid w:val="00BF2243"/>
    <w:rsid w:val="00BF2362"/>
    <w:rsid w:val="00BF2375"/>
    <w:rsid w:val="00BF23EA"/>
    <w:rsid w:val="00BF2463"/>
    <w:rsid w:val="00BF247A"/>
    <w:rsid w:val="00BF24BD"/>
    <w:rsid w:val="00BF2539"/>
    <w:rsid w:val="00BF2686"/>
    <w:rsid w:val="00BF272C"/>
    <w:rsid w:val="00BF285E"/>
    <w:rsid w:val="00BF2E15"/>
    <w:rsid w:val="00BF2EA5"/>
    <w:rsid w:val="00BF2F20"/>
    <w:rsid w:val="00BF3067"/>
    <w:rsid w:val="00BF3CC4"/>
    <w:rsid w:val="00BF3EAD"/>
    <w:rsid w:val="00BF41E7"/>
    <w:rsid w:val="00BF420C"/>
    <w:rsid w:val="00BF42FB"/>
    <w:rsid w:val="00BF43D4"/>
    <w:rsid w:val="00BF450A"/>
    <w:rsid w:val="00BF453C"/>
    <w:rsid w:val="00BF4591"/>
    <w:rsid w:val="00BF4617"/>
    <w:rsid w:val="00BF47B0"/>
    <w:rsid w:val="00BF488D"/>
    <w:rsid w:val="00BF4A08"/>
    <w:rsid w:val="00BF4BFA"/>
    <w:rsid w:val="00BF4F1E"/>
    <w:rsid w:val="00BF4F9D"/>
    <w:rsid w:val="00BF5111"/>
    <w:rsid w:val="00BF532D"/>
    <w:rsid w:val="00BF5539"/>
    <w:rsid w:val="00BF55E7"/>
    <w:rsid w:val="00BF5ADC"/>
    <w:rsid w:val="00BF5C71"/>
    <w:rsid w:val="00BF5F4A"/>
    <w:rsid w:val="00BF62BB"/>
    <w:rsid w:val="00BF64BA"/>
    <w:rsid w:val="00BF64D2"/>
    <w:rsid w:val="00BF676D"/>
    <w:rsid w:val="00BF6F13"/>
    <w:rsid w:val="00BF6FBB"/>
    <w:rsid w:val="00BF70E5"/>
    <w:rsid w:val="00BF7288"/>
    <w:rsid w:val="00BF751F"/>
    <w:rsid w:val="00BF7593"/>
    <w:rsid w:val="00BF77BB"/>
    <w:rsid w:val="00BF7A59"/>
    <w:rsid w:val="00BF7C33"/>
    <w:rsid w:val="00C0017C"/>
    <w:rsid w:val="00C0039A"/>
    <w:rsid w:val="00C0061A"/>
    <w:rsid w:val="00C00FA4"/>
    <w:rsid w:val="00C010DD"/>
    <w:rsid w:val="00C01320"/>
    <w:rsid w:val="00C01A2D"/>
    <w:rsid w:val="00C01A8E"/>
    <w:rsid w:val="00C01AA5"/>
    <w:rsid w:val="00C01E22"/>
    <w:rsid w:val="00C01E66"/>
    <w:rsid w:val="00C021BB"/>
    <w:rsid w:val="00C024D4"/>
    <w:rsid w:val="00C02881"/>
    <w:rsid w:val="00C0293E"/>
    <w:rsid w:val="00C02A7F"/>
    <w:rsid w:val="00C02D65"/>
    <w:rsid w:val="00C02F08"/>
    <w:rsid w:val="00C0335B"/>
    <w:rsid w:val="00C0362F"/>
    <w:rsid w:val="00C03F50"/>
    <w:rsid w:val="00C04184"/>
    <w:rsid w:val="00C04363"/>
    <w:rsid w:val="00C04466"/>
    <w:rsid w:val="00C048BE"/>
    <w:rsid w:val="00C04946"/>
    <w:rsid w:val="00C04CFF"/>
    <w:rsid w:val="00C04D52"/>
    <w:rsid w:val="00C04DE0"/>
    <w:rsid w:val="00C04FB3"/>
    <w:rsid w:val="00C05021"/>
    <w:rsid w:val="00C05865"/>
    <w:rsid w:val="00C059CA"/>
    <w:rsid w:val="00C059D4"/>
    <w:rsid w:val="00C05EFB"/>
    <w:rsid w:val="00C05F53"/>
    <w:rsid w:val="00C061AA"/>
    <w:rsid w:val="00C06241"/>
    <w:rsid w:val="00C062D3"/>
    <w:rsid w:val="00C06330"/>
    <w:rsid w:val="00C063EB"/>
    <w:rsid w:val="00C06B94"/>
    <w:rsid w:val="00C06C0A"/>
    <w:rsid w:val="00C06D2D"/>
    <w:rsid w:val="00C077FC"/>
    <w:rsid w:val="00C07B4F"/>
    <w:rsid w:val="00C07C7D"/>
    <w:rsid w:val="00C07D1F"/>
    <w:rsid w:val="00C07E40"/>
    <w:rsid w:val="00C100F2"/>
    <w:rsid w:val="00C1015A"/>
    <w:rsid w:val="00C101A0"/>
    <w:rsid w:val="00C10457"/>
    <w:rsid w:val="00C111DE"/>
    <w:rsid w:val="00C11A23"/>
    <w:rsid w:val="00C11A2C"/>
    <w:rsid w:val="00C11E17"/>
    <w:rsid w:val="00C11F70"/>
    <w:rsid w:val="00C12577"/>
    <w:rsid w:val="00C12810"/>
    <w:rsid w:val="00C1296C"/>
    <w:rsid w:val="00C12F5C"/>
    <w:rsid w:val="00C132AF"/>
    <w:rsid w:val="00C13F10"/>
    <w:rsid w:val="00C1453F"/>
    <w:rsid w:val="00C1474F"/>
    <w:rsid w:val="00C148E4"/>
    <w:rsid w:val="00C14B4F"/>
    <w:rsid w:val="00C14C6C"/>
    <w:rsid w:val="00C1523F"/>
    <w:rsid w:val="00C1563E"/>
    <w:rsid w:val="00C15CAD"/>
    <w:rsid w:val="00C160C2"/>
    <w:rsid w:val="00C162F1"/>
    <w:rsid w:val="00C1638E"/>
    <w:rsid w:val="00C16BFD"/>
    <w:rsid w:val="00C17585"/>
    <w:rsid w:val="00C17A43"/>
    <w:rsid w:val="00C17E04"/>
    <w:rsid w:val="00C17FF3"/>
    <w:rsid w:val="00C2095F"/>
    <w:rsid w:val="00C20BDA"/>
    <w:rsid w:val="00C20BDC"/>
    <w:rsid w:val="00C211A4"/>
    <w:rsid w:val="00C2127A"/>
    <w:rsid w:val="00C21314"/>
    <w:rsid w:val="00C21816"/>
    <w:rsid w:val="00C219E3"/>
    <w:rsid w:val="00C21A83"/>
    <w:rsid w:val="00C21CB5"/>
    <w:rsid w:val="00C22045"/>
    <w:rsid w:val="00C22223"/>
    <w:rsid w:val="00C22349"/>
    <w:rsid w:val="00C22462"/>
    <w:rsid w:val="00C22B17"/>
    <w:rsid w:val="00C22C68"/>
    <w:rsid w:val="00C22FA4"/>
    <w:rsid w:val="00C22FE0"/>
    <w:rsid w:val="00C23020"/>
    <w:rsid w:val="00C23145"/>
    <w:rsid w:val="00C23245"/>
    <w:rsid w:val="00C23502"/>
    <w:rsid w:val="00C237B9"/>
    <w:rsid w:val="00C23BC2"/>
    <w:rsid w:val="00C23C09"/>
    <w:rsid w:val="00C2402D"/>
    <w:rsid w:val="00C24185"/>
    <w:rsid w:val="00C2459B"/>
    <w:rsid w:val="00C247A0"/>
    <w:rsid w:val="00C24C2F"/>
    <w:rsid w:val="00C24ED8"/>
    <w:rsid w:val="00C254CD"/>
    <w:rsid w:val="00C259DF"/>
    <w:rsid w:val="00C25CBF"/>
    <w:rsid w:val="00C262EE"/>
    <w:rsid w:val="00C26329"/>
    <w:rsid w:val="00C267D4"/>
    <w:rsid w:val="00C2697A"/>
    <w:rsid w:val="00C26CF2"/>
    <w:rsid w:val="00C26E15"/>
    <w:rsid w:val="00C27235"/>
    <w:rsid w:val="00C2765C"/>
    <w:rsid w:val="00C27796"/>
    <w:rsid w:val="00C3004F"/>
    <w:rsid w:val="00C3014F"/>
    <w:rsid w:val="00C30447"/>
    <w:rsid w:val="00C3057C"/>
    <w:rsid w:val="00C30790"/>
    <w:rsid w:val="00C309A3"/>
    <w:rsid w:val="00C309E5"/>
    <w:rsid w:val="00C30A40"/>
    <w:rsid w:val="00C30BBD"/>
    <w:rsid w:val="00C30BBE"/>
    <w:rsid w:val="00C30F4D"/>
    <w:rsid w:val="00C31164"/>
    <w:rsid w:val="00C31326"/>
    <w:rsid w:val="00C313CF"/>
    <w:rsid w:val="00C31478"/>
    <w:rsid w:val="00C3183D"/>
    <w:rsid w:val="00C31BA9"/>
    <w:rsid w:val="00C31BAD"/>
    <w:rsid w:val="00C31D19"/>
    <w:rsid w:val="00C31D58"/>
    <w:rsid w:val="00C31E08"/>
    <w:rsid w:val="00C31ECF"/>
    <w:rsid w:val="00C3204D"/>
    <w:rsid w:val="00C32391"/>
    <w:rsid w:val="00C32474"/>
    <w:rsid w:val="00C326A2"/>
    <w:rsid w:val="00C328CD"/>
    <w:rsid w:val="00C329C3"/>
    <w:rsid w:val="00C32E4E"/>
    <w:rsid w:val="00C32F63"/>
    <w:rsid w:val="00C33177"/>
    <w:rsid w:val="00C33469"/>
    <w:rsid w:val="00C33598"/>
    <w:rsid w:val="00C33799"/>
    <w:rsid w:val="00C3379C"/>
    <w:rsid w:val="00C3384E"/>
    <w:rsid w:val="00C33917"/>
    <w:rsid w:val="00C33997"/>
    <w:rsid w:val="00C3425B"/>
    <w:rsid w:val="00C34496"/>
    <w:rsid w:val="00C34A5D"/>
    <w:rsid w:val="00C34A96"/>
    <w:rsid w:val="00C34EE5"/>
    <w:rsid w:val="00C352F2"/>
    <w:rsid w:val="00C353CF"/>
    <w:rsid w:val="00C3568E"/>
    <w:rsid w:val="00C35FED"/>
    <w:rsid w:val="00C36172"/>
    <w:rsid w:val="00C36629"/>
    <w:rsid w:val="00C368C2"/>
    <w:rsid w:val="00C372DD"/>
    <w:rsid w:val="00C37331"/>
    <w:rsid w:val="00C3733F"/>
    <w:rsid w:val="00C37644"/>
    <w:rsid w:val="00C37A20"/>
    <w:rsid w:val="00C37B4D"/>
    <w:rsid w:val="00C37CCA"/>
    <w:rsid w:val="00C37F8D"/>
    <w:rsid w:val="00C4001F"/>
    <w:rsid w:val="00C40084"/>
    <w:rsid w:val="00C40165"/>
    <w:rsid w:val="00C40602"/>
    <w:rsid w:val="00C409A8"/>
    <w:rsid w:val="00C40BAE"/>
    <w:rsid w:val="00C40E9A"/>
    <w:rsid w:val="00C4100C"/>
    <w:rsid w:val="00C4115F"/>
    <w:rsid w:val="00C412CA"/>
    <w:rsid w:val="00C412F5"/>
    <w:rsid w:val="00C41476"/>
    <w:rsid w:val="00C41545"/>
    <w:rsid w:val="00C416DB"/>
    <w:rsid w:val="00C42133"/>
    <w:rsid w:val="00C42B38"/>
    <w:rsid w:val="00C42C04"/>
    <w:rsid w:val="00C430E7"/>
    <w:rsid w:val="00C432E7"/>
    <w:rsid w:val="00C4364C"/>
    <w:rsid w:val="00C43880"/>
    <w:rsid w:val="00C43AF1"/>
    <w:rsid w:val="00C43CFC"/>
    <w:rsid w:val="00C43E24"/>
    <w:rsid w:val="00C43F2B"/>
    <w:rsid w:val="00C43FE6"/>
    <w:rsid w:val="00C44CE3"/>
    <w:rsid w:val="00C44FE7"/>
    <w:rsid w:val="00C45093"/>
    <w:rsid w:val="00C4521D"/>
    <w:rsid w:val="00C452BF"/>
    <w:rsid w:val="00C4598D"/>
    <w:rsid w:val="00C459B6"/>
    <w:rsid w:val="00C45A8B"/>
    <w:rsid w:val="00C45D3A"/>
    <w:rsid w:val="00C4611D"/>
    <w:rsid w:val="00C463C4"/>
    <w:rsid w:val="00C465EB"/>
    <w:rsid w:val="00C4665C"/>
    <w:rsid w:val="00C46A5D"/>
    <w:rsid w:val="00C46D2B"/>
    <w:rsid w:val="00C46D8C"/>
    <w:rsid w:val="00C4775A"/>
    <w:rsid w:val="00C47E91"/>
    <w:rsid w:val="00C47FCC"/>
    <w:rsid w:val="00C5020D"/>
    <w:rsid w:val="00C50A57"/>
    <w:rsid w:val="00C50BE6"/>
    <w:rsid w:val="00C50C74"/>
    <w:rsid w:val="00C51354"/>
    <w:rsid w:val="00C51477"/>
    <w:rsid w:val="00C51A36"/>
    <w:rsid w:val="00C51A83"/>
    <w:rsid w:val="00C51BED"/>
    <w:rsid w:val="00C51C62"/>
    <w:rsid w:val="00C51F02"/>
    <w:rsid w:val="00C52072"/>
    <w:rsid w:val="00C520FE"/>
    <w:rsid w:val="00C52158"/>
    <w:rsid w:val="00C52990"/>
    <w:rsid w:val="00C52A01"/>
    <w:rsid w:val="00C52B43"/>
    <w:rsid w:val="00C53065"/>
    <w:rsid w:val="00C533D9"/>
    <w:rsid w:val="00C53400"/>
    <w:rsid w:val="00C537DC"/>
    <w:rsid w:val="00C53E40"/>
    <w:rsid w:val="00C5409C"/>
    <w:rsid w:val="00C54A7F"/>
    <w:rsid w:val="00C54A9B"/>
    <w:rsid w:val="00C54B71"/>
    <w:rsid w:val="00C54D7C"/>
    <w:rsid w:val="00C54DE2"/>
    <w:rsid w:val="00C5500C"/>
    <w:rsid w:val="00C55123"/>
    <w:rsid w:val="00C551F6"/>
    <w:rsid w:val="00C55239"/>
    <w:rsid w:val="00C55319"/>
    <w:rsid w:val="00C5552D"/>
    <w:rsid w:val="00C55930"/>
    <w:rsid w:val="00C5616C"/>
    <w:rsid w:val="00C566D3"/>
    <w:rsid w:val="00C569C9"/>
    <w:rsid w:val="00C56A07"/>
    <w:rsid w:val="00C56CDB"/>
    <w:rsid w:val="00C56E2B"/>
    <w:rsid w:val="00C5717F"/>
    <w:rsid w:val="00C57193"/>
    <w:rsid w:val="00C571B1"/>
    <w:rsid w:val="00C57333"/>
    <w:rsid w:val="00C573C1"/>
    <w:rsid w:val="00C5740C"/>
    <w:rsid w:val="00C57425"/>
    <w:rsid w:val="00C574B0"/>
    <w:rsid w:val="00C576CF"/>
    <w:rsid w:val="00C577A8"/>
    <w:rsid w:val="00C57B08"/>
    <w:rsid w:val="00C57CFB"/>
    <w:rsid w:val="00C57EEA"/>
    <w:rsid w:val="00C57FA3"/>
    <w:rsid w:val="00C60005"/>
    <w:rsid w:val="00C60128"/>
    <w:rsid w:val="00C60AAE"/>
    <w:rsid w:val="00C60CA1"/>
    <w:rsid w:val="00C61075"/>
    <w:rsid w:val="00C61258"/>
    <w:rsid w:val="00C61D1D"/>
    <w:rsid w:val="00C620A9"/>
    <w:rsid w:val="00C625A4"/>
    <w:rsid w:val="00C629A3"/>
    <w:rsid w:val="00C62F13"/>
    <w:rsid w:val="00C62F93"/>
    <w:rsid w:val="00C63485"/>
    <w:rsid w:val="00C634E0"/>
    <w:rsid w:val="00C63D4D"/>
    <w:rsid w:val="00C63FFB"/>
    <w:rsid w:val="00C648A1"/>
    <w:rsid w:val="00C64914"/>
    <w:rsid w:val="00C6491D"/>
    <w:rsid w:val="00C649FC"/>
    <w:rsid w:val="00C64BAA"/>
    <w:rsid w:val="00C64CCE"/>
    <w:rsid w:val="00C64F45"/>
    <w:rsid w:val="00C64FFB"/>
    <w:rsid w:val="00C6567D"/>
    <w:rsid w:val="00C65C09"/>
    <w:rsid w:val="00C65C94"/>
    <w:rsid w:val="00C65CE6"/>
    <w:rsid w:val="00C65F29"/>
    <w:rsid w:val="00C65FC8"/>
    <w:rsid w:val="00C66089"/>
    <w:rsid w:val="00C667FB"/>
    <w:rsid w:val="00C66833"/>
    <w:rsid w:val="00C66A23"/>
    <w:rsid w:val="00C66B6D"/>
    <w:rsid w:val="00C66CB2"/>
    <w:rsid w:val="00C66DDD"/>
    <w:rsid w:val="00C66DEA"/>
    <w:rsid w:val="00C672C1"/>
    <w:rsid w:val="00C67D57"/>
    <w:rsid w:val="00C67EA6"/>
    <w:rsid w:val="00C67FE9"/>
    <w:rsid w:val="00C70112"/>
    <w:rsid w:val="00C70173"/>
    <w:rsid w:val="00C70448"/>
    <w:rsid w:val="00C7091C"/>
    <w:rsid w:val="00C70ACA"/>
    <w:rsid w:val="00C70FA7"/>
    <w:rsid w:val="00C717BC"/>
    <w:rsid w:val="00C71ABA"/>
    <w:rsid w:val="00C71C27"/>
    <w:rsid w:val="00C71C43"/>
    <w:rsid w:val="00C726B7"/>
    <w:rsid w:val="00C72A2F"/>
    <w:rsid w:val="00C72BCE"/>
    <w:rsid w:val="00C72F35"/>
    <w:rsid w:val="00C72F9D"/>
    <w:rsid w:val="00C734BD"/>
    <w:rsid w:val="00C73851"/>
    <w:rsid w:val="00C74081"/>
    <w:rsid w:val="00C74192"/>
    <w:rsid w:val="00C742F7"/>
    <w:rsid w:val="00C7430A"/>
    <w:rsid w:val="00C74470"/>
    <w:rsid w:val="00C74595"/>
    <w:rsid w:val="00C74826"/>
    <w:rsid w:val="00C748D5"/>
    <w:rsid w:val="00C74A51"/>
    <w:rsid w:val="00C74D52"/>
    <w:rsid w:val="00C74DCC"/>
    <w:rsid w:val="00C75384"/>
    <w:rsid w:val="00C753F1"/>
    <w:rsid w:val="00C75584"/>
    <w:rsid w:val="00C75726"/>
    <w:rsid w:val="00C75937"/>
    <w:rsid w:val="00C75F41"/>
    <w:rsid w:val="00C761D0"/>
    <w:rsid w:val="00C76354"/>
    <w:rsid w:val="00C7704B"/>
    <w:rsid w:val="00C77102"/>
    <w:rsid w:val="00C771C0"/>
    <w:rsid w:val="00C77572"/>
    <w:rsid w:val="00C7778C"/>
    <w:rsid w:val="00C7781A"/>
    <w:rsid w:val="00C77D6C"/>
    <w:rsid w:val="00C804C7"/>
    <w:rsid w:val="00C80570"/>
    <w:rsid w:val="00C8084C"/>
    <w:rsid w:val="00C8088D"/>
    <w:rsid w:val="00C80BE3"/>
    <w:rsid w:val="00C80EF4"/>
    <w:rsid w:val="00C80F82"/>
    <w:rsid w:val="00C81815"/>
    <w:rsid w:val="00C818D7"/>
    <w:rsid w:val="00C81FA9"/>
    <w:rsid w:val="00C81FD5"/>
    <w:rsid w:val="00C82327"/>
    <w:rsid w:val="00C824F4"/>
    <w:rsid w:val="00C82591"/>
    <w:rsid w:val="00C8259C"/>
    <w:rsid w:val="00C825A7"/>
    <w:rsid w:val="00C8267E"/>
    <w:rsid w:val="00C82782"/>
    <w:rsid w:val="00C82992"/>
    <w:rsid w:val="00C829A1"/>
    <w:rsid w:val="00C832C1"/>
    <w:rsid w:val="00C83735"/>
    <w:rsid w:val="00C838F6"/>
    <w:rsid w:val="00C83C00"/>
    <w:rsid w:val="00C84005"/>
    <w:rsid w:val="00C841D1"/>
    <w:rsid w:val="00C84285"/>
    <w:rsid w:val="00C848D2"/>
    <w:rsid w:val="00C84B31"/>
    <w:rsid w:val="00C84C2D"/>
    <w:rsid w:val="00C85146"/>
    <w:rsid w:val="00C85561"/>
    <w:rsid w:val="00C8579A"/>
    <w:rsid w:val="00C85D01"/>
    <w:rsid w:val="00C85FBB"/>
    <w:rsid w:val="00C8629C"/>
    <w:rsid w:val="00C865C7"/>
    <w:rsid w:val="00C86794"/>
    <w:rsid w:val="00C86A1E"/>
    <w:rsid w:val="00C86A6A"/>
    <w:rsid w:val="00C86FCA"/>
    <w:rsid w:val="00C871CF"/>
    <w:rsid w:val="00C87259"/>
    <w:rsid w:val="00C874E0"/>
    <w:rsid w:val="00C874F5"/>
    <w:rsid w:val="00C87695"/>
    <w:rsid w:val="00C877FE"/>
    <w:rsid w:val="00C87B30"/>
    <w:rsid w:val="00C9007E"/>
    <w:rsid w:val="00C90383"/>
    <w:rsid w:val="00C904C1"/>
    <w:rsid w:val="00C904F0"/>
    <w:rsid w:val="00C90D1A"/>
    <w:rsid w:val="00C90FAF"/>
    <w:rsid w:val="00C9157B"/>
    <w:rsid w:val="00C91EAB"/>
    <w:rsid w:val="00C92A4F"/>
    <w:rsid w:val="00C92BA0"/>
    <w:rsid w:val="00C931E7"/>
    <w:rsid w:val="00C931E9"/>
    <w:rsid w:val="00C9339D"/>
    <w:rsid w:val="00C93469"/>
    <w:rsid w:val="00C937AD"/>
    <w:rsid w:val="00C93AA1"/>
    <w:rsid w:val="00C93BB1"/>
    <w:rsid w:val="00C943A2"/>
    <w:rsid w:val="00C94A7B"/>
    <w:rsid w:val="00C94B5B"/>
    <w:rsid w:val="00C94CAF"/>
    <w:rsid w:val="00C94D18"/>
    <w:rsid w:val="00C952AF"/>
    <w:rsid w:val="00C952F6"/>
    <w:rsid w:val="00C95429"/>
    <w:rsid w:val="00C955D6"/>
    <w:rsid w:val="00C95AF1"/>
    <w:rsid w:val="00C95CF5"/>
    <w:rsid w:val="00C95E74"/>
    <w:rsid w:val="00C95FCC"/>
    <w:rsid w:val="00C96162"/>
    <w:rsid w:val="00C96218"/>
    <w:rsid w:val="00C9644C"/>
    <w:rsid w:val="00C96653"/>
    <w:rsid w:val="00C9698D"/>
    <w:rsid w:val="00C969A5"/>
    <w:rsid w:val="00C96A34"/>
    <w:rsid w:val="00C9755C"/>
    <w:rsid w:val="00C9758A"/>
    <w:rsid w:val="00C9776C"/>
    <w:rsid w:val="00C978B5"/>
    <w:rsid w:val="00C9796B"/>
    <w:rsid w:val="00C97A59"/>
    <w:rsid w:val="00C97C14"/>
    <w:rsid w:val="00C97D7D"/>
    <w:rsid w:val="00C97DEE"/>
    <w:rsid w:val="00CA02AB"/>
    <w:rsid w:val="00CA071D"/>
    <w:rsid w:val="00CA0A50"/>
    <w:rsid w:val="00CA105E"/>
    <w:rsid w:val="00CA11D5"/>
    <w:rsid w:val="00CA1485"/>
    <w:rsid w:val="00CA16DE"/>
    <w:rsid w:val="00CA1A92"/>
    <w:rsid w:val="00CA1B23"/>
    <w:rsid w:val="00CA1BE8"/>
    <w:rsid w:val="00CA1E6E"/>
    <w:rsid w:val="00CA1FE5"/>
    <w:rsid w:val="00CA2727"/>
    <w:rsid w:val="00CA2A24"/>
    <w:rsid w:val="00CA2E57"/>
    <w:rsid w:val="00CA2F8C"/>
    <w:rsid w:val="00CA302D"/>
    <w:rsid w:val="00CA3155"/>
    <w:rsid w:val="00CA3398"/>
    <w:rsid w:val="00CA347D"/>
    <w:rsid w:val="00CA35AB"/>
    <w:rsid w:val="00CA38F1"/>
    <w:rsid w:val="00CA3A78"/>
    <w:rsid w:val="00CA3ADD"/>
    <w:rsid w:val="00CA3D0C"/>
    <w:rsid w:val="00CA3DEC"/>
    <w:rsid w:val="00CA40C5"/>
    <w:rsid w:val="00CA44DD"/>
    <w:rsid w:val="00CA45E1"/>
    <w:rsid w:val="00CA4B88"/>
    <w:rsid w:val="00CA4D2E"/>
    <w:rsid w:val="00CA504C"/>
    <w:rsid w:val="00CA5435"/>
    <w:rsid w:val="00CA55A0"/>
    <w:rsid w:val="00CA5B72"/>
    <w:rsid w:val="00CA6025"/>
    <w:rsid w:val="00CA62FE"/>
    <w:rsid w:val="00CA69AA"/>
    <w:rsid w:val="00CA6B48"/>
    <w:rsid w:val="00CA6BCC"/>
    <w:rsid w:val="00CA6CD5"/>
    <w:rsid w:val="00CA6DCA"/>
    <w:rsid w:val="00CA70A9"/>
    <w:rsid w:val="00CA7435"/>
    <w:rsid w:val="00CA77EC"/>
    <w:rsid w:val="00CA7848"/>
    <w:rsid w:val="00CA7890"/>
    <w:rsid w:val="00CB0340"/>
    <w:rsid w:val="00CB0ADB"/>
    <w:rsid w:val="00CB0C81"/>
    <w:rsid w:val="00CB0EF0"/>
    <w:rsid w:val="00CB1138"/>
    <w:rsid w:val="00CB1254"/>
    <w:rsid w:val="00CB1430"/>
    <w:rsid w:val="00CB1681"/>
    <w:rsid w:val="00CB19DF"/>
    <w:rsid w:val="00CB1B4A"/>
    <w:rsid w:val="00CB20FD"/>
    <w:rsid w:val="00CB2165"/>
    <w:rsid w:val="00CB23AE"/>
    <w:rsid w:val="00CB25AA"/>
    <w:rsid w:val="00CB2921"/>
    <w:rsid w:val="00CB2A54"/>
    <w:rsid w:val="00CB2C10"/>
    <w:rsid w:val="00CB2D0C"/>
    <w:rsid w:val="00CB2E4C"/>
    <w:rsid w:val="00CB2FED"/>
    <w:rsid w:val="00CB3591"/>
    <w:rsid w:val="00CB3962"/>
    <w:rsid w:val="00CB3C4B"/>
    <w:rsid w:val="00CB3CFF"/>
    <w:rsid w:val="00CB4467"/>
    <w:rsid w:val="00CB465C"/>
    <w:rsid w:val="00CB4738"/>
    <w:rsid w:val="00CB52CB"/>
    <w:rsid w:val="00CB5543"/>
    <w:rsid w:val="00CB570D"/>
    <w:rsid w:val="00CB59FC"/>
    <w:rsid w:val="00CB5CDF"/>
    <w:rsid w:val="00CB61D9"/>
    <w:rsid w:val="00CB6892"/>
    <w:rsid w:val="00CB68DB"/>
    <w:rsid w:val="00CB6A85"/>
    <w:rsid w:val="00CB702D"/>
    <w:rsid w:val="00CB7098"/>
    <w:rsid w:val="00CB7898"/>
    <w:rsid w:val="00CB7EB1"/>
    <w:rsid w:val="00CC0031"/>
    <w:rsid w:val="00CC0186"/>
    <w:rsid w:val="00CC0454"/>
    <w:rsid w:val="00CC0598"/>
    <w:rsid w:val="00CC0A1E"/>
    <w:rsid w:val="00CC0FA2"/>
    <w:rsid w:val="00CC110D"/>
    <w:rsid w:val="00CC125A"/>
    <w:rsid w:val="00CC1319"/>
    <w:rsid w:val="00CC1459"/>
    <w:rsid w:val="00CC1584"/>
    <w:rsid w:val="00CC18CC"/>
    <w:rsid w:val="00CC1CAA"/>
    <w:rsid w:val="00CC1F7F"/>
    <w:rsid w:val="00CC2168"/>
    <w:rsid w:val="00CC23EB"/>
    <w:rsid w:val="00CC2468"/>
    <w:rsid w:val="00CC25BB"/>
    <w:rsid w:val="00CC273B"/>
    <w:rsid w:val="00CC2A53"/>
    <w:rsid w:val="00CC32FA"/>
    <w:rsid w:val="00CC33F0"/>
    <w:rsid w:val="00CC35F7"/>
    <w:rsid w:val="00CC42D0"/>
    <w:rsid w:val="00CC436C"/>
    <w:rsid w:val="00CC4482"/>
    <w:rsid w:val="00CC4861"/>
    <w:rsid w:val="00CC48E0"/>
    <w:rsid w:val="00CC49C2"/>
    <w:rsid w:val="00CC4BF9"/>
    <w:rsid w:val="00CC5467"/>
    <w:rsid w:val="00CC57E3"/>
    <w:rsid w:val="00CC586C"/>
    <w:rsid w:val="00CC5921"/>
    <w:rsid w:val="00CC5973"/>
    <w:rsid w:val="00CC5A8A"/>
    <w:rsid w:val="00CC5E8A"/>
    <w:rsid w:val="00CC5E9B"/>
    <w:rsid w:val="00CC6474"/>
    <w:rsid w:val="00CC6838"/>
    <w:rsid w:val="00CC6E4C"/>
    <w:rsid w:val="00CC72EE"/>
    <w:rsid w:val="00CC77D0"/>
    <w:rsid w:val="00CC7A33"/>
    <w:rsid w:val="00CD0659"/>
    <w:rsid w:val="00CD06A5"/>
    <w:rsid w:val="00CD0A6B"/>
    <w:rsid w:val="00CD0BFB"/>
    <w:rsid w:val="00CD0DB9"/>
    <w:rsid w:val="00CD0F09"/>
    <w:rsid w:val="00CD1113"/>
    <w:rsid w:val="00CD11A5"/>
    <w:rsid w:val="00CD169F"/>
    <w:rsid w:val="00CD18E7"/>
    <w:rsid w:val="00CD1E43"/>
    <w:rsid w:val="00CD20A1"/>
    <w:rsid w:val="00CD217C"/>
    <w:rsid w:val="00CD2187"/>
    <w:rsid w:val="00CD2370"/>
    <w:rsid w:val="00CD2775"/>
    <w:rsid w:val="00CD29AD"/>
    <w:rsid w:val="00CD2BF2"/>
    <w:rsid w:val="00CD2EE4"/>
    <w:rsid w:val="00CD2F23"/>
    <w:rsid w:val="00CD3027"/>
    <w:rsid w:val="00CD3A6A"/>
    <w:rsid w:val="00CD3BAC"/>
    <w:rsid w:val="00CD3C15"/>
    <w:rsid w:val="00CD3F51"/>
    <w:rsid w:val="00CD46FC"/>
    <w:rsid w:val="00CD4D97"/>
    <w:rsid w:val="00CD4E8C"/>
    <w:rsid w:val="00CD5201"/>
    <w:rsid w:val="00CD534A"/>
    <w:rsid w:val="00CD539B"/>
    <w:rsid w:val="00CD558E"/>
    <w:rsid w:val="00CD57F5"/>
    <w:rsid w:val="00CD5928"/>
    <w:rsid w:val="00CD5934"/>
    <w:rsid w:val="00CD59C9"/>
    <w:rsid w:val="00CD5A7A"/>
    <w:rsid w:val="00CD5C63"/>
    <w:rsid w:val="00CD5EE6"/>
    <w:rsid w:val="00CD5F3C"/>
    <w:rsid w:val="00CD6276"/>
    <w:rsid w:val="00CD628F"/>
    <w:rsid w:val="00CD62B6"/>
    <w:rsid w:val="00CD63C9"/>
    <w:rsid w:val="00CD69E7"/>
    <w:rsid w:val="00CD6DBE"/>
    <w:rsid w:val="00CD6DE1"/>
    <w:rsid w:val="00CD710B"/>
    <w:rsid w:val="00CD7CA6"/>
    <w:rsid w:val="00CD7CE9"/>
    <w:rsid w:val="00CE02D9"/>
    <w:rsid w:val="00CE068D"/>
    <w:rsid w:val="00CE0BE6"/>
    <w:rsid w:val="00CE0C9A"/>
    <w:rsid w:val="00CE0CF2"/>
    <w:rsid w:val="00CE0D73"/>
    <w:rsid w:val="00CE0EF3"/>
    <w:rsid w:val="00CE12D0"/>
    <w:rsid w:val="00CE1383"/>
    <w:rsid w:val="00CE13EF"/>
    <w:rsid w:val="00CE167F"/>
    <w:rsid w:val="00CE16AB"/>
    <w:rsid w:val="00CE17D0"/>
    <w:rsid w:val="00CE1A0B"/>
    <w:rsid w:val="00CE1EAC"/>
    <w:rsid w:val="00CE27AD"/>
    <w:rsid w:val="00CE28F6"/>
    <w:rsid w:val="00CE2BD8"/>
    <w:rsid w:val="00CE2DA9"/>
    <w:rsid w:val="00CE32DC"/>
    <w:rsid w:val="00CE4108"/>
    <w:rsid w:val="00CE4510"/>
    <w:rsid w:val="00CE46B6"/>
    <w:rsid w:val="00CE4918"/>
    <w:rsid w:val="00CE4A74"/>
    <w:rsid w:val="00CE4D0C"/>
    <w:rsid w:val="00CE4F39"/>
    <w:rsid w:val="00CE4F67"/>
    <w:rsid w:val="00CE5010"/>
    <w:rsid w:val="00CE51BC"/>
    <w:rsid w:val="00CE5C63"/>
    <w:rsid w:val="00CE5D3C"/>
    <w:rsid w:val="00CE5E12"/>
    <w:rsid w:val="00CE5E39"/>
    <w:rsid w:val="00CE657E"/>
    <w:rsid w:val="00CE67BA"/>
    <w:rsid w:val="00CE6B8B"/>
    <w:rsid w:val="00CE6C06"/>
    <w:rsid w:val="00CE6F83"/>
    <w:rsid w:val="00CE70D3"/>
    <w:rsid w:val="00CE7132"/>
    <w:rsid w:val="00CE715C"/>
    <w:rsid w:val="00CE753A"/>
    <w:rsid w:val="00CE758D"/>
    <w:rsid w:val="00CE7877"/>
    <w:rsid w:val="00CE78AD"/>
    <w:rsid w:val="00CE7A4E"/>
    <w:rsid w:val="00CE7ADC"/>
    <w:rsid w:val="00CF001E"/>
    <w:rsid w:val="00CF02A7"/>
    <w:rsid w:val="00CF071A"/>
    <w:rsid w:val="00CF0743"/>
    <w:rsid w:val="00CF0ADA"/>
    <w:rsid w:val="00CF0BD0"/>
    <w:rsid w:val="00CF0C89"/>
    <w:rsid w:val="00CF0F84"/>
    <w:rsid w:val="00CF1074"/>
    <w:rsid w:val="00CF13A8"/>
    <w:rsid w:val="00CF1824"/>
    <w:rsid w:val="00CF1940"/>
    <w:rsid w:val="00CF1A5F"/>
    <w:rsid w:val="00CF20DB"/>
    <w:rsid w:val="00CF2123"/>
    <w:rsid w:val="00CF224F"/>
    <w:rsid w:val="00CF23F3"/>
    <w:rsid w:val="00CF25F0"/>
    <w:rsid w:val="00CF2707"/>
    <w:rsid w:val="00CF2A77"/>
    <w:rsid w:val="00CF2CF1"/>
    <w:rsid w:val="00CF3119"/>
    <w:rsid w:val="00CF320A"/>
    <w:rsid w:val="00CF34C0"/>
    <w:rsid w:val="00CF34E6"/>
    <w:rsid w:val="00CF35C4"/>
    <w:rsid w:val="00CF3BAA"/>
    <w:rsid w:val="00CF3C29"/>
    <w:rsid w:val="00CF3E3C"/>
    <w:rsid w:val="00CF4428"/>
    <w:rsid w:val="00CF4632"/>
    <w:rsid w:val="00CF4B39"/>
    <w:rsid w:val="00CF57FB"/>
    <w:rsid w:val="00CF5AFF"/>
    <w:rsid w:val="00CF5B93"/>
    <w:rsid w:val="00CF5EF1"/>
    <w:rsid w:val="00CF62FC"/>
    <w:rsid w:val="00CF63F6"/>
    <w:rsid w:val="00CF65D5"/>
    <w:rsid w:val="00CF6606"/>
    <w:rsid w:val="00CF67B5"/>
    <w:rsid w:val="00CF6E93"/>
    <w:rsid w:val="00CF6F66"/>
    <w:rsid w:val="00CF7637"/>
    <w:rsid w:val="00D00290"/>
    <w:rsid w:val="00D00430"/>
    <w:rsid w:val="00D006B5"/>
    <w:rsid w:val="00D00B38"/>
    <w:rsid w:val="00D00C68"/>
    <w:rsid w:val="00D01236"/>
    <w:rsid w:val="00D012B8"/>
    <w:rsid w:val="00D012EC"/>
    <w:rsid w:val="00D01312"/>
    <w:rsid w:val="00D0176C"/>
    <w:rsid w:val="00D017CD"/>
    <w:rsid w:val="00D018D5"/>
    <w:rsid w:val="00D019DA"/>
    <w:rsid w:val="00D01E32"/>
    <w:rsid w:val="00D0237F"/>
    <w:rsid w:val="00D0242A"/>
    <w:rsid w:val="00D0250B"/>
    <w:rsid w:val="00D0289E"/>
    <w:rsid w:val="00D02DDE"/>
    <w:rsid w:val="00D02E46"/>
    <w:rsid w:val="00D02FA9"/>
    <w:rsid w:val="00D0311F"/>
    <w:rsid w:val="00D03197"/>
    <w:rsid w:val="00D03597"/>
    <w:rsid w:val="00D037CD"/>
    <w:rsid w:val="00D040BD"/>
    <w:rsid w:val="00D040E3"/>
    <w:rsid w:val="00D04827"/>
    <w:rsid w:val="00D04AC6"/>
    <w:rsid w:val="00D052FA"/>
    <w:rsid w:val="00D058EB"/>
    <w:rsid w:val="00D05932"/>
    <w:rsid w:val="00D05A87"/>
    <w:rsid w:val="00D05BF7"/>
    <w:rsid w:val="00D05F56"/>
    <w:rsid w:val="00D05FC0"/>
    <w:rsid w:val="00D060BC"/>
    <w:rsid w:val="00D0617A"/>
    <w:rsid w:val="00D0621F"/>
    <w:rsid w:val="00D06220"/>
    <w:rsid w:val="00D065A3"/>
    <w:rsid w:val="00D065C7"/>
    <w:rsid w:val="00D0667F"/>
    <w:rsid w:val="00D06A41"/>
    <w:rsid w:val="00D06CC8"/>
    <w:rsid w:val="00D0708F"/>
    <w:rsid w:val="00D0710A"/>
    <w:rsid w:val="00D07150"/>
    <w:rsid w:val="00D07613"/>
    <w:rsid w:val="00D07D5D"/>
    <w:rsid w:val="00D07DEE"/>
    <w:rsid w:val="00D100B9"/>
    <w:rsid w:val="00D1035D"/>
    <w:rsid w:val="00D106A0"/>
    <w:rsid w:val="00D10E3C"/>
    <w:rsid w:val="00D11136"/>
    <w:rsid w:val="00D117DB"/>
    <w:rsid w:val="00D11AD2"/>
    <w:rsid w:val="00D11C47"/>
    <w:rsid w:val="00D11DCC"/>
    <w:rsid w:val="00D12214"/>
    <w:rsid w:val="00D13061"/>
    <w:rsid w:val="00D130D2"/>
    <w:rsid w:val="00D131D5"/>
    <w:rsid w:val="00D13694"/>
    <w:rsid w:val="00D13A7F"/>
    <w:rsid w:val="00D1400F"/>
    <w:rsid w:val="00D142E3"/>
    <w:rsid w:val="00D142EB"/>
    <w:rsid w:val="00D1430C"/>
    <w:rsid w:val="00D145E9"/>
    <w:rsid w:val="00D14A68"/>
    <w:rsid w:val="00D14C11"/>
    <w:rsid w:val="00D151AC"/>
    <w:rsid w:val="00D152C5"/>
    <w:rsid w:val="00D1532A"/>
    <w:rsid w:val="00D1557F"/>
    <w:rsid w:val="00D15712"/>
    <w:rsid w:val="00D1589B"/>
    <w:rsid w:val="00D1595F"/>
    <w:rsid w:val="00D159D7"/>
    <w:rsid w:val="00D15AFB"/>
    <w:rsid w:val="00D15BA8"/>
    <w:rsid w:val="00D1604B"/>
    <w:rsid w:val="00D163BA"/>
    <w:rsid w:val="00D16AE2"/>
    <w:rsid w:val="00D16FAA"/>
    <w:rsid w:val="00D1701B"/>
    <w:rsid w:val="00D170B8"/>
    <w:rsid w:val="00D17348"/>
    <w:rsid w:val="00D173BE"/>
    <w:rsid w:val="00D17720"/>
    <w:rsid w:val="00D1788F"/>
    <w:rsid w:val="00D17B5B"/>
    <w:rsid w:val="00D17D84"/>
    <w:rsid w:val="00D2000B"/>
    <w:rsid w:val="00D2016C"/>
    <w:rsid w:val="00D2048D"/>
    <w:rsid w:val="00D20578"/>
    <w:rsid w:val="00D20785"/>
    <w:rsid w:val="00D2088A"/>
    <w:rsid w:val="00D2088F"/>
    <w:rsid w:val="00D20D66"/>
    <w:rsid w:val="00D20ED1"/>
    <w:rsid w:val="00D21076"/>
    <w:rsid w:val="00D21555"/>
    <w:rsid w:val="00D215D9"/>
    <w:rsid w:val="00D219E6"/>
    <w:rsid w:val="00D21C06"/>
    <w:rsid w:val="00D21FF0"/>
    <w:rsid w:val="00D2247A"/>
    <w:rsid w:val="00D224C0"/>
    <w:rsid w:val="00D225F4"/>
    <w:rsid w:val="00D22774"/>
    <w:rsid w:val="00D227BC"/>
    <w:rsid w:val="00D2297A"/>
    <w:rsid w:val="00D22B37"/>
    <w:rsid w:val="00D23353"/>
    <w:rsid w:val="00D23355"/>
    <w:rsid w:val="00D237C6"/>
    <w:rsid w:val="00D23D29"/>
    <w:rsid w:val="00D244E8"/>
    <w:rsid w:val="00D245E5"/>
    <w:rsid w:val="00D245FC"/>
    <w:rsid w:val="00D245FD"/>
    <w:rsid w:val="00D24854"/>
    <w:rsid w:val="00D24BF5"/>
    <w:rsid w:val="00D254E9"/>
    <w:rsid w:val="00D25836"/>
    <w:rsid w:val="00D25C3B"/>
    <w:rsid w:val="00D2617E"/>
    <w:rsid w:val="00D262A5"/>
    <w:rsid w:val="00D26591"/>
    <w:rsid w:val="00D2662A"/>
    <w:rsid w:val="00D26988"/>
    <w:rsid w:val="00D26D4C"/>
    <w:rsid w:val="00D26FB3"/>
    <w:rsid w:val="00D2705B"/>
    <w:rsid w:val="00D27253"/>
    <w:rsid w:val="00D272E6"/>
    <w:rsid w:val="00D27369"/>
    <w:rsid w:val="00D27713"/>
    <w:rsid w:val="00D27799"/>
    <w:rsid w:val="00D278C5"/>
    <w:rsid w:val="00D27A63"/>
    <w:rsid w:val="00D27EE6"/>
    <w:rsid w:val="00D30050"/>
    <w:rsid w:val="00D302FE"/>
    <w:rsid w:val="00D30459"/>
    <w:rsid w:val="00D30B6E"/>
    <w:rsid w:val="00D30CAD"/>
    <w:rsid w:val="00D30E07"/>
    <w:rsid w:val="00D30F5B"/>
    <w:rsid w:val="00D30F71"/>
    <w:rsid w:val="00D30FD7"/>
    <w:rsid w:val="00D31092"/>
    <w:rsid w:val="00D31286"/>
    <w:rsid w:val="00D31328"/>
    <w:rsid w:val="00D31525"/>
    <w:rsid w:val="00D31FB6"/>
    <w:rsid w:val="00D3239F"/>
    <w:rsid w:val="00D324B7"/>
    <w:rsid w:val="00D32E86"/>
    <w:rsid w:val="00D32F30"/>
    <w:rsid w:val="00D33134"/>
    <w:rsid w:val="00D331CA"/>
    <w:rsid w:val="00D33209"/>
    <w:rsid w:val="00D3326D"/>
    <w:rsid w:val="00D33741"/>
    <w:rsid w:val="00D337C3"/>
    <w:rsid w:val="00D339CF"/>
    <w:rsid w:val="00D33B46"/>
    <w:rsid w:val="00D33B92"/>
    <w:rsid w:val="00D33CCA"/>
    <w:rsid w:val="00D33F66"/>
    <w:rsid w:val="00D3456C"/>
    <w:rsid w:val="00D345F3"/>
    <w:rsid w:val="00D3473D"/>
    <w:rsid w:val="00D348A1"/>
    <w:rsid w:val="00D3553D"/>
    <w:rsid w:val="00D35862"/>
    <w:rsid w:val="00D358AB"/>
    <w:rsid w:val="00D36132"/>
    <w:rsid w:val="00D36391"/>
    <w:rsid w:val="00D36644"/>
    <w:rsid w:val="00D37285"/>
    <w:rsid w:val="00D3734F"/>
    <w:rsid w:val="00D375A1"/>
    <w:rsid w:val="00D37AEA"/>
    <w:rsid w:val="00D37D50"/>
    <w:rsid w:val="00D37DBC"/>
    <w:rsid w:val="00D400EC"/>
    <w:rsid w:val="00D40284"/>
    <w:rsid w:val="00D40379"/>
    <w:rsid w:val="00D404CB"/>
    <w:rsid w:val="00D405AF"/>
    <w:rsid w:val="00D40958"/>
    <w:rsid w:val="00D40B52"/>
    <w:rsid w:val="00D40B8A"/>
    <w:rsid w:val="00D40E61"/>
    <w:rsid w:val="00D41000"/>
    <w:rsid w:val="00D4163E"/>
    <w:rsid w:val="00D41766"/>
    <w:rsid w:val="00D419D5"/>
    <w:rsid w:val="00D41D8D"/>
    <w:rsid w:val="00D41E18"/>
    <w:rsid w:val="00D42307"/>
    <w:rsid w:val="00D423ED"/>
    <w:rsid w:val="00D4240B"/>
    <w:rsid w:val="00D42671"/>
    <w:rsid w:val="00D42A82"/>
    <w:rsid w:val="00D42F23"/>
    <w:rsid w:val="00D4306D"/>
    <w:rsid w:val="00D437AE"/>
    <w:rsid w:val="00D438F8"/>
    <w:rsid w:val="00D4427D"/>
    <w:rsid w:val="00D445A4"/>
    <w:rsid w:val="00D445DA"/>
    <w:rsid w:val="00D4479D"/>
    <w:rsid w:val="00D447DB"/>
    <w:rsid w:val="00D44846"/>
    <w:rsid w:val="00D44894"/>
    <w:rsid w:val="00D44C1B"/>
    <w:rsid w:val="00D44CEA"/>
    <w:rsid w:val="00D44D2B"/>
    <w:rsid w:val="00D45577"/>
    <w:rsid w:val="00D45755"/>
    <w:rsid w:val="00D45926"/>
    <w:rsid w:val="00D45B20"/>
    <w:rsid w:val="00D45E1D"/>
    <w:rsid w:val="00D45E96"/>
    <w:rsid w:val="00D46047"/>
    <w:rsid w:val="00D460BC"/>
    <w:rsid w:val="00D461AD"/>
    <w:rsid w:val="00D46367"/>
    <w:rsid w:val="00D46B50"/>
    <w:rsid w:val="00D46BF5"/>
    <w:rsid w:val="00D46DE7"/>
    <w:rsid w:val="00D46E5A"/>
    <w:rsid w:val="00D46FA4"/>
    <w:rsid w:val="00D47626"/>
    <w:rsid w:val="00D47809"/>
    <w:rsid w:val="00D47BC0"/>
    <w:rsid w:val="00D47E9D"/>
    <w:rsid w:val="00D47E9E"/>
    <w:rsid w:val="00D501D2"/>
    <w:rsid w:val="00D5041B"/>
    <w:rsid w:val="00D509FF"/>
    <w:rsid w:val="00D50C86"/>
    <w:rsid w:val="00D50CAE"/>
    <w:rsid w:val="00D50ECA"/>
    <w:rsid w:val="00D511FE"/>
    <w:rsid w:val="00D515C3"/>
    <w:rsid w:val="00D518D7"/>
    <w:rsid w:val="00D518FC"/>
    <w:rsid w:val="00D51ADE"/>
    <w:rsid w:val="00D51FDD"/>
    <w:rsid w:val="00D520EE"/>
    <w:rsid w:val="00D52570"/>
    <w:rsid w:val="00D52D1C"/>
    <w:rsid w:val="00D52DC0"/>
    <w:rsid w:val="00D52DE0"/>
    <w:rsid w:val="00D5301F"/>
    <w:rsid w:val="00D53658"/>
    <w:rsid w:val="00D538EF"/>
    <w:rsid w:val="00D53BDD"/>
    <w:rsid w:val="00D53E18"/>
    <w:rsid w:val="00D53EF6"/>
    <w:rsid w:val="00D53FD0"/>
    <w:rsid w:val="00D541C7"/>
    <w:rsid w:val="00D543D8"/>
    <w:rsid w:val="00D54584"/>
    <w:rsid w:val="00D54905"/>
    <w:rsid w:val="00D54E92"/>
    <w:rsid w:val="00D54EF9"/>
    <w:rsid w:val="00D54F93"/>
    <w:rsid w:val="00D55054"/>
    <w:rsid w:val="00D55188"/>
    <w:rsid w:val="00D55642"/>
    <w:rsid w:val="00D55AB7"/>
    <w:rsid w:val="00D55BB1"/>
    <w:rsid w:val="00D55BC1"/>
    <w:rsid w:val="00D55EEC"/>
    <w:rsid w:val="00D55FC9"/>
    <w:rsid w:val="00D56219"/>
    <w:rsid w:val="00D5655C"/>
    <w:rsid w:val="00D5662F"/>
    <w:rsid w:val="00D56D49"/>
    <w:rsid w:val="00D56ECD"/>
    <w:rsid w:val="00D56F96"/>
    <w:rsid w:val="00D571A6"/>
    <w:rsid w:val="00D57265"/>
    <w:rsid w:val="00D573A4"/>
    <w:rsid w:val="00D575DD"/>
    <w:rsid w:val="00D5768A"/>
    <w:rsid w:val="00D57CC9"/>
    <w:rsid w:val="00D60896"/>
    <w:rsid w:val="00D608E2"/>
    <w:rsid w:val="00D6094B"/>
    <w:rsid w:val="00D60969"/>
    <w:rsid w:val="00D60F2D"/>
    <w:rsid w:val="00D61151"/>
    <w:rsid w:val="00D61724"/>
    <w:rsid w:val="00D61EEE"/>
    <w:rsid w:val="00D61F96"/>
    <w:rsid w:val="00D62286"/>
    <w:rsid w:val="00D626A3"/>
    <w:rsid w:val="00D62790"/>
    <w:rsid w:val="00D62A3F"/>
    <w:rsid w:val="00D62B76"/>
    <w:rsid w:val="00D62BAE"/>
    <w:rsid w:val="00D635DE"/>
    <w:rsid w:val="00D63642"/>
    <w:rsid w:val="00D636AE"/>
    <w:rsid w:val="00D63996"/>
    <w:rsid w:val="00D6488D"/>
    <w:rsid w:val="00D64A85"/>
    <w:rsid w:val="00D6522E"/>
    <w:rsid w:val="00D65289"/>
    <w:rsid w:val="00D653B1"/>
    <w:rsid w:val="00D65CA2"/>
    <w:rsid w:val="00D65E43"/>
    <w:rsid w:val="00D661A8"/>
    <w:rsid w:val="00D66F44"/>
    <w:rsid w:val="00D66F4F"/>
    <w:rsid w:val="00D673FD"/>
    <w:rsid w:val="00D676B0"/>
    <w:rsid w:val="00D67742"/>
    <w:rsid w:val="00D67770"/>
    <w:rsid w:val="00D67A72"/>
    <w:rsid w:val="00D67BEC"/>
    <w:rsid w:val="00D67D73"/>
    <w:rsid w:val="00D67E0F"/>
    <w:rsid w:val="00D67E17"/>
    <w:rsid w:val="00D7042F"/>
    <w:rsid w:val="00D70477"/>
    <w:rsid w:val="00D70494"/>
    <w:rsid w:val="00D7077A"/>
    <w:rsid w:val="00D709F4"/>
    <w:rsid w:val="00D70ABC"/>
    <w:rsid w:val="00D70D9B"/>
    <w:rsid w:val="00D70EFC"/>
    <w:rsid w:val="00D70F6C"/>
    <w:rsid w:val="00D71032"/>
    <w:rsid w:val="00D714F0"/>
    <w:rsid w:val="00D71726"/>
    <w:rsid w:val="00D71E28"/>
    <w:rsid w:val="00D71F27"/>
    <w:rsid w:val="00D72388"/>
    <w:rsid w:val="00D723B7"/>
    <w:rsid w:val="00D72729"/>
    <w:rsid w:val="00D7278F"/>
    <w:rsid w:val="00D7295F"/>
    <w:rsid w:val="00D7296F"/>
    <w:rsid w:val="00D72AD8"/>
    <w:rsid w:val="00D72CE7"/>
    <w:rsid w:val="00D72ED0"/>
    <w:rsid w:val="00D72F2B"/>
    <w:rsid w:val="00D73515"/>
    <w:rsid w:val="00D736B1"/>
    <w:rsid w:val="00D73B45"/>
    <w:rsid w:val="00D73C91"/>
    <w:rsid w:val="00D74C04"/>
    <w:rsid w:val="00D74C1B"/>
    <w:rsid w:val="00D74CA4"/>
    <w:rsid w:val="00D74DCC"/>
    <w:rsid w:val="00D74EC1"/>
    <w:rsid w:val="00D75803"/>
    <w:rsid w:val="00D75D4D"/>
    <w:rsid w:val="00D76199"/>
    <w:rsid w:val="00D7633E"/>
    <w:rsid w:val="00D76614"/>
    <w:rsid w:val="00D768C3"/>
    <w:rsid w:val="00D76B82"/>
    <w:rsid w:val="00D76E9C"/>
    <w:rsid w:val="00D7708D"/>
    <w:rsid w:val="00D7746C"/>
    <w:rsid w:val="00D7755E"/>
    <w:rsid w:val="00D77A1C"/>
    <w:rsid w:val="00D77DC3"/>
    <w:rsid w:val="00D77EEB"/>
    <w:rsid w:val="00D803A1"/>
    <w:rsid w:val="00D80AD4"/>
    <w:rsid w:val="00D80C31"/>
    <w:rsid w:val="00D80D51"/>
    <w:rsid w:val="00D80DAE"/>
    <w:rsid w:val="00D81350"/>
    <w:rsid w:val="00D81457"/>
    <w:rsid w:val="00D81825"/>
    <w:rsid w:val="00D823B7"/>
    <w:rsid w:val="00D82490"/>
    <w:rsid w:val="00D824CD"/>
    <w:rsid w:val="00D8251A"/>
    <w:rsid w:val="00D8277D"/>
    <w:rsid w:val="00D82DE0"/>
    <w:rsid w:val="00D82DFC"/>
    <w:rsid w:val="00D82E01"/>
    <w:rsid w:val="00D82F01"/>
    <w:rsid w:val="00D8306C"/>
    <w:rsid w:val="00D83623"/>
    <w:rsid w:val="00D8369B"/>
    <w:rsid w:val="00D8394C"/>
    <w:rsid w:val="00D83DCA"/>
    <w:rsid w:val="00D83F5C"/>
    <w:rsid w:val="00D84287"/>
    <w:rsid w:val="00D84410"/>
    <w:rsid w:val="00D8447E"/>
    <w:rsid w:val="00D849B8"/>
    <w:rsid w:val="00D8523A"/>
    <w:rsid w:val="00D85A42"/>
    <w:rsid w:val="00D85B62"/>
    <w:rsid w:val="00D85D4E"/>
    <w:rsid w:val="00D860ED"/>
    <w:rsid w:val="00D867F2"/>
    <w:rsid w:val="00D86816"/>
    <w:rsid w:val="00D86837"/>
    <w:rsid w:val="00D86D72"/>
    <w:rsid w:val="00D86EA1"/>
    <w:rsid w:val="00D8707F"/>
    <w:rsid w:val="00D87416"/>
    <w:rsid w:val="00D87650"/>
    <w:rsid w:val="00D87F77"/>
    <w:rsid w:val="00D901F3"/>
    <w:rsid w:val="00D90699"/>
    <w:rsid w:val="00D908F6"/>
    <w:rsid w:val="00D90D52"/>
    <w:rsid w:val="00D90E47"/>
    <w:rsid w:val="00D916F8"/>
    <w:rsid w:val="00D91B1E"/>
    <w:rsid w:val="00D91B88"/>
    <w:rsid w:val="00D91BB5"/>
    <w:rsid w:val="00D92125"/>
    <w:rsid w:val="00D9220C"/>
    <w:rsid w:val="00D9239A"/>
    <w:rsid w:val="00D926C1"/>
    <w:rsid w:val="00D927EC"/>
    <w:rsid w:val="00D92902"/>
    <w:rsid w:val="00D93277"/>
    <w:rsid w:val="00D9401F"/>
    <w:rsid w:val="00D946AF"/>
    <w:rsid w:val="00D946E6"/>
    <w:rsid w:val="00D952A6"/>
    <w:rsid w:val="00D953D3"/>
    <w:rsid w:val="00D95463"/>
    <w:rsid w:val="00D95A5D"/>
    <w:rsid w:val="00D95B2D"/>
    <w:rsid w:val="00D95F7A"/>
    <w:rsid w:val="00D9602D"/>
    <w:rsid w:val="00D96829"/>
    <w:rsid w:val="00D9684D"/>
    <w:rsid w:val="00D96BC9"/>
    <w:rsid w:val="00D96D7E"/>
    <w:rsid w:val="00D970FD"/>
    <w:rsid w:val="00D971C2"/>
    <w:rsid w:val="00D9799B"/>
    <w:rsid w:val="00D97A6B"/>
    <w:rsid w:val="00D97D99"/>
    <w:rsid w:val="00D97E10"/>
    <w:rsid w:val="00DA04E0"/>
    <w:rsid w:val="00DA074B"/>
    <w:rsid w:val="00DA0845"/>
    <w:rsid w:val="00DA0923"/>
    <w:rsid w:val="00DA0B05"/>
    <w:rsid w:val="00DA0B35"/>
    <w:rsid w:val="00DA0C42"/>
    <w:rsid w:val="00DA1229"/>
    <w:rsid w:val="00DA186E"/>
    <w:rsid w:val="00DA1934"/>
    <w:rsid w:val="00DA1D8F"/>
    <w:rsid w:val="00DA1FBE"/>
    <w:rsid w:val="00DA2389"/>
    <w:rsid w:val="00DA2C66"/>
    <w:rsid w:val="00DA3002"/>
    <w:rsid w:val="00DA307B"/>
    <w:rsid w:val="00DA30EC"/>
    <w:rsid w:val="00DA31EB"/>
    <w:rsid w:val="00DA33C1"/>
    <w:rsid w:val="00DA34E8"/>
    <w:rsid w:val="00DA3676"/>
    <w:rsid w:val="00DA37B5"/>
    <w:rsid w:val="00DA39AC"/>
    <w:rsid w:val="00DA3D39"/>
    <w:rsid w:val="00DA3EF9"/>
    <w:rsid w:val="00DA424E"/>
    <w:rsid w:val="00DA42CA"/>
    <w:rsid w:val="00DA4729"/>
    <w:rsid w:val="00DA497F"/>
    <w:rsid w:val="00DA49CA"/>
    <w:rsid w:val="00DA5E36"/>
    <w:rsid w:val="00DA658D"/>
    <w:rsid w:val="00DA66B2"/>
    <w:rsid w:val="00DA66BB"/>
    <w:rsid w:val="00DA6A7C"/>
    <w:rsid w:val="00DA7B4B"/>
    <w:rsid w:val="00DA7D78"/>
    <w:rsid w:val="00DA7E0F"/>
    <w:rsid w:val="00DB008F"/>
    <w:rsid w:val="00DB0120"/>
    <w:rsid w:val="00DB0219"/>
    <w:rsid w:val="00DB06C4"/>
    <w:rsid w:val="00DB0A7E"/>
    <w:rsid w:val="00DB0AB7"/>
    <w:rsid w:val="00DB0AD8"/>
    <w:rsid w:val="00DB0EE6"/>
    <w:rsid w:val="00DB11B1"/>
    <w:rsid w:val="00DB11DE"/>
    <w:rsid w:val="00DB121C"/>
    <w:rsid w:val="00DB12F0"/>
    <w:rsid w:val="00DB13E7"/>
    <w:rsid w:val="00DB1530"/>
    <w:rsid w:val="00DB16BF"/>
    <w:rsid w:val="00DB1802"/>
    <w:rsid w:val="00DB1917"/>
    <w:rsid w:val="00DB1AE0"/>
    <w:rsid w:val="00DB1EBF"/>
    <w:rsid w:val="00DB1F8F"/>
    <w:rsid w:val="00DB1F96"/>
    <w:rsid w:val="00DB2227"/>
    <w:rsid w:val="00DB2239"/>
    <w:rsid w:val="00DB246E"/>
    <w:rsid w:val="00DB26F6"/>
    <w:rsid w:val="00DB279A"/>
    <w:rsid w:val="00DB2E32"/>
    <w:rsid w:val="00DB2E88"/>
    <w:rsid w:val="00DB356A"/>
    <w:rsid w:val="00DB3690"/>
    <w:rsid w:val="00DB3691"/>
    <w:rsid w:val="00DB36B4"/>
    <w:rsid w:val="00DB3729"/>
    <w:rsid w:val="00DB388B"/>
    <w:rsid w:val="00DB3CC9"/>
    <w:rsid w:val="00DB3FDE"/>
    <w:rsid w:val="00DB4240"/>
    <w:rsid w:val="00DB4474"/>
    <w:rsid w:val="00DB4777"/>
    <w:rsid w:val="00DB4B9F"/>
    <w:rsid w:val="00DB4C90"/>
    <w:rsid w:val="00DB4FB3"/>
    <w:rsid w:val="00DB52F9"/>
    <w:rsid w:val="00DB533D"/>
    <w:rsid w:val="00DB5461"/>
    <w:rsid w:val="00DB57B6"/>
    <w:rsid w:val="00DB591A"/>
    <w:rsid w:val="00DB5922"/>
    <w:rsid w:val="00DB5EE9"/>
    <w:rsid w:val="00DB617E"/>
    <w:rsid w:val="00DB7016"/>
    <w:rsid w:val="00DB71BD"/>
    <w:rsid w:val="00DB72F5"/>
    <w:rsid w:val="00DB73E9"/>
    <w:rsid w:val="00DB74A2"/>
    <w:rsid w:val="00DB74FF"/>
    <w:rsid w:val="00DB7AA5"/>
    <w:rsid w:val="00DB7DB8"/>
    <w:rsid w:val="00DB7E7D"/>
    <w:rsid w:val="00DB7F1A"/>
    <w:rsid w:val="00DB7FBD"/>
    <w:rsid w:val="00DC04B2"/>
    <w:rsid w:val="00DC05E9"/>
    <w:rsid w:val="00DC072D"/>
    <w:rsid w:val="00DC07C2"/>
    <w:rsid w:val="00DC0903"/>
    <w:rsid w:val="00DC0F61"/>
    <w:rsid w:val="00DC1088"/>
    <w:rsid w:val="00DC1C28"/>
    <w:rsid w:val="00DC1DCA"/>
    <w:rsid w:val="00DC20C1"/>
    <w:rsid w:val="00DC2122"/>
    <w:rsid w:val="00DC3057"/>
    <w:rsid w:val="00DC310C"/>
    <w:rsid w:val="00DC3CC5"/>
    <w:rsid w:val="00DC3D70"/>
    <w:rsid w:val="00DC3F19"/>
    <w:rsid w:val="00DC4089"/>
    <w:rsid w:val="00DC4206"/>
    <w:rsid w:val="00DC426F"/>
    <w:rsid w:val="00DC447F"/>
    <w:rsid w:val="00DC46DE"/>
    <w:rsid w:val="00DC4AEB"/>
    <w:rsid w:val="00DC4B87"/>
    <w:rsid w:val="00DC52D5"/>
    <w:rsid w:val="00DC5380"/>
    <w:rsid w:val="00DC5417"/>
    <w:rsid w:val="00DC5651"/>
    <w:rsid w:val="00DC5FDD"/>
    <w:rsid w:val="00DC60D9"/>
    <w:rsid w:val="00DC69AD"/>
    <w:rsid w:val="00DC6BFC"/>
    <w:rsid w:val="00DC6F55"/>
    <w:rsid w:val="00DC7AD2"/>
    <w:rsid w:val="00DC7D5B"/>
    <w:rsid w:val="00DD0467"/>
    <w:rsid w:val="00DD0912"/>
    <w:rsid w:val="00DD0A4D"/>
    <w:rsid w:val="00DD1375"/>
    <w:rsid w:val="00DD1434"/>
    <w:rsid w:val="00DD15CF"/>
    <w:rsid w:val="00DD180C"/>
    <w:rsid w:val="00DD1B08"/>
    <w:rsid w:val="00DD1BCB"/>
    <w:rsid w:val="00DD2315"/>
    <w:rsid w:val="00DD26F5"/>
    <w:rsid w:val="00DD28B6"/>
    <w:rsid w:val="00DD2993"/>
    <w:rsid w:val="00DD2B5A"/>
    <w:rsid w:val="00DD2B78"/>
    <w:rsid w:val="00DD3004"/>
    <w:rsid w:val="00DD308B"/>
    <w:rsid w:val="00DD35F2"/>
    <w:rsid w:val="00DD3720"/>
    <w:rsid w:val="00DD3768"/>
    <w:rsid w:val="00DD3E0A"/>
    <w:rsid w:val="00DD43C9"/>
    <w:rsid w:val="00DD45CB"/>
    <w:rsid w:val="00DD45DD"/>
    <w:rsid w:val="00DD48D4"/>
    <w:rsid w:val="00DD4C42"/>
    <w:rsid w:val="00DD4EF6"/>
    <w:rsid w:val="00DD4FBB"/>
    <w:rsid w:val="00DD50A6"/>
    <w:rsid w:val="00DD5148"/>
    <w:rsid w:val="00DD51FF"/>
    <w:rsid w:val="00DD5244"/>
    <w:rsid w:val="00DD5296"/>
    <w:rsid w:val="00DD5A82"/>
    <w:rsid w:val="00DD5F3B"/>
    <w:rsid w:val="00DD6372"/>
    <w:rsid w:val="00DD64C9"/>
    <w:rsid w:val="00DD6AA9"/>
    <w:rsid w:val="00DD6DA1"/>
    <w:rsid w:val="00DD6E0A"/>
    <w:rsid w:val="00DD6F6B"/>
    <w:rsid w:val="00DD7139"/>
    <w:rsid w:val="00DD7253"/>
    <w:rsid w:val="00DD73C0"/>
    <w:rsid w:val="00DD752E"/>
    <w:rsid w:val="00DD7670"/>
    <w:rsid w:val="00DD7DF6"/>
    <w:rsid w:val="00DD7E39"/>
    <w:rsid w:val="00DD7FB1"/>
    <w:rsid w:val="00DE05F3"/>
    <w:rsid w:val="00DE0A04"/>
    <w:rsid w:val="00DE0BD9"/>
    <w:rsid w:val="00DE0FCE"/>
    <w:rsid w:val="00DE1281"/>
    <w:rsid w:val="00DE16BD"/>
    <w:rsid w:val="00DE17BA"/>
    <w:rsid w:val="00DE1975"/>
    <w:rsid w:val="00DE1E28"/>
    <w:rsid w:val="00DE2023"/>
    <w:rsid w:val="00DE2425"/>
    <w:rsid w:val="00DE257E"/>
    <w:rsid w:val="00DE3054"/>
    <w:rsid w:val="00DE3189"/>
    <w:rsid w:val="00DE32BD"/>
    <w:rsid w:val="00DE3912"/>
    <w:rsid w:val="00DE393C"/>
    <w:rsid w:val="00DE39B5"/>
    <w:rsid w:val="00DE3EA5"/>
    <w:rsid w:val="00DE4103"/>
    <w:rsid w:val="00DE4237"/>
    <w:rsid w:val="00DE4489"/>
    <w:rsid w:val="00DE4752"/>
    <w:rsid w:val="00DE4960"/>
    <w:rsid w:val="00DE4AC9"/>
    <w:rsid w:val="00DE4CD3"/>
    <w:rsid w:val="00DE4F91"/>
    <w:rsid w:val="00DE53C7"/>
    <w:rsid w:val="00DE5840"/>
    <w:rsid w:val="00DE5BA7"/>
    <w:rsid w:val="00DE69D7"/>
    <w:rsid w:val="00DE6BF6"/>
    <w:rsid w:val="00DE6D8B"/>
    <w:rsid w:val="00DE6F3F"/>
    <w:rsid w:val="00DE7026"/>
    <w:rsid w:val="00DE723F"/>
    <w:rsid w:val="00DE73AB"/>
    <w:rsid w:val="00DE740B"/>
    <w:rsid w:val="00DE78BE"/>
    <w:rsid w:val="00DE790C"/>
    <w:rsid w:val="00DE7D29"/>
    <w:rsid w:val="00DE7FB6"/>
    <w:rsid w:val="00DF0130"/>
    <w:rsid w:val="00DF0179"/>
    <w:rsid w:val="00DF069E"/>
    <w:rsid w:val="00DF0717"/>
    <w:rsid w:val="00DF0F02"/>
    <w:rsid w:val="00DF133E"/>
    <w:rsid w:val="00DF19D9"/>
    <w:rsid w:val="00DF1B26"/>
    <w:rsid w:val="00DF1B72"/>
    <w:rsid w:val="00DF1C8B"/>
    <w:rsid w:val="00DF1DBE"/>
    <w:rsid w:val="00DF2A15"/>
    <w:rsid w:val="00DF3179"/>
    <w:rsid w:val="00DF383F"/>
    <w:rsid w:val="00DF41EB"/>
    <w:rsid w:val="00DF4901"/>
    <w:rsid w:val="00DF4B02"/>
    <w:rsid w:val="00DF4CEB"/>
    <w:rsid w:val="00DF4E16"/>
    <w:rsid w:val="00DF54F5"/>
    <w:rsid w:val="00DF553A"/>
    <w:rsid w:val="00DF568F"/>
    <w:rsid w:val="00DF5F96"/>
    <w:rsid w:val="00DF6162"/>
    <w:rsid w:val="00DF659A"/>
    <w:rsid w:val="00DF6656"/>
    <w:rsid w:val="00DF6BED"/>
    <w:rsid w:val="00DF7009"/>
    <w:rsid w:val="00DF71D3"/>
    <w:rsid w:val="00DF7211"/>
    <w:rsid w:val="00DF7FCE"/>
    <w:rsid w:val="00E00461"/>
    <w:rsid w:val="00E007FE"/>
    <w:rsid w:val="00E0096E"/>
    <w:rsid w:val="00E0098D"/>
    <w:rsid w:val="00E00A4F"/>
    <w:rsid w:val="00E00BE6"/>
    <w:rsid w:val="00E00C6F"/>
    <w:rsid w:val="00E00CF7"/>
    <w:rsid w:val="00E00E98"/>
    <w:rsid w:val="00E0100C"/>
    <w:rsid w:val="00E015B2"/>
    <w:rsid w:val="00E0169B"/>
    <w:rsid w:val="00E019BE"/>
    <w:rsid w:val="00E01B42"/>
    <w:rsid w:val="00E01E3A"/>
    <w:rsid w:val="00E02432"/>
    <w:rsid w:val="00E02614"/>
    <w:rsid w:val="00E02C64"/>
    <w:rsid w:val="00E02DA4"/>
    <w:rsid w:val="00E0319F"/>
    <w:rsid w:val="00E033D9"/>
    <w:rsid w:val="00E03521"/>
    <w:rsid w:val="00E035E0"/>
    <w:rsid w:val="00E03899"/>
    <w:rsid w:val="00E03BC4"/>
    <w:rsid w:val="00E03E78"/>
    <w:rsid w:val="00E03FE1"/>
    <w:rsid w:val="00E0435E"/>
    <w:rsid w:val="00E0465A"/>
    <w:rsid w:val="00E046DD"/>
    <w:rsid w:val="00E04A00"/>
    <w:rsid w:val="00E04A12"/>
    <w:rsid w:val="00E04A6E"/>
    <w:rsid w:val="00E04BC7"/>
    <w:rsid w:val="00E04D7A"/>
    <w:rsid w:val="00E04EF4"/>
    <w:rsid w:val="00E04F21"/>
    <w:rsid w:val="00E04FE7"/>
    <w:rsid w:val="00E05269"/>
    <w:rsid w:val="00E05502"/>
    <w:rsid w:val="00E05DFD"/>
    <w:rsid w:val="00E05F08"/>
    <w:rsid w:val="00E062E9"/>
    <w:rsid w:val="00E0638E"/>
    <w:rsid w:val="00E064CE"/>
    <w:rsid w:val="00E065AF"/>
    <w:rsid w:val="00E0665A"/>
    <w:rsid w:val="00E06E8D"/>
    <w:rsid w:val="00E07466"/>
    <w:rsid w:val="00E07469"/>
    <w:rsid w:val="00E075D2"/>
    <w:rsid w:val="00E076FC"/>
    <w:rsid w:val="00E101FF"/>
    <w:rsid w:val="00E10370"/>
    <w:rsid w:val="00E108D1"/>
    <w:rsid w:val="00E108E1"/>
    <w:rsid w:val="00E10F07"/>
    <w:rsid w:val="00E10F74"/>
    <w:rsid w:val="00E111C5"/>
    <w:rsid w:val="00E11211"/>
    <w:rsid w:val="00E11349"/>
    <w:rsid w:val="00E113BC"/>
    <w:rsid w:val="00E11F11"/>
    <w:rsid w:val="00E120FE"/>
    <w:rsid w:val="00E12105"/>
    <w:rsid w:val="00E121EC"/>
    <w:rsid w:val="00E1232B"/>
    <w:rsid w:val="00E1234E"/>
    <w:rsid w:val="00E124AE"/>
    <w:rsid w:val="00E12580"/>
    <w:rsid w:val="00E12706"/>
    <w:rsid w:val="00E12734"/>
    <w:rsid w:val="00E12839"/>
    <w:rsid w:val="00E12DD6"/>
    <w:rsid w:val="00E13608"/>
    <w:rsid w:val="00E136CA"/>
    <w:rsid w:val="00E1372E"/>
    <w:rsid w:val="00E1391E"/>
    <w:rsid w:val="00E13A40"/>
    <w:rsid w:val="00E140ED"/>
    <w:rsid w:val="00E14238"/>
    <w:rsid w:val="00E1454D"/>
    <w:rsid w:val="00E1464E"/>
    <w:rsid w:val="00E1490B"/>
    <w:rsid w:val="00E14D32"/>
    <w:rsid w:val="00E151FF"/>
    <w:rsid w:val="00E155AB"/>
    <w:rsid w:val="00E1567A"/>
    <w:rsid w:val="00E1598A"/>
    <w:rsid w:val="00E15CDA"/>
    <w:rsid w:val="00E16124"/>
    <w:rsid w:val="00E16B49"/>
    <w:rsid w:val="00E16F91"/>
    <w:rsid w:val="00E172BE"/>
    <w:rsid w:val="00E1747C"/>
    <w:rsid w:val="00E17DDB"/>
    <w:rsid w:val="00E17EF5"/>
    <w:rsid w:val="00E17F8C"/>
    <w:rsid w:val="00E2026E"/>
    <w:rsid w:val="00E20357"/>
    <w:rsid w:val="00E20367"/>
    <w:rsid w:val="00E20881"/>
    <w:rsid w:val="00E20B40"/>
    <w:rsid w:val="00E21465"/>
    <w:rsid w:val="00E2183E"/>
    <w:rsid w:val="00E2196D"/>
    <w:rsid w:val="00E21DC7"/>
    <w:rsid w:val="00E21F40"/>
    <w:rsid w:val="00E22252"/>
    <w:rsid w:val="00E226A7"/>
    <w:rsid w:val="00E228A3"/>
    <w:rsid w:val="00E22DAD"/>
    <w:rsid w:val="00E22E16"/>
    <w:rsid w:val="00E23ECE"/>
    <w:rsid w:val="00E23EEC"/>
    <w:rsid w:val="00E2435C"/>
    <w:rsid w:val="00E24479"/>
    <w:rsid w:val="00E24624"/>
    <w:rsid w:val="00E24A94"/>
    <w:rsid w:val="00E24DC3"/>
    <w:rsid w:val="00E24E35"/>
    <w:rsid w:val="00E24F43"/>
    <w:rsid w:val="00E25152"/>
    <w:rsid w:val="00E25289"/>
    <w:rsid w:val="00E25344"/>
    <w:rsid w:val="00E25554"/>
    <w:rsid w:val="00E2569F"/>
    <w:rsid w:val="00E25C32"/>
    <w:rsid w:val="00E25D89"/>
    <w:rsid w:val="00E25DAE"/>
    <w:rsid w:val="00E25F30"/>
    <w:rsid w:val="00E2635F"/>
    <w:rsid w:val="00E26924"/>
    <w:rsid w:val="00E26A16"/>
    <w:rsid w:val="00E26B75"/>
    <w:rsid w:val="00E26E3F"/>
    <w:rsid w:val="00E2747D"/>
    <w:rsid w:val="00E27521"/>
    <w:rsid w:val="00E27A0A"/>
    <w:rsid w:val="00E27DDC"/>
    <w:rsid w:val="00E27EF2"/>
    <w:rsid w:val="00E3055E"/>
    <w:rsid w:val="00E30C6B"/>
    <w:rsid w:val="00E31263"/>
    <w:rsid w:val="00E31956"/>
    <w:rsid w:val="00E31B2D"/>
    <w:rsid w:val="00E31CE8"/>
    <w:rsid w:val="00E327B9"/>
    <w:rsid w:val="00E327C1"/>
    <w:rsid w:val="00E32CFB"/>
    <w:rsid w:val="00E32E8B"/>
    <w:rsid w:val="00E330E0"/>
    <w:rsid w:val="00E333C7"/>
    <w:rsid w:val="00E334E6"/>
    <w:rsid w:val="00E338F4"/>
    <w:rsid w:val="00E33E46"/>
    <w:rsid w:val="00E340F2"/>
    <w:rsid w:val="00E34F09"/>
    <w:rsid w:val="00E35047"/>
    <w:rsid w:val="00E351EA"/>
    <w:rsid w:val="00E353C4"/>
    <w:rsid w:val="00E3566C"/>
    <w:rsid w:val="00E35A41"/>
    <w:rsid w:val="00E35DCA"/>
    <w:rsid w:val="00E363D3"/>
    <w:rsid w:val="00E36578"/>
    <w:rsid w:val="00E368BA"/>
    <w:rsid w:val="00E36BCC"/>
    <w:rsid w:val="00E36CBF"/>
    <w:rsid w:val="00E36D15"/>
    <w:rsid w:val="00E370BA"/>
    <w:rsid w:val="00E3765B"/>
    <w:rsid w:val="00E376EA"/>
    <w:rsid w:val="00E37857"/>
    <w:rsid w:val="00E37933"/>
    <w:rsid w:val="00E379E3"/>
    <w:rsid w:val="00E37D00"/>
    <w:rsid w:val="00E37E08"/>
    <w:rsid w:val="00E408A4"/>
    <w:rsid w:val="00E40A89"/>
    <w:rsid w:val="00E40B77"/>
    <w:rsid w:val="00E411B4"/>
    <w:rsid w:val="00E411E7"/>
    <w:rsid w:val="00E41467"/>
    <w:rsid w:val="00E41518"/>
    <w:rsid w:val="00E416A7"/>
    <w:rsid w:val="00E418AE"/>
    <w:rsid w:val="00E41BB1"/>
    <w:rsid w:val="00E41D4F"/>
    <w:rsid w:val="00E41D51"/>
    <w:rsid w:val="00E41D6A"/>
    <w:rsid w:val="00E42AC0"/>
    <w:rsid w:val="00E42DA1"/>
    <w:rsid w:val="00E43944"/>
    <w:rsid w:val="00E43A04"/>
    <w:rsid w:val="00E43E7B"/>
    <w:rsid w:val="00E4476A"/>
    <w:rsid w:val="00E449BB"/>
    <w:rsid w:val="00E44A79"/>
    <w:rsid w:val="00E44D5E"/>
    <w:rsid w:val="00E44D8E"/>
    <w:rsid w:val="00E44EB1"/>
    <w:rsid w:val="00E44FCC"/>
    <w:rsid w:val="00E452AA"/>
    <w:rsid w:val="00E45508"/>
    <w:rsid w:val="00E45716"/>
    <w:rsid w:val="00E4576F"/>
    <w:rsid w:val="00E45796"/>
    <w:rsid w:val="00E45F35"/>
    <w:rsid w:val="00E460D1"/>
    <w:rsid w:val="00E46239"/>
    <w:rsid w:val="00E46441"/>
    <w:rsid w:val="00E466C9"/>
    <w:rsid w:val="00E467AE"/>
    <w:rsid w:val="00E46B3D"/>
    <w:rsid w:val="00E47199"/>
    <w:rsid w:val="00E47470"/>
    <w:rsid w:val="00E478EE"/>
    <w:rsid w:val="00E47AB5"/>
    <w:rsid w:val="00E47CF6"/>
    <w:rsid w:val="00E50357"/>
    <w:rsid w:val="00E50448"/>
    <w:rsid w:val="00E50525"/>
    <w:rsid w:val="00E509BB"/>
    <w:rsid w:val="00E50A64"/>
    <w:rsid w:val="00E50D2B"/>
    <w:rsid w:val="00E50D6B"/>
    <w:rsid w:val="00E5112F"/>
    <w:rsid w:val="00E512DD"/>
    <w:rsid w:val="00E513E6"/>
    <w:rsid w:val="00E51951"/>
    <w:rsid w:val="00E51AC8"/>
    <w:rsid w:val="00E51ACD"/>
    <w:rsid w:val="00E51CDA"/>
    <w:rsid w:val="00E51F72"/>
    <w:rsid w:val="00E5214E"/>
    <w:rsid w:val="00E521C6"/>
    <w:rsid w:val="00E5274C"/>
    <w:rsid w:val="00E52778"/>
    <w:rsid w:val="00E52876"/>
    <w:rsid w:val="00E529AC"/>
    <w:rsid w:val="00E52A1E"/>
    <w:rsid w:val="00E52D06"/>
    <w:rsid w:val="00E52D9A"/>
    <w:rsid w:val="00E52E2E"/>
    <w:rsid w:val="00E531C2"/>
    <w:rsid w:val="00E535CF"/>
    <w:rsid w:val="00E536BE"/>
    <w:rsid w:val="00E5409F"/>
    <w:rsid w:val="00E54584"/>
    <w:rsid w:val="00E54667"/>
    <w:rsid w:val="00E55019"/>
    <w:rsid w:val="00E557B0"/>
    <w:rsid w:val="00E55E5B"/>
    <w:rsid w:val="00E5662B"/>
    <w:rsid w:val="00E56D36"/>
    <w:rsid w:val="00E5760B"/>
    <w:rsid w:val="00E57A72"/>
    <w:rsid w:val="00E57EED"/>
    <w:rsid w:val="00E600A3"/>
    <w:rsid w:val="00E60E42"/>
    <w:rsid w:val="00E60FFB"/>
    <w:rsid w:val="00E61169"/>
    <w:rsid w:val="00E6145B"/>
    <w:rsid w:val="00E615AE"/>
    <w:rsid w:val="00E61A57"/>
    <w:rsid w:val="00E61A73"/>
    <w:rsid w:val="00E6209C"/>
    <w:rsid w:val="00E626A1"/>
    <w:rsid w:val="00E62898"/>
    <w:rsid w:val="00E62AC5"/>
    <w:rsid w:val="00E62E16"/>
    <w:rsid w:val="00E63267"/>
    <w:rsid w:val="00E634D8"/>
    <w:rsid w:val="00E6385E"/>
    <w:rsid w:val="00E63DEA"/>
    <w:rsid w:val="00E63E33"/>
    <w:rsid w:val="00E6441E"/>
    <w:rsid w:val="00E646B3"/>
    <w:rsid w:val="00E649D6"/>
    <w:rsid w:val="00E64C19"/>
    <w:rsid w:val="00E655CF"/>
    <w:rsid w:val="00E65890"/>
    <w:rsid w:val="00E65ACE"/>
    <w:rsid w:val="00E65BFC"/>
    <w:rsid w:val="00E65D74"/>
    <w:rsid w:val="00E65DA8"/>
    <w:rsid w:val="00E660D0"/>
    <w:rsid w:val="00E6613D"/>
    <w:rsid w:val="00E6621B"/>
    <w:rsid w:val="00E665A4"/>
    <w:rsid w:val="00E66767"/>
    <w:rsid w:val="00E66862"/>
    <w:rsid w:val="00E66E4B"/>
    <w:rsid w:val="00E670B8"/>
    <w:rsid w:val="00E670BF"/>
    <w:rsid w:val="00E67322"/>
    <w:rsid w:val="00E674CA"/>
    <w:rsid w:val="00E67B73"/>
    <w:rsid w:val="00E67E3A"/>
    <w:rsid w:val="00E7036F"/>
    <w:rsid w:val="00E70433"/>
    <w:rsid w:val="00E7090C"/>
    <w:rsid w:val="00E7092A"/>
    <w:rsid w:val="00E7104E"/>
    <w:rsid w:val="00E7114E"/>
    <w:rsid w:val="00E71348"/>
    <w:rsid w:val="00E71356"/>
    <w:rsid w:val="00E7188D"/>
    <w:rsid w:val="00E71CFF"/>
    <w:rsid w:val="00E71DF5"/>
    <w:rsid w:val="00E71E39"/>
    <w:rsid w:val="00E72437"/>
    <w:rsid w:val="00E724D3"/>
    <w:rsid w:val="00E725E6"/>
    <w:rsid w:val="00E72971"/>
    <w:rsid w:val="00E7299D"/>
    <w:rsid w:val="00E72A3C"/>
    <w:rsid w:val="00E72D23"/>
    <w:rsid w:val="00E732A8"/>
    <w:rsid w:val="00E73DC1"/>
    <w:rsid w:val="00E740C9"/>
    <w:rsid w:val="00E74163"/>
    <w:rsid w:val="00E746D1"/>
    <w:rsid w:val="00E74B50"/>
    <w:rsid w:val="00E74BD1"/>
    <w:rsid w:val="00E74F89"/>
    <w:rsid w:val="00E75220"/>
    <w:rsid w:val="00E752BC"/>
    <w:rsid w:val="00E7550B"/>
    <w:rsid w:val="00E7569F"/>
    <w:rsid w:val="00E75A48"/>
    <w:rsid w:val="00E75BA5"/>
    <w:rsid w:val="00E75FA2"/>
    <w:rsid w:val="00E7607F"/>
    <w:rsid w:val="00E767E4"/>
    <w:rsid w:val="00E76EEF"/>
    <w:rsid w:val="00E7722E"/>
    <w:rsid w:val="00E7728D"/>
    <w:rsid w:val="00E773C8"/>
    <w:rsid w:val="00E777E3"/>
    <w:rsid w:val="00E77827"/>
    <w:rsid w:val="00E77993"/>
    <w:rsid w:val="00E77B30"/>
    <w:rsid w:val="00E77BC9"/>
    <w:rsid w:val="00E77C99"/>
    <w:rsid w:val="00E77D4A"/>
    <w:rsid w:val="00E77FDA"/>
    <w:rsid w:val="00E80285"/>
    <w:rsid w:val="00E80304"/>
    <w:rsid w:val="00E808DF"/>
    <w:rsid w:val="00E80C3B"/>
    <w:rsid w:val="00E80C6A"/>
    <w:rsid w:val="00E812A8"/>
    <w:rsid w:val="00E814AB"/>
    <w:rsid w:val="00E81579"/>
    <w:rsid w:val="00E81677"/>
    <w:rsid w:val="00E81C05"/>
    <w:rsid w:val="00E81E1E"/>
    <w:rsid w:val="00E8257D"/>
    <w:rsid w:val="00E825FE"/>
    <w:rsid w:val="00E8293C"/>
    <w:rsid w:val="00E829BD"/>
    <w:rsid w:val="00E82CB4"/>
    <w:rsid w:val="00E8344C"/>
    <w:rsid w:val="00E83699"/>
    <w:rsid w:val="00E8393B"/>
    <w:rsid w:val="00E83D7E"/>
    <w:rsid w:val="00E84411"/>
    <w:rsid w:val="00E845EA"/>
    <w:rsid w:val="00E847B7"/>
    <w:rsid w:val="00E847DB"/>
    <w:rsid w:val="00E84858"/>
    <w:rsid w:val="00E84FD7"/>
    <w:rsid w:val="00E84FDC"/>
    <w:rsid w:val="00E85018"/>
    <w:rsid w:val="00E851D6"/>
    <w:rsid w:val="00E854E6"/>
    <w:rsid w:val="00E85889"/>
    <w:rsid w:val="00E85B24"/>
    <w:rsid w:val="00E85C12"/>
    <w:rsid w:val="00E861E0"/>
    <w:rsid w:val="00E86353"/>
    <w:rsid w:val="00E8680C"/>
    <w:rsid w:val="00E86E6E"/>
    <w:rsid w:val="00E87A07"/>
    <w:rsid w:val="00E87A62"/>
    <w:rsid w:val="00E87AE0"/>
    <w:rsid w:val="00E87BD6"/>
    <w:rsid w:val="00E902F3"/>
    <w:rsid w:val="00E90384"/>
    <w:rsid w:val="00E907E2"/>
    <w:rsid w:val="00E90867"/>
    <w:rsid w:val="00E908AA"/>
    <w:rsid w:val="00E909FD"/>
    <w:rsid w:val="00E90C7C"/>
    <w:rsid w:val="00E91217"/>
    <w:rsid w:val="00E913CA"/>
    <w:rsid w:val="00E913D1"/>
    <w:rsid w:val="00E91420"/>
    <w:rsid w:val="00E91BD9"/>
    <w:rsid w:val="00E92182"/>
    <w:rsid w:val="00E924BD"/>
    <w:rsid w:val="00E9264C"/>
    <w:rsid w:val="00E92898"/>
    <w:rsid w:val="00E9347E"/>
    <w:rsid w:val="00E939CC"/>
    <w:rsid w:val="00E93A27"/>
    <w:rsid w:val="00E93D2F"/>
    <w:rsid w:val="00E93E16"/>
    <w:rsid w:val="00E93FEE"/>
    <w:rsid w:val="00E942FC"/>
    <w:rsid w:val="00E94360"/>
    <w:rsid w:val="00E94630"/>
    <w:rsid w:val="00E94685"/>
    <w:rsid w:val="00E94AFB"/>
    <w:rsid w:val="00E94F07"/>
    <w:rsid w:val="00E951ED"/>
    <w:rsid w:val="00E954F7"/>
    <w:rsid w:val="00E95728"/>
    <w:rsid w:val="00E95806"/>
    <w:rsid w:val="00E9592B"/>
    <w:rsid w:val="00E95A69"/>
    <w:rsid w:val="00E95AE8"/>
    <w:rsid w:val="00E95B22"/>
    <w:rsid w:val="00E967D5"/>
    <w:rsid w:val="00E968D9"/>
    <w:rsid w:val="00E9696A"/>
    <w:rsid w:val="00E96B32"/>
    <w:rsid w:val="00E96C57"/>
    <w:rsid w:val="00E97441"/>
    <w:rsid w:val="00E97484"/>
    <w:rsid w:val="00E974C1"/>
    <w:rsid w:val="00E974F6"/>
    <w:rsid w:val="00E97649"/>
    <w:rsid w:val="00E97865"/>
    <w:rsid w:val="00E97D80"/>
    <w:rsid w:val="00E97DAE"/>
    <w:rsid w:val="00E97EFF"/>
    <w:rsid w:val="00EA0017"/>
    <w:rsid w:val="00EA0039"/>
    <w:rsid w:val="00EA0673"/>
    <w:rsid w:val="00EA0722"/>
    <w:rsid w:val="00EA0983"/>
    <w:rsid w:val="00EA0B06"/>
    <w:rsid w:val="00EA0B26"/>
    <w:rsid w:val="00EA0C4C"/>
    <w:rsid w:val="00EA0D93"/>
    <w:rsid w:val="00EA0E07"/>
    <w:rsid w:val="00EA1707"/>
    <w:rsid w:val="00EA191D"/>
    <w:rsid w:val="00EA1B92"/>
    <w:rsid w:val="00EA2206"/>
    <w:rsid w:val="00EA223E"/>
    <w:rsid w:val="00EA27E7"/>
    <w:rsid w:val="00EA2A23"/>
    <w:rsid w:val="00EA2FA4"/>
    <w:rsid w:val="00EA32BD"/>
    <w:rsid w:val="00EA33CF"/>
    <w:rsid w:val="00EA34A8"/>
    <w:rsid w:val="00EA3B96"/>
    <w:rsid w:val="00EA3CB9"/>
    <w:rsid w:val="00EA3E24"/>
    <w:rsid w:val="00EA3E64"/>
    <w:rsid w:val="00EA4013"/>
    <w:rsid w:val="00EA42F2"/>
    <w:rsid w:val="00EA4A74"/>
    <w:rsid w:val="00EA4B5F"/>
    <w:rsid w:val="00EA4C41"/>
    <w:rsid w:val="00EA504F"/>
    <w:rsid w:val="00EA51A0"/>
    <w:rsid w:val="00EA533F"/>
    <w:rsid w:val="00EA535A"/>
    <w:rsid w:val="00EA57E3"/>
    <w:rsid w:val="00EA593F"/>
    <w:rsid w:val="00EA5AFE"/>
    <w:rsid w:val="00EA5CFE"/>
    <w:rsid w:val="00EA5EA4"/>
    <w:rsid w:val="00EA5EF8"/>
    <w:rsid w:val="00EA60C3"/>
    <w:rsid w:val="00EA653C"/>
    <w:rsid w:val="00EA67DE"/>
    <w:rsid w:val="00EA691A"/>
    <w:rsid w:val="00EA6D9D"/>
    <w:rsid w:val="00EA7912"/>
    <w:rsid w:val="00EA7A66"/>
    <w:rsid w:val="00EA7C5F"/>
    <w:rsid w:val="00EA7D20"/>
    <w:rsid w:val="00EA7F25"/>
    <w:rsid w:val="00EB08C6"/>
    <w:rsid w:val="00EB0F06"/>
    <w:rsid w:val="00EB12BA"/>
    <w:rsid w:val="00EB1485"/>
    <w:rsid w:val="00EB15AF"/>
    <w:rsid w:val="00EB1B3F"/>
    <w:rsid w:val="00EB1B5E"/>
    <w:rsid w:val="00EB1D7C"/>
    <w:rsid w:val="00EB1DF7"/>
    <w:rsid w:val="00EB1E18"/>
    <w:rsid w:val="00EB1F2E"/>
    <w:rsid w:val="00EB1F79"/>
    <w:rsid w:val="00EB21C2"/>
    <w:rsid w:val="00EB2641"/>
    <w:rsid w:val="00EB266D"/>
    <w:rsid w:val="00EB269B"/>
    <w:rsid w:val="00EB2A4F"/>
    <w:rsid w:val="00EB2AB1"/>
    <w:rsid w:val="00EB2D2A"/>
    <w:rsid w:val="00EB2EDF"/>
    <w:rsid w:val="00EB2F1D"/>
    <w:rsid w:val="00EB32D2"/>
    <w:rsid w:val="00EB34F9"/>
    <w:rsid w:val="00EB3531"/>
    <w:rsid w:val="00EB3E12"/>
    <w:rsid w:val="00EB3EE9"/>
    <w:rsid w:val="00EB3F38"/>
    <w:rsid w:val="00EB4828"/>
    <w:rsid w:val="00EB4AE6"/>
    <w:rsid w:val="00EB5270"/>
    <w:rsid w:val="00EB52A2"/>
    <w:rsid w:val="00EB5768"/>
    <w:rsid w:val="00EB5A2C"/>
    <w:rsid w:val="00EB5D65"/>
    <w:rsid w:val="00EB60B3"/>
    <w:rsid w:val="00EB644D"/>
    <w:rsid w:val="00EB64CB"/>
    <w:rsid w:val="00EB6A1F"/>
    <w:rsid w:val="00EB6B63"/>
    <w:rsid w:val="00EB6F68"/>
    <w:rsid w:val="00EB71BF"/>
    <w:rsid w:val="00EB73C4"/>
    <w:rsid w:val="00EB73CD"/>
    <w:rsid w:val="00EB7407"/>
    <w:rsid w:val="00EB74CC"/>
    <w:rsid w:val="00EB7816"/>
    <w:rsid w:val="00EB7AC3"/>
    <w:rsid w:val="00EC0430"/>
    <w:rsid w:val="00EC04EE"/>
    <w:rsid w:val="00EC0971"/>
    <w:rsid w:val="00EC09B5"/>
    <w:rsid w:val="00EC0E20"/>
    <w:rsid w:val="00EC13E4"/>
    <w:rsid w:val="00EC1694"/>
    <w:rsid w:val="00EC1CBA"/>
    <w:rsid w:val="00EC1FF1"/>
    <w:rsid w:val="00EC2335"/>
    <w:rsid w:val="00EC2363"/>
    <w:rsid w:val="00EC2E8F"/>
    <w:rsid w:val="00EC2FE2"/>
    <w:rsid w:val="00EC3235"/>
    <w:rsid w:val="00EC3521"/>
    <w:rsid w:val="00EC35D6"/>
    <w:rsid w:val="00EC4387"/>
    <w:rsid w:val="00EC4506"/>
    <w:rsid w:val="00EC47DA"/>
    <w:rsid w:val="00EC4856"/>
    <w:rsid w:val="00EC4AF3"/>
    <w:rsid w:val="00EC4CE2"/>
    <w:rsid w:val="00EC4D8E"/>
    <w:rsid w:val="00EC4F4E"/>
    <w:rsid w:val="00EC5077"/>
    <w:rsid w:val="00EC54C3"/>
    <w:rsid w:val="00EC55D6"/>
    <w:rsid w:val="00EC5D3D"/>
    <w:rsid w:val="00EC5E3D"/>
    <w:rsid w:val="00EC637C"/>
    <w:rsid w:val="00EC63E1"/>
    <w:rsid w:val="00EC6FB6"/>
    <w:rsid w:val="00EC6FFD"/>
    <w:rsid w:val="00EC7271"/>
    <w:rsid w:val="00EC72D1"/>
    <w:rsid w:val="00EC7333"/>
    <w:rsid w:val="00EC753B"/>
    <w:rsid w:val="00EC767F"/>
    <w:rsid w:val="00EC79D5"/>
    <w:rsid w:val="00EC7A47"/>
    <w:rsid w:val="00EC7B14"/>
    <w:rsid w:val="00EC7CDC"/>
    <w:rsid w:val="00ED006A"/>
    <w:rsid w:val="00ED0173"/>
    <w:rsid w:val="00ED01FC"/>
    <w:rsid w:val="00ED0592"/>
    <w:rsid w:val="00ED0C92"/>
    <w:rsid w:val="00ED1159"/>
    <w:rsid w:val="00ED1343"/>
    <w:rsid w:val="00ED163B"/>
    <w:rsid w:val="00ED1968"/>
    <w:rsid w:val="00ED20B8"/>
    <w:rsid w:val="00ED2239"/>
    <w:rsid w:val="00ED235C"/>
    <w:rsid w:val="00ED2548"/>
    <w:rsid w:val="00ED255C"/>
    <w:rsid w:val="00ED2C3E"/>
    <w:rsid w:val="00ED3212"/>
    <w:rsid w:val="00ED358C"/>
    <w:rsid w:val="00ED37CE"/>
    <w:rsid w:val="00ED3BB3"/>
    <w:rsid w:val="00ED4225"/>
    <w:rsid w:val="00ED442D"/>
    <w:rsid w:val="00ED44A6"/>
    <w:rsid w:val="00ED46D0"/>
    <w:rsid w:val="00ED4805"/>
    <w:rsid w:val="00ED49C8"/>
    <w:rsid w:val="00ED4CBA"/>
    <w:rsid w:val="00ED4CDA"/>
    <w:rsid w:val="00ED5331"/>
    <w:rsid w:val="00ED570B"/>
    <w:rsid w:val="00ED5E64"/>
    <w:rsid w:val="00ED61FE"/>
    <w:rsid w:val="00ED63F6"/>
    <w:rsid w:val="00ED66F2"/>
    <w:rsid w:val="00ED684F"/>
    <w:rsid w:val="00ED6915"/>
    <w:rsid w:val="00ED6991"/>
    <w:rsid w:val="00ED6F49"/>
    <w:rsid w:val="00ED703E"/>
    <w:rsid w:val="00ED7475"/>
    <w:rsid w:val="00ED74D9"/>
    <w:rsid w:val="00ED75E1"/>
    <w:rsid w:val="00ED791D"/>
    <w:rsid w:val="00ED7C86"/>
    <w:rsid w:val="00ED7DD4"/>
    <w:rsid w:val="00ED7F3A"/>
    <w:rsid w:val="00EE02B1"/>
    <w:rsid w:val="00EE0437"/>
    <w:rsid w:val="00EE0BE4"/>
    <w:rsid w:val="00EE0E0E"/>
    <w:rsid w:val="00EE0E77"/>
    <w:rsid w:val="00EE1037"/>
    <w:rsid w:val="00EE15B2"/>
    <w:rsid w:val="00EE1BE2"/>
    <w:rsid w:val="00EE1D63"/>
    <w:rsid w:val="00EE1E66"/>
    <w:rsid w:val="00EE1F46"/>
    <w:rsid w:val="00EE1F6B"/>
    <w:rsid w:val="00EE1FC0"/>
    <w:rsid w:val="00EE2024"/>
    <w:rsid w:val="00EE2372"/>
    <w:rsid w:val="00EE23F0"/>
    <w:rsid w:val="00EE246C"/>
    <w:rsid w:val="00EE246D"/>
    <w:rsid w:val="00EE25F2"/>
    <w:rsid w:val="00EE277B"/>
    <w:rsid w:val="00EE2B8A"/>
    <w:rsid w:val="00EE2B8E"/>
    <w:rsid w:val="00EE2EFF"/>
    <w:rsid w:val="00EE3027"/>
    <w:rsid w:val="00EE33EE"/>
    <w:rsid w:val="00EE3457"/>
    <w:rsid w:val="00EE3574"/>
    <w:rsid w:val="00EE3733"/>
    <w:rsid w:val="00EE3D77"/>
    <w:rsid w:val="00EE4313"/>
    <w:rsid w:val="00EE455F"/>
    <w:rsid w:val="00EE4666"/>
    <w:rsid w:val="00EE46BC"/>
    <w:rsid w:val="00EE4B8C"/>
    <w:rsid w:val="00EE4C24"/>
    <w:rsid w:val="00EE5231"/>
    <w:rsid w:val="00EE5312"/>
    <w:rsid w:val="00EE5D06"/>
    <w:rsid w:val="00EE5DD1"/>
    <w:rsid w:val="00EE65E6"/>
    <w:rsid w:val="00EE66D4"/>
    <w:rsid w:val="00EE681A"/>
    <w:rsid w:val="00EE68B6"/>
    <w:rsid w:val="00EE6B6E"/>
    <w:rsid w:val="00EE6E12"/>
    <w:rsid w:val="00EE742B"/>
    <w:rsid w:val="00EE78EC"/>
    <w:rsid w:val="00EE7CAE"/>
    <w:rsid w:val="00EE7D87"/>
    <w:rsid w:val="00EE7DF4"/>
    <w:rsid w:val="00EE7FBD"/>
    <w:rsid w:val="00EF017C"/>
    <w:rsid w:val="00EF03CB"/>
    <w:rsid w:val="00EF0743"/>
    <w:rsid w:val="00EF0C9D"/>
    <w:rsid w:val="00EF0D2D"/>
    <w:rsid w:val="00EF0FEE"/>
    <w:rsid w:val="00EF1367"/>
    <w:rsid w:val="00EF1675"/>
    <w:rsid w:val="00EF1791"/>
    <w:rsid w:val="00EF1900"/>
    <w:rsid w:val="00EF2012"/>
    <w:rsid w:val="00EF22F3"/>
    <w:rsid w:val="00EF23EE"/>
    <w:rsid w:val="00EF25BA"/>
    <w:rsid w:val="00EF2694"/>
    <w:rsid w:val="00EF2785"/>
    <w:rsid w:val="00EF2F93"/>
    <w:rsid w:val="00EF304D"/>
    <w:rsid w:val="00EF3109"/>
    <w:rsid w:val="00EF324A"/>
    <w:rsid w:val="00EF36B2"/>
    <w:rsid w:val="00EF3797"/>
    <w:rsid w:val="00EF396D"/>
    <w:rsid w:val="00EF461E"/>
    <w:rsid w:val="00EF467F"/>
    <w:rsid w:val="00EF4DD8"/>
    <w:rsid w:val="00EF4E55"/>
    <w:rsid w:val="00EF505A"/>
    <w:rsid w:val="00EF5249"/>
    <w:rsid w:val="00EF55BD"/>
    <w:rsid w:val="00EF57C5"/>
    <w:rsid w:val="00EF5873"/>
    <w:rsid w:val="00EF58AA"/>
    <w:rsid w:val="00EF594C"/>
    <w:rsid w:val="00EF5A20"/>
    <w:rsid w:val="00EF5B1A"/>
    <w:rsid w:val="00EF5DFE"/>
    <w:rsid w:val="00EF610F"/>
    <w:rsid w:val="00EF6422"/>
    <w:rsid w:val="00EF65EE"/>
    <w:rsid w:val="00EF6AA2"/>
    <w:rsid w:val="00EF6D2F"/>
    <w:rsid w:val="00EF6DC5"/>
    <w:rsid w:val="00EF6F8D"/>
    <w:rsid w:val="00EF6F9F"/>
    <w:rsid w:val="00EF70E7"/>
    <w:rsid w:val="00EF735C"/>
    <w:rsid w:val="00EF753D"/>
    <w:rsid w:val="00EF79A9"/>
    <w:rsid w:val="00EF7E12"/>
    <w:rsid w:val="00EF7E34"/>
    <w:rsid w:val="00EF7FB0"/>
    <w:rsid w:val="00F00156"/>
    <w:rsid w:val="00F001E1"/>
    <w:rsid w:val="00F00240"/>
    <w:rsid w:val="00F00351"/>
    <w:rsid w:val="00F005AC"/>
    <w:rsid w:val="00F00B0F"/>
    <w:rsid w:val="00F00D8A"/>
    <w:rsid w:val="00F00DBD"/>
    <w:rsid w:val="00F00E62"/>
    <w:rsid w:val="00F00EBF"/>
    <w:rsid w:val="00F01015"/>
    <w:rsid w:val="00F01347"/>
    <w:rsid w:val="00F01858"/>
    <w:rsid w:val="00F01941"/>
    <w:rsid w:val="00F019AA"/>
    <w:rsid w:val="00F01EF0"/>
    <w:rsid w:val="00F01FDE"/>
    <w:rsid w:val="00F0233B"/>
    <w:rsid w:val="00F0253F"/>
    <w:rsid w:val="00F027FC"/>
    <w:rsid w:val="00F02906"/>
    <w:rsid w:val="00F02CD6"/>
    <w:rsid w:val="00F03162"/>
    <w:rsid w:val="00F03387"/>
    <w:rsid w:val="00F03639"/>
    <w:rsid w:val="00F038C7"/>
    <w:rsid w:val="00F03AF6"/>
    <w:rsid w:val="00F03B91"/>
    <w:rsid w:val="00F03DB5"/>
    <w:rsid w:val="00F03DC8"/>
    <w:rsid w:val="00F03F3D"/>
    <w:rsid w:val="00F042BD"/>
    <w:rsid w:val="00F0437E"/>
    <w:rsid w:val="00F044DC"/>
    <w:rsid w:val="00F04565"/>
    <w:rsid w:val="00F04961"/>
    <w:rsid w:val="00F04E85"/>
    <w:rsid w:val="00F04EB7"/>
    <w:rsid w:val="00F04F1F"/>
    <w:rsid w:val="00F05543"/>
    <w:rsid w:val="00F05738"/>
    <w:rsid w:val="00F05904"/>
    <w:rsid w:val="00F05E39"/>
    <w:rsid w:val="00F0602C"/>
    <w:rsid w:val="00F065C0"/>
    <w:rsid w:val="00F06784"/>
    <w:rsid w:val="00F067C7"/>
    <w:rsid w:val="00F06A17"/>
    <w:rsid w:val="00F06AE9"/>
    <w:rsid w:val="00F06C5F"/>
    <w:rsid w:val="00F06DA6"/>
    <w:rsid w:val="00F07378"/>
    <w:rsid w:val="00F0784A"/>
    <w:rsid w:val="00F07CC8"/>
    <w:rsid w:val="00F07F94"/>
    <w:rsid w:val="00F10050"/>
    <w:rsid w:val="00F1032C"/>
    <w:rsid w:val="00F10775"/>
    <w:rsid w:val="00F10846"/>
    <w:rsid w:val="00F1109A"/>
    <w:rsid w:val="00F113A3"/>
    <w:rsid w:val="00F114AA"/>
    <w:rsid w:val="00F116A2"/>
    <w:rsid w:val="00F11C83"/>
    <w:rsid w:val="00F11CAA"/>
    <w:rsid w:val="00F11E43"/>
    <w:rsid w:val="00F1201E"/>
    <w:rsid w:val="00F1225F"/>
    <w:rsid w:val="00F1259E"/>
    <w:rsid w:val="00F1268B"/>
    <w:rsid w:val="00F12714"/>
    <w:rsid w:val="00F128E8"/>
    <w:rsid w:val="00F12A46"/>
    <w:rsid w:val="00F12DA3"/>
    <w:rsid w:val="00F12DE8"/>
    <w:rsid w:val="00F131E5"/>
    <w:rsid w:val="00F13384"/>
    <w:rsid w:val="00F1350B"/>
    <w:rsid w:val="00F137FB"/>
    <w:rsid w:val="00F13F48"/>
    <w:rsid w:val="00F13F51"/>
    <w:rsid w:val="00F14014"/>
    <w:rsid w:val="00F14362"/>
    <w:rsid w:val="00F143B6"/>
    <w:rsid w:val="00F14427"/>
    <w:rsid w:val="00F147DB"/>
    <w:rsid w:val="00F149C3"/>
    <w:rsid w:val="00F149CF"/>
    <w:rsid w:val="00F14A87"/>
    <w:rsid w:val="00F15451"/>
    <w:rsid w:val="00F15712"/>
    <w:rsid w:val="00F15829"/>
    <w:rsid w:val="00F16581"/>
    <w:rsid w:val="00F16628"/>
    <w:rsid w:val="00F168DD"/>
    <w:rsid w:val="00F16969"/>
    <w:rsid w:val="00F16A28"/>
    <w:rsid w:val="00F16A4A"/>
    <w:rsid w:val="00F16C6D"/>
    <w:rsid w:val="00F17012"/>
    <w:rsid w:val="00F1759B"/>
    <w:rsid w:val="00F17D05"/>
    <w:rsid w:val="00F17F33"/>
    <w:rsid w:val="00F2000C"/>
    <w:rsid w:val="00F2012E"/>
    <w:rsid w:val="00F2080F"/>
    <w:rsid w:val="00F20A4B"/>
    <w:rsid w:val="00F20B0B"/>
    <w:rsid w:val="00F20B3F"/>
    <w:rsid w:val="00F20BC3"/>
    <w:rsid w:val="00F213EE"/>
    <w:rsid w:val="00F21A32"/>
    <w:rsid w:val="00F222C8"/>
    <w:rsid w:val="00F22F52"/>
    <w:rsid w:val="00F2327A"/>
    <w:rsid w:val="00F2343B"/>
    <w:rsid w:val="00F235BD"/>
    <w:rsid w:val="00F2364C"/>
    <w:rsid w:val="00F2385F"/>
    <w:rsid w:val="00F238B3"/>
    <w:rsid w:val="00F2395F"/>
    <w:rsid w:val="00F239CD"/>
    <w:rsid w:val="00F23AB3"/>
    <w:rsid w:val="00F23B5F"/>
    <w:rsid w:val="00F23C49"/>
    <w:rsid w:val="00F24286"/>
    <w:rsid w:val="00F24312"/>
    <w:rsid w:val="00F244C0"/>
    <w:rsid w:val="00F248BE"/>
    <w:rsid w:val="00F24E9F"/>
    <w:rsid w:val="00F24EA2"/>
    <w:rsid w:val="00F24FDE"/>
    <w:rsid w:val="00F2516D"/>
    <w:rsid w:val="00F252F9"/>
    <w:rsid w:val="00F2536F"/>
    <w:rsid w:val="00F2537F"/>
    <w:rsid w:val="00F253C5"/>
    <w:rsid w:val="00F2575F"/>
    <w:rsid w:val="00F25C12"/>
    <w:rsid w:val="00F25CC0"/>
    <w:rsid w:val="00F25EA1"/>
    <w:rsid w:val="00F26115"/>
    <w:rsid w:val="00F26218"/>
    <w:rsid w:val="00F26BE0"/>
    <w:rsid w:val="00F2711E"/>
    <w:rsid w:val="00F27299"/>
    <w:rsid w:val="00F2743B"/>
    <w:rsid w:val="00F2754B"/>
    <w:rsid w:val="00F2798D"/>
    <w:rsid w:val="00F279E3"/>
    <w:rsid w:val="00F27A1C"/>
    <w:rsid w:val="00F27B68"/>
    <w:rsid w:val="00F27D8A"/>
    <w:rsid w:val="00F27DE6"/>
    <w:rsid w:val="00F27E79"/>
    <w:rsid w:val="00F3042F"/>
    <w:rsid w:val="00F30991"/>
    <w:rsid w:val="00F30FB1"/>
    <w:rsid w:val="00F30FE3"/>
    <w:rsid w:val="00F3119F"/>
    <w:rsid w:val="00F31DFF"/>
    <w:rsid w:val="00F31E6B"/>
    <w:rsid w:val="00F32038"/>
    <w:rsid w:val="00F3222B"/>
    <w:rsid w:val="00F32442"/>
    <w:rsid w:val="00F324AC"/>
    <w:rsid w:val="00F32831"/>
    <w:rsid w:val="00F329A6"/>
    <w:rsid w:val="00F32B73"/>
    <w:rsid w:val="00F32BCF"/>
    <w:rsid w:val="00F32CA7"/>
    <w:rsid w:val="00F330C1"/>
    <w:rsid w:val="00F332E9"/>
    <w:rsid w:val="00F33994"/>
    <w:rsid w:val="00F33BD5"/>
    <w:rsid w:val="00F34071"/>
    <w:rsid w:val="00F34089"/>
    <w:rsid w:val="00F3471A"/>
    <w:rsid w:val="00F3483C"/>
    <w:rsid w:val="00F34CBC"/>
    <w:rsid w:val="00F356EC"/>
    <w:rsid w:val="00F35F4B"/>
    <w:rsid w:val="00F3604A"/>
    <w:rsid w:val="00F3647B"/>
    <w:rsid w:val="00F36A98"/>
    <w:rsid w:val="00F36E49"/>
    <w:rsid w:val="00F371FA"/>
    <w:rsid w:val="00F37211"/>
    <w:rsid w:val="00F37398"/>
    <w:rsid w:val="00F3763D"/>
    <w:rsid w:val="00F37853"/>
    <w:rsid w:val="00F37ACA"/>
    <w:rsid w:val="00F37FCB"/>
    <w:rsid w:val="00F40036"/>
    <w:rsid w:val="00F4028F"/>
    <w:rsid w:val="00F405C7"/>
    <w:rsid w:val="00F40B20"/>
    <w:rsid w:val="00F40F24"/>
    <w:rsid w:val="00F41417"/>
    <w:rsid w:val="00F41D1D"/>
    <w:rsid w:val="00F4206B"/>
    <w:rsid w:val="00F4243D"/>
    <w:rsid w:val="00F426BF"/>
    <w:rsid w:val="00F427BA"/>
    <w:rsid w:val="00F42878"/>
    <w:rsid w:val="00F42A94"/>
    <w:rsid w:val="00F42B71"/>
    <w:rsid w:val="00F42EA4"/>
    <w:rsid w:val="00F435F9"/>
    <w:rsid w:val="00F43615"/>
    <w:rsid w:val="00F43BEC"/>
    <w:rsid w:val="00F43E99"/>
    <w:rsid w:val="00F4416F"/>
    <w:rsid w:val="00F443BE"/>
    <w:rsid w:val="00F44B4E"/>
    <w:rsid w:val="00F44E85"/>
    <w:rsid w:val="00F450C4"/>
    <w:rsid w:val="00F4515D"/>
    <w:rsid w:val="00F451CE"/>
    <w:rsid w:val="00F45888"/>
    <w:rsid w:val="00F45988"/>
    <w:rsid w:val="00F45A7B"/>
    <w:rsid w:val="00F45B81"/>
    <w:rsid w:val="00F45D29"/>
    <w:rsid w:val="00F45E64"/>
    <w:rsid w:val="00F45EF3"/>
    <w:rsid w:val="00F4604A"/>
    <w:rsid w:val="00F4664B"/>
    <w:rsid w:val="00F4667B"/>
    <w:rsid w:val="00F46742"/>
    <w:rsid w:val="00F4685E"/>
    <w:rsid w:val="00F46B8F"/>
    <w:rsid w:val="00F47592"/>
    <w:rsid w:val="00F47962"/>
    <w:rsid w:val="00F47E42"/>
    <w:rsid w:val="00F47EF5"/>
    <w:rsid w:val="00F50532"/>
    <w:rsid w:val="00F50894"/>
    <w:rsid w:val="00F50B43"/>
    <w:rsid w:val="00F50C8C"/>
    <w:rsid w:val="00F512CE"/>
    <w:rsid w:val="00F512FD"/>
    <w:rsid w:val="00F51B26"/>
    <w:rsid w:val="00F51F4F"/>
    <w:rsid w:val="00F5255E"/>
    <w:rsid w:val="00F52957"/>
    <w:rsid w:val="00F52A12"/>
    <w:rsid w:val="00F52D73"/>
    <w:rsid w:val="00F52F17"/>
    <w:rsid w:val="00F53102"/>
    <w:rsid w:val="00F537B3"/>
    <w:rsid w:val="00F53BF4"/>
    <w:rsid w:val="00F53CD0"/>
    <w:rsid w:val="00F53E12"/>
    <w:rsid w:val="00F5431E"/>
    <w:rsid w:val="00F545A5"/>
    <w:rsid w:val="00F54781"/>
    <w:rsid w:val="00F54946"/>
    <w:rsid w:val="00F5498C"/>
    <w:rsid w:val="00F549DF"/>
    <w:rsid w:val="00F55341"/>
    <w:rsid w:val="00F5543C"/>
    <w:rsid w:val="00F558E9"/>
    <w:rsid w:val="00F5593B"/>
    <w:rsid w:val="00F55B0E"/>
    <w:rsid w:val="00F560B7"/>
    <w:rsid w:val="00F56894"/>
    <w:rsid w:val="00F56EFD"/>
    <w:rsid w:val="00F56F6F"/>
    <w:rsid w:val="00F57105"/>
    <w:rsid w:val="00F57248"/>
    <w:rsid w:val="00F5737F"/>
    <w:rsid w:val="00F57C19"/>
    <w:rsid w:val="00F57CE7"/>
    <w:rsid w:val="00F601E9"/>
    <w:rsid w:val="00F605AC"/>
    <w:rsid w:val="00F6069D"/>
    <w:rsid w:val="00F60AB6"/>
    <w:rsid w:val="00F60F88"/>
    <w:rsid w:val="00F60FCA"/>
    <w:rsid w:val="00F6100B"/>
    <w:rsid w:val="00F610AE"/>
    <w:rsid w:val="00F61217"/>
    <w:rsid w:val="00F6168A"/>
    <w:rsid w:val="00F616BB"/>
    <w:rsid w:val="00F618E1"/>
    <w:rsid w:val="00F61BEF"/>
    <w:rsid w:val="00F6233C"/>
    <w:rsid w:val="00F625FD"/>
    <w:rsid w:val="00F62B11"/>
    <w:rsid w:val="00F62C4D"/>
    <w:rsid w:val="00F63151"/>
    <w:rsid w:val="00F63296"/>
    <w:rsid w:val="00F632C3"/>
    <w:rsid w:val="00F63341"/>
    <w:rsid w:val="00F63914"/>
    <w:rsid w:val="00F63CC6"/>
    <w:rsid w:val="00F63EA1"/>
    <w:rsid w:val="00F64429"/>
    <w:rsid w:val="00F644EE"/>
    <w:rsid w:val="00F64C33"/>
    <w:rsid w:val="00F65345"/>
    <w:rsid w:val="00F65351"/>
    <w:rsid w:val="00F65426"/>
    <w:rsid w:val="00F657D9"/>
    <w:rsid w:val="00F657E5"/>
    <w:rsid w:val="00F65902"/>
    <w:rsid w:val="00F65EA5"/>
    <w:rsid w:val="00F65F91"/>
    <w:rsid w:val="00F6601E"/>
    <w:rsid w:val="00F6606A"/>
    <w:rsid w:val="00F661D7"/>
    <w:rsid w:val="00F664E9"/>
    <w:rsid w:val="00F66564"/>
    <w:rsid w:val="00F6667E"/>
    <w:rsid w:val="00F669BE"/>
    <w:rsid w:val="00F66A72"/>
    <w:rsid w:val="00F66AC2"/>
    <w:rsid w:val="00F66C0B"/>
    <w:rsid w:val="00F66FF2"/>
    <w:rsid w:val="00F67084"/>
    <w:rsid w:val="00F672E4"/>
    <w:rsid w:val="00F675B0"/>
    <w:rsid w:val="00F6792C"/>
    <w:rsid w:val="00F700E5"/>
    <w:rsid w:val="00F70DC4"/>
    <w:rsid w:val="00F70DCE"/>
    <w:rsid w:val="00F70FA6"/>
    <w:rsid w:val="00F71211"/>
    <w:rsid w:val="00F719D9"/>
    <w:rsid w:val="00F71AE4"/>
    <w:rsid w:val="00F71E79"/>
    <w:rsid w:val="00F71F35"/>
    <w:rsid w:val="00F723D5"/>
    <w:rsid w:val="00F72ABA"/>
    <w:rsid w:val="00F72BAD"/>
    <w:rsid w:val="00F72C1C"/>
    <w:rsid w:val="00F72C3C"/>
    <w:rsid w:val="00F72DF9"/>
    <w:rsid w:val="00F7414C"/>
    <w:rsid w:val="00F7439E"/>
    <w:rsid w:val="00F746E9"/>
    <w:rsid w:val="00F74A33"/>
    <w:rsid w:val="00F74DF6"/>
    <w:rsid w:val="00F75943"/>
    <w:rsid w:val="00F75971"/>
    <w:rsid w:val="00F75B87"/>
    <w:rsid w:val="00F75DAF"/>
    <w:rsid w:val="00F7602F"/>
    <w:rsid w:val="00F763EC"/>
    <w:rsid w:val="00F764C1"/>
    <w:rsid w:val="00F7684A"/>
    <w:rsid w:val="00F76B5E"/>
    <w:rsid w:val="00F76C94"/>
    <w:rsid w:val="00F770F1"/>
    <w:rsid w:val="00F7724A"/>
    <w:rsid w:val="00F772EB"/>
    <w:rsid w:val="00F77C41"/>
    <w:rsid w:val="00F80096"/>
    <w:rsid w:val="00F81217"/>
    <w:rsid w:val="00F81B1E"/>
    <w:rsid w:val="00F81D6F"/>
    <w:rsid w:val="00F81E28"/>
    <w:rsid w:val="00F82156"/>
    <w:rsid w:val="00F8219B"/>
    <w:rsid w:val="00F82542"/>
    <w:rsid w:val="00F8282A"/>
    <w:rsid w:val="00F82AC8"/>
    <w:rsid w:val="00F82B1D"/>
    <w:rsid w:val="00F833CA"/>
    <w:rsid w:val="00F834EE"/>
    <w:rsid w:val="00F839A8"/>
    <w:rsid w:val="00F83D08"/>
    <w:rsid w:val="00F83F86"/>
    <w:rsid w:val="00F83FB0"/>
    <w:rsid w:val="00F84348"/>
    <w:rsid w:val="00F845D9"/>
    <w:rsid w:val="00F8470D"/>
    <w:rsid w:val="00F848BD"/>
    <w:rsid w:val="00F849B2"/>
    <w:rsid w:val="00F84C78"/>
    <w:rsid w:val="00F851B6"/>
    <w:rsid w:val="00F85AA2"/>
    <w:rsid w:val="00F862BE"/>
    <w:rsid w:val="00F869D2"/>
    <w:rsid w:val="00F86FA4"/>
    <w:rsid w:val="00F870DC"/>
    <w:rsid w:val="00F87321"/>
    <w:rsid w:val="00F87494"/>
    <w:rsid w:val="00F87967"/>
    <w:rsid w:val="00F87B12"/>
    <w:rsid w:val="00F87B9F"/>
    <w:rsid w:val="00F87BBE"/>
    <w:rsid w:val="00F87F8D"/>
    <w:rsid w:val="00F9016B"/>
    <w:rsid w:val="00F90429"/>
    <w:rsid w:val="00F9066D"/>
    <w:rsid w:val="00F90688"/>
    <w:rsid w:val="00F908AD"/>
    <w:rsid w:val="00F90C3E"/>
    <w:rsid w:val="00F9101C"/>
    <w:rsid w:val="00F91648"/>
    <w:rsid w:val="00F916E7"/>
    <w:rsid w:val="00F916FF"/>
    <w:rsid w:val="00F91721"/>
    <w:rsid w:val="00F91A3C"/>
    <w:rsid w:val="00F91F60"/>
    <w:rsid w:val="00F92773"/>
    <w:rsid w:val="00F927A0"/>
    <w:rsid w:val="00F929CE"/>
    <w:rsid w:val="00F933A2"/>
    <w:rsid w:val="00F937F1"/>
    <w:rsid w:val="00F93C28"/>
    <w:rsid w:val="00F93EA0"/>
    <w:rsid w:val="00F940AC"/>
    <w:rsid w:val="00F94220"/>
    <w:rsid w:val="00F94434"/>
    <w:rsid w:val="00F946C8"/>
    <w:rsid w:val="00F948BE"/>
    <w:rsid w:val="00F94912"/>
    <w:rsid w:val="00F94B55"/>
    <w:rsid w:val="00F94C1B"/>
    <w:rsid w:val="00F94E5D"/>
    <w:rsid w:val="00F94F05"/>
    <w:rsid w:val="00F9556C"/>
    <w:rsid w:val="00F957C2"/>
    <w:rsid w:val="00F95A55"/>
    <w:rsid w:val="00F964EB"/>
    <w:rsid w:val="00F96611"/>
    <w:rsid w:val="00F96A2F"/>
    <w:rsid w:val="00F96CD9"/>
    <w:rsid w:val="00F96E32"/>
    <w:rsid w:val="00F96FE6"/>
    <w:rsid w:val="00F9701C"/>
    <w:rsid w:val="00F971B6"/>
    <w:rsid w:val="00F97231"/>
    <w:rsid w:val="00F97506"/>
    <w:rsid w:val="00F97BEA"/>
    <w:rsid w:val="00F97C7D"/>
    <w:rsid w:val="00F97D55"/>
    <w:rsid w:val="00F97DD8"/>
    <w:rsid w:val="00F97DDA"/>
    <w:rsid w:val="00FA0027"/>
    <w:rsid w:val="00FA07A5"/>
    <w:rsid w:val="00FA0EE8"/>
    <w:rsid w:val="00FA0FFD"/>
    <w:rsid w:val="00FA1550"/>
    <w:rsid w:val="00FA1897"/>
    <w:rsid w:val="00FA198C"/>
    <w:rsid w:val="00FA1C6D"/>
    <w:rsid w:val="00FA1D72"/>
    <w:rsid w:val="00FA23B2"/>
    <w:rsid w:val="00FA362A"/>
    <w:rsid w:val="00FA3867"/>
    <w:rsid w:val="00FA3FA2"/>
    <w:rsid w:val="00FA4058"/>
    <w:rsid w:val="00FA4139"/>
    <w:rsid w:val="00FA47D8"/>
    <w:rsid w:val="00FA48B8"/>
    <w:rsid w:val="00FA4C6B"/>
    <w:rsid w:val="00FA4CBA"/>
    <w:rsid w:val="00FA4ED3"/>
    <w:rsid w:val="00FA5690"/>
    <w:rsid w:val="00FA5A6B"/>
    <w:rsid w:val="00FA5AC2"/>
    <w:rsid w:val="00FA5ACB"/>
    <w:rsid w:val="00FA5C4A"/>
    <w:rsid w:val="00FA5C60"/>
    <w:rsid w:val="00FA5D75"/>
    <w:rsid w:val="00FA622E"/>
    <w:rsid w:val="00FA6884"/>
    <w:rsid w:val="00FA6983"/>
    <w:rsid w:val="00FA72CF"/>
    <w:rsid w:val="00FA72E1"/>
    <w:rsid w:val="00FA7450"/>
    <w:rsid w:val="00FA7704"/>
    <w:rsid w:val="00FA771D"/>
    <w:rsid w:val="00FA772F"/>
    <w:rsid w:val="00FA7851"/>
    <w:rsid w:val="00FA7D07"/>
    <w:rsid w:val="00FA7ECC"/>
    <w:rsid w:val="00FB0128"/>
    <w:rsid w:val="00FB016B"/>
    <w:rsid w:val="00FB0818"/>
    <w:rsid w:val="00FB0A3F"/>
    <w:rsid w:val="00FB0BD8"/>
    <w:rsid w:val="00FB1074"/>
    <w:rsid w:val="00FB11F5"/>
    <w:rsid w:val="00FB1494"/>
    <w:rsid w:val="00FB15E6"/>
    <w:rsid w:val="00FB1A52"/>
    <w:rsid w:val="00FB1DC5"/>
    <w:rsid w:val="00FB224F"/>
    <w:rsid w:val="00FB225A"/>
    <w:rsid w:val="00FB2303"/>
    <w:rsid w:val="00FB234E"/>
    <w:rsid w:val="00FB23F3"/>
    <w:rsid w:val="00FB25A9"/>
    <w:rsid w:val="00FB268A"/>
    <w:rsid w:val="00FB2895"/>
    <w:rsid w:val="00FB28D5"/>
    <w:rsid w:val="00FB2927"/>
    <w:rsid w:val="00FB2CAB"/>
    <w:rsid w:val="00FB2D7D"/>
    <w:rsid w:val="00FB2F8C"/>
    <w:rsid w:val="00FB312F"/>
    <w:rsid w:val="00FB314A"/>
    <w:rsid w:val="00FB31C1"/>
    <w:rsid w:val="00FB3465"/>
    <w:rsid w:val="00FB3489"/>
    <w:rsid w:val="00FB3599"/>
    <w:rsid w:val="00FB37C3"/>
    <w:rsid w:val="00FB416A"/>
    <w:rsid w:val="00FB4189"/>
    <w:rsid w:val="00FB457D"/>
    <w:rsid w:val="00FB468C"/>
    <w:rsid w:val="00FB49A9"/>
    <w:rsid w:val="00FB4A2D"/>
    <w:rsid w:val="00FB4CD3"/>
    <w:rsid w:val="00FB4D1F"/>
    <w:rsid w:val="00FB4DE6"/>
    <w:rsid w:val="00FB4F00"/>
    <w:rsid w:val="00FB5689"/>
    <w:rsid w:val="00FB57EA"/>
    <w:rsid w:val="00FB61D5"/>
    <w:rsid w:val="00FB68DD"/>
    <w:rsid w:val="00FB6A8D"/>
    <w:rsid w:val="00FB6AC6"/>
    <w:rsid w:val="00FB6B1C"/>
    <w:rsid w:val="00FB6B6B"/>
    <w:rsid w:val="00FB6BD8"/>
    <w:rsid w:val="00FB6C72"/>
    <w:rsid w:val="00FB6CC6"/>
    <w:rsid w:val="00FB7085"/>
    <w:rsid w:val="00FB76AE"/>
    <w:rsid w:val="00FB7CDE"/>
    <w:rsid w:val="00FB7D1D"/>
    <w:rsid w:val="00FB7D4E"/>
    <w:rsid w:val="00FB7E5C"/>
    <w:rsid w:val="00FB7F6D"/>
    <w:rsid w:val="00FC0003"/>
    <w:rsid w:val="00FC0078"/>
    <w:rsid w:val="00FC0109"/>
    <w:rsid w:val="00FC0247"/>
    <w:rsid w:val="00FC033F"/>
    <w:rsid w:val="00FC09F9"/>
    <w:rsid w:val="00FC0B98"/>
    <w:rsid w:val="00FC0CCB"/>
    <w:rsid w:val="00FC12A3"/>
    <w:rsid w:val="00FC1315"/>
    <w:rsid w:val="00FC1392"/>
    <w:rsid w:val="00FC18FC"/>
    <w:rsid w:val="00FC1FC4"/>
    <w:rsid w:val="00FC20BD"/>
    <w:rsid w:val="00FC2684"/>
    <w:rsid w:val="00FC29C9"/>
    <w:rsid w:val="00FC2D39"/>
    <w:rsid w:val="00FC3134"/>
    <w:rsid w:val="00FC31C8"/>
    <w:rsid w:val="00FC3409"/>
    <w:rsid w:val="00FC3520"/>
    <w:rsid w:val="00FC36A0"/>
    <w:rsid w:val="00FC385C"/>
    <w:rsid w:val="00FC38D4"/>
    <w:rsid w:val="00FC3C8E"/>
    <w:rsid w:val="00FC3CA0"/>
    <w:rsid w:val="00FC4080"/>
    <w:rsid w:val="00FC4B07"/>
    <w:rsid w:val="00FC4B41"/>
    <w:rsid w:val="00FC5022"/>
    <w:rsid w:val="00FC598E"/>
    <w:rsid w:val="00FC599D"/>
    <w:rsid w:val="00FC5D27"/>
    <w:rsid w:val="00FC5DB7"/>
    <w:rsid w:val="00FC6264"/>
    <w:rsid w:val="00FC626E"/>
    <w:rsid w:val="00FC63C3"/>
    <w:rsid w:val="00FC6617"/>
    <w:rsid w:val="00FC67E2"/>
    <w:rsid w:val="00FC692B"/>
    <w:rsid w:val="00FC70B9"/>
    <w:rsid w:val="00FC70FA"/>
    <w:rsid w:val="00FC755E"/>
    <w:rsid w:val="00FC771A"/>
    <w:rsid w:val="00FC79D7"/>
    <w:rsid w:val="00FC7D55"/>
    <w:rsid w:val="00FC7EF5"/>
    <w:rsid w:val="00FD0094"/>
    <w:rsid w:val="00FD022F"/>
    <w:rsid w:val="00FD02D6"/>
    <w:rsid w:val="00FD038F"/>
    <w:rsid w:val="00FD0575"/>
    <w:rsid w:val="00FD066F"/>
    <w:rsid w:val="00FD073A"/>
    <w:rsid w:val="00FD086B"/>
    <w:rsid w:val="00FD08A2"/>
    <w:rsid w:val="00FD0AA8"/>
    <w:rsid w:val="00FD117B"/>
    <w:rsid w:val="00FD1301"/>
    <w:rsid w:val="00FD154E"/>
    <w:rsid w:val="00FD15F0"/>
    <w:rsid w:val="00FD19B5"/>
    <w:rsid w:val="00FD1B4B"/>
    <w:rsid w:val="00FD1EDB"/>
    <w:rsid w:val="00FD1FEA"/>
    <w:rsid w:val="00FD2344"/>
    <w:rsid w:val="00FD2832"/>
    <w:rsid w:val="00FD2C1B"/>
    <w:rsid w:val="00FD2CB6"/>
    <w:rsid w:val="00FD2D07"/>
    <w:rsid w:val="00FD2ED6"/>
    <w:rsid w:val="00FD347D"/>
    <w:rsid w:val="00FD3642"/>
    <w:rsid w:val="00FD36D8"/>
    <w:rsid w:val="00FD3727"/>
    <w:rsid w:val="00FD391D"/>
    <w:rsid w:val="00FD3B2D"/>
    <w:rsid w:val="00FD3FCA"/>
    <w:rsid w:val="00FD41CC"/>
    <w:rsid w:val="00FD4447"/>
    <w:rsid w:val="00FD456B"/>
    <w:rsid w:val="00FD4643"/>
    <w:rsid w:val="00FD4B66"/>
    <w:rsid w:val="00FD4F41"/>
    <w:rsid w:val="00FD50E1"/>
    <w:rsid w:val="00FD5159"/>
    <w:rsid w:val="00FD5544"/>
    <w:rsid w:val="00FD5B05"/>
    <w:rsid w:val="00FD5D19"/>
    <w:rsid w:val="00FD5E49"/>
    <w:rsid w:val="00FD5E5B"/>
    <w:rsid w:val="00FD5F5B"/>
    <w:rsid w:val="00FD603B"/>
    <w:rsid w:val="00FD6089"/>
    <w:rsid w:val="00FD6115"/>
    <w:rsid w:val="00FD636C"/>
    <w:rsid w:val="00FD64E4"/>
    <w:rsid w:val="00FD6B2D"/>
    <w:rsid w:val="00FD6ECA"/>
    <w:rsid w:val="00FD7248"/>
    <w:rsid w:val="00FD733C"/>
    <w:rsid w:val="00FD7B18"/>
    <w:rsid w:val="00FD7EE3"/>
    <w:rsid w:val="00FE0034"/>
    <w:rsid w:val="00FE0421"/>
    <w:rsid w:val="00FE04D9"/>
    <w:rsid w:val="00FE0737"/>
    <w:rsid w:val="00FE0BCC"/>
    <w:rsid w:val="00FE0D74"/>
    <w:rsid w:val="00FE100F"/>
    <w:rsid w:val="00FE11AE"/>
    <w:rsid w:val="00FE14D2"/>
    <w:rsid w:val="00FE1564"/>
    <w:rsid w:val="00FE1673"/>
    <w:rsid w:val="00FE1A4C"/>
    <w:rsid w:val="00FE1CDE"/>
    <w:rsid w:val="00FE1F0D"/>
    <w:rsid w:val="00FE20DD"/>
    <w:rsid w:val="00FE20FB"/>
    <w:rsid w:val="00FE24ED"/>
    <w:rsid w:val="00FE275D"/>
    <w:rsid w:val="00FE2A09"/>
    <w:rsid w:val="00FE2B83"/>
    <w:rsid w:val="00FE2EBD"/>
    <w:rsid w:val="00FE31B5"/>
    <w:rsid w:val="00FE335A"/>
    <w:rsid w:val="00FE36B0"/>
    <w:rsid w:val="00FE39D1"/>
    <w:rsid w:val="00FE3A3A"/>
    <w:rsid w:val="00FE3BD3"/>
    <w:rsid w:val="00FE4316"/>
    <w:rsid w:val="00FE44A9"/>
    <w:rsid w:val="00FE45BD"/>
    <w:rsid w:val="00FE4889"/>
    <w:rsid w:val="00FE4BBB"/>
    <w:rsid w:val="00FE4FF8"/>
    <w:rsid w:val="00FE5201"/>
    <w:rsid w:val="00FE5802"/>
    <w:rsid w:val="00FE58F9"/>
    <w:rsid w:val="00FE6C8B"/>
    <w:rsid w:val="00FE7356"/>
    <w:rsid w:val="00FE7452"/>
    <w:rsid w:val="00FE74C1"/>
    <w:rsid w:val="00FE7A3A"/>
    <w:rsid w:val="00FE7B41"/>
    <w:rsid w:val="00FE7CA2"/>
    <w:rsid w:val="00FE7DBC"/>
    <w:rsid w:val="00FF0014"/>
    <w:rsid w:val="00FF041E"/>
    <w:rsid w:val="00FF0808"/>
    <w:rsid w:val="00FF0ABD"/>
    <w:rsid w:val="00FF0F41"/>
    <w:rsid w:val="00FF10AC"/>
    <w:rsid w:val="00FF1207"/>
    <w:rsid w:val="00FF13E5"/>
    <w:rsid w:val="00FF1587"/>
    <w:rsid w:val="00FF185A"/>
    <w:rsid w:val="00FF1CBF"/>
    <w:rsid w:val="00FF1CE5"/>
    <w:rsid w:val="00FF1F18"/>
    <w:rsid w:val="00FF20A7"/>
    <w:rsid w:val="00FF20FC"/>
    <w:rsid w:val="00FF251F"/>
    <w:rsid w:val="00FF25F1"/>
    <w:rsid w:val="00FF27A5"/>
    <w:rsid w:val="00FF2EA2"/>
    <w:rsid w:val="00FF2F09"/>
    <w:rsid w:val="00FF339E"/>
    <w:rsid w:val="00FF33F0"/>
    <w:rsid w:val="00FF3795"/>
    <w:rsid w:val="00FF38CB"/>
    <w:rsid w:val="00FF3D5F"/>
    <w:rsid w:val="00FF3E9F"/>
    <w:rsid w:val="00FF420D"/>
    <w:rsid w:val="00FF4BCD"/>
    <w:rsid w:val="00FF5400"/>
    <w:rsid w:val="00FF57BA"/>
    <w:rsid w:val="00FF5A8D"/>
    <w:rsid w:val="00FF5C22"/>
    <w:rsid w:val="00FF5F84"/>
    <w:rsid w:val="00FF6013"/>
    <w:rsid w:val="00FF62F7"/>
    <w:rsid w:val="00FF6411"/>
    <w:rsid w:val="00FF64DF"/>
    <w:rsid w:val="00FF702D"/>
    <w:rsid w:val="00FF70B1"/>
    <w:rsid w:val="00FF7268"/>
    <w:rsid w:val="00FF73B5"/>
    <w:rsid w:val="00FF74B9"/>
    <w:rsid w:val="00FF7771"/>
    <w:rsid w:val="00FF7C6E"/>
    <w:rsid w:val="00FF7FDA"/>
    <w:rsid w:val="656C12FF"/>
    <w:rsid w:val="7BB2E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chartTrackingRefBased/>
  <w15:docId w15:val="{B70230CD-1BCE-4F58-8D04-B0141D5C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12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uiPriority w:val="99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60735C"/>
    <w:pPr>
      <w:autoSpaceDE w:val="0"/>
      <w:autoSpaceDN w:val="0"/>
    </w:pPr>
    <w:rPr>
      <w:rFonts w:eastAsia="MS Mincho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5507F"/>
    <w:pPr>
      <w:autoSpaceDE w:val="0"/>
      <w:autoSpaceDN w:val="0"/>
    </w:pPr>
    <w:rPr>
      <w:rFonts w:eastAsia="MS Mincho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E2EFF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E640E-1293-4ABA-AE04-FD8CD73816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DDDB45-404C-45CF-9566-027BDC7FC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7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Wiphada, Teerakul</cp:lastModifiedBy>
  <cp:revision>3</cp:revision>
  <cp:lastPrinted>2025-02-19T14:22:00Z</cp:lastPrinted>
  <dcterms:created xsi:type="dcterms:W3CDTF">2025-02-20T16:12:00Z</dcterms:created>
  <dcterms:modified xsi:type="dcterms:W3CDTF">2025-02-20T16:15:00Z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4ed8881d-4062-46d6-b0ca-1cc939420954_Enabled">
    <vt:lpwstr>true</vt:lpwstr>
  </property>
  <property fmtid="{D5CDD505-2E9C-101B-9397-08002B2CF9AE}" pid="6" name="MSIP_Label_4ed8881d-4062-46d6-b0ca-1cc939420954_SetDate">
    <vt:lpwstr>2022-02-18T16:11:06Z</vt:lpwstr>
  </property>
  <property fmtid="{D5CDD505-2E9C-101B-9397-08002B2CF9AE}" pid="7" name="MSIP_Label_4ed8881d-4062-46d6-b0ca-1cc939420954_Method">
    <vt:lpwstr>Privileged</vt:lpwstr>
  </property>
  <property fmtid="{D5CDD505-2E9C-101B-9397-08002B2CF9AE}" pid="8" name="MSIP_Label_4ed8881d-4062-46d6-b0ca-1cc939420954_Name">
    <vt:lpwstr>Public</vt:lpwstr>
  </property>
  <property fmtid="{D5CDD505-2E9C-101B-9397-08002B2CF9AE}" pid="9" name="MSIP_Label_4ed8881d-4062-46d6-b0ca-1cc939420954_SiteId">
    <vt:lpwstr>deff24bb-2089-4400-8c8e-f71e680378b2</vt:lpwstr>
  </property>
  <property fmtid="{D5CDD505-2E9C-101B-9397-08002B2CF9AE}" pid="10" name="MSIP_Label_4ed8881d-4062-46d6-b0ca-1cc939420954_ActionId">
    <vt:lpwstr>3e87fde0-e36e-4e3a-80fc-8ca8c639fa96</vt:lpwstr>
  </property>
  <property fmtid="{D5CDD505-2E9C-101B-9397-08002B2CF9AE}" pid="11" name="MSIP_Label_4ed8881d-4062-46d6-b0ca-1cc939420954_ContentBits">
    <vt:lpwstr>0</vt:lpwstr>
  </property>
</Properties>
</file>