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086C2" w14:textId="77777777" w:rsidR="00A674A1" w:rsidRPr="00055FF8" w:rsidRDefault="00A674A1" w:rsidP="00A67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055FF8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055FF8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1B9E8B69" w14:textId="77777777" w:rsidR="00A674A1" w:rsidRPr="00055FF8" w:rsidRDefault="00A674A1" w:rsidP="00A67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</w:p>
    <w:p w14:paraId="210EF829" w14:textId="6CF2FA49" w:rsidR="004F54F8" w:rsidRPr="00055FF8" w:rsidRDefault="004F54F8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ข้อมูลทั่วไป</w:t>
      </w:r>
    </w:p>
    <w:p w14:paraId="1DB56F61" w14:textId="574464AA" w:rsidR="00A674A1" w:rsidRPr="00055FF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75D6C4D1" w14:textId="4B55CE0C" w:rsidR="00563574" w:rsidRPr="00055FF8" w:rsidRDefault="009F01BF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นโยบายการบัญชีที่มีสาระสำคัญ</w:t>
      </w:r>
    </w:p>
    <w:p w14:paraId="0E856EB8" w14:textId="72657ADA" w:rsidR="00A674A1" w:rsidRPr="00055FF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A26EC17" w14:textId="327C5A5C" w:rsidR="004F54F8" w:rsidRPr="00055FF8" w:rsidRDefault="004F54F8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</w:t>
      </w:r>
    </w:p>
    <w:p w14:paraId="353C10B0" w14:textId="54BD2E68" w:rsidR="00A54E1F" w:rsidRPr="00055FF8" w:rsidRDefault="00A54E1F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ลูกหนี้การค้าและลูกหนี้อื่น</w:t>
      </w:r>
    </w:p>
    <w:p w14:paraId="79E8F3CE" w14:textId="77777777" w:rsidR="00855732" w:rsidRPr="00055FF8" w:rsidRDefault="0077665F" w:rsidP="00855732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สินค้าคงเหลือ</w:t>
      </w:r>
    </w:p>
    <w:p w14:paraId="25B2A059" w14:textId="764CC330" w:rsidR="00855732" w:rsidRPr="00055FF8" w:rsidRDefault="00855732" w:rsidP="00855732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เงินฝากสถาบันการเงินที่มีข้อจำกัดในการเบิกใช้</w:t>
      </w:r>
    </w:p>
    <w:p w14:paraId="6347E9AF" w14:textId="77777777" w:rsidR="003C26D6" w:rsidRPr="00055FF8" w:rsidRDefault="003C26D6" w:rsidP="003C26D6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เงินลงทุนในบริษัทย่อย</w:t>
      </w:r>
    </w:p>
    <w:p w14:paraId="20C82135" w14:textId="5EA25D30" w:rsidR="00EC79D5" w:rsidRPr="00055FF8" w:rsidRDefault="00EC79D5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เงินลงทุนในบริษัทร่วม</w:t>
      </w:r>
    </w:p>
    <w:p w14:paraId="6DB06C1D" w14:textId="18494A14" w:rsidR="00A674A1" w:rsidRPr="00055FF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bookmarkStart w:id="0" w:name="_Hlk95502161"/>
      <w:r w:rsidRPr="00055FF8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bookmarkEnd w:id="0"/>
    </w:p>
    <w:p w14:paraId="1389608A" w14:textId="22DD8FC6" w:rsidR="007E0854" w:rsidRPr="00055FF8" w:rsidRDefault="007E0854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</w:p>
    <w:p w14:paraId="6C149AF9" w14:textId="6BF4E143" w:rsidR="00314031" w:rsidRPr="00055FF8" w:rsidRDefault="0031403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หนี้สินที่มีภาระดอกเบี้ย</w:t>
      </w:r>
    </w:p>
    <w:p w14:paraId="2BD30806" w14:textId="13E8FBA5" w:rsidR="00457D28" w:rsidRPr="00055FF8" w:rsidRDefault="00457D28" w:rsidP="00457D28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6C0A9F90" w14:textId="47021956" w:rsidR="00481DC4" w:rsidRPr="00055FF8" w:rsidRDefault="00481DC4" w:rsidP="00457D28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ส่วนเกินมูลค่าหุ้น</w:t>
      </w:r>
    </w:p>
    <w:p w14:paraId="0DDB586C" w14:textId="3610E132" w:rsidR="00ED4CBA" w:rsidRPr="00055FF8" w:rsidRDefault="00ED4CBA" w:rsidP="00457D28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ทุนสำรองตามกฎหมาย</w:t>
      </w:r>
    </w:p>
    <w:p w14:paraId="75F231F9" w14:textId="7897E2FE" w:rsidR="00A674A1" w:rsidRPr="00055FF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59794D31" w14:textId="56F46E66" w:rsidR="00965E22" w:rsidRPr="00055FF8" w:rsidRDefault="009F01BF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ค่าใช้จ่ายตามธรรมชาติ</w:t>
      </w:r>
    </w:p>
    <w:p w14:paraId="75B18562" w14:textId="6C4F98D8" w:rsidR="00965E22" w:rsidRPr="00055FF8" w:rsidRDefault="00965E22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ภาษีเงินได้</w:t>
      </w:r>
    </w:p>
    <w:p w14:paraId="44A775A1" w14:textId="39119A05" w:rsidR="00965E22" w:rsidRPr="00055FF8" w:rsidRDefault="008B7886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กำไร</w:t>
      </w:r>
      <w:r w:rsidR="00965E22" w:rsidRPr="00055FF8">
        <w:rPr>
          <w:rFonts w:asciiTheme="majorBidi" w:hAnsiTheme="majorBidi" w:cstheme="majorBidi" w:hint="cs"/>
          <w:sz w:val="30"/>
          <w:szCs w:val="30"/>
          <w:cs/>
        </w:rPr>
        <w:t>ต่อหุ้น</w:t>
      </w:r>
      <w:r w:rsidR="007D34DF" w:rsidRPr="00055FF8">
        <w:rPr>
          <w:rFonts w:asciiTheme="majorBidi" w:hAnsiTheme="majorBidi" w:cstheme="majorBidi" w:hint="cs"/>
          <w:sz w:val="30"/>
          <w:szCs w:val="30"/>
          <w:cs/>
        </w:rPr>
        <w:t>ขั้นพื้นฐาน</w:t>
      </w:r>
    </w:p>
    <w:p w14:paraId="55F3AA1B" w14:textId="2CFB008C" w:rsidR="002F3573" w:rsidRPr="00055FF8" w:rsidRDefault="002F3573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6774223A" w14:textId="79460C01" w:rsidR="00A674A1" w:rsidRPr="00055FF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0F476D97" w14:textId="6CE8C349" w:rsidR="00965E22" w:rsidRPr="00055FF8" w:rsidRDefault="00965E22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การบริหารจัดการทุน</w:t>
      </w:r>
    </w:p>
    <w:p w14:paraId="665842AB" w14:textId="77777777" w:rsidR="00D70477" w:rsidRPr="00055FF8" w:rsidRDefault="00A674A1" w:rsidP="00D70477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0BEC619" w14:textId="196F8544" w:rsidR="00D70477" w:rsidRPr="00055FF8" w:rsidRDefault="00D70477" w:rsidP="00D70477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027BDC7F" w14:textId="77777777" w:rsidR="00D70477" w:rsidRPr="00055FF8" w:rsidRDefault="00D70477" w:rsidP="00D70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69433BBD" w14:textId="77777777" w:rsidR="002173C1" w:rsidRPr="00055FF8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055FF8">
        <w:rPr>
          <w:rFonts w:asciiTheme="majorBidi" w:hAnsiTheme="majorBidi" w:cstheme="majorBidi"/>
          <w:sz w:val="22"/>
          <w:szCs w:val="22"/>
        </w:rPr>
        <w:br w:type="page"/>
      </w:r>
    </w:p>
    <w:p w14:paraId="71C51633" w14:textId="77777777" w:rsidR="003C3820" w:rsidRPr="00055FF8" w:rsidRDefault="003C3820" w:rsidP="00982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14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55FF8">
        <w:rPr>
          <w:rFonts w:ascii="Angsana New" w:eastAsia="MS Mincho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0F187AF" w14:textId="77777777" w:rsidR="003C3820" w:rsidRPr="00055FF8" w:rsidRDefault="003C3820" w:rsidP="003C3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72E1E8B" w14:textId="7586795F" w:rsidR="002173C1" w:rsidRPr="00055FF8" w:rsidRDefault="003C3820" w:rsidP="003C3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092897" w:rsidRPr="00055FF8">
        <w:rPr>
          <w:rFonts w:ascii="Angsana New" w:eastAsia="MS Mincho" w:hAnsi="Angsana New" w:cs="Angsana New"/>
          <w:sz w:val="30"/>
          <w:szCs w:val="30"/>
        </w:rPr>
        <w:t xml:space="preserve"> 2</w:t>
      </w:r>
      <w:r w:rsidR="009D1C95" w:rsidRPr="00055FF8">
        <w:rPr>
          <w:rFonts w:ascii="Angsana New" w:eastAsia="MS Mincho" w:hAnsi="Angsana New" w:cs="Angsana New"/>
          <w:sz w:val="30"/>
          <w:szCs w:val="30"/>
        </w:rPr>
        <w:t>1</w:t>
      </w:r>
      <w:r w:rsidR="00FF1F18" w:rsidRPr="00055FF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FF1F18" w:rsidRPr="00055FF8">
        <w:rPr>
          <w:rFonts w:ascii="Angsana New" w:eastAsia="MS Mincho" w:hAnsi="Angsana New" w:cs="Angsana New" w:hint="cs"/>
          <w:sz w:val="30"/>
          <w:szCs w:val="30"/>
          <w:cs/>
        </w:rPr>
        <w:t>กุมภาพันธ์</w:t>
      </w:r>
      <w:r w:rsidR="00FF1F18" w:rsidRPr="00055FF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FF1F18" w:rsidRPr="00055FF8">
        <w:rPr>
          <w:rFonts w:ascii="Angsana New" w:eastAsia="MS Mincho" w:hAnsi="Angsana New" w:cs="Angsana New"/>
          <w:sz w:val="30"/>
          <w:szCs w:val="30"/>
        </w:rPr>
        <w:t>256</w:t>
      </w:r>
      <w:r w:rsidR="00A016FD" w:rsidRPr="00055FF8">
        <w:rPr>
          <w:rFonts w:ascii="Angsana New" w:eastAsia="MS Mincho" w:hAnsi="Angsana New" w:cs="Angsana New"/>
          <w:sz w:val="30"/>
          <w:szCs w:val="30"/>
        </w:rPr>
        <w:t>8</w:t>
      </w:r>
    </w:p>
    <w:p w14:paraId="7597BA0C" w14:textId="77777777" w:rsidR="003C3820" w:rsidRPr="00055FF8" w:rsidRDefault="003C3820" w:rsidP="003C3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BB37819" w14:textId="77777777" w:rsidR="002173C1" w:rsidRPr="00055FF8" w:rsidRDefault="002173C1" w:rsidP="00121105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GB"/>
        </w:rPr>
      </w:pPr>
      <w:r w:rsidRPr="00055FF8">
        <w:rPr>
          <w:rFonts w:ascii="Angsana New" w:eastAsia="MS Mincho" w:hAnsi="Angsana New" w:cs="Angsana New"/>
          <w:b/>
          <w:bCs/>
          <w:sz w:val="30"/>
          <w:szCs w:val="30"/>
          <w:cs/>
        </w:rPr>
        <w:t>ข้อมูลทั่วไป</w:t>
      </w:r>
    </w:p>
    <w:p w14:paraId="1F132862" w14:textId="77777777" w:rsidR="002173C1" w:rsidRPr="00055FF8" w:rsidRDefault="002173C1" w:rsidP="00217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3D00EE26" w14:textId="15689EB2" w:rsidR="002173C1" w:rsidRPr="00055FF8" w:rsidRDefault="002173C1" w:rsidP="00CE2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  <w:r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บริษัท </w:t>
      </w:r>
      <w:r w:rsidR="00A8458F"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เอเ</w:t>
      </w:r>
      <w:r w:rsidR="00925372"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ซี</w:t>
      </w:r>
      <w:r w:rsidR="00A8458F"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 xml:space="preserve">ย </w:t>
      </w:r>
      <w:r w:rsidR="00865702"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เมทัล จำกัด</w:t>
      </w:r>
      <w:r w:rsidR="00865702"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 (</w:t>
      </w:r>
      <w:r w:rsidR="00865702"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มหาชน</w:t>
      </w:r>
      <w:r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) </w:t>
      </w:r>
      <w:r w:rsidRPr="00055FF8">
        <w:rPr>
          <w:rFonts w:ascii="Angsana New" w:eastAsia="MS Mincho" w:hAnsi="Angsana New" w:cs="Angsana New"/>
          <w:spacing w:val="-8"/>
          <w:sz w:val="30"/>
          <w:szCs w:val="30"/>
        </w:rPr>
        <w:t>“</w:t>
      </w:r>
      <w:r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>บริษัท</w:t>
      </w:r>
      <w:r w:rsidRPr="00055FF8">
        <w:rPr>
          <w:rFonts w:ascii="Angsana New" w:eastAsia="MS Mincho" w:hAnsi="Angsana New" w:cs="Angsana New"/>
          <w:spacing w:val="-8"/>
          <w:sz w:val="30"/>
          <w:szCs w:val="30"/>
        </w:rPr>
        <w:t>”</w:t>
      </w:r>
      <w:r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จดทะเบียนกับตลาดหลักทรัพย์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แห่งประเทศไทยเมื่อเดือน</w:t>
      </w:r>
      <w:r w:rsidR="003368D1" w:rsidRPr="00055FF8">
        <w:rPr>
          <w:rFonts w:ascii="Angsana New" w:eastAsia="MS Mincho" w:hAnsi="Angsana New" w:cs="Angsana New" w:hint="cs"/>
          <w:sz w:val="30"/>
          <w:szCs w:val="30"/>
          <w:cs/>
        </w:rPr>
        <w:t xml:space="preserve">สิงหาคม </w:t>
      </w:r>
      <w:r w:rsidR="002F6CDA" w:rsidRPr="00055FF8">
        <w:rPr>
          <w:rFonts w:ascii="Angsana New" w:eastAsia="MS Mincho" w:hAnsi="Angsana New" w:cs="Angsana New"/>
          <w:sz w:val="30"/>
          <w:szCs w:val="30"/>
        </w:rPr>
        <w:t>2547</w:t>
      </w:r>
      <w:r w:rsidRPr="00055FF8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โดย</w:t>
      </w:r>
      <w:r w:rsidRPr="00055FF8">
        <w:rPr>
          <w:rFonts w:ascii="Angsana New" w:eastAsia="MS Mincho" w:hAnsi="Angsana New" w:cs="Angsana New"/>
          <w:sz w:val="30"/>
          <w:szCs w:val="30"/>
          <w:cs/>
        </w:rPr>
        <w:t>มีที่อยู่จดทะเบียนของสำนักงานใหญ่และสาขาดังนี้</w:t>
      </w:r>
    </w:p>
    <w:p w14:paraId="67BD0AA2" w14:textId="77777777" w:rsidR="002173C1" w:rsidRPr="00055FF8" w:rsidRDefault="002173C1" w:rsidP="007C4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800"/>
        <w:gridCol w:w="272"/>
        <w:gridCol w:w="7198"/>
      </w:tblGrid>
      <w:tr w:rsidR="002173C1" w:rsidRPr="00055FF8" w14:paraId="77D0FDAE" w14:textId="77777777" w:rsidTr="00243FEA">
        <w:tc>
          <w:tcPr>
            <w:tcW w:w="1800" w:type="dxa"/>
            <w:shd w:val="clear" w:color="auto" w:fill="auto"/>
          </w:tcPr>
          <w:p w14:paraId="5A4DD918" w14:textId="77777777" w:rsidR="002173C1" w:rsidRPr="00055FF8" w:rsidRDefault="002173C1" w:rsidP="0035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55FF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สำนักงานใหญ่</w:t>
            </w:r>
            <w:r w:rsidRPr="00055FF8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14:paraId="778E4B4D" w14:textId="77777777" w:rsidR="002173C1" w:rsidRPr="00055FF8" w:rsidRDefault="002173C1" w:rsidP="0021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78" w:right="-1725" w:hanging="7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eastAsia="MS Mincho" w:hAnsi="Angsana New" w:cs="Angsana New"/>
                <w:sz w:val="30"/>
                <w:szCs w:val="30"/>
              </w:rPr>
              <w:t>:</w:t>
            </w:r>
          </w:p>
        </w:tc>
        <w:tc>
          <w:tcPr>
            <w:tcW w:w="7198" w:type="dxa"/>
            <w:shd w:val="clear" w:color="auto" w:fill="auto"/>
          </w:tcPr>
          <w:p w14:paraId="28EBC428" w14:textId="5F67F130" w:rsidR="002173C1" w:rsidRPr="00055FF8" w:rsidRDefault="00856019" w:rsidP="00B4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เลขที่</w:t>
            </w:r>
            <w:r w:rsidRPr="00055FF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="0048137A" w:rsidRPr="00055FF8">
              <w:rPr>
                <w:rFonts w:ascii="Angsana New" w:eastAsia="MS Mincho" w:hAnsi="Angsana New" w:cs="Angsana New"/>
                <w:sz w:val="30"/>
                <w:szCs w:val="30"/>
              </w:rPr>
              <w:t xml:space="preserve">55, 55/1 </w:t>
            </w:r>
            <w:r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หมู่</w:t>
            </w:r>
            <w:r w:rsidRPr="00055FF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="0048137A" w:rsidRPr="00055FF8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  <w:r w:rsidRPr="00055FF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ซอยวัดหนามแดง</w:t>
            </w:r>
            <w:r w:rsidRPr="00055FF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ถนนศรีนครินทร์</w:t>
            </w:r>
            <w:r w:rsidRPr="00055FF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ต</w:t>
            </w:r>
            <w:r w:rsidR="0048137A"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ำ</w:t>
            </w:r>
            <w:r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บลบางแก้ว</w:t>
            </w:r>
            <w:r w:rsidRPr="00055FF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</w:t>
            </w:r>
            <w:r w:rsidR="0048137A"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ำ</w:t>
            </w:r>
            <w:r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เภอบางพลี</w:t>
            </w:r>
            <w:r w:rsidRPr="00055FF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="000A7F8E"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จังหวัด</w:t>
            </w:r>
            <w:r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สมุทรปราการ</w:t>
            </w:r>
            <w:r w:rsidRPr="00055FF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="0048137A" w:rsidRPr="00055FF8">
              <w:rPr>
                <w:rFonts w:ascii="Angsana New" w:eastAsia="MS Mincho" w:hAnsi="Angsana New" w:cs="Angsana New"/>
                <w:sz w:val="30"/>
                <w:szCs w:val="30"/>
              </w:rPr>
              <w:t>10540</w:t>
            </w:r>
            <w:r w:rsidRPr="00055FF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ประเทศไทย</w:t>
            </w:r>
          </w:p>
        </w:tc>
      </w:tr>
      <w:tr w:rsidR="002173C1" w:rsidRPr="00055FF8" w14:paraId="7AC190B6" w14:textId="77777777" w:rsidTr="00243FEA">
        <w:tc>
          <w:tcPr>
            <w:tcW w:w="1800" w:type="dxa"/>
            <w:shd w:val="clear" w:color="auto" w:fill="auto"/>
          </w:tcPr>
          <w:p w14:paraId="27A10389" w14:textId="510FCE0D" w:rsidR="002173C1" w:rsidRPr="00055FF8" w:rsidRDefault="002173C1" w:rsidP="0035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55FF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สำนักงานสาขา</w:t>
            </w:r>
          </w:p>
        </w:tc>
        <w:tc>
          <w:tcPr>
            <w:tcW w:w="272" w:type="dxa"/>
            <w:shd w:val="clear" w:color="auto" w:fill="auto"/>
          </w:tcPr>
          <w:p w14:paraId="6711540B" w14:textId="77777777" w:rsidR="002173C1" w:rsidRPr="00055FF8" w:rsidRDefault="002173C1" w:rsidP="0021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55FF8">
              <w:rPr>
                <w:rFonts w:ascii="Angsana New" w:eastAsia="MS Mincho" w:hAnsi="Angsana New" w:cs="Angsana New"/>
                <w:sz w:val="30"/>
                <w:szCs w:val="30"/>
              </w:rPr>
              <w:t>:</w:t>
            </w:r>
          </w:p>
        </w:tc>
        <w:tc>
          <w:tcPr>
            <w:tcW w:w="7198" w:type="dxa"/>
            <w:shd w:val="clear" w:color="auto" w:fill="auto"/>
          </w:tcPr>
          <w:p w14:paraId="27C92259" w14:textId="223DA1AF" w:rsidR="00B40AAB" w:rsidRPr="00055FF8" w:rsidRDefault="002A7B26" w:rsidP="00B4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20"/>
              <w:rPr>
                <w:rFonts w:ascii="Angsana New" w:eastAsia="MS Mincho" w:hAnsi="Angsana New" w:cs="Angsana New"/>
                <w:spacing w:val="-2"/>
                <w:sz w:val="30"/>
                <w:szCs w:val="30"/>
              </w:rPr>
            </w:pPr>
            <w:r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เ</w:t>
            </w:r>
            <w:r w:rsidR="0088235B"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ลขที่</w:t>
            </w:r>
            <w:r w:rsidR="0088235B" w:rsidRPr="00055FF8">
              <w:rPr>
                <w:rFonts w:ascii="Angsana New" w:eastAsia="MS Mincho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="0048137A" w:rsidRPr="00055FF8">
              <w:rPr>
                <w:rFonts w:ascii="Angsana New" w:eastAsia="MS Mincho" w:hAnsi="Angsana New" w:cs="Angsana New"/>
                <w:spacing w:val="-2"/>
                <w:sz w:val="30"/>
                <w:szCs w:val="30"/>
              </w:rPr>
              <w:t xml:space="preserve">90/1 </w:t>
            </w:r>
            <w:r w:rsidR="0088235B"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หมู่</w:t>
            </w:r>
            <w:r w:rsidR="0048137A" w:rsidRPr="00055FF8">
              <w:rPr>
                <w:rFonts w:ascii="Angsana New" w:eastAsia="MS Mincho" w:hAnsi="Angsana New" w:cs="Angsana New"/>
                <w:spacing w:val="-2"/>
                <w:sz w:val="30"/>
                <w:szCs w:val="30"/>
              </w:rPr>
              <w:t xml:space="preserve"> 10 </w:t>
            </w:r>
            <w:r w:rsidR="0088235B"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ถนน</w:t>
            </w:r>
            <w:r w:rsidR="0048137A" w:rsidRPr="00055FF8">
              <w:rPr>
                <w:rFonts w:ascii="Angsana New" w:eastAsia="MS Mincho" w:hAnsi="Angsana New" w:cs="Angsana New"/>
                <w:spacing w:val="-2"/>
                <w:sz w:val="30"/>
                <w:szCs w:val="30"/>
              </w:rPr>
              <w:t xml:space="preserve"> 331</w:t>
            </w:r>
            <w:r w:rsidR="0088235B" w:rsidRPr="00055FF8">
              <w:rPr>
                <w:rFonts w:ascii="Angsana New" w:eastAsia="MS Mincho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="0088235B"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ต</w:t>
            </w:r>
            <w:r w:rsidR="0048786E"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ำ</w:t>
            </w:r>
            <w:r w:rsidR="0088235B"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บลสระสี่เหลี่ยม</w:t>
            </w:r>
            <w:r w:rsidR="0088235B" w:rsidRPr="00055FF8">
              <w:rPr>
                <w:rFonts w:ascii="Angsana New" w:eastAsia="MS Mincho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="0088235B"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อ</w:t>
            </w:r>
            <w:r w:rsidR="0048137A"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ำ</w:t>
            </w:r>
            <w:r w:rsidR="0088235B"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เภอพนัสนิคม</w:t>
            </w:r>
            <w:r w:rsidR="0088235B" w:rsidRPr="00055FF8">
              <w:rPr>
                <w:rFonts w:ascii="Angsana New" w:eastAsia="MS Mincho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="000A7F8E"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จังหวัด</w:t>
            </w:r>
            <w:r w:rsidR="0088235B"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ชลบุรี</w:t>
            </w:r>
            <w:r w:rsidR="0088235B" w:rsidRPr="00055FF8">
              <w:rPr>
                <w:rFonts w:ascii="Angsana New" w:eastAsia="MS Mincho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="0048137A" w:rsidRPr="00055FF8">
              <w:rPr>
                <w:rFonts w:ascii="Angsana New" w:eastAsia="MS Mincho" w:hAnsi="Angsana New" w:cs="Angsana New"/>
                <w:spacing w:val="-2"/>
                <w:sz w:val="30"/>
                <w:szCs w:val="30"/>
              </w:rPr>
              <w:t>20140</w:t>
            </w:r>
            <w:r w:rsidR="0088235B" w:rsidRPr="00055FF8">
              <w:rPr>
                <w:rFonts w:ascii="Angsana New" w:eastAsia="MS Mincho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</w:p>
          <w:p w14:paraId="1ED20975" w14:textId="35E4DB98" w:rsidR="002173C1" w:rsidRPr="00055FF8" w:rsidRDefault="0088235B" w:rsidP="00B4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20"/>
              <w:rPr>
                <w:rFonts w:ascii="Angsana New" w:eastAsia="MS Mincho" w:hAnsi="Angsana New" w:cs="Angsana New"/>
                <w:spacing w:val="-2"/>
                <w:sz w:val="30"/>
                <w:szCs w:val="30"/>
              </w:rPr>
            </w:pPr>
            <w:r w:rsidRPr="00055FF8">
              <w:rPr>
                <w:rFonts w:ascii="Angsana New" w:eastAsia="MS Mincho" w:hAnsi="Angsana New" w:cs="Angsana New" w:hint="cs"/>
                <w:spacing w:val="-2"/>
                <w:sz w:val="30"/>
                <w:szCs w:val="30"/>
                <w:cs/>
              </w:rPr>
              <w:t>ประเทศไทย</w:t>
            </w:r>
          </w:p>
        </w:tc>
      </w:tr>
    </w:tbl>
    <w:p w14:paraId="4A490DC9" w14:textId="6FA2A724" w:rsidR="007A2BFD" w:rsidRPr="00055FF8" w:rsidRDefault="007A2BFD" w:rsidP="007C4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32555A1" w14:textId="79B978B9" w:rsidR="00C90D1A" w:rsidRPr="00055FF8" w:rsidRDefault="00C90D1A" w:rsidP="006E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ผู้ถือหุ้นรายใหญ่ในระหว่างปีได้แก่</w:t>
      </w:r>
      <w:r w:rsidRPr="00055FF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นายชูศักดิ์</w:t>
      </w:r>
      <w:r w:rsidRPr="00055FF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ยงวงศ์ไพบูลย์</w:t>
      </w:r>
      <w:r w:rsidRPr="00055FF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0A7F8E" w:rsidRPr="00055FF8">
        <w:rPr>
          <w:rFonts w:ascii="Angsana New" w:eastAsia="MS Mincho" w:hAnsi="Angsana New" w:cs="Angsana New" w:hint="cs"/>
          <w:sz w:val="30"/>
          <w:szCs w:val="30"/>
          <w:cs/>
        </w:rPr>
        <w:t>และคุณหญิงปัทมา</w:t>
      </w:r>
      <w:r w:rsidR="000A7F8E" w:rsidRPr="00055FF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0A7F8E" w:rsidRPr="00055FF8">
        <w:rPr>
          <w:rFonts w:ascii="Angsana New" w:eastAsia="MS Mincho" w:hAnsi="Angsana New" w:cs="Angsana New" w:hint="cs"/>
          <w:sz w:val="30"/>
          <w:szCs w:val="30"/>
          <w:cs/>
        </w:rPr>
        <w:t xml:space="preserve">ลีสวัสดิ์ตระกูล ซึ่งถือหุ้นของบริษัท ณ วันที่ </w:t>
      </w:r>
      <w:r w:rsidR="000A7F8E" w:rsidRPr="00055FF8">
        <w:rPr>
          <w:rFonts w:ascii="Angsana New" w:eastAsia="MS Mincho" w:hAnsi="Angsana New" w:cs="Angsana New"/>
          <w:sz w:val="30"/>
          <w:szCs w:val="30"/>
        </w:rPr>
        <w:t xml:space="preserve">31 </w:t>
      </w:r>
      <w:r w:rsidR="000A7F8E" w:rsidRPr="00055FF8"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 w:rsidR="000A7F8E" w:rsidRPr="00055FF8">
        <w:rPr>
          <w:rFonts w:ascii="Angsana New" w:eastAsia="MS Mincho" w:hAnsi="Angsana New" w:cs="Angsana New"/>
          <w:sz w:val="30"/>
          <w:szCs w:val="30"/>
        </w:rPr>
        <w:t>256</w:t>
      </w:r>
      <w:r w:rsidR="00A016FD" w:rsidRPr="00055FF8">
        <w:rPr>
          <w:rFonts w:ascii="Angsana New" w:eastAsia="MS Mincho" w:hAnsi="Angsana New" w:cs="Angsana New"/>
          <w:sz w:val="30"/>
          <w:szCs w:val="30"/>
        </w:rPr>
        <w:t>7</w:t>
      </w:r>
      <w:r w:rsidR="000A7F8E" w:rsidRPr="00055FF8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0A7F8E" w:rsidRPr="00055FF8">
        <w:rPr>
          <w:rFonts w:ascii="Angsana New" w:eastAsia="MS Mincho" w:hAnsi="Angsana New" w:cs="Angsana New" w:hint="cs"/>
          <w:sz w:val="30"/>
          <w:szCs w:val="30"/>
          <w:cs/>
        </w:rPr>
        <w:t>ในอัตรา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ร้อยละ</w:t>
      </w:r>
      <w:r w:rsidRPr="00055FF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481E96" w:rsidRPr="00055FF8">
        <w:rPr>
          <w:rFonts w:ascii="Angsana New" w:eastAsia="MS Mincho" w:hAnsi="Angsana New" w:cs="Angsana New"/>
          <w:sz w:val="30"/>
          <w:szCs w:val="30"/>
        </w:rPr>
        <w:t>1</w:t>
      </w:r>
      <w:r w:rsidR="00EF6DC5" w:rsidRPr="00055FF8">
        <w:rPr>
          <w:rFonts w:ascii="Angsana New" w:eastAsia="MS Mincho" w:hAnsi="Angsana New" w:cs="Angsana New"/>
          <w:sz w:val="30"/>
          <w:szCs w:val="30"/>
        </w:rPr>
        <w:t>5</w:t>
      </w:r>
      <w:r w:rsidR="00232FC6" w:rsidRPr="00055FF8">
        <w:rPr>
          <w:rFonts w:ascii="Angsana New" w:eastAsia="MS Mincho" w:hAnsi="Angsana New" w:cs="Angsana New"/>
          <w:sz w:val="30"/>
          <w:szCs w:val="30"/>
        </w:rPr>
        <w:t>.</w:t>
      </w:r>
      <w:r w:rsidR="00EF6DC5" w:rsidRPr="00055FF8">
        <w:rPr>
          <w:rFonts w:ascii="Angsana New" w:eastAsia="MS Mincho" w:hAnsi="Angsana New" w:cs="Angsana New"/>
          <w:sz w:val="30"/>
          <w:szCs w:val="30"/>
        </w:rPr>
        <w:t>98</w:t>
      </w:r>
      <w:r w:rsidR="0062085A" w:rsidRPr="00055FF8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0A7F8E" w:rsidRPr="00055FF8">
        <w:rPr>
          <w:rFonts w:ascii="Angsana New" w:eastAsia="MS Mincho" w:hAnsi="Angsana New" w:cs="Angsana New" w:hint="cs"/>
          <w:sz w:val="30"/>
          <w:szCs w:val="30"/>
          <w:cs/>
        </w:rPr>
        <w:t xml:space="preserve">และร้อยละ </w:t>
      </w:r>
      <w:r w:rsidR="00481E96" w:rsidRPr="00055FF8">
        <w:rPr>
          <w:rFonts w:ascii="Angsana New" w:eastAsia="MS Mincho" w:hAnsi="Angsana New" w:cs="Angsana New"/>
          <w:sz w:val="30"/>
          <w:szCs w:val="30"/>
        </w:rPr>
        <w:t>14.</w:t>
      </w:r>
      <w:r w:rsidR="00EF6DC5" w:rsidRPr="00055FF8">
        <w:rPr>
          <w:rFonts w:ascii="Angsana New" w:eastAsia="MS Mincho" w:hAnsi="Angsana New" w:cs="Angsana New"/>
          <w:sz w:val="30"/>
          <w:szCs w:val="30"/>
        </w:rPr>
        <w:t>88</w:t>
      </w:r>
      <w:r w:rsidR="0062085A" w:rsidRPr="00055FF8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0A7F8E" w:rsidRPr="00055FF8">
        <w:rPr>
          <w:rFonts w:ascii="Angsana New" w:eastAsia="MS Mincho" w:hAnsi="Angsana New" w:cs="Angsana New" w:hint="cs"/>
          <w:sz w:val="30"/>
          <w:szCs w:val="30"/>
          <w:cs/>
        </w:rPr>
        <w:t>ตามลำดับ</w:t>
      </w:r>
    </w:p>
    <w:p w14:paraId="3A611869" w14:textId="77777777" w:rsidR="00C90D1A" w:rsidRPr="00055FF8" w:rsidRDefault="00C90D1A" w:rsidP="00B60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  <w:cs/>
        </w:rPr>
      </w:pPr>
    </w:p>
    <w:p w14:paraId="4136F1DF" w14:textId="168E19AB" w:rsidR="002173C1" w:rsidRPr="00055FF8" w:rsidRDefault="00D040E3" w:rsidP="00B60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บริษัท</w:t>
      </w:r>
      <w:r w:rsidR="00B67B2F" w:rsidRPr="00055FF8">
        <w:rPr>
          <w:rFonts w:ascii="Angsana New" w:eastAsia="MS Mincho" w:hAnsi="Angsana New" w:cs="Angsana New" w:hint="cs"/>
          <w:sz w:val="30"/>
          <w:szCs w:val="30"/>
          <w:cs/>
        </w:rPr>
        <w:t>และกลุ่มบร</w:t>
      </w:r>
      <w:r w:rsidR="00982936" w:rsidRPr="00055FF8">
        <w:rPr>
          <w:rFonts w:ascii="Angsana New" w:eastAsia="MS Mincho" w:hAnsi="Angsana New" w:cs="Angsana New" w:hint="cs"/>
          <w:sz w:val="30"/>
          <w:szCs w:val="30"/>
          <w:cs/>
        </w:rPr>
        <w:t>ิ</w:t>
      </w:r>
      <w:r w:rsidR="00B67B2F" w:rsidRPr="00055FF8">
        <w:rPr>
          <w:rFonts w:ascii="Angsana New" w:eastAsia="MS Mincho" w:hAnsi="Angsana New" w:cs="Angsana New" w:hint="cs"/>
          <w:sz w:val="30"/>
          <w:szCs w:val="30"/>
          <w:cs/>
        </w:rPr>
        <w:t>ษัท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ด</w:t>
      </w:r>
      <w:r w:rsidR="004E0AC3" w:rsidRPr="00055FF8">
        <w:rPr>
          <w:rFonts w:ascii="Angsana New" w:eastAsia="MS Mincho" w:hAnsi="Angsana New" w:cs="Angsana New" w:hint="cs"/>
          <w:sz w:val="30"/>
          <w:szCs w:val="30"/>
          <w:cs/>
        </w:rPr>
        <w:t>ำ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เนินธุรกิจหลัก</w:t>
      </w:r>
      <w:r w:rsidR="007A2BFD" w:rsidRPr="00055FF8">
        <w:rPr>
          <w:rFonts w:ascii="Angsana New" w:eastAsia="MS Mincho" w:hAnsi="Angsana New" w:cs="Angsana New" w:hint="cs"/>
          <w:sz w:val="30"/>
          <w:szCs w:val="30"/>
          <w:cs/>
        </w:rPr>
        <w:t>เกี่ยวกับ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ผลิต</w:t>
      </w:r>
      <w:r w:rsidR="00D63996" w:rsidRPr="00055FF8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D42A82" w:rsidRPr="00055FF8">
        <w:rPr>
          <w:rFonts w:ascii="Angsana New" w:eastAsia="MS Mincho" w:hAnsi="Angsana New" w:cs="Angsana New" w:hint="cs"/>
          <w:sz w:val="30"/>
          <w:szCs w:val="30"/>
          <w:cs/>
        </w:rPr>
        <w:t>จำหน่าย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และรับจ้างผลิต</w:t>
      </w:r>
      <w:r w:rsidR="00D42A82" w:rsidRPr="00055FF8">
        <w:rPr>
          <w:rFonts w:ascii="Angsana New" w:eastAsia="MS Mincho" w:hAnsi="Angsana New" w:cs="Angsana New" w:hint="cs"/>
          <w:sz w:val="30"/>
          <w:szCs w:val="30"/>
          <w:cs/>
        </w:rPr>
        <w:t>ผลิตภัณฑ์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เหล็กแปรรูป</w:t>
      </w:r>
      <w:r w:rsidR="007A2BFD" w:rsidRPr="00055FF8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7A2BFD" w:rsidRPr="00055FF8">
        <w:rPr>
          <w:rFonts w:ascii="Angsana New" w:eastAsia="MS Mincho" w:hAnsi="Angsana New" w:cs="Angsana New" w:hint="cs"/>
          <w:sz w:val="30"/>
          <w:szCs w:val="30"/>
          <w:cs/>
        </w:rPr>
        <w:t>โดยรายละเอียดของบริษัทย่อย</w:t>
      </w:r>
      <w:r w:rsidR="00E74F89" w:rsidRPr="00055FF8">
        <w:rPr>
          <w:rFonts w:ascii="Angsana New" w:eastAsia="MS Mincho" w:hAnsi="Angsana New" w:cs="Angsana New" w:hint="cs"/>
          <w:sz w:val="30"/>
          <w:szCs w:val="30"/>
          <w:cs/>
        </w:rPr>
        <w:t xml:space="preserve">และบริษัทร่วม </w:t>
      </w:r>
      <w:r w:rsidR="007A2BFD" w:rsidRPr="00055FF8">
        <w:rPr>
          <w:rFonts w:ascii="Angsana New" w:eastAsia="MS Mincho" w:hAnsi="Angsana New" w:cs="Angsana New" w:hint="cs"/>
          <w:sz w:val="30"/>
          <w:szCs w:val="30"/>
          <w:cs/>
        </w:rPr>
        <w:t>ณ</w:t>
      </w:r>
      <w:r w:rsidR="007A2BFD" w:rsidRPr="00055FF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7A2BFD" w:rsidRPr="00055FF8">
        <w:rPr>
          <w:rFonts w:ascii="Angsana New" w:eastAsia="MS Mincho" w:hAnsi="Angsana New" w:cs="Angsana New" w:hint="cs"/>
          <w:sz w:val="30"/>
          <w:szCs w:val="30"/>
          <w:cs/>
        </w:rPr>
        <w:t>วันที่</w:t>
      </w:r>
      <w:r w:rsidR="007A2BFD" w:rsidRPr="00055FF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7A2BFD" w:rsidRPr="00055FF8">
        <w:rPr>
          <w:rFonts w:ascii="Angsana New" w:eastAsia="MS Mincho" w:hAnsi="Angsana New" w:cs="Angsana New"/>
          <w:sz w:val="30"/>
          <w:szCs w:val="30"/>
        </w:rPr>
        <w:t xml:space="preserve">31 </w:t>
      </w:r>
      <w:r w:rsidR="007A2BFD" w:rsidRPr="00055FF8">
        <w:rPr>
          <w:rFonts w:ascii="Angsana New" w:eastAsia="MS Mincho" w:hAnsi="Angsana New" w:cs="Angsana New" w:hint="cs"/>
          <w:sz w:val="30"/>
          <w:szCs w:val="30"/>
          <w:cs/>
        </w:rPr>
        <w:t>ธันวาคม</w:t>
      </w:r>
      <w:r w:rsidR="007A2BFD" w:rsidRPr="00055FF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7A2BFD" w:rsidRPr="00055FF8">
        <w:rPr>
          <w:rFonts w:ascii="Angsana New" w:eastAsia="MS Mincho" w:hAnsi="Angsana New" w:cs="Angsana New"/>
          <w:sz w:val="30"/>
          <w:szCs w:val="30"/>
        </w:rPr>
        <w:t>256</w:t>
      </w:r>
      <w:r w:rsidR="00A016FD" w:rsidRPr="00055FF8">
        <w:rPr>
          <w:rFonts w:ascii="Angsana New" w:eastAsia="MS Mincho" w:hAnsi="Angsana New" w:cs="Angsana New"/>
          <w:sz w:val="30"/>
          <w:szCs w:val="30"/>
        </w:rPr>
        <w:t>7</w:t>
      </w:r>
      <w:r w:rsidR="007A2BFD" w:rsidRPr="00055FF8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7A2BFD" w:rsidRPr="00055FF8">
        <w:rPr>
          <w:rFonts w:ascii="Angsana New" w:eastAsia="MS Mincho" w:hAnsi="Angsana New" w:cs="Angsana New" w:hint="cs"/>
          <w:sz w:val="30"/>
          <w:szCs w:val="30"/>
          <w:cs/>
        </w:rPr>
        <w:t>และ</w:t>
      </w:r>
      <w:r w:rsidR="007A2BFD" w:rsidRPr="00055FF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7A2BFD" w:rsidRPr="00055FF8">
        <w:rPr>
          <w:rFonts w:ascii="Angsana New" w:eastAsia="MS Mincho" w:hAnsi="Angsana New" w:cs="Angsana New"/>
          <w:sz w:val="30"/>
          <w:szCs w:val="30"/>
        </w:rPr>
        <w:t>256</w:t>
      </w:r>
      <w:r w:rsidR="00A016FD" w:rsidRPr="00055FF8">
        <w:rPr>
          <w:rFonts w:ascii="Angsana New" w:eastAsia="MS Mincho" w:hAnsi="Angsana New" w:cs="Angsana New"/>
          <w:sz w:val="30"/>
          <w:szCs w:val="30"/>
        </w:rPr>
        <w:t xml:space="preserve">6 </w:t>
      </w:r>
      <w:r w:rsidR="007A2BFD" w:rsidRPr="00055FF8">
        <w:rPr>
          <w:rFonts w:ascii="Angsana New" w:eastAsia="MS Mincho" w:hAnsi="Angsana New" w:cs="Angsana New" w:hint="cs"/>
          <w:sz w:val="30"/>
          <w:szCs w:val="30"/>
          <w:cs/>
        </w:rPr>
        <w:t>ได้เปิดเผยไว้ในหมายเหตุข้อ</w:t>
      </w:r>
      <w:r w:rsidR="00AA08EB" w:rsidRPr="00055FF8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DC3CC5" w:rsidRPr="00055FF8">
        <w:rPr>
          <w:rFonts w:ascii="Angsana New" w:eastAsia="MS Mincho" w:hAnsi="Angsana New" w:cs="Angsana New"/>
          <w:sz w:val="30"/>
          <w:szCs w:val="30"/>
        </w:rPr>
        <w:t>9</w:t>
      </w:r>
      <w:r w:rsidR="008D605E" w:rsidRPr="00055FF8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8D605E" w:rsidRPr="00055FF8">
        <w:rPr>
          <w:rFonts w:ascii="Angsana New" w:eastAsia="MS Mincho" w:hAnsi="Angsana New" w:cs="Angsana New" w:hint="cs"/>
          <w:sz w:val="30"/>
          <w:szCs w:val="30"/>
          <w:cs/>
        </w:rPr>
        <w:t>และ</w:t>
      </w:r>
      <w:r w:rsidR="007A2BFD" w:rsidRPr="00055FF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DC3CC5" w:rsidRPr="00055FF8">
        <w:rPr>
          <w:rFonts w:ascii="Angsana New" w:eastAsia="MS Mincho" w:hAnsi="Angsana New" w:cs="Angsana New"/>
          <w:sz w:val="30"/>
          <w:szCs w:val="30"/>
        </w:rPr>
        <w:t>10</w:t>
      </w:r>
      <w:r w:rsidR="00ED4CBA" w:rsidRPr="00055FF8">
        <w:rPr>
          <w:rFonts w:ascii="Angsana New" w:eastAsia="MS Mincho" w:hAnsi="Angsana New" w:cs="Angsana New" w:hint="cs"/>
          <w:sz w:val="30"/>
          <w:szCs w:val="30"/>
          <w:cs/>
        </w:rPr>
        <w:t xml:space="preserve"> ตามลำดับ</w:t>
      </w:r>
    </w:p>
    <w:p w14:paraId="504B7C86" w14:textId="7AF4FFFC" w:rsidR="00452C29" w:rsidRPr="00055FF8" w:rsidRDefault="00452C29" w:rsidP="007C4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248DE8F" w14:textId="6459318F" w:rsidR="001E7DFF" w:rsidRPr="00055FF8" w:rsidRDefault="001E7DFF" w:rsidP="003368D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55FF8">
        <w:rPr>
          <w:rFonts w:asciiTheme="majorBidi" w:hAnsiTheme="majorBidi" w:cstheme="majorBidi" w:hint="cs"/>
          <w:b/>
          <w:bCs/>
          <w:sz w:val="30"/>
          <w:szCs w:val="30"/>
          <w:cs/>
        </w:rPr>
        <w:t>เกณฑ์การจัดทำงบการเงิน</w:t>
      </w:r>
    </w:p>
    <w:p w14:paraId="4CAA29A3" w14:textId="77777777" w:rsidR="00075F8B" w:rsidRPr="00055FF8" w:rsidRDefault="00075F8B" w:rsidP="00D33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63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ABB1007" w14:textId="4D9F5FE1" w:rsidR="0060735C" w:rsidRPr="00055FF8" w:rsidRDefault="0060735C" w:rsidP="00506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MS Mincho" w:hAnsi="Angsana New" w:cs="Angsana New"/>
          <w:spacing w:val="-8"/>
          <w:sz w:val="30"/>
          <w:szCs w:val="30"/>
        </w:rPr>
      </w:pPr>
      <w:r w:rsidRPr="00055FF8">
        <w:rPr>
          <w:rFonts w:ascii="Angsana New" w:eastAsia="MS Mincho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234449" w:rsidRPr="00055FF8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055FF8">
        <w:rPr>
          <w:rFonts w:ascii="Angsana New" w:eastAsia="MS Mincho" w:hAnsi="Angsana New" w:cs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506839" w:rsidRPr="00055FF8">
        <w:rPr>
          <w:rFonts w:ascii="Angsana New" w:eastAsia="MS Mincho" w:hAnsi="Angsana New" w:cs="Angsana New"/>
          <w:sz w:val="30"/>
          <w:szCs w:val="30"/>
          <w:cs/>
        </w:rPr>
        <w:br/>
      </w:r>
      <w:r w:rsidRPr="00055FF8">
        <w:rPr>
          <w:rFonts w:ascii="Angsana New" w:eastAsia="MS Mincho" w:hAnsi="Angsana New" w:cs="Angsana New"/>
          <w:sz w:val="30"/>
          <w:szCs w:val="30"/>
          <w:cs/>
        </w:rPr>
        <w:t>สภาวิชาชีพบัญชีฯ</w:t>
      </w:r>
      <w:r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 </w:t>
      </w:r>
      <w:r w:rsidRPr="00055FF8">
        <w:rPr>
          <w:rFonts w:ascii="Angsana New" w:eastAsia="MS Mincho" w:hAnsi="Angsana New" w:cs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710129" w:rsidRPr="00055FF8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 xml:space="preserve"> </w:t>
      </w:r>
      <w:r w:rsidR="00B60A76" w:rsidRPr="00055FF8">
        <w:rPr>
          <w:rFonts w:ascii="Angsana New" w:eastAsia="MS Mincho" w:hAnsi="Angsana New" w:cs="Angsana New"/>
          <w:spacing w:val="-6"/>
          <w:sz w:val="30"/>
          <w:szCs w:val="30"/>
          <w:cs/>
        </w:rPr>
        <w:t>งบการเงินนี้นำเสนอเป็นเงินบาท</w:t>
      </w:r>
      <w:r w:rsidR="00B60A76" w:rsidRPr="00055FF8">
        <w:rPr>
          <w:rFonts w:ascii="Angsana New" w:eastAsia="MS Mincho" w:hAnsi="Angsana New" w:cs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B60A76"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 xml:space="preserve"> </w:t>
      </w:r>
    </w:p>
    <w:p w14:paraId="762E1EEA" w14:textId="58AE7A8C" w:rsidR="00BD181D" w:rsidRPr="00055FF8" w:rsidRDefault="00BD181D" w:rsidP="00506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MS Mincho" w:hAnsi="Angsana New" w:cs="Angsana New"/>
          <w:spacing w:val="-8"/>
          <w:sz w:val="30"/>
          <w:szCs w:val="30"/>
        </w:rPr>
      </w:pPr>
    </w:p>
    <w:p w14:paraId="38A03263" w14:textId="2E1299FB" w:rsidR="00BD181D" w:rsidRPr="00055FF8" w:rsidRDefault="00BD181D" w:rsidP="00506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MS Mincho" w:hAnsi="Angsana New" w:cs="Angsana New"/>
          <w:spacing w:val="-8"/>
          <w:sz w:val="30"/>
          <w:szCs w:val="30"/>
        </w:rPr>
      </w:pPr>
      <w:r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 </w:t>
      </w:r>
      <w:r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ผู้บริหารใช้วิจารณญาณ</w:t>
      </w:r>
      <w:r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 </w:t>
      </w:r>
      <w:r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การประมาณการและ</w:t>
      </w:r>
      <w:r w:rsidR="006D6B4D"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br/>
      </w:r>
      <w:r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ข้อสมมติหลายประการ</w:t>
      </w:r>
      <w:r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 </w:t>
      </w:r>
      <w:r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 </w:t>
      </w:r>
      <w:r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ทั้งนี้</w:t>
      </w:r>
      <w:r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 </w:t>
      </w:r>
      <w:r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055FF8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 </w:t>
      </w:r>
      <w:r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ประมาณการและข้อสมมติที่ใช้ในการจัดทำงบการเงิน</w:t>
      </w:r>
      <w:r w:rsidR="00054A70"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ซึ่งเปิดเผยในหมายเหตุแต่ละข้อ</w:t>
      </w:r>
      <w:r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จะได้รับการทบทวนอย่างต่อเนื่อง</w:t>
      </w:r>
      <w:r w:rsidR="00A703EA"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 xml:space="preserve"> </w:t>
      </w:r>
      <w:r w:rsidRPr="00055FF8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119EF44B" w14:textId="2A986BD5" w:rsidR="00982410" w:rsidRPr="00055FF8" w:rsidRDefault="00982410" w:rsidP="00982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lastRenderedPageBreak/>
        <w:t>กลุ่มบริษัทได้ถือปฏิบัติตามการปรับปรุงมาตรฐานการบัญชีฉบับที่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/>
          <w:sz w:val="30"/>
          <w:szCs w:val="30"/>
        </w:rPr>
        <w:t>1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เรื่องการเปิดเผยนโยบายการบัญชีตั้งแต่วันที่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E6B10" w:rsidRPr="00055FF8">
        <w:rPr>
          <w:rFonts w:asciiTheme="majorBidi" w:hAnsiTheme="majorBidi" w:cs="Angsana New"/>
          <w:sz w:val="30"/>
          <w:szCs w:val="30"/>
        </w:rPr>
        <w:br/>
      </w:r>
      <w:r w:rsidRPr="00055FF8">
        <w:rPr>
          <w:rFonts w:asciiTheme="majorBidi" w:hAnsiTheme="majorBidi" w:cs="Angsana New"/>
          <w:sz w:val="30"/>
          <w:szCs w:val="30"/>
        </w:rPr>
        <w:t>1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/>
          <w:sz w:val="30"/>
          <w:szCs w:val="30"/>
        </w:rPr>
        <w:t>2567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1A0E988C" w14:textId="77777777" w:rsidR="00982410" w:rsidRPr="00055FF8" w:rsidRDefault="00982410" w:rsidP="00982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55FF8">
        <w:rPr>
          <w:rFonts w:asciiTheme="majorBidi" w:hAnsiTheme="majorBidi" w:cs="Angsana New"/>
          <w:sz w:val="30"/>
          <w:szCs w:val="30"/>
        </w:rPr>
        <w:t xml:space="preserve"> </w:t>
      </w:r>
    </w:p>
    <w:p w14:paraId="3CEE117D" w14:textId="7915DFFC" w:rsidR="005E3E4A" w:rsidRPr="00055FF8" w:rsidRDefault="00982410" w:rsidP="00506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จากการปรับปรุงดังกล่าวกลุ่มบริษัทน</w:t>
      </w:r>
      <w:r w:rsidR="00ED4CBA" w:rsidRPr="00055FF8">
        <w:rPr>
          <w:rFonts w:asciiTheme="majorBidi" w:hAnsiTheme="majorBidi" w:cs="Angsana New" w:hint="cs"/>
          <w:sz w:val="30"/>
          <w:szCs w:val="30"/>
          <w:cs/>
        </w:rPr>
        <w:t>ำ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ข้อมูลนโยบายการบัญชีที่เคยเปิดเผยมาทบทวนและปรับปรุงข้อมูลตามที่เปิดเผยในหมายเหตุ</w:t>
      </w:r>
      <w:r w:rsidR="00ED4CBA" w:rsidRPr="00055FF8">
        <w:rPr>
          <w:rFonts w:asciiTheme="majorBidi" w:hAnsiTheme="majorBidi" w:cs="Angsana New" w:hint="cs"/>
          <w:sz w:val="30"/>
          <w:szCs w:val="30"/>
          <w:cs/>
        </w:rPr>
        <w:t>ประกอบงบการเงิน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ข้อ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/>
          <w:sz w:val="30"/>
          <w:szCs w:val="30"/>
        </w:rPr>
        <w:t>3</w:t>
      </w:r>
    </w:p>
    <w:p w14:paraId="6A1E7DB8" w14:textId="43530C0A" w:rsidR="00033D95" w:rsidRPr="00055FF8" w:rsidRDefault="00033D95" w:rsidP="007A5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</w:p>
    <w:p w14:paraId="750F28CE" w14:textId="4BA5378A" w:rsidR="00C51477" w:rsidRPr="00055FF8" w:rsidRDefault="009F01BF" w:rsidP="0008453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55FF8">
        <w:rPr>
          <w:rFonts w:asciiTheme="majorBidi" w:hAnsiTheme="majorBidi" w:cstheme="majorBidi" w:hint="cs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012E7B79" w14:textId="77777777" w:rsidR="00506839" w:rsidRPr="00055FF8" w:rsidRDefault="00506839" w:rsidP="00D76614">
      <w:pPr>
        <w:pStyle w:val="BodyText2"/>
        <w:tabs>
          <w:tab w:val="left" w:pos="540"/>
        </w:tabs>
        <w:ind w:left="630" w:right="20" w:firstLine="0"/>
        <w:rPr>
          <w:rFonts w:asciiTheme="majorBidi" w:hAnsiTheme="majorBidi" w:cs="Angsana New"/>
          <w:sz w:val="30"/>
          <w:szCs w:val="30"/>
        </w:rPr>
      </w:pPr>
    </w:p>
    <w:p w14:paraId="685D9554" w14:textId="7EF1C1EB" w:rsidR="00D76614" w:rsidRPr="00055FF8" w:rsidRDefault="007C57EA" w:rsidP="00CC23EB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="Angsana New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นโยบายการบัญชีที่นำเสนอ</w:t>
      </w:r>
      <w:r w:rsidR="00506839" w:rsidRPr="00055FF8">
        <w:rPr>
          <w:rFonts w:asciiTheme="majorBidi" w:hAnsiTheme="majorBidi" w:cs="Angsana New" w:hint="cs"/>
          <w:sz w:val="30"/>
          <w:szCs w:val="30"/>
          <w:cs/>
        </w:rPr>
        <w:t>ดัง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ต่อไปนี้ได้ถือปฏิบัติโดยสม่ำเสมอสำหรับงบการเงินทุกรอบระยะเวลาที่รายงาน</w:t>
      </w:r>
    </w:p>
    <w:p w14:paraId="1BA95985" w14:textId="77777777" w:rsidR="00D445DA" w:rsidRPr="00055FF8" w:rsidRDefault="00D445DA" w:rsidP="00D76614">
      <w:pPr>
        <w:pStyle w:val="BodyText2"/>
        <w:tabs>
          <w:tab w:val="left" w:pos="540"/>
        </w:tabs>
        <w:ind w:left="630" w:right="20" w:firstLine="0"/>
        <w:rPr>
          <w:rFonts w:asciiTheme="majorBidi" w:hAnsiTheme="majorBidi" w:cs="Angsana New"/>
          <w:sz w:val="30"/>
          <w:szCs w:val="30"/>
        </w:rPr>
      </w:pPr>
    </w:p>
    <w:p w14:paraId="782E7271" w14:textId="316BF4B2" w:rsidR="00D76614" w:rsidRPr="00055FF8" w:rsidRDefault="00D76614" w:rsidP="0008453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4880FAFF" w14:textId="77777777" w:rsidR="003B73A1" w:rsidRPr="00055FF8" w:rsidRDefault="003B73A1" w:rsidP="003B73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6E32E48" w14:textId="72C0EEB3" w:rsidR="003B73A1" w:rsidRPr="00055FF8" w:rsidRDefault="002F6CDA" w:rsidP="00ED4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งบการเงินรวมประกอบด้วย</w:t>
      </w:r>
      <w:r w:rsidR="00BD181D" w:rsidRPr="00055FF8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งบการเงินของบริษัทและบริษัทย่อย</w:t>
      </w:r>
      <w:r w:rsidRPr="00055FF8">
        <w:rPr>
          <w:rFonts w:ascii="Angsana New" w:eastAsia="MS Mincho" w:hAnsi="Angsana New" w:cs="Angsana New"/>
          <w:sz w:val="30"/>
          <w:szCs w:val="30"/>
          <w:cs/>
        </w:rPr>
        <w:t xml:space="preserve"> (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รวมกันเรียกว่า</w:t>
      </w:r>
      <w:r w:rsidRPr="00055FF8">
        <w:rPr>
          <w:rFonts w:ascii="Angsana New" w:eastAsia="MS Mincho" w:hAnsi="Angsana New" w:cs="Angsana New"/>
          <w:sz w:val="30"/>
          <w:szCs w:val="30"/>
          <w:cs/>
        </w:rPr>
        <w:t xml:space="preserve"> “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กลุ่มบริษัท</w:t>
      </w:r>
      <w:r w:rsidRPr="00055FF8">
        <w:rPr>
          <w:rFonts w:ascii="Angsana New" w:eastAsia="MS Mincho" w:hAnsi="Angsana New" w:cs="Angsana New" w:hint="eastAsia"/>
          <w:sz w:val="30"/>
          <w:szCs w:val="30"/>
          <w:cs/>
        </w:rPr>
        <w:t>”</w:t>
      </w:r>
      <w:r w:rsidRPr="00055FF8">
        <w:rPr>
          <w:rFonts w:ascii="Angsana New" w:eastAsia="MS Mincho" w:hAnsi="Angsana New" w:cs="Angsana New"/>
          <w:sz w:val="30"/>
          <w:szCs w:val="30"/>
          <w:cs/>
        </w:rPr>
        <w:t xml:space="preserve">) </w:t>
      </w:r>
      <w:r w:rsidRPr="00055FF8">
        <w:rPr>
          <w:rFonts w:ascii="Angsana New" w:eastAsia="MS Mincho" w:hAnsi="Angsana New" w:cs="Angsana New" w:hint="cs"/>
          <w:sz w:val="30"/>
          <w:szCs w:val="30"/>
          <w:cs/>
        </w:rPr>
        <w:t>และส่วนได้เสียของกลุ่มบริษัทในบริษัทร่วม</w:t>
      </w:r>
      <w:r w:rsidR="00ED4CBA" w:rsidRPr="00055FF8">
        <w:rPr>
          <w:rFonts w:ascii="Angsana New" w:eastAsia="MS Mincho" w:hAnsi="Angsana New" w:cs="Angsana New" w:hint="cs"/>
          <w:sz w:val="30"/>
          <w:szCs w:val="30"/>
          <w:cs/>
        </w:rPr>
        <w:t xml:space="preserve">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A1B3054" w14:textId="77777777" w:rsidR="0056470D" w:rsidRPr="00055FF8" w:rsidRDefault="0056470D" w:rsidP="00EF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jc w:val="both"/>
        <w:rPr>
          <w:rFonts w:ascii="Angsana New" w:hAnsi="Angsana New" w:cstheme="minorBidi"/>
          <w:sz w:val="30"/>
          <w:szCs w:val="30"/>
        </w:rPr>
      </w:pPr>
    </w:p>
    <w:p w14:paraId="5E4BA4D6" w14:textId="10CE01FA" w:rsidR="00735DA9" w:rsidRPr="00055FF8" w:rsidRDefault="00424A9C" w:rsidP="00D82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rPr>
          <w:rFonts w:ascii="Angsana New" w:eastAsia="MS Mincho" w:hAnsi="Angsana New" w:cs="Angsana New"/>
          <w:i/>
          <w:iCs/>
          <w:spacing w:val="-12"/>
          <w:sz w:val="30"/>
          <w:szCs w:val="30"/>
        </w:rPr>
      </w:pPr>
      <w:r w:rsidRPr="00055FF8">
        <w:rPr>
          <w:rFonts w:ascii="Angsana New" w:eastAsia="MS Mincho" w:hAnsi="Angsana New" w:cs="Angsana New" w:hint="cs"/>
          <w:i/>
          <w:iCs/>
          <w:spacing w:val="-12"/>
          <w:sz w:val="30"/>
          <w:szCs w:val="30"/>
          <w:cs/>
        </w:rPr>
        <w:t>ส่วนได้เสียที่ไม่มีอำนาจควบคุม</w:t>
      </w:r>
    </w:p>
    <w:p w14:paraId="4A2E8C3E" w14:textId="77777777" w:rsidR="0056470D" w:rsidRPr="00055FF8" w:rsidRDefault="0056470D" w:rsidP="003B73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</w:p>
    <w:p w14:paraId="6574AA47" w14:textId="5528C11C" w:rsidR="00735DA9" w:rsidRPr="00055FF8" w:rsidRDefault="00735DA9" w:rsidP="001736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ณ</w:t>
      </w:r>
      <w:r w:rsidRPr="00055FF8">
        <w:rPr>
          <w:rFonts w:ascii="Angsana New" w:hAnsi="Angsana New" w:cs="Times New Roman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วันที่ซื้อธุรกิจ</w:t>
      </w:r>
      <w:r w:rsidRPr="00055FF8">
        <w:rPr>
          <w:rFonts w:ascii="Angsana New" w:hAnsi="Angsana New" w:cs="Times New Roman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</w:t>
      </w:r>
      <w:r w:rsidR="002B147C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จากผู้ถูกซื้อ</w:t>
      </w:r>
      <w:r w:rsidRPr="00055FF8">
        <w:rPr>
          <w:rFonts w:ascii="Angsana New" w:hAnsi="Angsana New" w:cs="Times New Roman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055FF8">
        <w:rPr>
          <w:rFonts w:ascii="Angsana New" w:hAnsi="Angsana New" w:cs="Times New Roman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</w:t>
      </w:r>
      <w:r w:rsidR="00631001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จ่าย</w:t>
      </w:r>
      <w:r w:rsidR="002B147C" w:rsidRPr="00055FF8">
        <w:rPr>
          <w:rFonts w:ascii="Angsana New" w:hAnsi="Angsana New" w:hint="cs"/>
          <w:spacing w:val="-6"/>
          <w:sz w:val="30"/>
          <w:szCs w:val="30"/>
          <w:cs/>
        </w:rPr>
        <w:t>หรือรับ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จากการได้มา</w:t>
      </w:r>
      <w:r w:rsidR="009D0F74" w:rsidRPr="00055FF8">
        <w:rPr>
          <w:rFonts w:ascii="Angsana New" w:hAnsi="Angsana New" w:hint="cs"/>
          <w:spacing w:val="-6"/>
          <w:sz w:val="30"/>
          <w:szCs w:val="30"/>
          <w:cs/>
        </w:rPr>
        <w:t>หรือจำหน่ายไป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</w:t>
      </w:r>
      <w:r w:rsidR="00CD5EE6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เป็นส่วนเกิน</w:t>
      </w:r>
      <w:r w:rsidR="00EC47DA" w:rsidRPr="00055FF8">
        <w:rPr>
          <w:rFonts w:ascii="Angsana New" w:hAnsi="Angsana New" w:cs="Times New Roman"/>
          <w:spacing w:val="-6"/>
          <w:sz w:val="30"/>
          <w:szCs w:val="30"/>
        </w:rPr>
        <w:t>/</w:t>
      </w:r>
      <w:r w:rsidR="00EC47DA" w:rsidRPr="00055FF8">
        <w:rPr>
          <w:rFonts w:ascii="Angsana New" w:hAnsi="Angsana New" w:hint="cs"/>
          <w:spacing w:val="-6"/>
          <w:sz w:val="30"/>
          <w:szCs w:val="30"/>
          <w:cs/>
        </w:rPr>
        <w:t>ส่วนต่ำกว่า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ทุนอื่นในส่วนของเจ้าของ</w:t>
      </w:r>
    </w:p>
    <w:p w14:paraId="6BB27AA0" w14:textId="77777777" w:rsidR="005E6B10" w:rsidRPr="00055FF8" w:rsidRDefault="005E6B10" w:rsidP="00ED4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 w:cstheme="minorBidi"/>
          <w:spacing w:val="-6"/>
          <w:sz w:val="30"/>
          <w:szCs w:val="30"/>
        </w:rPr>
      </w:pPr>
    </w:p>
    <w:p w14:paraId="40D9F4E3" w14:textId="6B961927" w:rsidR="00B62A8C" w:rsidRPr="00055FF8" w:rsidRDefault="00B62A8C" w:rsidP="001736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pacing w:val="-6"/>
          <w:sz w:val="30"/>
          <w:szCs w:val="30"/>
        </w:rPr>
      </w:pPr>
      <w:r w:rsidRPr="00055FF8">
        <w:rPr>
          <w:rFonts w:ascii="Angsana New" w:hAnsi="Angsana New" w:hint="cs"/>
          <w:i/>
          <w:iCs/>
          <w:spacing w:val="-6"/>
          <w:sz w:val="30"/>
          <w:szCs w:val="30"/>
          <w:cs/>
        </w:rPr>
        <w:t>การสูญเสียอำนาจควบคุม</w:t>
      </w:r>
    </w:p>
    <w:p w14:paraId="784FD47E" w14:textId="2997D232" w:rsidR="00B62A8C" w:rsidRPr="00055FF8" w:rsidRDefault="00B62A8C" w:rsidP="001736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pacing w:val="-6"/>
          <w:sz w:val="30"/>
          <w:szCs w:val="30"/>
        </w:rPr>
      </w:pPr>
    </w:p>
    <w:p w14:paraId="40679BB6" w14:textId="31D4213F" w:rsidR="00B62A8C" w:rsidRPr="00055FF8" w:rsidRDefault="00E21465" w:rsidP="001736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เมื่อกลุ่มบริษัทสูญเสียการควบคุมในบริษัทย่อย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กลุ่มบริษัทตัดรายการสินทรัพย์และหนี้สิน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ส่วนได้เสียที่ไม่มี</w:t>
      </w:r>
      <w:r w:rsidR="00A703EA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อำนาจควบคุมและส่วนประกอบอื่นในส่วนของเจ้าของที่เกี่ยวข้องกับบริษัทย่อยนั้น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ผลกำไรหรือขาดทุนที่เกิดขึ้น</w:t>
      </w:r>
      <w:r w:rsidR="00A703EA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จากการสูญเสียการควบคุมในบริษัทย่อยรับรู้ในกำไรหรือขาดทุน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ส่วนได้เสียในบริษัทย่อยเดิมที่ยังคงเหลืออยู่ให้</w:t>
      </w:r>
      <w:r w:rsidR="00A703EA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วัดมูลค่าด้วยมูลค่ายุติธรรม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ณ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วันที่สูญเสียการควบคุม</w:t>
      </w:r>
    </w:p>
    <w:p w14:paraId="14E6090D" w14:textId="601AA5C7" w:rsidR="00E21465" w:rsidRPr="00055FF8" w:rsidRDefault="00E21465" w:rsidP="001736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 w:cs="Times New Roman"/>
          <w:spacing w:val="-6"/>
          <w:sz w:val="30"/>
          <w:szCs w:val="30"/>
          <w:cs/>
        </w:rPr>
      </w:pPr>
    </w:p>
    <w:p w14:paraId="7EB8CEFF" w14:textId="4BE5BB91" w:rsidR="00FE1CDE" w:rsidRPr="00055FF8" w:rsidRDefault="00AE75E9" w:rsidP="00AE7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rPr>
          <w:rFonts w:ascii="Angsana New" w:eastAsia="MS Mincho" w:hAnsi="Angsana New" w:cs="Angsana New"/>
          <w:i/>
          <w:iCs/>
          <w:spacing w:val="-12"/>
          <w:sz w:val="30"/>
          <w:szCs w:val="30"/>
        </w:rPr>
      </w:pPr>
      <w:r w:rsidRPr="00055FF8">
        <w:rPr>
          <w:rFonts w:ascii="Angsana New" w:eastAsia="MS Mincho" w:hAnsi="Angsana New" w:cs="Angsana New" w:hint="cs"/>
          <w:i/>
          <w:iCs/>
          <w:spacing w:val="-12"/>
          <w:sz w:val="30"/>
          <w:szCs w:val="30"/>
          <w:cs/>
        </w:rPr>
        <w:lastRenderedPageBreak/>
        <w:t>ส่วนได้เสียในเงินลงทุนที่บันทึก</w:t>
      </w:r>
      <w:r w:rsidR="00E21465" w:rsidRPr="00055FF8">
        <w:rPr>
          <w:rFonts w:ascii="Angsana New" w:eastAsia="MS Mincho" w:hAnsi="Angsana New" w:cs="Angsana New" w:hint="cs"/>
          <w:i/>
          <w:iCs/>
          <w:spacing w:val="-12"/>
          <w:sz w:val="30"/>
          <w:szCs w:val="30"/>
          <w:cs/>
        </w:rPr>
        <w:t>ตามวิธี</w:t>
      </w:r>
      <w:r w:rsidRPr="00055FF8">
        <w:rPr>
          <w:rFonts w:ascii="Angsana New" w:eastAsia="MS Mincho" w:hAnsi="Angsana New" w:cs="Angsana New" w:hint="cs"/>
          <w:i/>
          <w:iCs/>
          <w:spacing w:val="-12"/>
          <w:sz w:val="30"/>
          <w:szCs w:val="30"/>
          <w:cs/>
        </w:rPr>
        <w:t>ส่วนได้เสีย</w:t>
      </w:r>
    </w:p>
    <w:p w14:paraId="6DFBF08C" w14:textId="77777777" w:rsidR="00EF594C" w:rsidRPr="00055FF8" w:rsidRDefault="00EF594C" w:rsidP="00AE7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rPr>
          <w:rFonts w:ascii="Angsana New" w:eastAsia="MS Mincho" w:hAnsi="Angsana New" w:cs="Angsana New"/>
          <w:i/>
          <w:iCs/>
          <w:spacing w:val="-12"/>
          <w:sz w:val="30"/>
          <w:szCs w:val="30"/>
          <w:cs/>
        </w:rPr>
      </w:pPr>
    </w:p>
    <w:p w14:paraId="0181ECC6" w14:textId="4CA3FBBF" w:rsidR="001B5EB3" w:rsidRPr="00055FF8" w:rsidRDefault="00FE1CDE" w:rsidP="001B31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กลุ่มบริษัทมีอิทธิพลอย่างมีนัยสำคัญ</w:t>
      </w:r>
      <w:r w:rsidR="005C5313" w:rsidRPr="00055FF8">
        <w:rPr>
          <w:rFonts w:ascii="Angsana New" w:hAnsi="Angsana New" w:hint="cs"/>
          <w:spacing w:val="-6"/>
          <w:sz w:val="30"/>
          <w:szCs w:val="30"/>
          <w:cs/>
        </w:rPr>
        <w:t xml:space="preserve">ในผู้ที่ได้รับการลงทุนตามที่เปิดเผยในหมายเหตุประกอบงบการเงินข้อ </w:t>
      </w:r>
      <w:r w:rsidR="005C5313" w:rsidRPr="00055FF8">
        <w:rPr>
          <w:rFonts w:ascii="Angsana New" w:hAnsi="Angsana New"/>
          <w:spacing w:val="-6"/>
          <w:sz w:val="30"/>
          <w:szCs w:val="30"/>
        </w:rPr>
        <w:t xml:space="preserve">10 </w:t>
      </w:r>
      <w:r w:rsidR="001B31C3" w:rsidRPr="00055FF8">
        <w:rPr>
          <w:rFonts w:ascii="Angsana New" w:hAnsi="Angsana New"/>
          <w:spacing w:val="-6"/>
          <w:sz w:val="30"/>
          <w:szCs w:val="30"/>
        </w:rPr>
        <w:br/>
      </w:r>
      <w:r w:rsidR="001B5EB3" w:rsidRPr="00055FF8">
        <w:rPr>
          <w:rFonts w:ascii="Angsana New" w:hAnsi="Angsana New" w:hint="cs"/>
          <w:spacing w:val="-6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</w:t>
      </w:r>
      <w:r w:rsidR="005C5313" w:rsidRPr="00055FF8">
        <w:rPr>
          <w:rFonts w:ascii="Angsana New" w:hAnsi="Angsana New" w:hint="cs"/>
          <w:spacing w:val="-6"/>
          <w:sz w:val="30"/>
          <w:szCs w:val="30"/>
          <w:cs/>
        </w:rPr>
        <w:t xml:space="preserve">จนถึงวันที่ความมีอิทธิพลอย่างมีนัยสำคัญสิ้นสุดลง </w:t>
      </w:r>
      <w:r w:rsidR="001B5EB3" w:rsidRPr="00055FF8">
        <w:rPr>
          <w:rFonts w:ascii="Angsana New" w:hAnsi="Angsana New" w:hint="cs"/>
          <w:spacing w:val="-6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</w:t>
      </w:r>
      <w:r w:rsidR="001B5EB3"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B5EB3" w:rsidRPr="00055FF8">
        <w:rPr>
          <w:rFonts w:ascii="Angsana New" w:hAnsi="Angsana New" w:hint="cs"/>
          <w:spacing w:val="-6"/>
          <w:sz w:val="30"/>
          <w:szCs w:val="30"/>
          <w:cs/>
        </w:rPr>
        <w:t>ภายหลังการรับรู้รายการเริ่มแรก</w:t>
      </w:r>
      <w:r w:rsidR="00766C6F">
        <w:rPr>
          <w:rFonts w:ascii="Angsana New" w:hAnsi="Angsana New"/>
          <w:spacing w:val="-6"/>
          <w:sz w:val="30"/>
          <w:szCs w:val="30"/>
          <w:cs/>
        </w:rPr>
        <w:br/>
      </w:r>
      <w:r w:rsidR="001B5EB3" w:rsidRPr="00766C6F">
        <w:rPr>
          <w:rFonts w:ascii="Angsana New" w:hAnsi="Angsana New" w:hint="cs"/>
          <w:spacing w:val="-16"/>
          <w:sz w:val="30"/>
          <w:szCs w:val="30"/>
          <w:cs/>
        </w:rPr>
        <w:t>เงินปันผลรับ</w:t>
      </w:r>
      <w:r w:rsidR="001B5EB3" w:rsidRPr="00766C6F">
        <w:rPr>
          <w:rFonts w:ascii="Angsana New" w:hAnsi="Angsana New"/>
          <w:spacing w:val="-16"/>
          <w:sz w:val="30"/>
          <w:szCs w:val="30"/>
          <w:cs/>
        </w:rPr>
        <w:t xml:space="preserve">  </w:t>
      </w:r>
      <w:r w:rsidR="001B5EB3" w:rsidRPr="00766C6F">
        <w:rPr>
          <w:rFonts w:ascii="Angsana New" w:hAnsi="Angsana New" w:hint="cs"/>
          <w:spacing w:val="-16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</w:t>
      </w:r>
      <w:r w:rsidR="00766C6F">
        <w:rPr>
          <w:rFonts w:ascii="Angsana New" w:hAnsi="Angsana New" w:hint="cs"/>
          <w:spacing w:val="-16"/>
          <w:sz w:val="30"/>
          <w:szCs w:val="30"/>
          <w:cs/>
        </w:rPr>
        <w:t>ม</w:t>
      </w:r>
      <w:r w:rsidR="001B5EB3" w:rsidRPr="00766C6F">
        <w:rPr>
          <w:rFonts w:ascii="Angsana New" w:hAnsi="Angsana New" w:hint="cs"/>
          <w:spacing w:val="-16"/>
          <w:sz w:val="30"/>
          <w:szCs w:val="30"/>
          <w:cs/>
        </w:rPr>
        <w:t>บริษัท</w:t>
      </w:r>
      <w:r w:rsidR="001B5EB3" w:rsidRPr="00766C6F">
        <w:rPr>
          <w:rFonts w:ascii="Angsana New" w:hAnsi="Angsana New"/>
          <w:spacing w:val="-16"/>
          <w:sz w:val="30"/>
          <w:szCs w:val="30"/>
          <w:cs/>
        </w:rPr>
        <w:t xml:space="preserve"> </w:t>
      </w:r>
      <w:r w:rsidR="00766C6F">
        <w:rPr>
          <w:rFonts w:ascii="Angsana New" w:hAnsi="Angsana New"/>
          <w:spacing w:val="-16"/>
          <w:sz w:val="30"/>
          <w:szCs w:val="30"/>
          <w:cs/>
        </w:rPr>
        <w:br/>
      </w:r>
      <w:r w:rsidR="001B5EB3" w:rsidRPr="00766C6F">
        <w:rPr>
          <w:rFonts w:ascii="Angsana New" w:hAnsi="Angsana New" w:hint="cs"/>
          <w:spacing w:val="-16"/>
          <w:sz w:val="30"/>
          <w:szCs w:val="30"/>
          <w:cs/>
        </w:rPr>
        <w:t>จะถูกบันทึกในงบการเงินรวม</w:t>
      </w:r>
    </w:p>
    <w:p w14:paraId="3021D86E" w14:textId="77777777" w:rsidR="00132691" w:rsidRPr="00055FF8" w:rsidRDefault="00132691" w:rsidP="001736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</w:p>
    <w:p w14:paraId="0DBA7EFA" w14:textId="0CCACBC0" w:rsidR="00132691" w:rsidRPr="00055FF8" w:rsidRDefault="00132691" w:rsidP="00132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rPr>
          <w:rFonts w:ascii="Angsana New" w:eastAsia="MS Mincho" w:hAnsi="Angsana New" w:cs="Angsana New"/>
          <w:i/>
          <w:iCs/>
          <w:spacing w:val="-12"/>
          <w:sz w:val="30"/>
          <w:szCs w:val="30"/>
        </w:rPr>
      </w:pPr>
      <w:r w:rsidRPr="00055FF8">
        <w:rPr>
          <w:rFonts w:ascii="Angsana New" w:eastAsia="MS Mincho" w:hAnsi="Angsana New" w:cs="Angsana New" w:hint="cs"/>
          <w:i/>
          <w:iCs/>
          <w:spacing w:val="-12"/>
          <w:sz w:val="30"/>
          <w:szCs w:val="30"/>
          <w:cs/>
        </w:rPr>
        <w:t>การตัดรายการ</w:t>
      </w:r>
      <w:r w:rsidR="00E21465" w:rsidRPr="00055FF8">
        <w:rPr>
          <w:rFonts w:ascii="Angsana New" w:eastAsia="MS Mincho" w:hAnsi="Angsana New" w:cs="Angsana New" w:hint="cs"/>
          <w:i/>
          <w:iCs/>
          <w:spacing w:val="-12"/>
          <w:sz w:val="30"/>
          <w:szCs w:val="30"/>
          <w:cs/>
        </w:rPr>
        <w:t>ในงบการเงินรวม</w:t>
      </w:r>
    </w:p>
    <w:p w14:paraId="6487FECF" w14:textId="504734B3" w:rsidR="008E62E0" w:rsidRPr="00055FF8" w:rsidRDefault="008E62E0" w:rsidP="003B73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6BD8746" w14:textId="5429701E" w:rsidR="008E62E0" w:rsidRPr="00055FF8" w:rsidRDefault="008E62E0" w:rsidP="001736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="006126D7" w:rsidRPr="00055FF8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รวมถึงรายได้หรือค่าใช้จ่ายที่ยังไม่เกิดขึ้นจริง</w:t>
      </w:r>
      <w:r w:rsidR="00F63CC6" w:rsidRPr="00055FF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ซึ่งเป็นผลมาจากรายการระหว่างกิจการในกลุ่ม</w:t>
      </w:r>
      <w:r w:rsidR="001509F3" w:rsidRPr="00055FF8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ถูกตัดรายการในการจัดทำงบการเงินรวม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C47DA" w:rsidRPr="00055FF8">
        <w:rPr>
          <w:rFonts w:ascii="Angsana New" w:hAnsi="Angsana New" w:hint="cs"/>
          <w:spacing w:val="-6"/>
          <w:sz w:val="30"/>
          <w:szCs w:val="30"/>
          <w:cs/>
        </w:rPr>
        <w:t>กำไรที่ยังไม่เกิดขึ้นจริงซึ่งเป็น</w:t>
      </w:r>
      <w:r w:rsidR="00DB4C90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="00EC47DA" w:rsidRPr="00055FF8">
        <w:rPr>
          <w:rFonts w:ascii="Angsana New" w:hAnsi="Angsana New" w:hint="cs"/>
          <w:spacing w:val="-6"/>
          <w:sz w:val="30"/>
          <w:szCs w:val="30"/>
          <w:cs/>
        </w:rPr>
        <w:t xml:space="preserve">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</w:t>
      </w:r>
      <w:r w:rsidR="0040067E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Pr="00B704EC">
        <w:rPr>
          <w:rFonts w:ascii="Angsana New" w:hAnsi="Angsana New" w:hint="cs"/>
          <w:spacing w:val="-14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Pr="00B704EC">
        <w:rPr>
          <w:rFonts w:ascii="Angsana New" w:hAnsi="Angsana New"/>
          <w:spacing w:val="-14"/>
          <w:sz w:val="30"/>
          <w:szCs w:val="30"/>
          <w:cs/>
        </w:rPr>
        <w:t xml:space="preserve"> </w:t>
      </w:r>
      <w:r w:rsidRPr="00B704EC">
        <w:rPr>
          <w:rFonts w:ascii="Angsana New" w:hAnsi="Angsana New" w:hint="cs"/>
          <w:spacing w:val="-14"/>
          <w:sz w:val="30"/>
          <w:szCs w:val="30"/>
          <w:cs/>
        </w:rPr>
        <w:t>แต่เท่าที่เมื่อไม่มีหลักฐานการด้อยค่าเกิดขึ้น</w:t>
      </w:r>
    </w:p>
    <w:p w14:paraId="522C55FC" w14:textId="77777777" w:rsidR="002F6CDA" w:rsidRPr="00055FF8" w:rsidRDefault="002F6CDA" w:rsidP="003B73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B3B89A7" w14:textId="560FA5AC" w:rsidR="003B73A1" w:rsidRPr="00055FF8" w:rsidRDefault="003B73A1" w:rsidP="00605B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055FF8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</w:p>
    <w:p w14:paraId="31538855" w14:textId="77777777" w:rsidR="008E62E0" w:rsidRPr="00B704EC" w:rsidRDefault="008E62E0" w:rsidP="001970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</w:p>
    <w:p w14:paraId="7039FD20" w14:textId="204DCBEE" w:rsidR="00556512" w:rsidRPr="00055FF8" w:rsidRDefault="0019706B" w:rsidP="00605B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E62E0" w:rsidRPr="00055FF8">
        <w:rPr>
          <w:rFonts w:ascii="Angsana New" w:hAnsi="Angsana New" w:hint="cs"/>
          <w:spacing w:val="-6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</w:t>
      </w:r>
      <w:r w:rsidR="005E65A9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="008E62E0" w:rsidRPr="00055FF8">
        <w:rPr>
          <w:rFonts w:ascii="Angsana New" w:hAnsi="Angsana New" w:hint="cs"/>
          <w:spacing w:val="-6"/>
          <w:sz w:val="30"/>
          <w:szCs w:val="30"/>
          <w:cs/>
        </w:rPr>
        <w:t>ซื้อมานั้น</w:t>
      </w:r>
      <w:r w:rsidR="006A4AFE" w:rsidRPr="00055FF8">
        <w:rPr>
          <w:rFonts w:ascii="Angsana New" w:hAnsi="Angsana New" w:hint="cs"/>
          <w:spacing w:val="-6"/>
          <w:sz w:val="30"/>
          <w:szCs w:val="30"/>
          <w:cs/>
        </w:rPr>
        <w:t>เข้านิยามธุรกิจและอำน</w:t>
      </w:r>
      <w:r w:rsidR="008E62E0" w:rsidRPr="00055FF8">
        <w:rPr>
          <w:rFonts w:ascii="Angsana New" w:hAnsi="Angsana New" w:hint="cs"/>
          <w:spacing w:val="-10"/>
          <w:sz w:val="30"/>
          <w:szCs w:val="30"/>
          <w:cs/>
        </w:rPr>
        <w:t>าจในการควบคุมนั้นได้ถูกโอนมาให้กลุ่มบริษัท</w:t>
      </w:r>
      <w:r w:rsidR="00AC5B0E" w:rsidRPr="00055FF8">
        <w:rPr>
          <w:rFonts w:ascii="Angsana New" w:hAnsi="Angsana New" w:hint="cs"/>
          <w:spacing w:val="-10"/>
          <w:sz w:val="30"/>
          <w:szCs w:val="30"/>
          <w:cs/>
        </w:rPr>
        <w:t xml:space="preserve"> ยกเว้นกรณีการรวมธุรกิจภายใต้การควบคุมเดียวกัน</w:t>
      </w:r>
      <w:r w:rsidR="008E62E0" w:rsidRPr="00055FF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E62E0"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41F3FEC5" w14:textId="77777777" w:rsidR="00556512" w:rsidRPr="00B704EC" w:rsidRDefault="00556512" w:rsidP="00605B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1902B505" w14:textId="1D7D61C4" w:rsidR="00BB138A" w:rsidRPr="00055FF8" w:rsidRDefault="006A4AFE" w:rsidP="00605B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  <w:cs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ค่าความนิยมที่เกิดขึ้นจะถูกทดสอบการด้อยค่าเป็นประจำทุกปี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(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ดูหมายเหตุข้อ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E5C74">
        <w:rPr>
          <w:rFonts w:ascii="Angsana New" w:hAnsi="Angsana New"/>
          <w:spacing w:val="-6"/>
          <w:sz w:val="30"/>
          <w:szCs w:val="30"/>
        </w:rPr>
        <w:t>3</w:t>
      </w:r>
      <w:r w:rsidRPr="00055FF8">
        <w:rPr>
          <w:rFonts w:ascii="Angsana New" w:hAnsi="Angsana New"/>
          <w:spacing w:val="-6"/>
          <w:sz w:val="30"/>
          <w:szCs w:val="30"/>
          <w:cs/>
        </w:rPr>
        <w:t>(</w:t>
      </w:r>
      <w:r w:rsidR="00AF4CCA" w:rsidRPr="00055FF8">
        <w:rPr>
          <w:rFonts w:ascii="Angsana New" w:hAnsi="Angsana New" w:hint="cs"/>
          <w:spacing w:val="-6"/>
          <w:sz w:val="30"/>
          <w:szCs w:val="30"/>
          <w:cs/>
        </w:rPr>
        <w:t>ฏ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)) </w:t>
      </w:r>
      <w:r w:rsidR="00BB138A">
        <w:rPr>
          <w:rFonts w:ascii="Angsana New" w:hAnsi="Angsana New" w:hint="cs"/>
          <w:spacing w:val="-6"/>
          <w:sz w:val="30"/>
          <w:szCs w:val="30"/>
          <w:cs/>
        </w:rPr>
        <w:t>กำไรจากการซื้อในราคาต่อรองรับรู้ในกำไรขาดทุนทันที ต้นทุนที่เกี่ยวข้องกับการซื้อรับรู้เป็นค่าใช้จ่ายเมื่อเกิดขึ้น</w:t>
      </w:r>
    </w:p>
    <w:p w14:paraId="6EBC716A" w14:textId="4E57D556" w:rsidR="008E62E0" w:rsidRPr="00B704EC" w:rsidRDefault="008E62E0" w:rsidP="003B73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4086656" w14:textId="6866A1D5" w:rsidR="0019706B" w:rsidRPr="00055FF8" w:rsidRDefault="0019706B" w:rsidP="00605B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รับรู้เป็นหนี้สินหากมีภาระผูกพันในปัจจุบันซึ่ง</w:t>
      </w:r>
      <w:r w:rsidR="0016017B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เกิดขึ้นจากเหตุการณ์ในอดีต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และสามารถวัดมูลค่ายุติธรรมได้อย่างน่าเชื่อถือ</w:t>
      </w:r>
    </w:p>
    <w:p w14:paraId="445B4CEF" w14:textId="7DA33D85" w:rsidR="006237DB" w:rsidRPr="00B704EC" w:rsidRDefault="006237DB" w:rsidP="00605B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7A7C0934" w14:textId="63524B10" w:rsidR="006237DB" w:rsidRPr="00B704EC" w:rsidRDefault="006237DB" w:rsidP="00E60F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704EC">
        <w:rPr>
          <w:rFonts w:ascii="Angsana New" w:hAnsi="Angsana New" w:hint="cs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F0253F" w:rsidRPr="00B704EC">
        <w:rPr>
          <w:rFonts w:ascii="Angsana New" w:hAnsi="Angsana New"/>
          <w:sz w:val="30"/>
          <w:szCs w:val="30"/>
          <w:cs/>
        </w:rPr>
        <w:br/>
      </w:r>
      <w:r w:rsidRPr="00B704EC">
        <w:rPr>
          <w:rFonts w:ascii="Angsana New" w:hAnsi="Angsana New" w:hint="cs"/>
          <w:sz w:val="30"/>
          <w:szCs w:val="30"/>
          <w:cs/>
        </w:rPr>
        <w:t>การรวมธุรกิจเกิดขึ้น</w:t>
      </w:r>
      <w:r w:rsidRPr="00B704EC">
        <w:rPr>
          <w:rFonts w:ascii="Angsana New" w:hAnsi="Angsana New"/>
          <w:sz w:val="30"/>
          <w:szCs w:val="30"/>
          <w:cs/>
        </w:rPr>
        <w:t xml:space="preserve"> </w:t>
      </w:r>
      <w:r w:rsidRPr="00B704EC">
        <w:rPr>
          <w:rFonts w:ascii="Angsana New" w:hAnsi="Angsana New" w:hint="cs"/>
          <w:sz w:val="30"/>
          <w:szCs w:val="30"/>
          <w:cs/>
        </w:rPr>
        <w:t>กลุ่มบริษัททำการประมาณการมูลค่าของรายการซึ่งข้อมูลทางบัญชียังไม่สมบูรณ์เพื่อรายงาน</w:t>
      </w:r>
      <w:r w:rsidRPr="00B704EC">
        <w:rPr>
          <w:rFonts w:ascii="Angsana New" w:hAnsi="Angsana New"/>
          <w:sz w:val="30"/>
          <w:szCs w:val="30"/>
          <w:cs/>
        </w:rPr>
        <w:t xml:space="preserve"> </w:t>
      </w:r>
      <w:r w:rsidR="00B07B9F" w:rsidRPr="00B704EC">
        <w:rPr>
          <w:rFonts w:ascii="Angsana New" w:hAnsi="Angsana New"/>
          <w:sz w:val="30"/>
          <w:szCs w:val="30"/>
          <w:cs/>
        </w:rPr>
        <w:br/>
      </w:r>
      <w:r w:rsidRPr="00B704EC">
        <w:rPr>
          <w:rFonts w:ascii="Angsana New" w:hAnsi="Angsana New" w:hint="cs"/>
          <w:sz w:val="30"/>
          <w:szCs w:val="30"/>
          <w:cs/>
        </w:rPr>
        <w:t>มูลค่าประมาณการดังกล่าวจะถูกปรับปรุง</w:t>
      </w:r>
      <w:r w:rsidRPr="00B704EC">
        <w:rPr>
          <w:rFonts w:ascii="Angsana New" w:hAnsi="Angsana New"/>
          <w:sz w:val="30"/>
          <w:szCs w:val="30"/>
          <w:cs/>
        </w:rPr>
        <w:t xml:space="preserve"> </w:t>
      </w:r>
      <w:r w:rsidRPr="00B704EC">
        <w:rPr>
          <w:rFonts w:ascii="Angsana New" w:hAnsi="Angsana New" w:hint="cs"/>
          <w:sz w:val="30"/>
          <w:szCs w:val="30"/>
          <w:cs/>
        </w:rPr>
        <w:t>หรือรับรู้สินทรัพย์</w:t>
      </w:r>
      <w:r w:rsidRPr="00B704EC">
        <w:rPr>
          <w:rFonts w:ascii="Angsana New" w:hAnsi="Angsana New"/>
          <w:sz w:val="30"/>
          <w:szCs w:val="30"/>
          <w:cs/>
        </w:rPr>
        <w:t xml:space="preserve"> </w:t>
      </w:r>
      <w:r w:rsidRPr="00B704EC">
        <w:rPr>
          <w:rFonts w:ascii="Angsana New" w:hAnsi="Angsana New" w:hint="cs"/>
          <w:sz w:val="30"/>
          <w:szCs w:val="30"/>
          <w:cs/>
        </w:rPr>
        <w:t>หรือหนี้สินเพิ่มเติมในระหว่างช่วงระยะเวลาในการ</w:t>
      </w:r>
      <w:r w:rsidR="00136071" w:rsidRPr="00B704EC">
        <w:rPr>
          <w:rFonts w:ascii="Angsana New" w:hAnsi="Angsana New"/>
          <w:sz w:val="30"/>
          <w:szCs w:val="30"/>
          <w:cs/>
        </w:rPr>
        <w:br/>
      </w:r>
      <w:r w:rsidRPr="00B704EC">
        <w:rPr>
          <w:rFonts w:ascii="Angsana New" w:hAnsi="Angsana New" w:hint="cs"/>
          <w:sz w:val="30"/>
          <w:szCs w:val="30"/>
          <w:cs/>
        </w:rPr>
        <w:t>วัดมูลค่า</w:t>
      </w:r>
      <w:r w:rsidRPr="00B704EC">
        <w:rPr>
          <w:rFonts w:ascii="Angsana New" w:hAnsi="Angsana New"/>
          <w:sz w:val="30"/>
          <w:szCs w:val="30"/>
          <w:cs/>
        </w:rPr>
        <w:t xml:space="preserve"> </w:t>
      </w:r>
      <w:r w:rsidRPr="00B704EC">
        <w:rPr>
          <w:rFonts w:ascii="Angsana New" w:hAnsi="Angsana New" w:hint="cs"/>
          <w:sz w:val="30"/>
          <w:szCs w:val="30"/>
          <w:cs/>
        </w:rPr>
        <w:t>เพื่อสะท้อนผลของข้อมูลเพิ่มเติมที่ได้รับเกี่ยวกับข้อเท็จจริงและสถานการณ์แวดล้อมที่มีอยู่</w:t>
      </w:r>
      <w:r w:rsidRPr="00B704EC">
        <w:rPr>
          <w:rFonts w:ascii="Angsana New" w:hAnsi="Angsana New"/>
          <w:sz w:val="30"/>
          <w:szCs w:val="30"/>
          <w:cs/>
        </w:rPr>
        <w:t xml:space="preserve"> </w:t>
      </w:r>
      <w:r w:rsidRPr="00B704EC">
        <w:rPr>
          <w:rFonts w:ascii="Angsana New" w:hAnsi="Angsana New" w:hint="cs"/>
          <w:sz w:val="30"/>
          <w:szCs w:val="30"/>
          <w:cs/>
        </w:rPr>
        <w:t>ณ</w:t>
      </w:r>
      <w:r w:rsidRPr="00B704EC">
        <w:rPr>
          <w:rFonts w:ascii="Angsana New" w:hAnsi="Angsana New"/>
          <w:sz w:val="30"/>
          <w:szCs w:val="30"/>
          <w:cs/>
        </w:rPr>
        <w:t xml:space="preserve"> </w:t>
      </w:r>
      <w:r w:rsidRPr="00B704EC">
        <w:rPr>
          <w:rFonts w:ascii="Angsana New" w:hAnsi="Angsana New" w:hint="cs"/>
          <w:sz w:val="30"/>
          <w:szCs w:val="30"/>
          <w:cs/>
        </w:rPr>
        <w:t>วันที่ซื้อ</w:t>
      </w:r>
      <w:r w:rsidRPr="00B704EC">
        <w:rPr>
          <w:rFonts w:ascii="Angsana New" w:hAnsi="Angsana New"/>
          <w:sz w:val="30"/>
          <w:szCs w:val="30"/>
          <w:cs/>
        </w:rPr>
        <w:t xml:space="preserve"> </w:t>
      </w:r>
      <w:r w:rsidR="00E60FFB" w:rsidRPr="00B704EC">
        <w:rPr>
          <w:rFonts w:ascii="Angsana New" w:hAnsi="Angsana New"/>
          <w:sz w:val="30"/>
          <w:szCs w:val="30"/>
          <w:cs/>
        </w:rPr>
        <w:br/>
      </w:r>
      <w:r w:rsidRPr="00B704EC">
        <w:rPr>
          <w:rFonts w:ascii="Angsana New" w:hAnsi="Angsana New" w:hint="cs"/>
          <w:sz w:val="30"/>
          <w:szCs w:val="30"/>
          <w:cs/>
        </w:rPr>
        <w:t>ซึ่งข้อมูลดังกล่าวมีผลต่อการวัดมูลค่าของจำนวนต่าง</w:t>
      </w:r>
      <w:r w:rsidR="00BF453C" w:rsidRPr="00B704EC">
        <w:rPr>
          <w:rFonts w:ascii="Angsana New" w:hAnsi="Angsana New" w:hint="cs"/>
          <w:sz w:val="30"/>
          <w:szCs w:val="30"/>
          <w:cs/>
        </w:rPr>
        <w:t xml:space="preserve"> </w:t>
      </w:r>
      <w:r w:rsidRPr="00B704EC">
        <w:rPr>
          <w:rFonts w:ascii="Angsana New" w:hAnsi="Angsana New" w:hint="cs"/>
          <w:sz w:val="30"/>
          <w:szCs w:val="30"/>
          <w:cs/>
        </w:rPr>
        <w:t>ๆ</w:t>
      </w:r>
      <w:r w:rsidRPr="00B704EC">
        <w:rPr>
          <w:rFonts w:ascii="Angsana New" w:hAnsi="Angsana New"/>
          <w:sz w:val="30"/>
          <w:szCs w:val="30"/>
          <w:cs/>
        </w:rPr>
        <w:t xml:space="preserve"> </w:t>
      </w:r>
      <w:r w:rsidRPr="00B704EC">
        <w:rPr>
          <w:rFonts w:ascii="Angsana New" w:hAnsi="Angsana New" w:hint="cs"/>
          <w:sz w:val="30"/>
          <w:szCs w:val="30"/>
          <w:cs/>
        </w:rPr>
        <w:t>ที่เคยรับรู้ไว้</w:t>
      </w:r>
      <w:r w:rsidRPr="00B704EC">
        <w:rPr>
          <w:rFonts w:ascii="Angsana New" w:hAnsi="Angsana New"/>
          <w:sz w:val="30"/>
          <w:szCs w:val="30"/>
          <w:cs/>
        </w:rPr>
        <w:t xml:space="preserve"> </w:t>
      </w:r>
      <w:r w:rsidRPr="00B704EC">
        <w:rPr>
          <w:rFonts w:ascii="Angsana New" w:hAnsi="Angsana New" w:hint="cs"/>
          <w:sz w:val="30"/>
          <w:szCs w:val="30"/>
          <w:cs/>
        </w:rPr>
        <w:t>ณ</w:t>
      </w:r>
      <w:r w:rsidRPr="00B704EC">
        <w:rPr>
          <w:rFonts w:ascii="Angsana New" w:hAnsi="Angsana New"/>
          <w:sz w:val="30"/>
          <w:szCs w:val="30"/>
          <w:cs/>
        </w:rPr>
        <w:t xml:space="preserve"> </w:t>
      </w:r>
      <w:r w:rsidRPr="00B704EC">
        <w:rPr>
          <w:rFonts w:ascii="Angsana New" w:hAnsi="Angsana New" w:hint="cs"/>
          <w:sz w:val="30"/>
          <w:szCs w:val="30"/>
          <w:cs/>
        </w:rPr>
        <w:t>วันที่ซื้อ</w:t>
      </w:r>
    </w:p>
    <w:p w14:paraId="07950289" w14:textId="3A0FE844" w:rsidR="0013110B" w:rsidRPr="00055FF8" w:rsidRDefault="0013110B" w:rsidP="00E60F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lastRenderedPageBreak/>
        <w:t>ในการรวมธุรกิจที่ดำเนินการสำเร็จจากการทยอยซื้อ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กลุ่มบริษัทต้องวัดมูลค่าส่วนได้เสียของเงินลงทุนที่</w:t>
      </w:r>
      <w:r w:rsidR="00BF453C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กลุ่มบริษัทถืออยู่ในผู้ถูกซื้อก่อนการรวมธุรกิจใหม่ด้วยมูลค่ายุติธรรม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ณ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วันที่ซื้อและรับรู้ผลกำไรหรือขาดทุนที่เกิดขึ้นในกำไรหรือขาดทุ</w:t>
      </w:r>
      <w:r w:rsidR="006A4AFE" w:rsidRPr="00055FF8">
        <w:rPr>
          <w:rFonts w:ascii="Angsana New" w:hAnsi="Angsana New" w:hint="cs"/>
          <w:spacing w:val="-6"/>
          <w:sz w:val="30"/>
          <w:szCs w:val="30"/>
          <w:cs/>
        </w:rPr>
        <w:t>นหรือในกำไรขาดทุนเบ็ดเสร็จอื่นที่เกี่ยวข้อง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มูลค่าของส่วนได้เสียในผู้ถูกซื้อก่อนการรวมธุรกิจที่เคย</w:t>
      </w:r>
      <w:r w:rsidR="00BF453C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="006A4AFE" w:rsidRPr="00055FF8">
        <w:rPr>
          <w:rFonts w:ascii="Angsana New" w:hAnsi="Angsana New" w:hint="cs"/>
          <w:spacing w:val="-6"/>
          <w:sz w:val="30"/>
          <w:szCs w:val="30"/>
          <w:cs/>
        </w:rPr>
        <w:t>รับรู้ในกำไรขาดทุนเบ็ดเสร็จอื่น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จะถูกจัดประเภทใหม่เป็นกำไรหรือขาดทุนด้วยเกณฑ์เดียวกันเสมือนว่าได้ขาย</w:t>
      </w:r>
      <w:r w:rsidR="006A4AFE" w:rsidRPr="00055FF8">
        <w:rPr>
          <w:rFonts w:ascii="Angsana New" w:hAnsi="Angsana New" w:hint="cs"/>
          <w:spacing w:val="-6"/>
          <w:sz w:val="30"/>
          <w:szCs w:val="30"/>
          <w:cs/>
        </w:rPr>
        <w:t xml:space="preserve">             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เงินลงทุนดังกล่าวออกไป</w:t>
      </w:r>
    </w:p>
    <w:p w14:paraId="0AC86849" w14:textId="77777777" w:rsidR="00203ABC" w:rsidRPr="00055FF8" w:rsidRDefault="00203ABC" w:rsidP="00605B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</w:p>
    <w:p w14:paraId="4D0C48E3" w14:textId="034D67D7" w:rsidR="0019706B" w:rsidRPr="00055FF8" w:rsidRDefault="0019706B" w:rsidP="00605B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1754B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ณ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วันที่เกิดรายการ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รายการส่วนเกินหรือส่วนขาด</w:t>
      </w:r>
      <w:r w:rsidR="0081754B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จะถูก</w:t>
      </w:r>
      <w:r w:rsidR="004B6F5A" w:rsidRPr="00055FF8">
        <w:rPr>
          <w:rFonts w:ascii="Angsana New" w:hAnsi="Angsana New" w:hint="cs"/>
          <w:spacing w:val="-6"/>
          <w:sz w:val="30"/>
          <w:szCs w:val="30"/>
          <w:cs/>
        </w:rPr>
        <w:t>ตัดจำหน่าย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เมื่อมีการขายเงินลงทุนในธุรกิจที่ซื้อดังกล่าวไป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ผลการดำเนินงานของธุรกิจที่ถูกซื้อจะรวมอยู่ใน</w:t>
      </w:r>
      <w:r w:rsidR="0081754B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จนถึงวันที่การควบคุมสิ้นสุด</w:t>
      </w:r>
    </w:p>
    <w:p w14:paraId="4B955515" w14:textId="38C74EC4" w:rsidR="00CC4BF9" w:rsidRPr="00055FF8" w:rsidRDefault="00CC4BF9" w:rsidP="00605B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</w:p>
    <w:p w14:paraId="793F67F8" w14:textId="31BCC9F3" w:rsidR="00A95241" w:rsidRPr="00055FF8" w:rsidRDefault="00A95241" w:rsidP="0049483E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เงินลงทุนในบริษัทย่อยและบริษัทร่วม</w:t>
      </w:r>
    </w:p>
    <w:p w14:paraId="329C3496" w14:textId="77777777" w:rsidR="00A95241" w:rsidRPr="00055FF8" w:rsidRDefault="00A95241" w:rsidP="00A952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0B23E88" w14:textId="4A288D9B" w:rsidR="00716B7A" w:rsidRPr="00055FF8" w:rsidRDefault="006327AA" w:rsidP="004948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เงินลงทุนในบริษัทย่อยและบริษัทร่วมในงบการเงินเฉพาะกิจการวัดมูลค่าด้วยราคาทุนหักค่าเผื่อการด้อยค่า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82293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="00E71348" w:rsidRPr="00055FF8">
        <w:rPr>
          <w:rFonts w:ascii="Angsana New" w:hAnsi="Angsana New" w:hint="cs"/>
          <w:spacing w:val="-6"/>
          <w:sz w:val="30"/>
          <w:szCs w:val="30"/>
          <w:cs/>
        </w:rPr>
        <w:t xml:space="preserve">เงินปันผลรับบันทึกในกำไรหรือขาดทุนในวันที่บริษัทมีสิทธิได้รับเงินปันผล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กำไรขาดทุนจากการขายเงินลงทุนบันทึก</w:t>
      </w:r>
      <w:r w:rsidR="00BE1B84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="00935B4B" w:rsidRPr="00055FF8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กำไรหรือขาดทุน</w:t>
      </w:r>
    </w:p>
    <w:p w14:paraId="53E97F33" w14:textId="75F30F27" w:rsidR="006A4AFE" w:rsidRPr="00055FF8" w:rsidRDefault="006A4AFE" w:rsidP="004948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  <w:cs/>
        </w:rPr>
      </w:pPr>
    </w:p>
    <w:p w14:paraId="55B520C5" w14:textId="3E5C5A5B" w:rsidR="00E41D4F" w:rsidRPr="00055FF8" w:rsidRDefault="00716B7A" w:rsidP="0049483E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78031D23" w14:textId="77777777" w:rsidR="006327AA" w:rsidRPr="00055FF8" w:rsidRDefault="006327AA" w:rsidP="00E121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4B71F9A" w14:textId="2EF0FA3F" w:rsidR="006327AA" w:rsidRPr="00055FF8" w:rsidRDefault="006327AA" w:rsidP="004948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รายการบัญชีที่เป็นเงินตราต่างประเทศ</w:t>
      </w:r>
      <w:r w:rsidR="006A4AFE" w:rsidRPr="00055FF8">
        <w:rPr>
          <w:rFonts w:ascii="Angsana New" w:hAnsi="Angsana New" w:hint="cs"/>
          <w:spacing w:val="-6"/>
          <w:sz w:val="30"/>
          <w:szCs w:val="30"/>
          <w:cs/>
        </w:rPr>
        <w:t>รวมถึงสินทรัพย์และหนี้สินที่ไม่เป็นตัวเงินซึ่งเกิด</w:t>
      </w:r>
      <w:r w:rsidR="009B7B9F" w:rsidRPr="00055FF8">
        <w:rPr>
          <w:rFonts w:ascii="Angsana New" w:hAnsi="Angsana New" w:hint="cs"/>
          <w:spacing w:val="-6"/>
          <w:sz w:val="30"/>
          <w:szCs w:val="30"/>
          <w:cs/>
        </w:rPr>
        <w:t>จากรายการบัญชี                              ที่เป็นเงินตราต่างประเทศ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776502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โดยใช้อัตราแลกเปลี่ยน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ณ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วันที่เกิดรายการ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</w:t>
      </w:r>
      <w:r w:rsidR="00CC5467" w:rsidRPr="00055FF8">
        <w:rPr>
          <w:rFonts w:ascii="Angsana New" w:hAnsi="Angsana New"/>
          <w:spacing w:val="-6"/>
          <w:sz w:val="30"/>
          <w:szCs w:val="30"/>
          <w:cs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แปล</w:t>
      </w:r>
      <w:r w:rsidR="00CC5467" w:rsidRPr="00055FF8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ค่าโดยใช้อัตราแลกเปลี่ยน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ณ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วันที่รายงาน</w:t>
      </w:r>
    </w:p>
    <w:p w14:paraId="296CAA07" w14:textId="77777777" w:rsidR="002A762A" w:rsidRPr="00055FF8" w:rsidRDefault="002A762A" w:rsidP="00BB79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9472515" w14:textId="1E6BD3AD" w:rsidR="00923B30" w:rsidRPr="00055FF8" w:rsidRDefault="006327AA" w:rsidP="001D2D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9A459C2" w14:textId="08995364" w:rsidR="00B704EC" w:rsidRDefault="00B70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6"/>
          <w:sz w:val="20"/>
          <w:szCs w:val="20"/>
        </w:rPr>
      </w:pPr>
      <w:r>
        <w:rPr>
          <w:rFonts w:ascii="Angsana New" w:hAnsi="Angsana New"/>
          <w:spacing w:val="-6"/>
          <w:sz w:val="20"/>
          <w:szCs w:val="20"/>
        </w:rPr>
        <w:br w:type="page"/>
      </w:r>
    </w:p>
    <w:p w14:paraId="1582AEC8" w14:textId="0DEB29EA" w:rsidR="00277AF7" w:rsidRPr="00055FF8" w:rsidRDefault="0045529B" w:rsidP="004E64C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597F090D" w14:textId="77777777" w:rsidR="006327AA" w:rsidRPr="00055FF8" w:rsidRDefault="006327AA" w:rsidP="00692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 w:cstheme="minorBidi"/>
          <w:b/>
          <w:bCs/>
          <w:i/>
          <w:iCs/>
          <w:sz w:val="20"/>
          <w:szCs w:val="20"/>
        </w:rPr>
      </w:pPr>
    </w:p>
    <w:p w14:paraId="2365E988" w14:textId="7109B637" w:rsidR="00923B30" w:rsidRPr="00055FF8" w:rsidRDefault="00923B30" w:rsidP="007639E4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Theme="majorBidi" w:eastAsia="EucrosiaUPCBold" w:hAnsiTheme="majorBidi" w:cstheme="majorBidi"/>
          <w:i/>
          <w:iCs/>
          <w:sz w:val="30"/>
        </w:rPr>
      </w:pPr>
      <w:r w:rsidRPr="00055FF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="006327AA" w:rsidRPr="00055FF8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จัดประเภทและการวัดมูลค่า</w:t>
      </w:r>
    </w:p>
    <w:p w14:paraId="4C277CC1" w14:textId="77777777" w:rsidR="006923CC" w:rsidRPr="00055FF8" w:rsidRDefault="006923CC" w:rsidP="00BB79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1FF4861" w14:textId="03BC21AC" w:rsidR="006327AA" w:rsidRPr="00055FF8" w:rsidRDefault="006327AA" w:rsidP="00CA1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hAnsi="Angsana New" w:cs="Angsana New" w:hint="cs"/>
          <w:spacing w:val="-2"/>
          <w:sz w:val="30"/>
          <w:szCs w:val="30"/>
          <w:cs/>
        </w:rPr>
        <w:t>สินทรัพย์ทางการเงินและหนี้สินทางการเงินนอกเหนือจากลูกหนี้การค้า</w:t>
      </w:r>
      <w:r w:rsidR="009B7B9F" w:rsidRPr="00055FF8">
        <w:rPr>
          <w:rFonts w:ascii="Angsana New" w:hAnsi="Angsana New" w:cs="Angsana New" w:hint="cs"/>
          <w:spacing w:val="-2"/>
          <w:sz w:val="30"/>
          <w:szCs w:val="30"/>
          <w:cs/>
        </w:rPr>
        <w:t>และลูกหนี้อื่น</w:t>
      </w:r>
      <w:r w:rsidRPr="00055FF8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055FF8">
        <w:rPr>
          <w:rFonts w:ascii="Angsana New" w:hAnsi="Angsana New" w:cs="Angsana New" w:hint="cs"/>
          <w:spacing w:val="-2"/>
          <w:sz w:val="30"/>
          <w:szCs w:val="30"/>
          <w:cs/>
        </w:rPr>
        <w:t>ดูหมายเหตุข้อ</w:t>
      </w:r>
      <w:r w:rsidRPr="00055FF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A6178" w:rsidRPr="00055FF8">
        <w:rPr>
          <w:rFonts w:ascii="Angsana New" w:hAnsi="Angsana New" w:cs="Angsana New"/>
          <w:spacing w:val="-2"/>
          <w:sz w:val="30"/>
          <w:szCs w:val="30"/>
        </w:rPr>
        <w:t>3</w:t>
      </w:r>
      <w:r w:rsidRPr="00055FF8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="00FB234E" w:rsidRPr="00055FF8">
        <w:rPr>
          <w:rFonts w:ascii="Angsana New" w:hAnsi="Angsana New" w:cs="Angsana New" w:hint="cs"/>
          <w:spacing w:val="-2"/>
          <w:sz w:val="30"/>
          <w:szCs w:val="30"/>
          <w:cs/>
        </w:rPr>
        <w:t>จ</w:t>
      </w:r>
      <w:r w:rsidRPr="00055FF8">
        <w:rPr>
          <w:rFonts w:ascii="Angsana New" w:hAnsi="Angsana New" w:cs="Angsana New"/>
          <w:spacing w:val="-2"/>
          <w:sz w:val="30"/>
          <w:szCs w:val="30"/>
          <w:cs/>
        </w:rPr>
        <w:t>))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และวัดมูลค่าด้วยมูลค่ายุติธรรม</w:t>
      </w:r>
      <w:r w:rsidR="00353D03" w:rsidRPr="00055FF8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3FC1C82" w14:textId="2E1EAD6E" w:rsidR="00353D03" w:rsidRPr="00055FF8" w:rsidRDefault="00353D03" w:rsidP="00BB79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17D6522" w14:textId="0E4B9BEA" w:rsidR="00D9220C" w:rsidRPr="00055FF8" w:rsidRDefault="00D9220C" w:rsidP="00D92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="Angsana New" w:hAnsi="Angsana New" w:cstheme="minorBidi"/>
          <w:sz w:val="30"/>
          <w:szCs w:val="30"/>
        </w:rPr>
      </w:pPr>
      <w:r w:rsidRPr="00055FF8">
        <w:rPr>
          <w:rFonts w:ascii="Angsana New" w:hAnsi="Angsana New" w:cs="Angsana New" w:hint="cs"/>
          <w:sz w:val="30"/>
          <w:szCs w:val="30"/>
          <w:cs/>
        </w:rPr>
        <w:t>ณ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ได้แก่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การวัด</w:t>
      </w:r>
      <w:r w:rsidR="00613081">
        <w:rPr>
          <w:rFonts w:ascii="Angsana New" w:hAnsi="Angsana New" w:cs="Angsana New" w:hint="cs"/>
          <w:sz w:val="30"/>
          <w:szCs w:val="30"/>
          <w:cs/>
        </w:rPr>
        <w:t>ห</w:t>
      </w:r>
      <w:r w:rsidRPr="00055FF8">
        <w:rPr>
          <w:rFonts w:ascii="Angsana New" w:hAnsi="Angsana New" w:cs="Angsana New" w:hint="cs"/>
          <w:sz w:val="30"/>
          <w:szCs w:val="30"/>
          <w:cs/>
        </w:rPr>
        <w:t>มูลค่าด้วยราคาทุนตัดจำหน่าย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ในกรณีดังกล่าวสินทรัพย์</w:t>
      </w:r>
      <w:r w:rsidR="00CE758D" w:rsidRPr="00055FF8">
        <w:rPr>
          <w:rFonts w:ascii="Angsana New" w:hAnsi="Angsana New" w:cs="Angsana New"/>
          <w:sz w:val="30"/>
          <w:szCs w:val="30"/>
          <w:cs/>
        </w:rPr>
        <w:br/>
      </w:r>
      <w:r w:rsidRPr="00055FF8">
        <w:rPr>
          <w:rFonts w:ascii="Angsana New" w:hAnsi="Angsana New" w:cs="Angsana New" w:hint="cs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CE758D" w:rsidRPr="00055FF8">
        <w:rPr>
          <w:rFonts w:ascii="Angsana New" w:hAnsi="Angsana New" w:cs="Angsana New"/>
          <w:sz w:val="30"/>
          <w:szCs w:val="30"/>
          <w:cs/>
        </w:rPr>
        <w:br/>
      </w:r>
      <w:r w:rsidRPr="00055FF8">
        <w:rPr>
          <w:rFonts w:ascii="Angsana New" w:hAnsi="Angsana New" w:cs="Angsana New" w:hint="cs"/>
          <w:sz w:val="30"/>
          <w:szCs w:val="30"/>
          <w:cs/>
        </w:rPr>
        <w:t>การเปลี่ยนแปลงการจัดประเภท</w:t>
      </w:r>
    </w:p>
    <w:p w14:paraId="629D9EFE" w14:textId="77777777" w:rsidR="00D9220C" w:rsidRPr="00055FF8" w:rsidRDefault="00D9220C" w:rsidP="00BB79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9F01EB0" w14:textId="5F8D7E8F" w:rsidR="00CC4BF9" w:rsidRPr="00055FF8" w:rsidRDefault="00D9220C" w:rsidP="00D92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pacing w:val="-4"/>
          <w:sz w:val="30"/>
          <w:szCs w:val="30"/>
          <w:cs/>
        </w:rPr>
        <w:t>วันที่รับรู้รายการเมื่อเริ่มแรก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pacing w:val="-4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</w:t>
      </w:r>
      <w:r w:rsidR="00E25DAE" w:rsidRPr="00055FF8">
        <w:rPr>
          <w:rFonts w:ascii="Angsana New" w:hAnsi="Angsana New" w:cs="Angsana New" w:hint="cs"/>
          <w:spacing w:val="-4"/>
          <w:sz w:val="30"/>
          <w:szCs w:val="30"/>
          <w:cs/>
        </w:rPr>
        <w:t>ี่</w:t>
      </w:r>
      <w:r w:rsidRPr="00055FF8">
        <w:rPr>
          <w:rFonts w:ascii="Angsana New" w:hAnsi="Angsana New" w:cs="Angsana New" w:hint="cs"/>
          <w:spacing w:val="-4"/>
          <w:sz w:val="30"/>
          <w:szCs w:val="30"/>
          <w:cs/>
        </w:rPr>
        <w:t>แท้จริง</w:t>
      </w:r>
      <w:r w:rsidR="005F1A07" w:rsidRPr="00055FF8">
        <w:rPr>
          <w:rFonts w:ascii="Angsana New" w:hAnsi="Angsana New" w:cs="Angsana New"/>
          <w:sz w:val="30"/>
          <w:szCs w:val="30"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ดอกเบี้ยจ่าย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และกำไรหรือขาดทุนที่เกิดจากการตัดรายการออก</w:t>
      </w:r>
      <w:r w:rsidR="0080529F" w:rsidRPr="00055FF8">
        <w:rPr>
          <w:rFonts w:ascii="Angsana New" w:hAnsi="Angsana New" w:cs="Angsana New"/>
          <w:sz w:val="30"/>
          <w:szCs w:val="30"/>
        </w:rPr>
        <w:br/>
      </w:r>
      <w:r w:rsidRPr="00055FF8">
        <w:rPr>
          <w:rFonts w:ascii="Angsana New" w:hAnsi="Angsana New" w:cs="Angsana New" w:hint="cs"/>
          <w:sz w:val="30"/>
          <w:szCs w:val="30"/>
          <w:cs/>
        </w:rPr>
        <w:t>จากบัญชีรับรู้ในกำไรหรือขาดทุน</w:t>
      </w:r>
    </w:p>
    <w:p w14:paraId="0E2F4E90" w14:textId="77777777" w:rsidR="005F47F9" w:rsidRPr="00055FF8" w:rsidRDefault="005F47F9" w:rsidP="00D92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</w:p>
    <w:p w14:paraId="29A160F2" w14:textId="00A0BAAE" w:rsidR="00353D03" w:rsidRPr="00055FF8" w:rsidRDefault="00353D03" w:rsidP="00632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รายได้ดอกเบี้ย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31264D86" w14:textId="2578DCE2" w:rsidR="00353D03" w:rsidRPr="00055FF8" w:rsidRDefault="00353D03" w:rsidP="00632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28BE88DB" w14:textId="03DADB09" w:rsidR="007B5183" w:rsidRPr="00055FF8" w:rsidRDefault="00353D03" w:rsidP="00632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hAnsi="Angsana New" w:cs="Angsana New"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</w:t>
      </w:r>
      <w:r w:rsidRPr="00055FF8">
        <w:rPr>
          <w:rFonts w:ascii="Angsana New" w:hAnsi="Angsana New" w:cs="Angsana New" w:hint="cs"/>
          <w:spacing w:val="-4"/>
          <w:sz w:val="30"/>
          <w:szCs w:val="30"/>
          <w:cs/>
        </w:rPr>
        <w:t>ด้วยมูลค่ายุติธรรม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pacing w:val="-4"/>
          <w:sz w:val="30"/>
          <w:szCs w:val="30"/>
          <w:cs/>
        </w:rPr>
        <w:t>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pacing w:val="-4"/>
          <w:sz w:val="30"/>
          <w:szCs w:val="30"/>
          <w:cs/>
        </w:rPr>
        <w:t>เว้นแต่เงินปันผลดังกล่าวเป็นการคืนทุนของเงินลงทุน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 w:hint="cs"/>
          <w:spacing w:val="-4"/>
          <w:sz w:val="30"/>
          <w:szCs w:val="30"/>
          <w:cs/>
        </w:rPr>
        <w:t>กำไรและขาดทุนสุทธิอื่นรับรู้ในกำไรขาดทุนเบ็ดเสร็จ</w:t>
      </w:r>
      <w:r w:rsidRPr="00055FF8">
        <w:rPr>
          <w:rFonts w:ascii="Angsana New" w:hAnsi="Angsana New" w:cs="Angsana New" w:hint="cs"/>
          <w:sz w:val="30"/>
          <w:szCs w:val="30"/>
          <w:cs/>
        </w:rPr>
        <w:t>อื่นและจะไม่ถูกจัดประเภทรายการใหม่ไปยังกำไรหรือขาดทุน</w:t>
      </w:r>
    </w:p>
    <w:p w14:paraId="7E119440" w14:textId="712ADF81" w:rsidR="00B704EC" w:rsidRDefault="00B70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4CFD00C" w14:textId="0BC7C8BA" w:rsidR="00FA48B8" w:rsidRPr="00055FF8" w:rsidRDefault="00FA48B8" w:rsidP="00FA48B8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55FF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lastRenderedPageBreak/>
        <w:t>การตัดรายการออกจากบัญชี</w:t>
      </w:r>
      <w:r w:rsidR="00E26A16" w:rsidRPr="00055FF8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และการหักกลบ</w:t>
      </w:r>
    </w:p>
    <w:p w14:paraId="16B88648" w14:textId="2CE5B6A6" w:rsidR="00F4515D" w:rsidRPr="00055FF8" w:rsidRDefault="00F4515D" w:rsidP="00E1567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039CD394" w14:textId="7B06E5D6" w:rsidR="00F4515D" w:rsidRPr="00055FF8" w:rsidRDefault="00E26A16" w:rsidP="00E26A1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</w:t>
      </w:r>
      <w:r w:rsidRPr="00055FF8">
        <w:rPr>
          <w:rFonts w:asciiTheme="majorBidi" w:eastAsia="EucrosiaUPCBold" w:hAnsiTheme="majorBidi" w:cs="Angsana New" w:hint="cs"/>
          <w:spacing w:val="-4"/>
          <w:sz w:val="30"/>
          <w:szCs w:val="30"/>
          <w:cs/>
        </w:rPr>
        <w:t>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F37ACA" w:rsidRPr="00055FF8">
        <w:rPr>
          <w:rFonts w:asciiTheme="majorBidi" w:eastAsia="EucrosiaUPCBold" w:hAnsiTheme="majorBidi" w:cs="Angsana New"/>
          <w:sz w:val="30"/>
          <w:szCs w:val="30"/>
          <w:cs/>
        </w:rPr>
        <w:br/>
      </w:r>
      <w:r w:rsidR="00BF2F20"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กลุ่ม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461F207A" w14:textId="77777777" w:rsidR="00983F71" w:rsidRPr="00055FF8" w:rsidRDefault="00983F71" w:rsidP="00E1567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2A5B2768" w14:textId="2B8FC902" w:rsidR="00F4515D" w:rsidRPr="00055FF8" w:rsidRDefault="00CC6E4C" w:rsidP="00983F7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ยกเลิก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หรือ</w:t>
      </w:r>
      <w:r w:rsidRPr="00055FF8">
        <w:rPr>
          <w:rFonts w:asciiTheme="majorBidi" w:eastAsia="EucrosiaUPCBold" w:hAnsiTheme="majorBidi" w:cs="Angsana New" w:hint="cs"/>
          <w:spacing w:val="-6"/>
          <w:sz w:val="30"/>
          <w:szCs w:val="30"/>
          <w:cs/>
        </w:rPr>
        <w:t>หมดอายุ</w:t>
      </w:r>
      <w:r w:rsidRPr="00055FF8">
        <w:rPr>
          <w:rFonts w:asciiTheme="majorBidi" w:eastAsia="EucrosiaUPCBold" w:hAnsiTheme="majorBidi" w:cs="Angsana New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pacing w:val="-6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จากการเปลี่ยนแปลงหนี้สินมีความแตกต่างอย่างมีนัยสำคัญ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0BBA391" w14:textId="77777777" w:rsidR="00CC6E4C" w:rsidRPr="00055FF8" w:rsidRDefault="00CC6E4C" w:rsidP="00E1567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63A6F642" w14:textId="07B51F38" w:rsidR="00CC6E4C" w:rsidRPr="00055FF8" w:rsidRDefault="00CC6E4C" w:rsidP="006D227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รับรู้ในกำไรหรือขาดทุน</w:t>
      </w:r>
    </w:p>
    <w:p w14:paraId="4A7B60F7" w14:textId="77777777" w:rsidR="001D65DF" w:rsidRPr="00055FF8" w:rsidRDefault="001D65DF" w:rsidP="00E1567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</w:p>
    <w:p w14:paraId="0BF4A762" w14:textId="47E5A428" w:rsidR="009D67B2" w:rsidRDefault="001D65DF" w:rsidP="001D65D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A016FD"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งบฐานะการเงิน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ด้วยจำนวนสุทธิ</w:t>
      </w:r>
      <w:r w:rsidR="009B7B9F" w:rsidRPr="00055FF8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     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08E051C2" w14:textId="77777777" w:rsidR="00DA31EB" w:rsidRPr="00055FF8" w:rsidRDefault="00DA31EB" w:rsidP="001D65D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  <w:cs/>
        </w:rPr>
      </w:pPr>
    </w:p>
    <w:p w14:paraId="3DFFC95D" w14:textId="0BABB857" w:rsidR="00E1567A" w:rsidRPr="00055FF8" w:rsidRDefault="00E1567A" w:rsidP="007200E7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55FF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อนุพันธ์</w:t>
      </w:r>
    </w:p>
    <w:p w14:paraId="55CBA09F" w14:textId="77777777" w:rsidR="00E1567A" w:rsidRPr="00EF0FEE" w:rsidRDefault="00E1567A" w:rsidP="003268E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53B4E8F4" w14:textId="7A454BC6" w:rsidR="00E1567A" w:rsidRPr="00055FF8" w:rsidRDefault="00E1567A" w:rsidP="00E1567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pacing w:val="-2"/>
          <w:sz w:val="30"/>
          <w:szCs w:val="30"/>
        </w:rPr>
      </w:pP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อนุพันธ์รับรู้ด้วยมูลค่ายุติธรรม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และวัดมูลค่ายุติธรรมทุกวันสิ้นรอบระยะเวลารายงาน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ผลกำไรหรือขาดทุน</w:t>
      </w:r>
      <w:r w:rsidRPr="00055FF8">
        <w:rPr>
          <w:rFonts w:asciiTheme="majorBidi" w:eastAsia="EucrosiaUPCBold" w:hAnsiTheme="majorBidi" w:cs="Angsana New" w:hint="cs"/>
          <w:spacing w:val="-2"/>
          <w:sz w:val="30"/>
          <w:szCs w:val="30"/>
          <w:cs/>
        </w:rPr>
        <w:t>จากกา</w:t>
      </w:r>
      <w:r w:rsidRPr="00055FF8">
        <w:rPr>
          <w:rFonts w:asciiTheme="majorBidi" w:eastAsia="EucrosiaUPCBold" w:hAnsiTheme="majorBidi" w:cs="Angsana New" w:hint="cs"/>
          <w:spacing w:val="-4"/>
          <w:sz w:val="30"/>
          <w:szCs w:val="30"/>
          <w:cs/>
        </w:rPr>
        <w:t>ร</w:t>
      </w:r>
      <w:r w:rsidR="009B7B9F" w:rsidRPr="00055FF8">
        <w:rPr>
          <w:rFonts w:asciiTheme="majorBidi" w:eastAsia="EucrosiaUPCBold" w:hAnsiTheme="majorBidi" w:cs="Angsana New" w:hint="cs"/>
          <w:spacing w:val="-4"/>
          <w:sz w:val="30"/>
          <w:szCs w:val="30"/>
          <w:cs/>
        </w:rPr>
        <w:t>วั</w:t>
      </w:r>
      <w:r w:rsidRPr="00055FF8">
        <w:rPr>
          <w:rFonts w:asciiTheme="majorBidi" w:eastAsia="EucrosiaUPCBold" w:hAnsiTheme="majorBidi" w:cs="Angsana New" w:hint="cs"/>
          <w:spacing w:val="-4"/>
          <w:sz w:val="30"/>
          <w:szCs w:val="30"/>
          <w:cs/>
        </w:rPr>
        <w:t>ด</w:t>
      </w:r>
      <w:r w:rsidRPr="00055FF8">
        <w:rPr>
          <w:rFonts w:asciiTheme="majorBidi" w:eastAsia="EucrosiaUPCBold" w:hAnsiTheme="majorBidi" w:cs="Angsana New" w:hint="cs"/>
          <w:spacing w:val="-2"/>
          <w:sz w:val="30"/>
          <w:szCs w:val="30"/>
          <w:cs/>
        </w:rPr>
        <w:t>มูลค่ายุติธรรมใหม่จะรับรู้ในกำไรหรือขาดทุนทันที</w:t>
      </w:r>
    </w:p>
    <w:p w14:paraId="17B2BB2F" w14:textId="77777777" w:rsidR="005F47F9" w:rsidRPr="00055FF8" w:rsidRDefault="005F47F9" w:rsidP="00E1567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pacing w:val="-2"/>
          <w:sz w:val="30"/>
          <w:szCs w:val="30"/>
        </w:rPr>
      </w:pPr>
    </w:p>
    <w:p w14:paraId="52DAEB43" w14:textId="77777777" w:rsidR="005F47F9" w:rsidRPr="00055FF8" w:rsidRDefault="005F47F9" w:rsidP="00E1567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pacing w:val="-2"/>
          <w:sz w:val="30"/>
          <w:szCs w:val="30"/>
        </w:rPr>
      </w:pPr>
    </w:p>
    <w:p w14:paraId="5E7AE0E5" w14:textId="01A04141" w:rsidR="005F47F9" w:rsidRPr="00055FF8" w:rsidRDefault="005F47F9" w:rsidP="00E1567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pacing w:val="-2"/>
          <w:sz w:val="30"/>
          <w:szCs w:val="30"/>
          <w:cs/>
        </w:rPr>
      </w:pPr>
      <w:r w:rsidRPr="00055FF8">
        <w:rPr>
          <w:rFonts w:asciiTheme="majorBidi" w:eastAsia="EucrosiaUPCBold" w:hAnsiTheme="majorBidi" w:cs="Angsana New"/>
          <w:spacing w:val="-2"/>
          <w:sz w:val="30"/>
          <w:szCs w:val="30"/>
          <w:cs/>
        </w:rPr>
        <w:br w:type="page"/>
      </w:r>
    </w:p>
    <w:p w14:paraId="4C0E234A" w14:textId="578FAD7F" w:rsidR="007200E7" w:rsidRPr="00055FF8" w:rsidRDefault="007200E7" w:rsidP="007200E7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55FF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1FA65872" w14:textId="77777777" w:rsidR="00E1567A" w:rsidRPr="00055FF8" w:rsidRDefault="00E1567A" w:rsidP="00332D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="Angsana New" w:hAnsi="Angsana New" w:cs="Angsana New"/>
          <w:sz w:val="22"/>
          <w:szCs w:val="22"/>
        </w:rPr>
      </w:pPr>
    </w:p>
    <w:p w14:paraId="54D1D21E" w14:textId="312C246C" w:rsidR="007200E7" w:rsidRPr="00055FF8" w:rsidRDefault="007200E7" w:rsidP="00D6096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="00617016"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ซึ่งไม่ได้วัดมูลค่าด้วยมูลค่ายุติธรรมผ่านกำไรหรือขาดทุน</w:t>
      </w:r>
    </w:p>
    <w:p w14:paraId="73F1F4BD" w14:textId="50699AE7" w:rsidR="00984F06" w:rsidRPr="00055FF8" w:rsidRDefault="00984F06" w:rsidP="00984F0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="Angsana New" w:hAnsi="Angsana New" w:cs="Angsana New"/>
          <w:sz w:val="22"/>
          <w:szCs w:val="22"/>
        </w:rPr>
      </w:pPr>
    </w:p>
    <w:p w14:paraId="4D2F3F6F" w14:textId="7A08B9E3" w:rsidR="00984F06" w:rsidRPr="00055FF8" w:rsidRDefault="00984F06" w:rsidP="00D6096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/>
          <w:sz w:val="30"/>
          <w:szCs w:val="30"/>
        </w:rPr>
        <w:t xml:space="preserve">12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เดือนข้างหน้า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ซึ่งกรณีดังกล่าวจะวัด</w:t>
      </w:r>
      <w:r w:rsidR="009B7B9F" w:rsidRPr="00055FF8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  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1014A143" w14:textId="2A25E087" w:rsidR="00AD0E41" w:rsidRPr="00055FF8" w:rsidRDefault="00AD0E41" w:rsidP="00892CF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22"/>
          <w:szCs w:val="22"/>
        </w:rPr>
      </w:pPr>
    </w:p>
    <w:p w14:paraId="0A2369DF" w14:textId="7F1F76B9" w:rsidR="004566A0" w:rsidRPr="00055FF8" w:rsidRDefault="004566A0" w:rsidP="00892CF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055FF8">
        <w:rPr>
          <w:rFonts w:asciiTheme="majorBidi" w:eastAsia="EucrosiaUPCBold" w:hAnsiTheme="majorBidi" w:cs="Angsana New" w:hint="cs"/>
          <w:spacing w:val="-2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โดยพิจารณาถึงการคาดการณ์ในอนาคตประกอบกับประสบการณ์ในอดีต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51A99CE" w14:textId="188B64C1" w:rsidR="004566A0" w:rsidRPr="00055FF8" w:rsidRDefault="004566A0" w:rsidP="00892CF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22"/>
          <w:szCs w:val="22"/>
        </w:rPr>
      </w:pPr>
    </w:p>
    <w:p w14:paraId="36A50FC3" w14:textId="5A93101C" w:rsidR="004566A0" w:rsidRPr="00055FF8" w:rsidRDefault="004566A0" w:rsidP="00892CF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="00617016" w:rsidRPr="00055FF8">
        <w:rPr>
          <w:rFonts w:asciiTheme="majorBidi" w:eastAsia="EucrosiaUPCBold" w:hAnsiTheme="majorBidi" w:cs="Angsana New"/>
          <w:sz w:val="30"/>
          <w:szCs w:val="30"/>
        </w:rPr>
        <w:t>12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เดือนข้างหน้า</w:t>
      </w:r>
    </w:p>
    <w:p w14:paraId="754E4CC8" w14:textId="65459C2F" w:rsidR="00617016" w:rsidRPr="00055FF8" w:rsidRDefault="00617016" w:rsidP="00A746E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22"/>
          <w:szCs w:val="22"/>
        </w:rPr>
      </w:pPr>
    </w:p>
    <w:p w14:paraId="3A85B302" w14:textId="0E49765B" w:rsidR="006747F6" w:rsidRPr="00055FF8" w:rsidRDefault="006747F6" w:rsidP="00E52E2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="000E51C8" w:rsidRPr="00055FF8">
        <w:rPr>
          <w:rFonts w:asciiTheme="majorBidi" w:eastAsia="EucrosiaUPCBold" w:hAnsiTheme="majorBidi" w:cs="Angsana New"/>
          <w:sz w:val="30"/>
          <w:szCs w:val="30"/>
        </w:rPr>
        <w:t>365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วัน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="005E4CD7" w:rsidRPr="00055FF8">
        <w:rPr>
          <w:rFonts w:asciiTheme="majorBidi" w:eastAsia="EucrosiaUPCBold" w:hAnsiTheme="majorBidi" w:cs="Angsana New"/>
          <w:sz w:val="30"/>
          <w:szCs w:val="30"/>
          <w:cs/>
        </w:rPr>
        <w:br/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ตลาด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34E44B8" w14:textId="77777777" w:rsidR="00284880" w:rsidRPr="00055FF8" w:rsidRDefault="00284880" w:rsidP="000E51C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22"/>
          <w:szCs w:val="22"/>
        </w:rPr>
      </w:pPr>
    </w:p>
    <w:p w14:paraId="52B84DCD" w14:textId="1DD587FA" w:rsidR="00617016" w:rsidRPr="00055FF8" w:rsidRDefault="00617016" w:rsidP="0061701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Theme="majorBidi" w:eastAsia="EucrosiaUPCBold" w:hAnsiTheme="majorBidi"/>
          <w:sz w:val="30"/>
          <w:szCs w:val="30"/>
        </w:rPr>
      </w:pP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038D991A" w14:textId="3ACBBE92" w:rsidR="00617016" w:rsidRPr="00055FF8" w:rsidRDefault="00617016" w:rsidP="0061701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/>
        <w:jc w:val="thaiDistribute"/>
        <w:textAlignment w:val="baseline"/>
        <w:rPr>
          <w:rFonts w:asciiTheme="majorBidi" w:eastAsia="EucrosiaUPCBold" w:hAnsiTheme="majorBidi"/>
          <w:sz w:val="30"/>
          <w:szCs w:val="30"/>
        </w:rPr>
      </w:pPr>
      <w:r w:rsidRPr="00055FF8">
        <w:rPr>
          <w:rFonts w:asciiTheme="majorBidi" w:eastAsia="EucrosiaUPCBold" w:hAnsiTheme="majorBidi" w:cs="Angsana New"/>
          <w:sz w:val="30"/>
          <w:szCs w:val="30"/>
          <w:cs/>
        </w:rPr>
        <w:t>-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ab/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อีกทั้งกลุ่มบริษัทไม่มีสิทธิในการไล่เบี้ย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เช่น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การยึดหลักประกัน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(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หากมีการวางหลักประกัน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)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หรือ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</w:p>
    <w:p w14:paraId="7532C4A2" w14:textId="226BC424" w:rsidR="00617016" w:rsidRPr="00055FF8" w:rsidRDefault="00617016" w:rsidP="0061701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055FF8">
        <w:rPr>
          <w:rFonts w:asciiTheme="majorBidi" w:eastAsia="EucrosiaUPCBold" w:hAnsiTheme="majorBidi" w:cs="Angsana New"/>
          <w:sz w:val="30"/>
          <w:szCs w:val="30"/>
          <w:cs/>
        </w:rPr>
        <w:t>-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ab/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สินทรัพย์ทางการเงินค้างชำระเกินกว่า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/>
          <w:sz w:val="30"/>
          <w:szCs w:val="30"/>
        </w:rPr>
        <w:t>365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วัน</w:t>
      </w:r>
    </w:p>
    <w:p w14:paraId="790020A7" w14:textId="77777777" w:rsidR="005F47F9" w:rsidRPr="00055FF8" w:rsidRDefault="005F47F9" w:rsidP="0061701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</w:p>
    <w:p w14:paraId="6873FFBE" w14:textId="4107BD3C" w:rsidR="00892CFB" w:rsidRPr="00055FF8" w:rsidRDefault="00892CFB" w:rsidP="00892CFB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55FF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การตัดจำหน่าย</w:t>
      </w:r>
    </w:p>
    <w:p w14:paraId="6060286C" w14:textId="77777777" w:rsidR="00972C39" w:rsidRPr="00055FF8" w:rsidRDefault="00972C39" w:rsidP="000C79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E29D536" w14:textId="67E70BD1" w:rsidR="00B86A2F" w:rsidRPr="00055FF8" w:rsidRDefault="00972C39" w:rsidP="00972C3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51356D5" w14:textId="1445E3DC" w:rsidR="00ED570B" w:rsidRPr="00055FF8" w:rsidRDefault="00ED570B" w:rsidP="00CA1BE8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55FF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lastRenderedPageBreak/>
        <w:t>ดอกเบี้ย</w:t>
      </w:r>
    </w:p>
    <w:p w14:paraId="54B99F3C" w14:textId="77777777" w:rsidR="00ED570B" w:rsidRPr="00055FF8" w:rsidRDefault="00ED570B" w:rsidP="000606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010FD0B" w14:textId="01F18D51" w:rsidR="00ED570B" w:rsidRPr="00055FF8" w:rsidRDefault="00ED570B" w:rsidP="00ED570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Theme="majorBidi" w:eastAsia="EucrosiaUPCBold" w:hAnsiTheme="majorBidi" w:cs="Angsana New"/>
          <w:sz w:val="30"/>
          <w:szCs w:val="30"/>
        </w:rPr>
      </w:pP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 (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055FF8">
        <w:rPr>
          <w:rFonts w:asciiTheme="majorBidi" w:eastAsia="EucrosiaUPCBold" w:hAnsiTheme="majorBidi" w:cs="Angsana New"/>
          <w:sz w:val="30"/>
          <w:szCs w:val="30"/>
          <w:cs/>
        </w:rPr>
        <w:t xml:space="preserve">) </w:t>
      </w:r>
      <w:r w:rsidRPr="00055FF8">
        <w:rPr>
          <w:rFonts w:asciiTheme="majorBidi" w:eastAsia="EucrosiaUPCBold" w:hAnsiTheme="majorBidi" w:cs="Angsana New" w:hint="cs"/>
          <w:sz w:val="30"/>
          <w:szCs w:val="30"/>
          <w:cs/>
        </w:rPr>
        <w:t>หรือราคาทุนตัดจำหน่ายของหนี้สิน</w:t>
      </w:r>
    </w:p>
    <w:p w14:paraId="6FB37C3B" w14:textId="77777777" w:rsidR="006B38DA" w:rsidRPr="00055FF8" w:rsidRDefault="006B38DA" w:rsidP="008E0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74201D9" w14:textId="16C5BFFE" w:rsidR="004A1ECC" w:rsidRPr="00055FF8" w:rsidRDefault="00A54E1F" w:rsidP="00CA1BE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BB2AA51" w14:textId="77777777" w:rsidR="00997E1D" w:rsidRPr="00055FF8" w:rsidRDefault="00997E1D" w:rsidP="00997E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99D9F85" w14:textId="41A0EA53" w:rsidR="005478DB" w:rsidRPr="00055FF8" w:rsidRDefault="005478DB" w:rsidP="00CA1B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ลูกหนี้การค้า</w:t>
      </w:r>
      <w:r w:rsidR="009B7B9F" w:rsidRPr="00055FF8">
        <w:rPr>
          <w:rFonts w:ascii="Angsana New" w:hAnsi="Angsana New" w:hint="cs"/>
          <w:spacing w:val="-6"/>
          <w:sz w:val="30"/>
          <w:szCs w:val="30"/>
          <w:cs/>
        </w:rPr>
        <w:t>และลูกหนี้อื่น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B7B9F" w:rsidRPr="00055FF8">
        <w:rPr>
          <w:rFonts w:ascii="Angsana New" w:hAnsi="Angsana New" w:hint="cs"/>
          <w:spacing w:val="-6"/>
          <w:sz w:val="30"/>
          <w:szCs w:val="30"/>
          <w:cs/>
        </w:rPr>
        <w:t xml:space="preserve">         </w:t>
      </w:r>
      <w:r w:rsidR="00CD217C" w:rsidRPr="00055FF8">
        <w:rPr>
          <w:rFonts w:ascii="Angsana New" w:hAnsi="Angsana New" w:hint="cs"/>
          <w:spacing w:val="-6"/>
          <w:sz w:val="30"/>
          <w:szCs w:val="30"/>
          <w:cs/>
        </w:rPr>
        <w:t>ลูกหนี้การค้า</w:t>
      </w:r>
      <w:r w:rsidR="009B7B9F" w:rsidRPr="00055FF8">
        <w:rPr>
          <w:rFonts w:ascii="Angsana New" w:hAnsi="Angsana New" w:hint="cs"/>
          <w:spacing w:val="-6"/>
          <w:sz w:val="30"/>
          <w:szCs w:val="30"/>
          <w:cs/>
        </w:rPr>
        <w:t>และลูกหนี้อื่น</w:t>
      </w:r>
      <w:r w:rsidR="00CD217C" w:rsidRPr="00055FF8">
        <w:rPr>
          <w:rFonts w:ascii="Angsana New" w:hAnsi="Angsana New" w:hint="cs"/>
          <w:spacing w:val="-6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CD217C"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D217C" w:rsidRPr="00055FF8">
        <w:rPr>
          <w:rFonts w:ascii="Angsana New" w:hAnsi="Angsana New" w:hint="cs"/>
          <w:spacing w:val="-6"/>
          <w:sz w:val="30"/>
          <w:szCs w:val="30"/>
          <w:cs/>
        </w:rPr>
        <w:t>หนี้สูญจะถูกตัดจำหน่ายเมื่อเกิดขึ้น</w:t>
      </w:r>
      <w:r w:rsidR="000C60DA" w:rsidRPr="00055FF8">
        <w:rPr>
          <w:rFonts w:ascii="Angsana New" w:hAnsi="Angsana New" w:hint="cs"/>
          <w:spacing w:val="-6"/>
          <w:sz w:val="30"/>
          <w:szCs w:val="30"/>
          <w:cs/>
        </w:rPr>
        <w:t xml:space="preserve"> กลุ่มบริษัท</w:t>
      </w:r>
      <w:r w:rsidR="00486BA9" w:rsidRPr="00055FF8">
        <w:rPr>
          <w:rFonts w:ascii="Angsana New" w:hAnsi="Angsana New" w:hint="cs"/>
          <w:spacing w:val="-6"/>
          <w:sz w:val="30"/>
          <w:szCs w:val="30"/>
          <w:cs/>
        </w:rPr>
        <w:t>ไม่สามารถคาดการณ์ได้อย่างสมเหตุสมผล</w:t>
      </w:r>
      <w:r w:rsidR="00E6441E" w:rsidRPr="00055FF8">
        <w:rPr>
          <w:rFonts w:ascii="Angsana New" w:hAnsi="Angsana New" w:hint="cs"/>
          <w:spacing w:val="-6"/>
          <w:sz w:val="30"/>
          <w:szCs w:val="30"/>
          <w:cs/>
        </w:rPr>
        <w:t>ว่า</w:t>
      </w:r>
      <w:r w:rsidR="003F3BE2" w:rsidRPr="00055FF8">
        <w:rPr>
          <w:rFonts w:ascii="Angsana New" w:hAnsi="Angsana New" w:hint="cs"/>
          <w:spacing w:val="-6"/>
          <w:sz w:val="30"/>
          <w:szCs w:val="30"/>
          <w:cs/>
        </w:rPr>
        <w:t>จะได้รับคืนเงิน</w:t>
      </w:r>
    </w:p>
    <w:p w14:paraId="4EFD82EA" w14:textId="77777777" w:rsidR="005478DB" w:rsidRPr="00055FF8" w:rsidRDefault="005478DB" w:rsidP="000606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429CED0" w14:textId="075C6605" w:rsidR="00FF3E9F" w:rsidRPr="00055FF8" w:rsidRDefault="005478DB" w:rsidP="00CA1B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ซึ่งประมาณการโดยใช้ตารางการ</w:t>
      </w:r>
      <w:r w:rsidR="00F94434" w:rsidRPr="00055FF8">
        <w:rPr>
          <w:rFonts w:ascii="Angsana New" w:hAnsi="Angsana New"/>
          <w:spacing w:val="-6"/>
          <w:sz w:val="30"/>
          <w:szCs w:val="30"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ตั้งสำรองเพื่อหาอัตราผลขาดทุนด้านเครดิตที่คาดว่าจะเกิดขึ้น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ซึ่งวิธีดังกล่าวมีการจัดกลุ่มลูกหนี้ตามความเสี่ยง</w:t>
      </w:r>
      <w:r w:rsidR="00554A6E" w:rsidRPr="00055FF8">
        <w:rPr>
          <w:rFonts w:ascii="Angsana New" w:hAnsi="Angsana New"/>
          <w:spacing w:val="-6"/>
          <w:sz w:val="30"/>
          <w:szCs w:val="30"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โดยนำข้อมูลผลขาดทุนที่เกิดขึ้นในอดีต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0621F" w:rsidRPr="00055FF8">
        <w:rPr>
          <w:rFonts w:ascii="Angsana New" w:hAnsi="Angsana New"/>
          <w:spacing w:val="-6"/>
          <w:sz w:val="30"/>
          <w:szCs w:val="30"/>
        </w:rPr>
        <w:br/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ๆ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ณ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วันที่รายงาน</w:t>
      </w:r>
    </w:p>
    <w:p w14:paraId="6F7A7C37" w14:textId="53AE2A6C" w:rsidR="00E7299D" w:rsidRPr="00055FF8" w:rsidRDefault="00E7299D" w:rsidP="00271C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</w:p>
    <w:p w14:paraId="21A4C121" w14:textId="4300FFA3" w:rsidR="0091450E" w:rsidRPr="00055FF8" w:rsidRDefault="0091450E" w:rsidP="00FF726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185BF97E" w14:textId="77777777" w:rsidR="00726E08" w:rsidRPr="00055FF8" w:rsidRDefault="00726E08" w:rsidP="00726E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B257F25" w14:textId="1A710DC7" w:rsidR="005478DB" w:rsidRPr="00055FF8" w:rsidRDefault="005478DB" w:rsidP="00AF75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055FF8">
        <w:rPr>
          <w:rFonts w:ascii="Angsana New" w:hAnsi="Angsana New" w:hint="cs"/>
          <w:spacing w:val="-6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270212" w:rsidRPr="00055FF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6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B7B9F" w:rsidRPr="00055FF8">
        <w:rPr>
          <w:rFonts w:ascii="Angsana New" w:hAnsi="Angsana New" w:hint="cs"/>
          <w:spacing w:val="-6"/>
          <w:sz w:val="30"/>
          <w:szCs w:val="30"/>
          <w:cs/>
        </w:rPr>
        <w:t>ในกรณีที่เป็น</w:t>
      </w:r>
      <w:r w:rsidR="00270212" w:rsidRPr="00055FF8">
        <w:rPr>
          <w:rFonts w:ascii="Angsana New" w:hAnsi="Angsana New" w:hint="cs"/>
          <w:spacing w:val="-6"/>
          <w:sz w:val="30"/>
          <w:szCs w:val="30"/>
          <w:cs/>
        </w:rPr>
        <w:t>สินค้าสำเร็จรูปและสินค้าระหว่างผลิตที่ผลิตเอง</w:t>
      </w:r>
      <w:r w:rsidR="00270212"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70212" w:rsidRPr="00055FF8">
        <w:rPr>
          <w:rFonts w:ascii="Angsana New" w:hAnsi="Angsana New" w:hint="cs"/>
          <w:spacing w:val="-6"/>
          <w:sz w:val="30"/>
          <w:szCs w:val="30"/>
          <w:cs/>
        </w:rPr>
        <w:t>ต้นทุนสินค้า</w:t>
      </w:r>
      <w:r w:rsidR="009B7B9F" w:rsidRPr="00055FF8">
        <w:rPr>
          <w:rFonts w:ascii="Angsana New" w:hAnsi="Angsana New" w:hint="cs"/>
          <w:spacing w:val="-6"/>
          <w:sz w:val="30"/>
          <w:szCs w:val="30"/>
          <w:cs/>
        </w:rPr>
        <w:t>ประกอบด้วยค่าใช้จ่ายการผลิตที่ปันส่วน</w:t>
      </w:r>
      <w:r w:rsidR="00270212" w:rsidRPr="00055FF8">
        <w:rPr>
          <w:rFonts w:ascii="Angsana New" w:hAnsi="Angsana New" w:hint="cs"/>
          <w:spacing w:val="-6"/>
          <w:sz w:val="30"/>
          <w:szCs w:val="30"/>
          <w:cs/>
        </w:rPr>
        <w:t>อย่างเหมาะสม</w:t>
      </w:r>
      <w:r w:rsidR="009B7B9F" w:rsidRPr="00055FF8">
        <w:rPr>
          <w:rFonts w:ascii="Angsana New" w:hAnsi="Angsana New" w:hint="cs"/>
          <w:spacing w:val="-6"/>
          <w:sz w:val="30"/>
          <w:szCs w:val="30"/>
          <w:cs/>
        </w:rPr>
        <w:t xml:space="preserve"> อ้างอิงจากฐาน</w:t>
      </w:r>
      <w:r w:rsidR="00270212" w:rsidRPr="00055FF8">
        <w:rPr>
          <w:rFonts w:ascii="Angsana New" w:hAnsi="Angsana New" w:hint="cs"/>
          <w:spacing w:val="-6"/>
          <w:sz w:val="30"/>
          <w:szCs w:val="30"/>
          <w:cs/>
        </w:rPr>
        <w:t>กำลังการผลิตตามปกติ</w:t>
      </w:r>
      <w:r w:rsidR="00270212" w:rsidRPr="00055FF8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3A6B470D" w14:textId="77777777" w:rsidR="009B7B9F" w:rsidRPr="00055FF8" w:rsidRDefault="009B7B9F" w:rsidP="00AF75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</w:p>
    <w:p w14:paraId="666E30AC" w14:textId="33248436" w:rsidR="006334AA" w:rsidRPr="00055FF8" w:rsidRDefault="006334AA" w:rsidP="00713400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110FF4B4" w14:textId="77777777" w:rsidR="00A14E8A" w:rsidRPr="00055FF8" w:rsidRDefault="00A14E8A" w:rsidP="00270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 w:cstheme="minorBidi"/>
          <w:sz w:val="24"/>
          <w:szCs w:val="24"/>
        </w:rPr>
      </w:pPr>
    </w:p>
    <w:p w14:paraId="2C2B4D1F" w14:textId="1AB9BA08" w:rsidR="00A14E8A" w:rsidRPr="00055FF8" w:rsidRDefault="00A14E8A" w:rsidP="00181F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</w:t>
      </w:r>
      <w:r w:rsidR="00727AF1" w:rsidRPr="00055FF8">
        <w:rPr>
          <w:rFonts w:ascii="Angsana New" w:hAnsi="Angsana New" w:hint="cs"/>
          <w:sz w:val="30"/>
          <w:szCs w:val="30"/>
          <w:cs/>
        </w:rPr>
        <w:t>และขาดทุนจากการด้อยค่า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</w:p>
    <w:p w14:paraId="143A6CCA" w14:textId="77777777" w:rsidR="00A14E8A" w:rsidRPr="00055FF8" w:rsidRDefault="00A14E8A" w:rsidP="00A14E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206C42A6" w14:textId="19958130" w:rsidR="00A14E8A" w:rsidRPr="00055FF8" w:rsidRDefault="00A14E8A" w:rsidP="009B7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pacing w:val="-2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="0099376F" w:rsidRPr="00055FF8">
        <w:rPr>
          <w:rFonts w:ascii="Angsana New" w:hAnsi="Angsana New" w:hint="cs"/>
          <w:spacing w:val="-2"/>
          <w:sz w:val="30"/>
          <w:szCs w:val="30"/>
          <w:cs/>
        </w:rPr>
        <w:t>อาคารและส่วนปรับปรุง</w:t>
      </w:r>
      <w:r w:rsidR="004657D0" w:rsidRPr="00055FF8">
        <w:rPr>
          <w:rFonts w:ascii="Angsana New" w:hAnsi="Angsana New" w:hint="cs"/>
          <w:spacing w:val="-2"/>
          <w:sz w:val="30"/>
          <w:szCs w:val="30"/>
          <w:cs/>
        </w:rPr>
        <w:t>อาคาร</w:t>
      </w:r>
      <w:r w:rsidR="0099376F" w:rsidRPr="00055FF8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99376F" w:rsidRPr="00055FF8">
        <w:rPr>
          <w:rFonts w:ascii="Angsana New" w:hAnsi="Angsana New"/>
          <w:spacing w:val="-2"/>
          <w:sz w:val="30"/>
          <w:szCs w:val="30"/>
        </w:rPr>
        <w:t>20</w:t>
      </w:r>
      <w:r w:rsidR="0099376F" w:rsidRPr="00055FF8">
        <w:rPr>
          <w:rFonts w:ascii="Angsana New" w:hAnsi="Angsana New" w:hint="cs"/>
          <w:spacing w:val="-2"/>
          <w:sz w:val="30"/>
          <w:szCs w:val="30"/>
          <w:cs/>
        </w:rPr>
        <w:t xml:space="preserve"> ปี</w:t>
      </w:r>
      <w:r w:rsidRPr="00055FF8">
        <w:rPr>
          <w:rFonts w:ascii="Angsana New" w:hAnsi="Angsana New" w:hint="cs"/>
          <w:sz w:val="30"/>
          <w:szCs w:val="30"/>
          <w:cs/>
        </w:rPr>
        <w:t>และรับรู้ในกำไรหรือขาดทุน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ทั้งนี้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บริษัทไม่คิดค่าเสื่อมราคาสำหรับที่ดิน</w:t>
      </w:r>
      <w:r w:rsidR="009B7B9F" w:rsidRPr="00055FF8">
        <w:rPr>
          <w:rFonts w:ascii="Angsana New" w:hAnsi="Angsana New" w:hint="cs"/>
          <w:sz w:val="30"/>
          <w:szCs w:val="30"/>
          <w:cs/>
        </w:rPr>
        <w:t>และสินทรัพย์ที่อยู่ระหว่างก่อสร้าง</w:t>
      </w:r>
    </w:p>
    <w:p w14:paraId="2FE483D6" w14:textId="77777777" w:rsidR="0099376F" w:rsidRPr="00055FF8" w:rsidRDefault="0099376F" w:rsidP="00CD53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2D24B8A5" w14:textId="63ABA937" w:rsidR="00887FA3" w:rsidRPr="00055FF8" w:rsidRDefault="00887FA3" w:rsidP="00CD53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E2B944A" w14:textId="55368A40" w:rsidR="004D7B70" w:rsidRPr="00055FF8" w:rsidRDefault="004D7B70" w:rsidP="00EC753B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ที่ดิน</w:t>
      </w:r>
      <w:r w:rsidRPr="00055FF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1F852F2B" w14:textId="77777777" w:rsidR="00D72AD8" w:rsidRPr="00055FF8" w:rsidRDefault="00D72AD8" w:rsidP="00D72A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129C0616" w14:textId="65C68C59" w:rsidR="00BF41E7" w:rsidRPr="00055FF8" w:rsidRDefault="00BF41E7" w:rsidP="00480D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ที่ดิน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ยกเว้นที่ดินที่</w:t>
      </w:r>
      <w:r w:rsidR="00B07322" w:rsidRPr="00055FF8">
        <w:rPr>
          <w:rFonts w:ascii="Angsana New" w:hAnsi="Angsana New" w:hint="cs"/>
          <w:sz w:val="30"/>
          <w:szCs w:val="30"/>
          <w:cs/>
        </w:rPr>
        <w:t xml:space="preserve">      </w:t>
      </w:r>
      <w:r w:rsidRPr="00055FF8">
        <w:rPr>
          <w:rFonts w:ascii="Angsana New" w:hAnsi="Angsana New" w:hint="cs"/>
          <w:sz w:val="30"/>
          <w:szCs w:val="30"/>
          <w:cs/>
        </w:rPr>
        <w:t>วัดมูลค่าด้วยราคาที่ตีใหม่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ราคาที่ตีใหม่หมายถึงมูลค่ายุติธรรมซึ่งกำหนดจากเกณฑ์การใช้งานของสินทรัพย์ที่มีอยู่จริง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06A22D66" w14:textId="77777777" w:rsidR="00BF41E7" w:rsidRPr="00055FF8" w:rsidRDefault="00BF41E7" w:rsidP="00480D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4E3726EC" w14:textId="0975D373" w:rsidR="00BF41E7" w:rsidRPr="00055FF8" w:rsidRDefault="00BF41E7" w:rsidP="002E64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ราคาทุนรวมถึงต้นทุนในการรื้อถอน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การขนย้าย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FB16F6E" w14:textId="77777777" w:rsidR="007B4E09" w:rsidRPr="00055FF8" w:rsidRDefault="007B4E09" w:rsidP="00480D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6F65DE4C" w14:textId="740ED772" w:rsidR="00BF41E7" w:rsidRPr="00055FF8" w:rsidRDefault="00BF41E7" w:rsidP="00480D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รับรู้</w:t>
      </w:r>
      <w:r w:rsidR="00E725E6"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เมื่อมีการขายสินทรัพย์ที่ตีราคาใหม่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จำนวนเงินที่บันทึกอยู่ในสำรองการตีราคาสินทรัพย์จะถูกโอนไปยังกำไรสะสม</w:t>
      </w:r>
    </w:p>
    <w:p w14:paraId="4F9B652B" w14:textId="7172C7ED" w:rsidR="005E6B10" w:rsidRPr="00055FF8" w:rsidRDefault="005E6B10" w:rsidP="00480D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154B1A2" w14:textId="24B1A125" w:rsidR="007B4E09" w:rsidRPr="00055FF8" w:rsidRDefault="007B4E09" w:rsidP="00181F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055FF8">
        <w:rPr>
          <w:rFonts w:ascii="Angsana New" w:hAnsi="Angsana New" w:hint="cs"/>
          <w:i/>
          <w:iCs/>
          <w:sz w:val="30"/>
          <w:szCs w:val="30"/>
          <w:cs/>
        </w:rPr>
        <w:t>สินทรัพย์ที่ตีราคาใหม่</w:t>
      </w:r>
    </w:p>
    <w:p w14:paraId="4BC46FC3" w14:textId="77777777" w:rsidR="007B4E09" w:rsidRPr="00055FF8" w:rsidRDefault="007B4E09" w:rsidP="00BF41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2EC3541" w14:textId="7CF69BF9" w:rsidR="00E66862" w:rsidRPr="00055FF8" w:rsidRDefault="00BF41E7" w:rsidP="00181F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ซึ่งมูลค่าของสินทรัพย์ส่วนที่ตีเพิ่มขึ้นจะบันทึกไปยังกำไรขาดทุนเบ็ดเสร็จอื่นและแสดงเป็น</w:t>
      </w:r>
      <w:r w:rsidRPr="00055FF8">
        <w:rPr>
          <w:rFonts w:ascii="Angsana New" w:hAnsi="Angsana New"/>
          <w:sz w:val="30"/>
          <w:szCs w:val="30"/>
          <w:cs/>
        </w:rPr>
        <w:t xml:space="preserve"> “</w:t>
      </w:r>
      <w:r w:rsidRPr="00055FF8">
        <w:rPr>
          <w:rFonts w:ascii="Angsana New" w:hAnsi="Angsana New" w:hint="cs"/>
          <w:sz w:val="30"/>
          <w:szCs w:val="30"/>
          <w:cs/>
        </w:rPr>
        <w:t>สำรองการ</w:t>
      </w:r>
      <w:r w:rsidR="00B07322" w:rsidRPr="00055FF8">
        <w:rPr>
          <w:rFonts w:ascii="Angsana New" w:hAnsi="Angsana New" w:hint="cs"/>
          <w:sz w:val="30"/>
          <w:szCs w:val="30"/>
          <w:cs/>
        </w:rPr>
        <w:t xml:space="preserve">  </w:t>
      </w:r>
      <w:r w:rsidRPr="00055FF8">
        <w:rPr>
          <w:rFonts w:ascii="Angsana New" w:hAnsi="Angsana New" w:hint="cs"/>
          <w:sz w:val="30"/>
          <w:szCs w:val="30"/>
          <w:cs/>
        </w:rPr>
        <w:t>ตีราคาสินทรัพย์</w:t>
      </w:r>
      <w:r w:rsidRPr="00055FF8">
        <w:rPr>
          <w:rFonts w:ascii="Angsana New" w:hAnsi="Angsana New" w:hint="eastAsia"/>
          <w:sz w:val="30"/>
          <w:szCs w:val="30"/>
          <w:cs/>
        </w:rPr>
        <w:t>”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ในองค์ประกอบอื่นของส่วนของผู้ถือหุ้น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="009F29DA" w:rsidRPr="00055FF8">
        <w:rPr>
          <w:rFonts w:ascii="Angsana New" w:hAnsi="Angsana New" w:hint="cs"/>
          <w:sz w:val="30"/>
          <w:szCs w:val="30"/>
          <w:cs/>
        </w:rPr>
        <w:t>ยกเว้นกรณีที่เคยประเมินมูลค่าของสินทรัพย์ลดลงและ</w:t>
      </w:r>
      <w:r w:rsidR="009F29DA" w:rsidRPr="00055FF8">
        <w:rPr>
          <w:rFonts w:ascii="Angsana New" w:hAnsi="Angsana New" w:hint="cs"/>
          <w:spacing w:val="-4"/>
          <w:sz w:val="30"/>
          <w:szCs w:val="30"/>
          <w:cs/>
        </w:rPr>
        <w:t>รับรู้ขาดทุนในกำไรหรือขาดทุนของสินทรัพย์ชิ้นเดียวกันนั้นแล้ว</w:t>
      </w:r>
      <w:r w:rsidR="009F29DA" w:rsidRPr="00055FF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F29DA" w:rsidRPr="00055FF8">
        <w:rPr>
          <w:rFonts w:ascii="Angsana New" w:hAnsi="Angsana New" w:hint="cs"/>
          <w:spacing w:val="-4"/>
          <w:sz w:val="30"/>
          <w:szCs w:val="30"/>
          <w:cs/>
        </w:rPr>
        <w:t>ส่วนที่ตีเพิ่มขึ้นดังกล่าวจะรับรู้ในกำไรหรือขาดทุน</w:t>
      </w:r>
      <w:r w:rsidR="009F29DA"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ในกรณีที่มีการจำหน่ายสินทรัพย์ที่เคยตีราคาใหม่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2420452A" w14:textId="77777777" w:rsidR="00E66862" w:rsidRPr="00055FF8" w:rsidRDefault="00E66862" w:rsidP="00D72A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299042C" w14:textId="6CFA2EDB" w:rsidR="00D72AD8" w:rsidRPr="00055FF8" w:rsidRDefault="00D72AD8" w:rsidP="00513A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055FF8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54E476D3" w14:textId="77777777" w:rsidR="008B6D96" w:rsidRPr="00055FF8" w:rsidRDefault="008B6D96" w:rsidP="00BF41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176C8B3" w14:textId="61724CA7" w:rsidR="00D72AD8" w:rsidRPr="00055FF8" w:rsidRDefault="00BF41E7" w:rsidP="00A70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76EECC2A" w14:textId="1EDDAE6E" w:rsidR="00D72AD8" w:rsidRPr="00055FF8" w:rsidRDefault="00D72AD8" w:rsidP="00853E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055FF8">
        <w:rPr>
          <w:rFonts w:ascii="Angsana New" w:hAnsi="Angsana New" w:hint="cs"/>
          <w:i/>
          <w:iCs/>
          <w:sz w:val="30"/>
          <w:szCs w:val="30"/>
          <w:cs/>
        </w:rPr>
        <w:lastRenderedPageBreak/>
        <w:t>ค่าเสื่อมราคา</w:t>
      </w:r>
    </w:p>
    <w:p w14:paraId="3979691C" w14:textId="77777777" w:rsidR="009C3639" w:rsidRPr="00055FF8" w:rsidRDefault="009C3639" w:rsidP="00BF41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5284103" w14:textId="0D462233" w:rsidR="00E124AE" w:rsidRPr="00055FF8" w:rsidRDefault="00BF41E7" w:rsidP="00A70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ค่าเสื่อมราคาคำนวณ</w:t>
      </w:r>
      <w:r w:rsidR="008B6D96" w:rsidRPr="00055FF8">
        <w:rPr>
          <w:rFonts w:ascii="Angsana New" w:hAnsi="Angsana New" w:hint="cs"/>
          <w:sz w:val="30"/>
          <w:szCs w:val="30"/>
          <w:cs/>
        </w:rPr>
        <w:t>โดย</w:t>
      </w:r>
      <w:r w:rsidRPr="00055FF8">
        <w:rPr>
          <w:rFonts w:ascii="Angsana New" w:hAnsi="Angsana New" w:hint="cs"/>
          <w:sz w:val="30"/>
          <w:szCs w:val="30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</w:t>
      </w:r>
      <w:r w:rsidR="008B6D96" w:rsidRPr="00055FF8">
        <w:rPr>
          <w:rFonts w:ascii="Angsana New" w:hAnsi="Angsana New" w:hint="cs"/>
          <w:sz w:val="30"/>
          <w:szCs w:val="30"/>
          <w:cs/>
        </w:rPr>
        <w:t>และรับรู้ในกำไรหรือขาดทุน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ทั้งนี้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</w:t>
      </w:r>
      <w:r w:rsidR="00BF4617" w:rsidRPr="00055FF8">
        <w:rPr>
          <w:rFonts w:ascii="Angsana New" w:hAnsi="Angsana New" w:hint="cs"/>
          <w:sz w:val="30"/>
          <w:szCs w:val="30"/>
          <w:cs/>
        </w:rPr>
        <w:t>ที่อยู่</w:t>
      </w:r>
      <w:r w:rsidRPr="00055FF8">
        <w:rPr>
          <w:rFonts w:ascii="Angsana New" w:hAnsi="Angsana New" w:hint="cs"/>
          <w:sz w:val="30"/>
          <w:szCs w:val="30"/>
          <w:cs/>
        </w:rPr>
        <w:t>ระหว่างการก่อสร้าง</w:t>
      </w:r>
      <w:r w:rsidR="008B6D96" w:rsidRPr="00055FF8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007AA30F" w14:textId="092E3C49" w:rsidR="00E7299D" w:rsidRPr="00055FF8" w:rsidRDefault="00E7299D" w:rsidP="00A70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4"/>
          <w:szCs w:val="24"/>
          <w:cs/>
        </w:rPr>
      </w:pPr>
    </w:p>
    <w:p w14:paraId="51FFAC4D" w14:textId="509BF20E" w:rsidR="00BF41E7" w:rsidRPr="00055FF8" w:rsidRDefault="00BF41E7" w:rsidP="00A70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09A1ECF7" w14:textId="77777777" w:rsidR="00BF41E7" w:rsidRPr="00055FF8" w:rsidRDefault="00BF41E7" w:rsidP="00171A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0"/>
          <w:szCs w:val="20"/>
        </w:rPr>
      </w:pPr>
    </w:p>
    <w:tbl>
      <w:tblPr>
        <w:tblW w:w="7833" w:type="dxa"/>
        <w:tblInd w:w="450" w:type="dxa"/>
        <w:tblLook w:val="0000" w:firstRow="0" w:lastRow="0" w:firstColumn="0" w:lastColumn="0" w:noHBand="0" w:noVBand="0"/>
      </w:tblPr>
      <w:tblGrid>
        <w:gridCol w:w="5488"/>
        <w:gridCol w:w="1495"/>
        <w:gridCol w:w="850"/>
      </w:tblGrid>
      <w:tr w:rsidR="00785FD2" w:rsidRPr="00055FF8" w14:paraId="4847E023" w14:textId="77777777" w:rsidTr="00B74490">
        <w:tc>
          <w:tcPr>
            <w:tcW w:w="5488" w:type="dxa"/>
            <w:vAlign w:val="bottom"/>
          </w:tcPr>
          <w:p w14:paraId="55B782C4" w14:textId="1FECB045" w:rsidR="00785FD2" w:rsidRPr="00055FF8" w:rsidRDefault="00785FD2" w:rsidP="00A50CAD">
            <w:pPr>
              <w:ind w:left="-22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5B04C5"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495" w:type="dxa"/>
          </w:tcPr>
          <w:p w14:paraId="7C207C41" w14:textId="07200C27" w:rsidR="00785FD2" w:rsidRPr="00055FF8" w:rsidRDefault="002835D0" w:rsidP="0010619B">
            <w:pPr>
              <w:tabs>
                <w:tab w:val="clear" w:pos="454"/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B4B27"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ถึง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50" w:type="dxa"/>
          </w:tcPr>
          <w:p w14:paraId="054BCEC4" w14:textId="77777777" w:rsidR="00785FD2" w:rsidRPr="00055FF8" w:rsidRDefault="00785FD2" w:rsidP="0010619B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B04C5" w:rsidRPr="00055FF8" w14:paraId="60633819" w14:textId="77777777" w:rsidTr="00B74490">
        <w:tc>
          <w:tcPr>
            <w:tcW w:w="5488" w:type="dxa"/>
            <w:vAlign w:val="bottom"/>
          </w:tcPr>
          <w:p w14:paraId="09ECCA13" w14:textId="1DCB79BF" w:rsidR="005B04C5" w:rsidRPr="00055FF8" w:rsidRDefault="005B04C5" w:rsidP="00A50CAD">
            <w:pPr>
              <w:ind w:left="-22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="00D53E18"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495" w:type="dxa"/>
          </w:tcPr>
          <w:p w14:paraId="5C10F113" w14:textId="54C3A9C1" w:rsidR="005B04C5" w:rsidRPr="00055FF8" w:rsidRDefault="005B04C5" w:rsidP="005B04C5">
            <w:pPr>
              <w:tabs>
                <w:tab w:val="clear" w:pos="454"/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50" w:type="dxa"/>
          </w:tcPr>
          <w:p w14:paraId="10FD4C42" w14:textId="71544579" w:rsidR="005B04C5" w:rsidRPr="00055FF8" w:rsidRDefault="005B04C5" w:rsidP="005B04C5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85FD2" w:rsidRPr="00055FF8" w14:paraId="5AC75EB0" w14:textId="77777777" w:rsidTr="00B74490">
        <w:tc>
          <w:tcPr>
            <w:tcW w:w="5488" w:type="dxa"/>
            <w:vAlign w:val="bottom"/>
          </w:tcPr>
          <w:p w14:paraId="086E7BA1" w14:textId="31713C88" w:rsidR="00785FD2" w:rsidRPr="00055FF8" w:rsidRDefault="00785FD2" w:rsidP="00A50CAD">
            <w:pPr>
              <w:ind w:left="-22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95" w:type="dxa"/>
          </w:tcPr>
          <w:p w14:paraId="11898BF5" w14:textId="1B27B4F5" w:rsidR="00785FD2" w:rsidRPr="00055FF8" w:rsidRDefault="00B47471" w:rsidP="0010619B">
            <w:pPr>
              <w:tabs>
                <w:tab w:val="clear" w:pos="454"/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B4B27"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ถึง </w:t>
            </w:r>
            <w:r w:rsidR="00532D39"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</w:p>
        </w:tc>
        <w:tc>
          <w:tcPr>
            <w:tcW w:w="850" w:type="dxa"/>
          </w:tcPr>
          <w:p w14:paraId="64CAFFE2" w14:textId="77777777" w:rsidR="00785FD2" w:rsidRPr="00055FF8" w:rsidRDefault="00785FD2" w:rsidP="0010619B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85FD2" w:rsidRPr="00055FF8" w14:paraId="2CB694E7" w14:textId="77777777" w:rsidTr="00B74490">
        <w:tc>
          <w:tcPr>
            <w:tcW w:w="5488" w:type="dxa"/>
            <w:vAlign w:val="bottom"/>
          </w:tcPr>
          <w:p w14:paraId="2D885AC2" w14:textId="77777777" w:rsidR="00785FD2" w:rsidRPr="00055FF8" w:rsidRDefault="00785FD2" w:rsidP="00A50CAD">
            <w:pPr>
              <w:ind w:left="-22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95" w:type="dxa"/>
          </w:tcPr>
          <w:p w14:paraId="630E8FA1" w14:textId="43A7CAC6" w:rsidR="00785FD2" w:rsidRPr="00055FF8" w:rsidRDefault="00B47471" w:rsidP="0010619B">
            <w:pPr>
              <w:tabs>
                <w:tab w:val="clear" w:pos="454"/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B4B27"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ถึง </w:t>
            </w:r>
            <w:r w:rsidR="00532D39" w:rsidRPr="00055FF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50" w:type="dxa"/>
          </w:tcPr>
          <w:p w14:paraId="40A8F472" w14:textId="77777777" w:rsidR="00785FD2" w:rsidRPr="00055FF8" w:rsidRDefault="00785FD2" w:rsidP="0010619B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85FD2" w:rsidRPr="00055FF8" w14:paraId="49170FC1" w14:textId="77777777" w:rsidTr="00B74490">
        <w:tc>
          <w:tcPr>
            <w:tcW w:w="5488" w:type="dxa"/>
            <w:shd w:val="clear" w:color="auto" w:fill="auto"/>
            <w:vAlign w:val="bottom"/>
          </w:tcPr>
          <w:p w14:paraId="737B3370" w14:textId="438D7062" w:rsidR="00785FD2" w:rsidRPr="00055FF8" w:rsidRDefault="00B50F8F" w:rsidP="00A50CAD">
            <w:pPr>
              <w:ind w:left="-22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495" w:type="dxa"/>
          </w:tcPr>
          <w:p w14:paraId="58714181" w14:textId="2AA68459" w:rsidR="00785FD2" w:rsidRPr="00055FF8" w:rsidRDefault="00B47471" w:rsidP="0010619B">
            <w:pPr>
              <w:tabs>
                <w:tab w:val="clear" w:pos="454"/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50F8F"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50F8F"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ถึง</w:t>
            </w:r>
            <w:r w:rsidR="00B50F8F"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B50F8F" w:rsidRPr="00055FF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14:paraId="0BEAC869" w14:textId="77777777" w:rsidR="00785FD2" w:rsidRPr="00055FF8" w:rsidRDefault="00785FD2" w:rsidP="0010619B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25B9F" w:rsidRPr="00055FF8" w14:paraId="0D11E1DC" w14:textId="77777777" w:rsidTr="00B74490">
        <w:tc>
          <w:tcPr>
            <w:tcW w:w="5488" w:type="dxa"/>
            <w:shd w:val="clear" w:color="auto" w:fill="auto"/>
            <w:vAlign w:val="bottom"/>
          </w:tcPr>
          <w:p w14:paraId="6E461235" w14:textId="241D3120" w:rsidR="00425B9F" w:rsidRPr="00055FF8" w:rsidRDefault="00B50F8F" w:rsidP="00A50CAD">
            <w:pPr>
              <w:ind w:left="-22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95" w:type="dxa"/>
          </w:tcPr>
          <w:p w14:paraId="113577DD" w14:textId="5E568E04" w:rsidR="00425B9F" w:rsidRPr="00055FF8" w:rsidRDefault="00B47471" w:rsidP="00B50F8F">
            <w:pPr>
              <w:tabs>
                <w:tab w:val="clear" w:pos="454"/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B50F8F" w:rsidRPr="00055FF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4B440F75" w14:textId="6B55C804" w:rsidR="00425B9F" w:rsidRPr="00055FF8" w:rsidRDefault="00425B9F" w:rsidP="00425B9F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F47F9" w:rsidRPr="00055FF8" w14:paraId="6FF0DECC" w14:textId="77777777" w:rsidTr="00B74490">
        <w:tc>
          <w:tcPr>
            <w:tcW w:w="5488" w:type="dxa"/>
            <w:shd w:val="clear" w:color="auto" w:fill="auto"/>
            <w:vAlign w:val="bottom"/>
          </w:tcPr>
          <w:p w14:paraId="7E527DDF" w14:textId="77777777" w:rsidR="005F47F9" w:rsidRPr="00055FF8" w:rsidRDefault="005F47F9" w:rsidP="00A50CAD">
            <w:pPr>
              <w:ind w:left="-22" w:right="-86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495" w:type="dxa"/>
          </w:tcPr>
          <w:p w14:paraId="3DB3CED2" w14:textId="77777777" w:rsidR="005F47F9" w:rsidRPr="00055FF8" w:rsidRDefault="005F47F9" w:rsidP="00B50F8F">
            <w:pPr>
              <w:tabs>
                <w:tab w:val="clear" w:pos="454"/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36121D0A" w14:textId="77777777" w:rsidR="005F47F9" w:rsidRPr="00055FF8" w:rsidRDefault="005F47F9" w:rsidP="00425B9F">
            <w:pPr>
              <w:ind w:left="49" w:right="-86" w:hanging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7E263BD" w14:textId="13C94FA7" w:rsidR="00FF62F7" w:rsidRPr="00055FF8" w:rsidRDefault="00FF62F7" w:rsidP="00992B8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ค่าความนิยม</w:t>
      </w:r>
    </w:p>
    <w:p w14:paraId="642F114B" w14:textId="2C34E590" w:rsidR="00FF62F7" w:rsidRPr="00055FF8" w:rsidRDefault="00FF62F7" w:rsidP="002E3F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045781EF" w14:textId="31E633EB" w:rsidR="00FF62F7" w:rsidRPr="00055FF8" w:rsidRDefault="00FF62F7" w:rsidP="00992B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6C3BE5E1" w14:textId="77777777" w:rsidR="005E6B10" w:rsidRPr="00055FF8" w:rsidRDefault="005E6B10" w:rsidP="00992B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B5B6F4B" w14:textId="67B6FAE8" w:rsidR="003F3A9D" w:rsidRPr="00055FF8" w:rsidRDefault="003F3A9D" w:rsidP="007425A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4B3A8FC8" w14:textId="77777777" w:rsidR="00003001" w:rsidRPr="00055FF8" w:rsidRDefault="00003001" w:rsidP="002E3F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2E45DC80" w14:textId="7882CA9E" w:rsidR="00B13A09" w:rsidRPr="00055FF8" w:rsidRDefault="00B13A09" w:rsidP="00B073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  <w:r w:rsidRPr="00055FF8">
        <w:rPr>
          <w:rFonts w:ascii="Angsana New" w:hAnsi="Angsana New" w:hint="cs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B57543" w:rsidRPr="00055FF8">
        <w:rPr>
          <w:rFonts w:ascii="Angsana New" w:hAnsi="Angsana New" w:hint="cs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ค่าตัดจำหน่ายคำนวณโดยวิธี</w:t>
      </w:r>
      <w:r w:rsidRPr="00F10050">
        <w:rPr>
          <w:rFonts w:ascii="Angsana New" w:hAnsi="Angsana New" w:hint="cs"/>
          <w:spacing w:val="-6"/>
          <w:sz w:val="30"/>
          <w:szCs w:val="30"/>
          <w:cs/>
        </w:rPr>
        <w:t>เส้นตรงตามระยะเวลาที่คาดว่าจะได้รับประโยชน์จากสินทรัพย์ไม่มีตัวตน</w:t>
      </w:r>
      <w:r w:rsidR="00B57543" w:rsidRPr="00F10050">
        <w:rPr>
          <w:rFonts w:ascii="Angsana New" w:hAnsi="Angsana New" w:hint="cs"/>
          <w:spacing w:val="-6"/>
          <w:sz w:val="30"/>
          <w:szCs w:val="30"/>
          <w:cs/>
        </w:rPr>
        <w:t>และรับรู้ในกำไรหรือขาดทุน</w:t>
      </w:r>
      <w:r w:rsidR="00B07322" w:rsidRPr="00F1005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10050">
        <w:rPr>
          <w:rFonts w:ascii="Angsana New" w:hAnsi="Angsana New" w:hint="cs"/>
          <w:spacing w:val="-6"/>
          <w:sz w:val="30"/>
          <w:szCs w:val="30"/>
          <w:cs/>
        </w:rPr>
        <w:t>ประมา</w:t>
      </w:r>
      <w:r w:rsidR="00766C6F" w:rsidRPr="00F10050">
        <w:rPr>
          <w:rFonts w:ascii="Angsana New" w:hAnsi="Angsana New" w:hint="cs"/>
          <w:spacing w:val="-6"/>
          <w:sz w:val="30"/>
          <w:szCs w:val="30"/>
          <w:cs/>
        </w:rPr>
        <w:t>ณ</w:t>
      </w:r>
      <w:r w:rsidRPr="00F10050">
        <w:rPr>
          <w:rFonts w:ascii="Angsana New" w:hAnsi="Angsana New" w:hint="cs"/>
          <w:spacing w:val="-6"/>
          <w:sz w:val="30"/>
          <w:szCs w:val="30"/>
          <w:cs/>
        </w:rPr>
        <w:t>การระยะเวลาที่คาดว่าจะได้รับประโยชน์</w:t>
      </w:r>
      <w:r w:rsidR="00B07322" w:rsidRPr="00F10050">
        <w:rPr>
          <w:rFonts w:ascii="Angsana New" w:hAnsi="Angsana New" w:hint="cs"/>
          <w:spacing w:val="-6"/>
          <w:sz w:val="30"/>
          <w:szCs w:val="30"/>
          <w:cs/>
        </w:rPr>
        <w:t xml:space="preserve">ของค่าลิขสิทธิ์ซอฟต์แวร์ คือ </w:t>
      </w:r>
      <w:r w:rsidR="00B07322" w:rsidRPr="00F10050">
        <w:rPr>
          <w:rFonts w:ascii="Angsana New" w:hAnsi="Angsana New"/>
          <w:spacing w:val="-6"/>
          <w:sz w:val="30"/>
          <w:szCs w:val="30"/>
        </w:rPr>
        <w:t xml:space="preserve">3 </w:t>
      </w:r>
      <w:r w:rsidR="00B07322" w:rsidRPr="00F10050">
        <w:rPr>
          <w:rFonts w:ascii="Angsana New" w:hAnsi="Angsana New" w:hint="cs"/>
          <w:spacing w:val="-6"/>
          <w:sz w:val="30"/>
          <w:szCs w:val="30"/>
          <w:cs/>
        </w:rPr>
        <w:t xml:space="preserve">ถึง </w:t>
      </w:r>
      <w:r w:rsidR="00B07322" w:rsidRPr="00F10050">
        <w:rPr>
          <w:rFonts w:ascii="Angsana New" w:hAnsi="Angsana New"/>
          <w:spacing w:val="-6"/>
          <w:sz w:val="30"/>
          <w:szCs w:val="30"/>
        </w:rPr>
        <w:t xml:space="preserve">10 </w:t>
      </w:r>
      <w:r w:rsidR="00B07322" w:rsidRPr="00F10050">
        <w:rPr>
          <w:rFonts w:ascii="Angsana New" w:hAnsi="Angsana New" w:hint="cs"/>
          <w:spacing w:val="-6"/>
          <w:sz w:val="30"/>
          <w:szCs w:val="30"/>
          <w:cs/>
        </w:rPr>
        <w:t>ปี</w:t>
      </w:r>
    </w:p>
    <w:p w14:paraId="31440AAB" w14:textId="2DD10A5A" w:rsidR="00F937F1" w:rsidRPr="00055FF8" w:rsidRDefault="00F937F1" w:rsidP="00B07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 w:cstheme="minorBidi"/>
          <w:sz w:val="20"/>
          <w:szCs w:val="20"/>
        </w:rPr>
      </w:pPr>
    </w:p>
    <w:p w14:paraId="4786E4C1" w14:textId="471033B4" w:rsidR="008B3485" w:rsidRPr="00055FF8" w:rsidRDefault="008B3485" w:rsidP="002E3F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ค่าตัดจำหน่ายของค่าลิขสิทธิ์ซอฟต์แวร์บันทึกในค่าใช้จ่ายในการบริหาร</w:t>
      </w:r>
    </w:p>
    <w:p w14:paraId="06E4A24F" w14:textId="4AF66E4F" w:rsidR="005F47F9" w:rsidRPr="00055FF8" w:rsidRDefault="005F47F9" w:rsidP="002E3F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0"/>
          <w:szCs w:val="20"/>
          <w:cs/>
        </w:rPr>
      </w:pPr>
      <w:r w:rsidRPr="00055FF8">
        <w:rPr>
          <w:rFonts w:ascii="Angsana New" w:hAnsi="Angsana New"/>
          <w:sz w:val="20"/>
          <w:szCs w:val="20"/>
          <w:cs/>
        </w:rPr>
        <w:br w:type="page"/>
      </w:r>
    </w:p>
    <w:p w14:paraId="78D77912" w14:textId="1A5A113F" w:rsidR="00903448" w:rsidRPr="00055FF8" w:rsidRDefault="00664281" w:rsidP="007425A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0C547089" w14:textId="15BFE58C" w:rsidR="00F937F1" w:rsidRPr="00055FF8" w:rsidRDefault="00F937F1" w:rsidP="002E3F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2"/>
        </w:rPr>
      </w:pPr>
    </w:p>
    <w:p w14:paraId="1F2811F0" w14:textId="132DC268" w:rsidR="00C874F5" w:rsidRPr="00055FF8" w:rsidRDefault="00C874F5" w:rsidP="004F05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วันเริ่มต้นของสัญญา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D87D9F5" w14:textId="77777777" w:rsidR="00C874F5" w:rsidRPr="00055FF8" w:rsidRDefault="00C874F5" w:rsidP="002E3F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5F44E3A6" w14:textId="241C8611" w:rsidR="00C874F5" w:rsidRPr="00055FF8" w:rsidRDefault="00C874F5" w:rsidP="007824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055FF8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755012BD" w14:textId="77777777" w:rsidR="00637515" w:rsidRPr="00055FF8" w:rsidRDefault="00637515" w:rsidP="002E3F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70DE51BC" w14:textId="39C62E8F" w:rsidR="00C874F5" w:rsidRPr="00055FF8" w:rsidRDefault="00C874F5" w:rsidP="007824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วันที่สัญญาเช่าเริ่มมีผล</w:t>
      </w:r>
      <w:r w:rsidR="00A26FC3" w:rsidRPr="00055FF8">
        <w:rPr>
          <w:rFonts w:ascii="Angsana New" w:hAnsi="Angsana New" w:hint="cs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หรือวันที่มีการเปลี่ยนแปลงสัญญาเช่า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="00FD066F" w:rsidRPr="00055FF8">
        <w:rPr>
          <w:rFonts w:ascii="Angsana New" w:hAnsi="Angsana New"/>
          <w:sz w:val="30"/>
          <w:szCs w:val="30"/>
        </w:rPr>
        <w:t xml:space="preserve"> </w:t>
      </w:r>
      <w:r w:rsidR="005D37B2" w:rsidRPr="00055FF8">
        <w:rPr>
          <w:rFonts w:ascii="Angsana New" w:hAnsi="Angsana New" w:hint="cs"/>
          <w:sz w:val="30"/>
          <w:szCs w:val="30"/>
          <w:cs/>
        </w:rPr>
        <w:t>สำหรับสัญญาเช่าอสังหาริมทรัพย์</w:t>
      </w:r>
      <w:r w:rsidR="005D37B2" w:rsidRPr="00055FF8">
        <w:rPr>
          <w:rFonts w:ascii="Angsana New" w:hAnsi="Angsana New"/>
          <w:sz w:val="30"/>
          <w:szCs w:val="30"/>
          <w:cs/>
        </w:rPr>
        <w:t xml:space="preserve"> </w:t>
      </w:r>
      <w:r w:rsidR="005D37B2" w:rsidRPr="00055FF8">
        <w:rPr>
          <w:rFonts w:ascii="Angsana New" w:hAnsi="Angsana New" w:hint="cs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BF291DC" w14:textId="77777777" w:rsidR="00C874F5" w:rsidRPr="00055FF8" w:rsidRDefault="00C874F5" w:rsidP="00C826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43D26270" w14:textId="656235E5" w:rsidR="00C874F5" w:rsidRPr="00055FF8" w:rsidRDefault="00C874F5" w:rsidP="007824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วันที่สัญญาเช่าเริ่มมีผล</w:t>
      </w:r>
      <w:r w:rsidR="00637515" w:rsidRPr="00055FF8">
        <w:rPr>
          <w:rFonts w:ascii="Angsana New" w:hAnsi="Angsana New" w:hint="cs"/>
          <w:sz w:val="30"/>
          <w:szCs w:val="30"/>
          <w:cs/>
        </w:rPr>
        <w:t xml:space="preserve">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9174165" w14:textId="7C39134A" w:rsidR="00C8267E" w:rsidRPr="00055FF8" w:rsidRDefault="00C8267E" w:rsidP="00C826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0"/>
          <w:szCs w:val="20"/>
          <w:cs/>
        </w:rPr>
      </w:pPr>
    </w:p>
    <w:p w14:paraId="0C34B050" w14:textId="035C4FC0" w:rsidR="00C874F5" w:rsidRPr="00055FF8" w:rsidRDefault="00C874F5" w:rsidP="00E834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และปรับปรุงเมื่อมี</w:t>
      </w:r>
      <w:r w:rsidR="00171A14"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การวัดมูลค่าใหม่ของหนี้สินตามสัญญาเช่า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</w:t>
      </w:r>
      <w:r w:rsidR="008C088F"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="00B5377F" w:rsidRPr="00055FF8">
        <w:rPr>
          <w:rFonts w:ascii="Angsana New" w:hAnsi="Angsana New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B5377F" w:rsidRPr="00055FF8">
        <w:rPr>
          <w:rFonts w:ascii="Angsana New" w:hAnsi="Angsana New"/>
          <w:sz w:val="30"/>
          <w:szCs w:val="30"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เว้นแต่สัญญาเช่าที่โอนกรรมสิทธิ์ในสินทรัพย์ที่เช่า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ให้กับกลุ่มบริษัทเมื่อสิ้นสุดสัญญาเช่า</w:t>
      </w:r>
      <w:r w:rsidRPr="00055FF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055FF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ในกรณีนี้จะบันทึกค่าเสื่อมราคา</w:t>
      </w:r>
      <w:r w:rsidRPr="00055FF8">
        <w:rPr>
          <w:rFonts w:ascii="Angsana New" w:hAnsi="Angsana New" w:hint="cs"/>
          <w:sz w:val="30"/>
          <w:szCs w:val="30"/>
          <w:cs/>
        </w:rPr>
        <w:t>ตลอดอายุการใช้ประโยชน์ของสินทรัพย์ที่เช่า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5C5CA0D6" w14:textId="77777777" w:rsidR="00C874F5" w:rsidRPr="00055FF8" w:rsidRDefault="00C874F5" w:rsidP="00C874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68931F49" w14:textId="77777777" w:rsidR="00C874F5" w:rsidRPr="00055FF8" w:rsidRDefault="00C874F5" w:rsidP="00B826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ทั้งนี้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F2422C9" w14:textId="77777777" w:rsidR="00C874F5" w:rsidRPr="00055FF8" w:rsidRDefault="00C874F5" w:rsidP="00C874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58576F1B" w14:textId="797CA8A8" w:rsidR="00C874F5" w:rsidRPr="00055FF8" w:rsidRDefault="00C874F5" w:rsidP="00B826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หรือรับรู้ในกำไรหรือขาดทุน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  <w:r w:rsidR="00C8267E" w:rsidRPr="00055FF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52990CD" w14:textId="5EE365CE" w:rsidR="005F47F9" w:rsidRPr="00055FF8" w:rsidRDefault="005F47F9" w:rsidP="00C874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i/>
          <w:iCs/>
          <w:sz w:val="24"/>
          <w:szCs w:val="24"/>
          <w:cs/>
        </w:rPr>
      </w:pPr>
      <w:r w:rsidRPr="00055FF8">
        <w:rPr>
          <w:rFonts w:ascii="Angsana New" w:hAnsi="Angsana New"/>
          <w:i/>
          <w:iCs/>
          <w:sz w:val="24"/>
          <w:szCs w:val="24"/>
          <w:cs/>
        </w:rPr>
        <w:br w:type="page"/>
      </w:r>
    </w:p>
    <w:p w14:paraId="45DBCE1B" w14:textId="3D9B982B" w:rsidR="00E66862" w:rsidRPr="00055FF8" w:rsidRDefault="00C874F5" w:rsidP="00B826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055FF8">
        <w:rPr>
          <w:rFonts w:ascii="Angsana New" w:hAnsi="Angsana New" w:hint="cs"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1A6B4B81" w14:textId="77777777" w:rsidR="00637515" w:rsidRPr="00055FF8" w:rsidRDefault="00637515" w:rsidP="00C874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0E52A26C" w14:textId="40B86A5F" w:rsidR="00C874F5" w:rsidRPr="00055FF8" w:rsidRDefault="00776584" w:rsidP="0069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วันเริ่มต้นของสัญญาเช่าหรือวันที่มีการเปลี่ยนแปลงสัญญาเช่า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7DD59174" w14:textId="45267272" w:rsidR="00776584" w:rsidRPr="00055FF8" w:rsidRDefault="00776584" w:rsidP="0069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6F015401" w14:textId="666C4ACC" w:rsidR="00776584" w:rsidRPr="00055FF8" w:rsidRDefault="00776584" w:rsidP="0069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วันเริ่มต้นของสัญญาเช่า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สัญญาที่ไม่เข้าเงื่อนไขดังกล่าวจะจัดประเภทเป็นสัญญาเช่าดำเนินงาน</w:t>
      </w:r>
    </w:p>
    <w:p w14:paraId="3206A990" w14:textId="00EEF45C" w:rsidR="00776584" w:rsidRPr="00055FF8" w:rsidRDefault="00776584" w:rsidP="0069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6A211D60" w14:textId="398FC8AD" w:rsidR="00C8267E" w:rsidRPr="00055FF8" w:rsidRDefault="0053175A" w:rsidP="0069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4AD1003D" w14:textId="77777777" w:rsidR="005F47F9" w:rsidRPr="00055FF8" w:rsidRDefault="005F47F9" w:rsidP="0069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</w:p>
    <w:p w14:paraId="69E7BDC8" w14:textId="1E90A746" w:rsidR="00555B46" w:rsidRPr="00055FF8" w:rsidRDefault="00555B46" w:rsidP="0069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2E6DDCCE" w14:textId="77777777" w:rsidR="0063795C" w:rsidRPr="00055FF8" w:rsidRDefault="0063795C" w:rsidP="00696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099D4F8" w14:textId="5B9B7B44" w:rsidR="00B613ED" w:rsidRPr="00055FF8" w:rsidRDefault="00B613ED" w:rsidP="001018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ซึ่งประมาณการโดยใช้ตาราง</w:t>
      </w:r>
      <w:r w:rsidR="001018CC"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ซึ่งวิธีดังกล่าวมีการจัดกลุ่มลูกหนี้สัญญาเช่าตาม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ความเสี่ยงด้านเครดิตที่มีลักษณะร่วมกันและตามระยะเวลาที่เกินกำหนดชำระ</w:t>
      </w:r>
      <w:r w:rsidRPr="00055FF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โดยนำข้อมูลผลขาดทุนที่เกิดขึ้นในอดีต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ๆ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ตลอดจนการประเมินข้อมูลสภาวการณ์เศรษฐกิจ</w:t>
      </w:r>
      <w:r w:rsidR="00395967"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="006E0AED" w:rsidRPr="00055FF8">
        <w:rPr>
          <w:rFonts w:ascii="Angsana New" w:hAnsi="Angsana New" w:hint="cs"/>
          <w:sz w:val="30"/>
          <w:szCs w:val="30"/>
          <w:cs/>
        </w:rPr>
        <w:t>กลุ่มบริษัทตัดรายการ</w:t>
      </w:r>
      <w:r w:rsidR="0015186F" w:rsidRPr="00055FF8">
        <w:rPr>
          <w:rFonts w:ascii="Angsana New" w:hAnsi="Angsana New"/>
          <w:sz w:val="30"/>
          <w:szCs w:val="30"/>
        </w:rPr>
        <w:br/>
      </w:r>
      <w:r w:rsidR="006E0AED" w:rsidRPr="00055FF8">
        <w:rPr>
          <w:rFonts w:ascii="Angsana New" w:hAnsi="Angsana New" w:hint="cs"/>
          <w:sz w:val="30"/>
          <w:szCs w:val="30"/>
          <w:cs/>
        </w:rPr>
        <w:t>ลูกหนี้สัญญาเช่าตามที่เปิดเผยในหมายเหตุข้อ</w:t>
      </w:r>
      <w:r w:rsidR="006E0AED" w:rsidRPr="00055FF8">
        <w:rPr>
          <w:rFonts w:ascii="Angsana New" w:hAnsi="Angsana New"/>
          <w:sz w:val="30"/>
          <w:szCs w:val="30"/>
          <w:cs/>
        </w:rPr>
        <w:t xml:space="preserve"> </w:t>
      </w:r>
      <w:r w:rsidR="0070668F" w:rsidRPr="00055FF8">
        <w:rPr>
          <w:rFonts w:ascii="Angsana New" w:hAnsi="Angsana New"/>
          <w:sz w:val="30"/>
          <w:szCs w:val="30"/>
        </w:rPr>
        <w:t>3</w:t>
      </w:r>
      <w:r w:rsidR="002E3F95" w:rsidRPr="00055FF8">
        <w:rPr>
          <w:rFonts w:ascii="Angsana New" w:hAnsi="Angsana New"/>
          <w:sz w:val="30"/>
          <w:szCs w:val="30"/>
        </w:rPr>
        <w:t xml:space="preserve"> </w:t>
      </w:r>
      <w:r w:rsidR="006E0AED" w:rsidRPr="00055FF8">
        <w:rPr>
          <w:rFonts w:ascii="Angsana New" w:hAnsi="Angsana New"/>
          <w:sz w:val="30"/>
          <w:szCs w:val="30"/>
          <w:cs/>
        </w:rPr>
        <w:t>(</w:t>
      </w:r>
      <w:r w:rsidR="008858E6" w:rsidRPr="00055FF8">
        <w:rPr>
          <w:rFonts w:ascii="Angsana New" w:hAnsi="Angsana New" w:hint="cs"/>
          <w:sz w:val="30"/>
          <w:szCs w:val="30"/>
          <w:cs/>
        </w:rPr>
        <w:t>ง</w:t>
      </w:r>
      <w:r w:rsidR="006E0AED" w:rsidRPr="00055FF8">
        <w:rPr>
          <w:rFonts w:ascii="Angsana New" w:hAnsi="Angsana New"/>
          <w:sz w:val="30"/>
          <w:szCs w:val="30"/>
          <w:cs/>
        </w:rPr>
        <w:t>)</w:t>
      </w:r>
    </w:p>
    <w:p w14:paraId="5D7DD165" w14:textId="77777777" w:rsidR="00E913D1" w:rsidRPr="00055FF8" w:rsidRDefault="00E913D1" w:rsidP="00E91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D1E6C5B" w14:textId="4F6485A1" w:rsidR="00BF450A" w:rsidRPr="00055FF8" w:rsidRDefault="00BF450A" w:rsidP="0069052B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5E67633A" w14:textId="77777777" w:rsidR="00217BA9" w:rsidRPr="00055FF8" w:rsidRDefault="00217BA9" w:rsidP="00217B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3B6C016" w14:textId="3A544F1A" w:rsidR="00217BA9" w:rsidRPr="00055FF8" w:rsidRDefault="00E913D1" w:rsidP="006905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="005C5316" w:rsidRPr="00055FF8">
        <w:rPr>
          <w:rFonts w:ascii="Angsana New" w:hAnsi="Angsana New"/>
          <w:sz w:val="30"/>
          <w:szCs w:val="30"/>
          <w:cs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สำหรับค่าความนิยมจะประมาณมูลค่า</w:t>
      </w:r>
      <w:r w:rsidR="00D46FA4"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ที่คาดว่าจะได้รับคืนทุกปีในช่วงเวลาเดียวกัน</w:t>
      </w:r>
    </w:p>
    <w:p w14:paraId="230BC751" w14:textId="77777777" w:rsidR="00E913D1" w:rsidRPr="00055FF8" w:rsidRDefault="00E913D1" w:rsidP="00217B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B5E9B43" w14:textId="3F05F539" w:rsidR="00BE2129" w:rsidRPr="00055FF8" w:rsidRDefault="00E913D1" w:rsidP="00B073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lastRenderedPageBreak/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</w:t>
      </w:r>
      <w:r w:rsidR="00E1372E"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หน่วยสินทรัพย์ที่ก่อให้เกิดเงินสดสูงกว่ามูลค่าที่จะได้รับคืน</w:t>
      </w:r>
      <w:r w:rsidR="001251F2" w:rsidRPr="00055FF8">
        <w:rPr>
          <w:rFonts w:ascii="Angsana New" w:hAnsi="Angsana New" w:hint="cs"/>
          <w:sz w:val="30"/>
          <w:szCs w:val="30"/>
          <w:cs/>
        </w:rPr>
        <w:t xml:space="preserve">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1251F2" w:rsidRPr="00055FF8">
        <w:rPr>
          <w:rFonts w:ascii="Angsana New" w:hAnsi="Angsana New"/>
          <w:sz w:val="30"/>
          <w:szCs w:val="30"/>
          <w:cs/>
        </w:rPr>
        <w:t xml:space="preserve"> </w:t>
      </w:r>
      <w:r w:rsidR="001251F2" w:rsidRPr="00055FF8">
        <w:rPr>
          <w:rFonts w:ascii="Angsana New" w:hAnsi="Angsana New" w:hint="cs"/>
          <w:sz w:val="30"/>
          <w:szCs w:val="30"/>
          <w:cs/>
        </w:rPr>
        <w:t>ในกรณีนี้</w:t>
      </w:r>
      <w:r w:rsidR="008655DE" w:rsidRPr="00055FF8">
        <w:rPr>
          <w:rFonts w:ascii="Angsana New" w:hAnsi="Angsana New"/>
          <w:sz w:val="30"/>
          <w:szCs w:val="30"/>
        </w:rPr>
        <w:br/>
      </w:r>
      <w:r w:rsidR="001251F2" w:rsidRPr="00055FF8">
        <w:rPr>
          <w:rFonts w:ascii="Angsana New" w:hAnsi="Angsana New" w:hint="cs"/>
          <w:spacing w:val="-2"/>
          <w:sz w:val="30"/>
          <w:szCs w:val="30"/>
          <w:cs/>
        </w:rPr>
        <w:t>จะรับรู้ในส่วนของผู้ถือหุ้น</w:t>
      </w:r>
      <w:r w:rsidR="0078051F" w:rsidRPr="00055FF8">
        <w:rPr>
          <w:rFonts w:ascii="Angsana New" w:hAnsi="Angsana New"/>
          <w:spacing w:val="-2"/>
          <w:sz w:val="30"/>
          <w:szCs w:val="30"/>
        </w:rPr>
        <w:t xml:space="preserve"> </w:t>
      </w:r>
      <w:r w:rsidR="00BE2129" w:rsidRPr="00055FF8">
        <w:rPr>
          <w:rFonts w:ascii="Angsana New" w:hAnsi="Angsana New" w:hint="cs"/>
          <w:spacing w:val="-2"/>
          <w:sz w:val="30"/>
          <w:szCs w:val="30"/>
          <w:cs/>
        </w:rPr>
        <w:t>มูลค่าที่คาดว่าจะได้รับคืน</w:t>
      </w:r>
      <w:r w:rsidR="00B07322" w:rsidRPr="00055FF8">
        <w:rPr>
          <w:rFonts w:ascii="Angsana New" w:hAnsi="Angsana New" w:hint="cs"/>
          <w:spacing w:val="-2"/>
          <w:sz w:val="30"/>
          <w:szCs w:val="30"/>
          <w:cs/>
        </w:rPr>
        <w:t>คำนวณโดยใช้</w:t>
      </w:r>
      <w:r w:rsidR="00BE2129" w:rsidRPr="00055FF8">
        <w:rPr>
          <w:rFonts w:ascii="Angsana New" w:hAnsi="Angsana New" w:hint="cs"/>
          <w:spacing w:val="-2"/>
          <w:sz w:val="30"/>
          <w:szCs w:val="30"/>
          <w:cs/>
        </w:rPr>
        <w:t>ประมาณการกระแสเงินสด</w:t>
      </w:r>
      <w:r w:rsidR="00B07322" w:rsidRPr="00055FF8">
        <w:rPr>
          <w:rFonts w:ascii="Angsana New" w:hAnsi="Angsana New" w:hint="cs"/>
          <w:spacing w:val="-2"/>
          <w:sz w:val="30"/>
          <w:szCs w:val="30"/>
          <w:cs/>
        </w:rPr>
        <w:t>ที่จะได้รับ</w:t>
      </w:r>
      <w:r w:rsidR="005A2446" w:rsidRPr="00055FF8">
        <w:rPr>
          <w:rFonts w:ascii="Angsana New" w:hAnsi="Angsana New"/>
          <w:spacing w:val="-2"/>
          <w:sz w:val="30"/>
          <w:szCs w:val="30"/>
        </w:rPr>
        <w:br/>
      </w:r>
      <w:r w:rsidR="00BE2129" w:rsidRPr="00055FF8">
        <w:rPr>
          <w:rFonts w:ascii="Angsana New" w:hAnsi="Angsana New" w:hint="cs"/>
          <w:spacing w:val="-2"/>
          <w:sz w:val="30"/>
          <w:szCs w:val="30"/>
          <w:cs/>
        </w:rPr>
        <w:t>ในอนาคต</w:t>
      </w:r>
      <w:r w:rsidR="00BE2129" w:rsidRPr="00055FF8">
        <w:rPr>
          <w:rFonts w:ascii="Angsana New" w:hAnsi="Angsana New" w:hint="cs"/>
          <w:sz w:val="30"/>
          <w:szCs w:val="30"/>
          <w:cs/>
        </w:rPr>
        <w:t>จะคิดลดเป็นมูลค่าปัจจุบันโดยใช้อัตราคิดลดก่อนคำนึงภาษีเงินได้เพื่อให้สะท้อนมูลค่า</w:t>
      </w:r>
      <w:r w:rsidR="00B07322" w:rsidRPr="00055FF8">
        <w:rPr>
          <w:rFonts w:ascii="Angsana New" w:hAnsi="Angsana New" w:hint="cs"/>
          <w:sz w:val="30"/>
          <w:szCs w:val="30"/>
          <w:cs/>
        </w:rPr>
        <w:t>ที่อาจประเมินได้</w:t>
      </w:r>
      <w:r w:rsidR="00E74BD1" w:rsidRPr="00055FF8">
        <w:rPr>
          <w:rFonts w:ascii="Angsana New" w:hAnsi="Angsana New"/>
          <w:sz w:val="30"/>
          <w:szCs w:val="30"/>
        </w:rPr>
        <w:br/>
      </w:r>
      <w:r w:rsidR="00BE2129" w:rsidRPr="00055FF8">
        <w:rPr>
          <w:rFonts w:ascii="Angsana New" w:hAnsi="Angsana New" w:hint="cs"/>
          <w:sz w:val="30"/>
          <w:szCs w:val="30"/>
          <w:cs/>
        </w:rPr>
        <w:t>ในตลาดปัจจุบัน</w:t>
      </w:r>
      <w:r w:rsidR="00BE2129" w:rsidRPr="00055FF8">
        <w:rPr>
          <w:rFonts w:ascii="Angsana New" w:hAnsi="Angsana New"/>
          <w:sz w:val="30"/>
          <w:szCs w:val="30"/>
          <w:cs/>
        </w:rPr>
        <w:t xml:space="preserve"> </w:t>
      </w:r>
      <w:r w:rsidR="00BE2129" w:rsidRPr="00055FF8">
        <w:rPr>
          <w:rFonts w:ascii="Angsana New" w:hAnsi="Angsana New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="00BE2129" w:rsidRPr="00055FF8">
        <w:rPr>
          <w:rFonts w:ascii="Angsana New" w:hAnsi="Angsana New"/>
          <w:sz w:val="30"/>
          <w:szCs w:val="30"/>
          <w:cs/>
        </w:rPr>
        <w:t xml:space="preserve"> </w:t>
      </w:r>
    </w:p>
    <w:p w14:paraId="112124CA" w14:textId="77777777" w:rsidR="00B07322" w:rsidRPr="00055FF8" w:rsidRDefault="00B07322" w:rsidP="004704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19D1AF5" w14:textId="3CE3FB01" w:rsidR="00C82992" w:rsidRPr="00055FF8" w:rsidRDefault="00C82992" w:rsidP="004704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หากมีการเปลี่ยนแปลงประมาณการ</w:t>
      </w:r>
      <w:r w:rsidR="00465982"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ที่ใช้ในการคำนวณมูลค่าที่คาดว่าจะได้รับคืน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="002531EB" w:rsidRPr="00055FF8">
        <w:rPr>
          <w:rFonts w:ascii="Angsana New" w:hAnsi="Angsana New" w:hint="cs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14:paraId="1E32E88E" w14:textId="4F02F8D4" w:rsidR="00B07322" w:rsidRPr="00055FF8" w:rsidRDefault="00B07322" w:rsidP="004704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</w:p>
    <w:p w14:paraId="3BBA74A7" w14:textId="702C8169" w:rsidR="00AE0256" w:rsidRPr="00055FF8" w:rsidRDefault="00AE0256" w:rsidP="008445A5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3ECEFC8C" w14:textId="77777777" w:rsidR="0034214B" w:rsidRPr="00055FF8" w:rsidRDefault="0034214B" w:rsidP="00952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</w:p>
    <w:p w14:paraId="0510D3B7" w14:textId="5F8CA2BC" w:rsidR="00131676" w:rsidRPr="00055FF8" w:rsidRDefault="00131676" w:rsidP="00024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055FF8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14BFC3C" w14:textId="77777777" w:rsidR="003F5932" w:rsidRPr="00055FF8" w:rsidRDefault="003F5932" w:rsidP="00024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</w:p>
    <w:p w14:paraId="22848C25" w14:textId="384D3FE4" w:rsidR="00F50B43" w:rsidRPr="00055FF8" w:rsidRDefault="00F50B43" w:rsidP="00024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187AFE"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 w:rsidR="0078051F" w:rsidRPr="00055FF8">
        <w:rPr>
          <w:rFonts w:ascii="Angsana New" w:hAnsi="Angsana New"/>
          <w:sz w:val="30"/>
          <w:szCs w:val="30"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ๆ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ผลประโยชน์ดังกล่าวได้มีการคิดลด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กระแสเงินสดเพื่อให้เป็นมูลค่าปัจจุบันซึ่งจัดทำโดยนักคณิตศาสตร์ประกันภัยที่ได้รับอนุญาต</w:t>
      </w:r>
      <w:r w:rsidR="005F3412" w:rsidRPr="00055FF8">
        <w:rPr>
          <w:rFonts w:ascii="Angsana New" w:hAnsi="Angsana New" w:hint="cs"/>
          <w:spacing w:val="-4"/>
          <w:sz w:val="30"/>
          <w:szCs w:val="30"/>
          <w:cs/>
        </w:rPr>
        <w:t>เป็นประจำ</w:t>
      </w:r>
      <w:r w:rsidRPr="00055FF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โดยวิธีคิดลด</w:t>
      </w:r>
      <w:r w:rsidRPr="00055FF8">
        <w:rPr>
          <w:rFonts w:ascii="Angsana New" w:hAnsi="Angsana New" w:hint="cs"/>
          <w:sz w:val="30"/>
          <w:szCs w:val="30"/>
          <w:cs/>
        </w:rPr>
        <w:t>แต่ละหน่วยที่ประมาณการไว้</w:t>
      </w:r>
    </w:p>
    <w:p w14:paraId="52012D20" w14:textId="77777777" w:rsidR="00F50B43" w:rsidRPr="00055FF8" w:rsidRDefault="00F50B43" w:rsidP="00F50B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22D071F" w14:textId="0587EB6B" w:rsidR="00F50B43" w:rsidRPr="00055FF8" w:rsidRDefault="00F50B43" w:rsidP="001D57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กลุ่มบริษัทกำหนดดอกเบี้ยจ่ายของ</w:t>
      </w:r>
      <w:r w:rsidRPr="00055FF8">
        <w:rPr>
          <w:rFonts w:ascii="Angsana New" w:hAnsi="Angsana New" w:hint="cs"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055FF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055FF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2"/>
          <w:sz w:val="30"/>
          <w:szCs w:val="30"/>
          <w:cs/>
        </w:rPr>
        <w:t>ต้นปี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โดยคำนึงถึงการเปลี่ยนแปลงใด</w:t>
      </w:r>
      <w:r w:rsidR="00BB5BC5" w:rsidRPr="00055FF8">
        <w:rPr>
          <w:rFonts w:ascii="Angsana New" w:hAnsi="Angsana New" w:hint="cs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ๆ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="009F0DE9" w:rsidRPr="00055FF8">
        <w:rPr>
          <w:rFonts w:ascii="Angsana New" w:hAnsi="Angsana New"/>
          <w:sz w:val="30"/>
          <w:szCs w:val="30"/>
          <w:cs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การจ่ายชำระผลประโยชน์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ดอกเบี้ยจ่ายสุทธิและค่าใช้จ่ายอื่น</w:t>
      </w:r>
      <w:r w:rsidR="00BB5BC5" w:rsidRPr="00055FF8">
        <w:rPr>
          <w:rFonts w:ascii="Angsana New" w:hAnsi="Angsana New" w:hint="cs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ๆ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ที่เกี่ยวข้องกับโครงการผลประโยชน์รับรู้รายการ</w:t>
      </w:r>
      <w:r w:rsidR="00BB5BC5" w:rsidRPr="00055FF8">
        <w:rPr>
          <w:rFonts w:ascii="Angsana New" w:hAnsi="Angsana New"/>
          <w:sz w:val="30"/>
          <w:szCs w:val="30"/>
          <w:cs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ในกำไรหรือขาดทุน</w:t>
      </w:r>
    </w:p>
    <w:p w14:paraId="6476EE00" w14:textId="77777777" w:rsidR="00F50B43" w:rsidRPr="00055FF8" w:rsidRDefault="00F50B43" w:rsidP="00F50B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DC93308" w14:textId="77777777" w:rsidR="004E5B40" w:rsidRPr="00055FF8" w:rsidRDefault="004E5B40" w:rsidP="004E5B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การเปลี่ยนแปลงในผลประโยชน์</w:t>
      </w:r>
      <w:r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ที่เกี่ยวข้องกับการบริการในอดีต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055B8AA4" w14:textId="23E262FD" w:rsidR="0078051F" w:rsidRPr="00055FF8" w:rsidRDefault="0078051F" w:rsidP="005F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 w:cstheme="minorBidi"/>
          <w:sz w:val="30"/>
          <w:szCs w:val="30"/>
        </w:rPr>
      </w:pPr>
    </w:p>
    <w:p w14:paraId="63677648" w14:textId="6A0435C5" w:rsidR="00247C96" w:rsidRPr="00055FF8" w:rsidRDefault="00247C96" w:rsidP="00247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30"/>
          <w:szCs w:val="30"/>
          <w:cs/>
        </w:rPr>
      </w:pPr>
      <w:r w:rsidRPr="00055FF8">
        <w:rPr>
          <w:rFonts w:ascii="Angsana New" w:hAnsi="Angsana New" w:hint="cs"/>
          <w:i/>
          <w:iCs/>
          <w:sz w:val="30"/>
          <w:szCs w:val="30"/>
          <w:cs/>
        </w:rPr>
        <w:lastRenderedPageBreak/>
        <w:t>ผลประโยชน์เมื่อเลิกจ้าง</w:t>
      </w:r>
    </w:p>
    <w:p w14:paraId="60683A16" w14:textId="3E8FB4A3" w:rsidR="000814DA" w:rsidRPr="00055FF8" w:rsidRDefault="005E6B10" w:rsidP="00247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/>
          <w:sz w:val="30"/>
          <w:szCs w:val="30"/>
        </w:rPr>
        <w:br/>
      </w:r>
      <w:r w:rsidR="00FD086B" w:rsidRPr="00055FF8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="00FD086B" w:rsidRPr="00055FF8">
        <w:rPr>
          <w:rFonts w:ascii="Angsana New" w:hAnsi="Angsana New"/>
          <w:sz w:val="30"/>
          <w:szCs w:val="30"/>
          <w:cs/>
        </w:rPr>
        <w:t xml:space="preserve"> </w:t>
      </w:r>
      <w:r w:rsidR="00FD086B" w:rsidRPr="00055FF8">
        <w:rPr>
          <w:rFonts w:ascii="Angsana New" w:hAnsi="Angsana New" w:hint="cs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="00FD086B" w:rsidRPr="00055FF8">
        <w:rPr>
          <w:rFonts w:ascii="Angsana New" w:hAnsi="Angsana New"/>
          <w:sz w:val="30"/>
          <w:szCs w:val="30"/>
          <w:cs/>
        </w:rPr>
        <w:t xml:space="preserve"> </w:t>
      </w:r>
      <w:r w:rsidR="00FD086B" w:rsidRPr="00055FF8">
        <w:rPr>
          <w:rFonts w:ascii="Angsana New" w:hAnsi="Angsana New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="00FD086B" w:rsidRPr="00055FF8">
        <w:rPr>
          <w:rFonts w:ascii="Angsana New" w:hAnsi="Angsana New"/>
          <w:sz w:val="30"/>
          <w:szCs w:val="30"/>
          <w:cs/>
        </w:rPr>
        <w:t xml:space="preserve"> </w:t>
      </w:r>
      <w:r w:rsidR="00AA29CC" w:rsidRPr="00055FF8">
        <w:rPr>
          <w:rFonts w:ascii="Angsana New" w:hAnsi="Angsana New"/>
          <w:sz w:val="30"/>
          <w:szCs w:val="30"/>
        </w:rPr>
        <w:br/>
      </w:r>
      <w:r w:rsidR="00FD086B" w:rsidRPr="00055FF8">
        <w:rPr>
          <w:rFonts w:ascii="Angsana New" w:hAnsi="Angsana New" w:hint="cs"/>
          <w:sz w:val="30"/>
          <w:szCs w:val="30"/>
          <w:cs/>
        </w:rPr>
        <w:t>หากระยะเวลาการจ่ายผลประโยชน์เกินกว่า</w:t>
      </w:r>
      <w:r w:rsidR="00FD086B" w:rsidRPr="00055FF8">
        <w:rPr>
          <w:rFonts w:ascii="Angsana New" w:hAnsi="Angsana New"/>
          <w:sz w:val="30"/>
          <w:szCs w:val="30"/>
          <w:cs/>
        </w:rPr>
        <w:t xml:space="preserve"> </w:t>
      </w:r>
      <w:r w:rsidR="00FD086B" w:rsidRPr="00055FF8">
        <w:rPr>
          <w:rFonts w:ascii="Angsana New" w:hAnsi="Angsana New"/>
          <w:sz w:val="30"/>
          <w:szCs w:val="30"/>
        </w:rPr>
        <w:t xml:space="preserve">12 </w:t>
      </w:r>
      <w:r w:rsidR="00FD086B" w:rsidRPr="00055FF8">
        <w:rPr>
          <w:rFonts w:ascii="Angsana New" w:hAnsi="Angsana New" w:hint="cs"/>
          <w:sz w:val="30"/>
          <w:szCs w:val="30"/>
          <w:cs/>
        </w:rPr>
        <w:t>เดือนนับจากวันสิ้นรอบระยะเวลารายงาน</w:t>
      </w:r>
      <w:r w:rsidR="00FD086B" w:rsidRPr="00055FF8">
        <w:rPr>
          <w:rFonts w:ascii="Angsana New" w:hAnsi="Angsana New"/>
          <w:sz w:val="30"/>
          <w:szCs w:val="30"/>
          <w:cs/>
        </w:rPr>
        <w:t xml:space="preserve"> </w:t>
      </w:r>
      <w:r w:rsidR="00FD086B" w:rsidRPr="00055FF8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067BABB4" w14:textId="77777777" w:rsidR="005F47F9" w:rsidRPr="00055FF8" w:rsidRDefault="005F47F9" w:rsidP="00247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ECD0371" w14:textId="329D80A7" w:rsidR="00F96A2F" w:rsidRPr="00055FF8" w:rsidRDefault="00F96A2F" w:rsidP="00DA122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5F5D66B9" w14:textId="77777777" w:rsidR="00B1495E" w:rsidRPr="00055FF8" w:rsidRDefault="00B1495E" w:rsidP="00B149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9F13306" w14:textId="4CF47F79" w:rsidR="00EB73C4" w:rsidRPr="00055FF8" w:rsidRDefault="00011265" w:rsidP="005F47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7E223C5" w14:textId="77777777" w:rsidR="00777614" w:rsidRPr="00055FF8" w:rsidRDefault="00777614" w:rsidP="005F47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690099D" w14:textId="73322856" w:rsidR="005C2A7E" w:rsidRPr="00055FF8" w:rsidRDefault="005C2A7E" w:rsidP="00002A0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6425C9B" w14:textId="77777777" w:rsidR="00CF62FC" w:rsidRPr="00055FF8" w:rsidRDefault="00CF62FC" w:rsidP="00CF62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D50B01A" w14:textId="0CAA7D08" w:rsidR="005C2A7E" w:rsidRPr="00055FF8" w:rsidRDefault="00EB73C4" w:rsidP="002443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</w:t>
      </w:r>
      <w:r w:rsidRPr="00055FF8">
        <w:rPr>
          <w:rFonts w:ascii="Angsana New" w:hAnsi="Angsana New" w:hint="cs"/>
          <w:spacing w:val="-10"/>
          <w:sz w:val="30"/>
          <w:szCs w:val="30"/>
          <w:cs/>
        </w:rPr>
        <w:t>ปกติระหว่างผู้ร่วมตลาด</w:t>
      </w:r>
      <w:r w:rsidRPr="00055FF8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10"/>
          <w:sz w:val="30"/>
          <w:szCs w:val="30"/>
          <w:cs/>
        </w:rPr>
        <w:t>ณ</w:t>
      </w:r>
      <w:r w:rsidRPr="00055FF8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10"/>
          <w:sz w:val="30"/>
          <w:szCs w:val="30"/>
          <w:cs/>
        </w:rPr>
        <w:t>วันที่วัดมูลค่าในตลาดหลัก</w:t>
      </w:r>
      <w:r w:rsidRPr="00055FF8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10"/>
          <w:sz w:val="30"/>
          <w:szCs w:val="30"/>
          <w:cs/>
        </w:rPr>
        <w:t>หรือตลาดที่ให้ประโยชน์สูงสุด</w:t>
      </w:r>
      <w:r w:rsidRPr="00055FF8">
        <w:rPr>
          <w:rFonts w:ascii="Angsana New" w:hAnsi="Angsana New"/>
          <w:spacing w:val="-10"/>
          <w:sz w:val="30"/>
          <w:szCs w:val="30"/>
          <w:cs/>
        </w:rPr>
        <w:t xml:space="preserve"> (</w:t>
      </w:r>
      <w:r w:rsidRPr="00055FF8">
        <w:rPr>
          <w:rFonts w:ascii="Angsana New" w:hAnsi="Angsana New" w:hint="cs"/>
          <w:spacing w:val="-10"/>
          <w:sz w:val="30"/>
          <w:szCs w:val="30"/>
          <w:cs/>
        </w:rPr>
        <w:t>หากไม่มีตลาดหลัก</w:t>
      </w:r>
      <w:r w:rsidRPr="00055FF8">
        <w:rPr>
          <w:rFonts w:ascii="Angsana New" w:hAnsi="Angsana New"/>
          <w:spacing w:val="-10"/>
          <w:sz w:val="30"/>
          <w:szCs w:val="30"/>
          <w:cs/>
        </w:rPr>
        <w:t xml:space="preserve">) </w:t>
      </w:r>
      <w:r w:rsidRPr="00055FF8">
        <w:rPr>
          <w:rFonts w:ascii="Angsana New" w:hAnsi="Angsana New" w:hint="cs"/>
          <w:spacing w:val="-10"/>
          <w:sz w:val="30"/>
          <w:szCs w:val="30"/>
          <w:cs/>
        </w:rPr>
        <w:t>ที่</w:t>
      </w:r>
      <w:r w:rsidR="00CE657E" w:rsidRPr="00055FF8">
        <w:rPr>
          <w:rFonts w:ascii="Angsana New" w:hAnsi="Angsana New" w:hint="cs"/>
          <w:spacing w:val="-10"/>
          <w:sz w:val="30"/>
          <w:szCs w:val="30"/>
          <w:cs/>
        </w:rPr>
        <w:t>กลุ่ม</w:t>
      </w:r>
      <w:r w:rsidRPr="00055FF8">
        <w:rPr>
          <w:rFonts w:ascii="Angsana New" w:hAnsi="Angsana New" w:hint="cs"/>
          <w:spacing w:val="-10"/>
          <w:sz w:val="30"/>
          <w:szCs w:val="30"/>
          <w:cs/>
        </w:rPr>
        <w:t>บริษัท</w:t>
      </w:r>
      <w:r w:rsidRPr="00055FF8">
        <w:rPr>
          <w:rFonts w:ascii="Angsana New" w:hAnsi="Angsana New" w:hint="cs"/>
          <w:sz w:val="30"/>
          <w:szCs w:val="30"/>
          <w:cs/>
        </w:rPr>
        <w:t>สามารถเข้าถึงได้ในวันดังกล่าว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EEA13B2" w14:textId="3C41B690" w:rsidR="00EE3D77" w:rsidRPr="00055FF8" w:rsidRDefault="00EE3D77" w:rsidP="005C2A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</w:p>
    <w:p w14:paraId="7E76A45B" w14:textId="2B9D34E1" w:rsidR="005C2A7E" w:rsidRPr="00055FF8" w:rsidRDefault="00510662" w:rsidP="00930A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="00496170" w:rsidRPr="00055FF8">
        <w:rPr>
          <w:rFonts w:ascii="Angsana New" w:hAnsi="Angsana New" w:hint="cs"/>
          <w:sz w:val="30"/>
          <w:szCs w:val="30"/>
          <w:cs/>
        </w:rPr>
        <w:t>กลุ่ม</w:t>
      </w:r>
      <w:r w:rsidRPr="00055FF8">
        <w:rPr>
          <w:rFonts w:ascii="Angsana New" w:hAnsi="Angsana New" w:hint="cs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ดังนี้</w:t>
      </w:r>
    </w:p>
    <w:p w14:paraId="49025D4D" w14:textId="77777777" w:rsidR="00526BFA" w:rsidRPr="00055FF8" w:rsidRDefault="00526BFA" w:rsidP="00930A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88C33AB" w14:textId="79F0EB9E" w:rsidR="005C2A7E" w:rsidRPr="00055FF8" w:rsidRDefault="005C2A7E" w:rsidP="00E61169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overflowPunct w:val="0"/>
        <w:autoSpaceDE w:val="0"/>
        <w:autoSpaceDN w:val="0"/>
        <w:adjustRightInd w:val="0"/>
        <w:spacing w:line="240" w:lineRule="auto"/>
        <w:ind w:left="990" w:hanging="450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ข้อมูลระดับ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="00510662" w:rsidRPr="00055FF8">
        <w:rPr>
          <w:rFonts w:ascii="Angsana New" w:hAnsi="Angsana New"/>
          <w:sz w:val="30"/>
          <w:szCs w:val="30"/>
        </w:rPr>
        <w:t>1</w:t>
      </w:r>
      <w:r w:rsidR="005056FE" w:rsidRPr="00055FF8">
        <w:rPr>
          <w:rFonts w:ascii="Angsana New" w:hAnsi="Angsana New"/>
          <w:sz w:val="30"/>
          <w:szCs w:val="30"/>
        </w:rPr>
        <w:t xml:space="preserve">  </w:t>
      </w:r>
      <w:r w:rsidRPr="00055FF8">
        <w:rPr>
          <w:rFonts w:ascii="Angsana New" w:hAnsi="Angsana New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DA2A177" w14:textId="1D443FC8" w:rsidR="004264A7" w:rsidRPr="00055FF8" w:rsidRDefault="005C2A7E" w:rsidP="00E61169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810" w:hanging="270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ข้อมูลระดับ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="00510662" w:rsidRPr="00055FF8">
        <w:rPr>
          <w:rFonts w:ascii="Angsana New" w:hAnsi="Angsana New"/>
          <w:sz w:val="30"/>
          <w:szCs w:val="30"/>
        </w:rPr>
        <w:t xml:space="preserve">2  </w:t>
      </w:r>
      <w:r w:rsidRPr="00055FF8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2E1768" w:rsidRPr="00055FF8">
        <w:rPr>
          <w:rFonts w:ascii="Angsana New" w:hAnsi="Angsana New" w:hint="cs"/>
          <w:sz w:val="30"/>
          <w:szCs w:val="30"/>
          <w:cs/>
        </w:rPr>
        <w:t>น</w:t>
      </w:r>
    </w:p>
    <w:p w14:paraId="25A6DD4C" w14:textId="5BED6759" w:rsidR="005C2A7E" w:rsidRPr="00055FF8" w:rsidRDefault="004264A7" w:rsidP="00CF65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990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น</w:t>
      </w:r>
      <w:r w:rsidR="005C2A7E" w:rsidRPr="00055FF8">
        <w:rPr>
          <w:rFonts w:ascii="Angsana New" w:hAnsi="Angsana New" w:hint="cs"/>
          <w:sz w:val="30"/>
          <w:szCs w:val="30"/>
          <w:cs/>
        </w:rPr>
        <w:t>อกเหนือจากราคาเสนอซื้อขายซึ่งรวมอยู่ในข้อมูลระดับ</w:t>
      </w:r>
      <w:r w:rsidR="005C2A7E" w:rsidRPr="00055FF8">
        <w:rPr>
          <w:rFonts w:ascii="Angsana New" w:hAnsi="Angsana New"/>
          <w:sz w:val="30"/>
          <w:szCs w:val="30"/>
          <w:cs/>
        </w:rPr>
        <w:t xml:space="preserve"> </w:t>
      </w:r>
      <w:r w:rsidR="005C2A7E" w:rsidRPr="00055FF8">
        <w:rPr>
          <w:rFonts w:ascii="Angsana New" w:hAnsi="Angsana New"/>
          <w:sz w:val="30"/>
          <w:szCs w:val="30"/>
        </w:rPr>
        <w:t>1</w:t>
      </w:r>
    </w:p>
    <w:p w14:paraId="0D846C9A" w14:textId="504D7A2F" w:rsidR="005C2A7E" w:rsidRPr="00055FF8" w:rsidRDefault="005C2A7E" w:rsidP="00BD21EB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810" w:hanging="270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ข้อมูลระดับ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/>
          <w:sz w:val="30"/>
          <w:szCs w:val="30"/>
        </w:rPr>
        <w:t>3</w:t>
      </w:r>
      <w:r w:rsidR="00510662" w:rsidRPr="00055FF8">
        <w:rPr>
          <w:rFonts w:ascii="Angsana New" w:hAnsi="Angsana New"/>
          <w:sz w:val="30"/>
          <w:szCs w:val="30"/>
        </w:rPr>
        <w:t xml:space="preserve">  </w:t>
      </w:r>
      <w:r w:rsidRPr="00055FF8">
        <w:rPr>
          <w:rFonts w:ascii="Angsana New" w:hAnsi="Angsana New" w:hint="cs"/>
          <w:sz w:val="30"/>
          <w:szCs w:val="30"/>
          <w:cs/>
        </w:rPr>
        <w:t>ข้อมูลที่ใช้เป็นข้อมูลไม่สามารถสังเกตได้สำหรับสินทรัพย์หรือหนี้สินนั้น</w:t>
      </w:r>
    </w:p>
    <w:p w14:paraId="2C470811" w14:textId="0429274B" w:rsidR="005C2A7E" w:rsidRPr="00055FF8" w:rsidRDefault="005C2A7E" w:rsidP="005C2A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BD07620" w14:textId="66044F51" w:rsidR="00247C96" w:rsidRPr="00055FF8" w:rsidRDefault="00A11F7D" w:rsidP="005F47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9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</w:t>
      </w:r>
      <w:r w:rsidRPr="00055FF8">
        <w:rPr>
          <w:rFonts w:ascii="Angsana New" w:hAnsi="Angsana New" w:hint="cs"/>
          <w:spacing w:val="-9"/>
          <w:sz w:val="30"/>
          <w:szCs w:val="30"/>
          <w:cs/>
        </w:rPr>
        <w:t>สินทรัพย์และสถานะการเป็นสินทรัพย์ด้วยราคาเสนอซื้อ</w:t>
      </w:r>
      <w:r w:rsidRPr="00055FF8">
        <w:rPr>
          <w:rFonts w:ascii="Angsana New" w:hAnsi="Angsana New"/>
          <w:spacing w:val="-9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9"/>
          <w:sz w:val="30"/>
          <w:szCs w:val="30"/>
          <w:cs/>
        </w:rPr>
        <w:t>และวัดมูลค่าหนี้สินและสถานะการเป็นหนี้สินด้วยราคา</w:t>
      </w:r>
      <w:r w:rsidR="00247C96" w:rsidRPr="00055FF8">
        <w:rPr>
          <w:rFonts w:ascii="Angsana New" w:hAnsi="Angsana New"/>
          <w:spacing w:val="-9"/>
          <w:sz w:val="30"/>
          <w:szCs w:val="30"/>
        </w:rPr>
        <w:t xml:space="preserve">          </w:t>
      </w:r>
      <w:r w:rsidRPr="00055FF8">
        <w:rPr>
          <w:rFonts w:ascii="Angsana New" w:hAnsi="Angsana New" w:hint="cs"/>
          <w:sz w:val="30"/>
          <w:szCs w:val="30"/>
          <w:cs/>
        </w:rPr>
        <w:t>เสนอขา</w:t>
      </w:r>
      <w:r w:rsidR="005F47F9" w:rsidRPr="00055FF8">
        <w:rPr>
          <w:rFonts w:ascii="Angsana New" w:hAnsi="Angsana New" w:hint="cs"/>
          <w:sz w:val="30"/>
          <w:szCs w:val="30"/>
          <w:cs/>
        </w:rPr>
        <w:t>ย</w:t>
      </w:r>
    </w:p>
    <w:p w14:paraId="3D73119F" w14:textId="77777777" w:rsidR="00247C96" w:rsidRPr="00055FF8" w:rsidRDefault="00247C96" w:rsidP="008D78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B6322ED" w14:textId="64CF6E7E" w:rsidR="00545CB1" w:rsidRPr="00055FF8" w:rsidRDefault="00A11F7D" w:rsidP="009650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วันที่รับรู้รายการเมื่อเริ่มแรกคือราคาของ</w:t>
      </w:r>
      <w:r w:rsidR="00D278C5"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การทำรายการ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เช่น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="0021407F" w:rsidRPr="00055FF8">
        <w:rPr>
          <w:rFonts w:ascii="Angsana New" w:hAnsi="Angsana New" w:hint="cs"/>
          <w:sz w:val="30"/>
          <w:szCs w:val="30"/>
          <w:cs/>
        </w:rPr>
        <w:t>หากกลุ่มบริษัทพิจารณาว่ามูลค่ายุติธรรมของเครื่องมือทางการเงิน</w:t>
      </w:r>
      <w:r w:rsidR="0021407F" w:rsidRPr="00055FF8">
        <w:rPr>
          <w:rFonts w:ascii="Angsana New" w:hAnsi="Angsana New"/>
          <w:sz w:val="30"/>
          <w:szCs w:val="30"/>
          <w:cs/>
        </w:rPr>
        <w:t xml:space="preserve"> </w:t>
      </w:r>
      <w:r w:rsidR="0021407F" w:rsidRPr="00055FF8">
        <w:rPr>
          <w:rFonts w:ascii="Angsana New" w:hAnsi="Angsana New" w:hint="cs"/>
          <w:sz w:val="30"/>
          <w:szCs w:val="30"/>
          <w:cs/>
        </w:rPr>
        <w:t>ณ</w:t>
      </w:r>
      <w:r w:rsidR="0021407F" w:rsidRPr="00055FF8">
        <w:rPr>
          <w:rFonts w:ascii="Angsana New" w:hAnsi="Angsana New"/>
          <w:sz w:val="30"/>
          <w:szCs w:val="30"/>
          <w:cs/>
        </w:rPr>
        <w:t xml:space="preserve"> </w:t>
      </w:r>
      <w:r w:rsidR="0021407F" w:rsidRPr="00055FF8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="0021407F" w:rsidRPr="00055FF8">
        <w:rPr>
          <w:rFonts w:ascii="Angsana New" w:hAnsi="Angsana New"/>
          <w:sz w:val="30"/>
          <w:szCs w:val="30"/>
          <w:cs/>
        </w:rPr>
        <w:t xml:space="preserve"> </w:t>
      </w:r>
      <w:r w:rsidR="0021407F" w:rsidRPr="00055FF8">
        <w:rPr>
          <w:rFonts w:ascii="Angsana New" w:hAnsi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="0021407F" w:rsidRPr="00055FF8">
        <w:rPr>
          <w:rFonts w:ascii="Angsana New" w:hAnsi="Angsana New"/>
          <w:sz w:val="30"/>
          <w:szCs w:val="30"/>
          <w:cs/>
        </w:rPr>
        <w:t xml:space="preserve"> </w:t>
      </w:r>
      <w:r w:rsidR="0021407F" w:rsidRPr="00055FF8">
        <w:rPr>
          <w:rFonts w:ascii="Angsana New" w:hAnsi="Angsana New" w:hint="cs"/>
          <w:sz w:val="30"/>
          <w:szCs w:val="30"/>
          <w:cs/>
        </w:rPr>
        <w:t>ณ</w:t>
      </w:r>
      <w:r w:rsidR="0021407F" w:rsidRPr="00055FF8">
        <w:rPr>
          <w:rFonts w:ascii="Angsana New" w:hAnsi="Angsana New"/>
          <w:sz w:val="30"/>
          <w:szCs w:val="30"/>
          <w:cs/>
        </w:rPr>
        <w:t xml:space="preserve"> </w:t>
      </w:r>
      <w:r w:rsidR="0021407F" w:rsidRPr="00055FF8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="0021407F" w:rsidRPr="00055FF8">
        <w:rPr>
          <w:rFonts w:ascii="Angsana New" w:hAnsi="Angsana New"/>
          <w:sz w:val="30"/>
          <w:szCs w:val="30"/>
          <w:cs/>
        </w:rPr>
        <w:t xml:space="preserve"> </w:t>
      </w:r>
      <w:r w:rsidR="0021407F" w:rsidRPr="00055FF8">
        <w:rPr>
          <w:rFonts w:ascii="Angsana New" w:hAnsi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</w:t>
      </w:r>
      <w:r w:rsidR="0021407F" w:rsidRPr="00055FF8">
        <w:rPr>
          <w:rFonts w:ascii="Angsana New" w:hAnsi="Angsana New"/>
          <w:sz w:val="30"/>
          <w:szCs w:val="30"/>
          <w:cs/>
        </w:rPr>
        <w:t xml:space="preserve"> </w:t>
      </w:r>
      <w:r w:rsidR="001D7BA4" w:rsidRPr="00055FF8">
        <w:rPr>
          <w:rFonts w:ascii="Angsana New" w:hAnsi="Angsana New"/>
          <w:sz w:val="30"/>
          <w:szCs w:val="30"/>
        </w:rPr>
        <w:t>3</w:t>
      </w:r>
      <w:r w:rsidR="0021407F" w:rsidRPr="00055FF8">
        <w:rPr>
          <w:rFonts w:ascii="Angsana New" w:hAnsi="Angsana New"/>
          <w:sz w:val="30"/>
          <w:szCs w:val="30"/>
          <w:cs/>
        </w:rPr>
        <w:t xml:space="preserve"> </w:t>
      </w:r>
      <w:r w:rsidR="0021407F" w:rsidRPr="00055FF8">
        <w:rPr>
          <w:rFonts w:ascii="Angsana New" w:hAnsi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62F94EE" w14:textId="77777777" w:rsidR="00F14427" w:rsidRPr="00055FF8" w:rsidRDefault="00F14427" w:rsidP="00A11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</w:p>
    <w:p w14:paraId="60DAB512" w14:textId="0085F157" w:rsidR="00CF62FC" w:rsidRPr="00055FF8" w:rsidRDefault="00CF62FC" w:rsidP="00826D51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  <w:r w:rsidR="002E3F95"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21CE17FC" w14:textId="77777777" w:rsidR="0021407F" w:rsidRPr="00055FF8" w:rsidRDefault="0021407F" w:rsidP="00F468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</w:p>
    <w:p w14:paraId="405AB917" w14:textId="067A6DAC" w:rsidR="00F4685E" w:rsidRPr="00055FF8" w:rsidRDefault="00F4685E" w:rsidP="00F468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055FF8">
        <w:rPr>
          <w:rFonts w:ascii="Angsana New" w:hAnsi="Angsana New" w:hint="cs"/>
          <w:i/>
          <w:iCs/>
          <w:sz w:val="30"/>
          <w:szCs w:val="30"/>
          <w:cs/>
        </w:rPr>
        <w:t>การรับรู้รายได้</w:t>
      </w:r>
    </w:p>
    <w:p w14:paraId="79AACC97" w14:textId="77777777" w:rsidR="004C1138" w:rsidRPr="00055FF8" w:rsidRDefault="004C1138" w:rsidP="004C11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F53F1F" w14:textId="1A69A6CD" w:rsidR="007979D6" w:rsidRPr="00055FF8" w:rsidRDefault="00BC7148" w:rsidP="00826D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AC2C38" w:rsidRPr="00055FF8">
        <w:rPr>
          <w:rFonts w:ascii="Angsana New" w:hAnsi="Angsana New"/>
          <w:sz w:val="30"/>
          <w:szCs w:val="30"/>
          <w:cs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670C6FE6" w14:textId="632DB51A" w:rsidR="00BC7148" w:rsidRPr="00055FF8" w:rsidRDefault="00BC7148" w:rsidP="004C11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B898B85" w14:textId="0D5C7244" w:rsidR="00BC7148" w:rsidRPr="00055FF8" w:rsidRDefault="00BC7148" w:rsidP="00826D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วันที่มีการส่งมอบสินค้าให้กับลูกค้า</w:t>
      </w:r>
    </w:p>
    <w:p w14:paraId="2E9865A2" w14:textId="277FC3E8" w:rsidR="00BC7148" w:rsidRPr="00055FF8" w:rsidRDefault="00BC7148" w:rsidP="00826D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B8B5CC4" w14:textId="4783CD29" w:rsidR="00BC7148" w:rsidRPr="00055FF8" w:rsidRDefault="00BC7148" w:rsidP="00826D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055FF8">
        <w:rPr>
          <w:rFonts w:ascii="Angsana New" w:hAnsi="Angsana New" w:hint="cs"/>
          <w:spacing w:val="-4"/>
          <w:sz w:val="30"/>
          <w:szCs w:val="30"/>
          <w:cs/>
        </w:rPr>
        <w:t>รายได้</w:t>
      </w:r>
      <w:r w:rsidR="002E3F95" w:rsidRPr="00055FF8">
        <w:rPr>
          <w:rFonts w:ascii="Angsana New" w:hAnsi="Angsana New" w:hint="cs"/>
          <w:spacing w:val="-4"/>
          <w:sz w:val="30"/>
          <w:szCs w:val="30"/>
          <w:cs/>
        </w:rPr>
        <w:t>จากการให้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บริการรับรู้</w:t>
      </w:r>
      <w:r w:rsidR="00247C96" w:rsidRPr="00055FF8">
        <w:rPr>
          <w:rFonts w:ascii="Angsana New" w:hAnsi="Angsana New" w:hint="cs"/>
          <w:spacing w:val="-4"/>
          <w:sz w:val="30"/>
          <w:szCs w:val="30"/>
          <w:cs/>
        </w:rPr>
        <w:t>ตลอดช่วงเวลาหนึ่ง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เมื่อ</w:t>
      </w:r>
      <w:r w:rsidR="002E3F95" w:rsidRPr="00055FF8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="00CF5B93" w:rsidRPr="00055FF8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บริการ</w:t>
      </w:r>
      <w:r w:rsidR="00F908AD" w:rsidRPr="00055FF8">
        <w:rPr>
          <w:rFonts w:ascii="Angsana New" w:hAnsi="Angsana New" w:hint="cs"/>
          <w:spacing w:val="-4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26153E3F" w14:textId="78A1BA71" w:rsidR="00B75A3D" w:rsidRPr="00055FF8" w:rsidRDefault="00B75A3D" w:rsidP="00247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 w:cstheme="minorBidi"/>
          <w:b/>
          <w:bCs/>
          <w:i/>
          <w:iCs/>
          <w:sz w:val="30"/>
          <w:szCs w:val="30"/>
        </w:rPr>
      </w:pPr>
    </w:p>
    <w:p w14:paraId="3E9ACB7C" w14:textId="194FBA36" w:rsidR="00F248BE" w:rsidRPr="00055FF8" w:rsidRDefault="00AB290D" w:rsidP="00F70DC4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hanging="63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22A775F9" w14:textId="77777777" w:rsidR="009B0606" w:rsidRPr="00055FF8" w:rsidRDefault="009B0606" w:rsidP="009B06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630"/>
        <w:jc w:val="thaiDistribute"/>
        <w:textAlignment w:val="baselin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BBEE798" w14:textId="110E8B2B" w:rsidR="00AB290D" w:rsidRPr="00055FF8" w:rsidRDefault="009B0606" w:rsidP="00F70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หรือรายการที่รับรู้โดยตรงในส่วนของผู้ถือหุ้นหรือกำไรขาดทุนเบ็ดเสร็จอื่น</w:t>
      </w:r>
    </w:p>
    <w:p w14:paraId="0B3A6838" w14:textId="77777777" w:rsidR="009B0606" w:rsidRPr="00055FF8" w:rsidRDefault="009B0606" w:rsidP="00F70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2E4D22B" w14:textId="6D91BE35" w:rsidR="00AB290D" w:rsidRPr="00055FF8" w:rsidRDefault="00C32391" w:rsidP="00F70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="00AB290D" w:rsidRPr="00055FF8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AB290D" w:rsidRPr="00055FF8">
        <w:rPr>
          <w:rFonts w:ascii="Angsana New" w:hAnsi="Angsana New"/>
          <w:sz w:val="30"/>
          <w:szCs w:val="30"/>
          <w:cs/>
        </w:rPr>
        <w:t xml:space="preserve"> </w:t>
      </w:r>
      <w:r w:rsidR="00AB290D" w:rsidRPr="00055FF8">
        <w:rPr>
          <w:rFonts w:ascii="Angsana New" w:hAnsi="Angsana New" w:hint="cs"/>
          <w:sz w:val="30"/>
          <w:szCs w:val="30"/>
          <w:cs/>
        </w:rPr>
        <w:t>ณ</w:t>
      </w:r>
      <w:r w:rsidR="00AB290D" w:rsidRPr="00055FF8">
        <w:rPr>
          <w:rFonts w:ascii="Angsana New" w:hAnsi="Angsana New"/>
          <w:sz w:val="30"/>
          <w:szCs w:val="30"/>
          <w:cs/>
        </w:rPr>
        <w:t xml:space="preserve"> </w:t>
      </w:r>
      <w:r w:rsidR="00AB290D" w:rsidRPr="00055FF8">
        <w:rPr>
          <w:rFonts w:ascii="Angsana New" w:hAnsi="Angsana New" w:hint="cs"/>
          <w:sz w:val="30"/>
          <w:szCs w:val="30"/>
          <w:cs/>
        </w:rPr>
        <w:t>วันที่รายงาน</w:t>
      </w:r>
      <w:r w:rsidR="00AB290D" w:rsidRPr="00055FF8">
        <w:rPr>
          <w:rFonts w:ascii="Angsana New" w:hAnsi="Angsana New"/>
          <w:sz w:val="30"/>
          <w:szCs w:val="30"/>
          <w:cs/>
        </w:rPr>
        <w:t xml:space="preserve"> </w:t>
      </w:r>
      <w:r w:rsidR="00AB290D" w:rsidRPr="00055FF8">
        <w:rPr>
          <w:rFonts w:ascii="Angsana New" w:hAnsi="Angsana New" w:hint="cs"/>
          <w:sz w:val="30"/>
          <w:szCs w:val="30"/>
          <w:cs/>
        </w:rPr>
        <w:t>ตลอดจนการปรับปรุงทางภาษีที่เกี่ยวกับรายการในปีก่อน</w:t>
      </w:r>
      <w:r w:rsidR="000633D7" w:rsidRPr="00055FF8">
        <w:rPr>
          <w:rFonts w:ascii="Angsana New" w:hAnsi="Angsana New"/>
          <w:sz w:val="30"/>
          <w:szCs w:val="30"/>
        </w:rPr>
        <w:t xml:space="preserve"> </w:t>
      </w:r>
      <w:r w:rsidR="00AB290D" w:rsidRPr="00055FF8">
        <w:rPr>
          <w:rFonts w:ascii="Angsana New" w:hAnsi="Angsana New" w:hint="cs"/>
          <w:sz w:val="30"/>
          <w:szCs w:val="30"/>
          <w:cs/>
        </w:rPr>
        <w:t>ๆ</w:t>
      </w:r>
      <w:r w:rsidR="00AB290D" w:rsidRPr="00055FF8">
        <w:rPr>
          <w:rFonts w:ascii="Angsana New" w:hAnsi="Angsana New"/>
          <w:sz w:val="30"/>
          <w:szCs w:val="30"/>
          <w:cs/>
        </w:rPr>
        <w:t xml:space="preserve"> </w:t>
      </w:r>
    </w:p>
    <w:p w14:paraId="200C1F29" w14:textId="5DB9706B" w:rsidR="005F47F9" w:rsidRPr="00055FF8" w:rsidRDefault="005F47F9" w:rsidP="005F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 w:cstheme="minorBidi"/>
          <w:sz w:val="28"/>
          <w:szCs w:val="28"/>
          <w:cs/>
        </w:rPr>
      </w:pPr>
      <w:r w:rsidRPr="00055FF8">
        <w:rPr>
          <w:rFonts w:ascii="Angsana New" w:hAnsi="Angsana New" w:cstheme="minorBidi"/>
          <w:sz w:val="28"/>
          <w:szCs w:val="28"/>
          <w:cs/>
        </w:rPr>
        <w:br w:type="page"/>
      </w:r>
    </w:p>
    <w:p w14:paraId="6664E505" w14:textId="0C1426C3" w:rsidR="00A37D66" w:rsidRPr="00055FF8" w:rsidRDefault="00C74595" w:rsidP="00F70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ภาษีเงินได้รอการตัดบัญชีจะไม่ถูกรับรู้เมื่อเกิดจากผลแตกต่างชั่วคราวสำหรับการรับรู</w:t>
      </w:r>
      <w:r w:rsidR="00264896" w:rsidRPr="00055FF8">
        <w:rPr>
          <w:rFonts w:ascii="Angsana New" w:hAnsi="Angsana New" w:hint="cs"/>
          <w:sz w:val="30"/>
          <w:szCs w:val="30"/>
          <w:cs/>
        </w:rPr>
        <w:t>้ค่าความนิยมครั้งแรก การรับรู้</w:t>
      </w:r>
      <w:r w:rsidRPr="00055FF8">
        <w:rPr>
          <w:rFonts w:ascii="Angsana New" w:hAnsi="Angsana New" w:hint="cs"/>
          <w:sz w:val="30"/>
          <w:szCs w:val="30"/>
          <w:cs/>
        </w:rPr>
        <w:t>สินทรัพย์หรือหนี้สินในครั้งแรกซึ่งเป็นรายการที่ไม่ใช่การรวมธุรกิจ</w:t>
      </w:r>
      <w:r w:rsidR="000F23D8" w:rsidRPr="00055FF8">
        <w:rPr>
          <w:rFonts w:ascii="Angsana New" w:hAnsi="Angsana New" w:hint="cs"/>
          <w:sz w:val="30"/>
          <w:szCs w:val="30"/>
          <w:cs/>
        </w:rPr>
        <w:t>หรือไม่ส่งผลกระทบต่อกำไร</w:t>
      </w:r>
      <w:r w:rsidR="00B317CF" w:rsidRPr="00055FF8">
        <w:rPr>
          <w:rFonts w:ascii="Angsana New" w:hAnsi="Angsana New" w:hint="cs"/>
          <w:sz w:val="30"/>
          <w:szCs w:val="30"/>
          <w:cs/>
        </w:rPr>
        <w:t xml:space="preserve">ขาดทุนทางบัญชีและทางภาษี ณ วันที่เกิดรายการนั้น </w:t>
      </w:r>
      <w:r w:rsidRPr="00055FF8">
        <w:rPr>
          <w:rFonts w:ascii="Angsana New" w:hAnsi="Angsana New" w:hint="cs"/>
          <w:sz w:val="30"/>
          <w:szCs w:val="30"/>
          <w:cs/>
        </w:rPr>
        <w:t>และ</w:t>
      </w:r>
      <w:r w:rsidR="00B317CF" w:rsidRPr="00055FF8">
        <w:rPr>
          <w:rFonts w:ascii="Angsana New" w:hAnsi="Angsana New" w:hint="cs"/>
          <w:sz w:val="30"/>
          <w:szCs w:val="30"/>
          <w:cs/>
        </w:rPr>
        <w:t>ไม่ทำ</w:t>
      </w:r>
      <w:r w:rsidR="009A615D" w:rsidRPr="00055FF8">
        <w:rPr>
          <w:rFonts w:ascii="Angsana New" w:hAnsi="Angsana New" w:hint="cs"/>
          <w:sz w:val="30"/>
          <w:szCs w:val="30"/>
          <w:cs/>
        </w:rPr>
        <w:t>ใ</w:t>
      </w:r>
      <w:r w:rsidR="009E0F65" w:rsidRPr="00055FF8">
        <w:rPr>
          <w:rFonts w:ascii="Angsana New" w:hAnsi="Angsana New" w:hint="cs"/>
          <w:sz w:val="30"/>
          <w:szCs w:val="30"/>
          <w:cs/>
        </w:rPr>
        <w:t>ห</w:t>
      </w:r>
      <w:r w:rsidR="006B77F9" w:rsidRPr="00055FF8">
        <w:rPr>
          <w:rFonts w:ascii="Angsana New" w:hAnsi="Angsana New" w:hint="cs"/>
          <w:sz w:val="30"/>
          <w:szCs w:val="30"/>
          <w:cs/>
        </w:rPr>
        <w:t>้ผลแตกต่าง</w:t>
      </w:r>
      <w:r w:rsidR="00355B9D" w:rsidRPr="00055FF8">
        <w:rPr>
          <w:rFonts w:ascii="Angsana New" w:hAnsi="Angsana New" w:hint="cs"/>
          <w:sz w:val="30"/>
          <w:szCs w:val="30"/>
          <w:cs/>
        </w:rPr>
        <w:t xml:space="preserve">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="00264896" w:rsidRPr="00055FF8">
        <w:rPr>
          <w:rFonts w:ascii="Angsana New" w:hAnsi="Angsana New" w:hint="cs"/>
          <w:sz w:val="30"/>
          <w:szCs w:val="30"/>
          <w:cs/>
        </w:rPr>
        <w:t>และผลแตกต่างที่เกี่ยวข้องกับเงินลงทุนในบริษัทย่อยและ</w:t>
      </w:r>
      <w:r w:rsidR="002E3F95" w:rsidRPr="00055FF8">
        <w:rPr>
          <w:rFonts w:ascii="Angsana New" w:hAnsi="Angsana New" w:hint="cs"/>
          <w:sz w:val="30"/>
          <w:szCs w:val="30"/>
          <w:cs/>
        </w:rPr>
        <w:t>บริษัทร่วม</w:t>
      </w:r>
      <w:r w:rsidR="00264896" w:rsidRPr="00055FF8">
        <w:rPr>
          <w:rFonts w:ascii="Angsana New" w:hAnsi="Angsana New" w:hint="cs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784AB0C8" w14:textId="77777777" w:rsidR="00264896" w:rsidRPr="00055FF8" w:rsidRDefault="00264896" w:rsidP="00F70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E85BAE7" w14:textId="0148A90B" w:rsidR="00AD3824" w:rsidRPr="00055FF8" w:rsidRDefault="003A5304" w:rsidP="00C649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ทั้งนี้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8D340EF" w14:textId="77777777" w:rsidR="003A5304" w:rsidRPr="00055FF8" w:rsidRDefault="003A5304" w:rsidP="00C649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0EA6A0B" w14:textId="70940B6C" w:rsidR="00AD3824" w:rsidRPr="00055FF8" w:rsidRDefault="003A5304" w:rsidP="00C649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ณ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777997C6" w14:textId="54C30B3C" w:rsidR="005F47F9" w:rsidRPr="00055FF8" w:rsidRDefault="005F47F9" w:rsidP="00C51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88F1625" w14:textId="62646506" w:rsidR="007A12F2" w:rsidRPr="00055FF8" w:rsidRDefault="007A12F2" w:rsidP="0007233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  <w:cs/>
        </w:rPr>
      </w:pPr>
      <w:r w:rsidRPr="00055FF8">
        <w:rPr>
          <w:rFonts w:ascii="Angsana New" w:eastAsia="MS Mincho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5FE8435" w14:textId="77777777" w:rsidR="00466F16" w:rsidRPr="00055FF8" w:rsidRDefault="00466F16" w:rsidP="00A233FF">
      <w:pPr>
        <w:pStyle w:val="block"/>
        <w:spacing w:after="0" w:line="240" w:lineRule="auto"/>
        <w:ind w:left="0" w:right="14"/>
        <w:jc w:val="thaiDistribute"/>
        <w:rPr>
          <w:rFonts w:asciiTheme="majorBidi" w:hAnsiTheme="majorBidi" w:cs="Angsana New"/>
          <w:b/>
          <w:sz w:val="16"/>
          <w:szCs w:val="16"/>
          <w:lang w:val="en-US" w:bidi="th-TH"/>
        </w:rPr>
      </w:pPr>
    </w:p>
    <w:p w14:paraId="7BB0E3B2" w14:textId="5F758E4C" w:rsidR="00924264" w:rsidRPr="00055FF8" w:rsidRDefault="009F6A3D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/>
          <w:sz w:val="30"/>
          <w:szCs w:val="30"/>
          <w:lang w:val="en-US" w:bidi="th-TH"/>
        </w:rPr>
      </w:pPr>
      <w:r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ความสัมพันธ์ที่มีกับบริษัทย่อยและบริษัทร่วม</w:t>
      </w:r>
      <w:r w:rsidR="00AF165A"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ได้</w:t>
      </w:r>
      <w:r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เปิดเผยในหมายเหตุข้อ</w:t>
      </w:r>
      <w:r w:rsidRPr="00055FF8">
        <w:rPr>
          <w:rFonts w:asciiTheme="majorBidi" w:hAnsiTheme="majorBidi" w:cs="Angsana New"/>
          <w:b/>
          <w:sz w:val="30"/>
          <w:szCs w:val="30"/>
          <w:cs/>
          <w:lang w:val="en-US" w:bidi="th-TH"/>
        </w:rPr>
        <w:t xml:space="preserve"> </w:t>
      </w:r>
      <w:r w:rsidR="004B5FE3" w:rsidRPr="00055FF8">
        <w:rPr>
          <w:rFonts w:asciiTheme="majorBidi" w:hAnsiTheme="majorBidi" w:cs="Angsana New"/>
          <w:bCs/>
          <w:sz w:val="30"/>
          <w:szCs w:val="30"/>
          <w:lang w:val="en-US" w:bidi="th-TH"/>
        </w:rPr>
        <w:t>9</w:t>
      </w:r>
      <w:r w:rsidR="00466F16" w:rsidRPr="00055FF8">
        <w:rPr>
          <w:rFonts w:asciiTheme="majorBidi" w:hAnsiTheme="majorBidi" w:cs="Angsana New" w:hint="cs"/>
          <w:bCs/>
          <w:sz w:val="30"/>
          <w:szCs w:val="30"/>
          <w:cs/>
          <w:lang w:val="en-US" w:bidi="th-TH"/>
        </w:rPr>
        <w:t xml:space="preserve"> </w:t>
      </w:r>
      <w:r w:rsidR="00466F16"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และ</w:t>
      </w:r>
      <w:r w:rsidR="00466F16" w:rsidRPr="00055FF8">
        <w:rPr>
          <w:rFonts w:asciiTheme="majorBidi" w:hAnsiTheme="majorBidi" w:cs="Angsana New" w:hint="cs"/>
          <w:bCs/>
          <w:sz w:val="30"/>
          <w:szCs w:val="30"/>
          <w:cs/>
          <w:lang w:val="en-US" w:bidi="th-TH"/>
        </w:rPr>
        <w:t xml:space="preserve"> </w:t>
      </w:r>
      <w:r w:rsidR="004B5FE3" w:rsidRPr="00055FF8">
        <w:rPr>
          <w:rFonts w:asciiTheme="majorBidi" w:hAnsiTheme="majorBidi" w:cs="Angsana New"/>
          <w:bCs/>
          <w:sz w:val="30"/>
          <w:szCs w:val="30"/>
          <w:lang w:val="en-US" w:bidi="th-TH"/>
        </w:rPr>
        <w:t>10</w:t>
      </w:r>
      <w:r w:rsidR="00656467"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="004A10EF"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0DEC719A" w14:textId="77777777" w:rsidR="004A10EF" w:rsidRPr="00055FF8" w:rsidRDefault="004A10EF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Cs/>
          <w:sz w:val="16"/>
          <w:szCs w:val="16"/>
          <w:lang w:val="en-US" w:bidi="th-TH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4140"/>
      </w:tblGrid>
      <w:tr w:rsidR="000A1EFA" w:rsidRPr="00055FF8" w14:paraId="634A76B3" w14:textId="77777777" w:rsidTr="002E3F95">
        <w:trPr>
          <w:trHeight w:val="15"/>
          <w:tblHeader/>
        </w:trPr>
        <w:tc>
          <w:tcPr>
            <w:tcW w:w="3780" w:type="dxa"/>
          </w:tcPr>
          <w:p w14:paraId="5839D72A" w14:textId="77777777" w:rsidR="00264EB3" w:rsidRPr="00055FF8" w:rsidRDefault="00264EB3" w:rsidP="00F3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right="-108" w:firstLine="9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3C4A80A" w14:textId="713D502E" w:rsidR="000A1EFA" w:rsidRPr="00055FF8" w:rsidRDefault="000A1EFA" w:rsidP="00F3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right="-108" w:firstLine="9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="00F34CBC"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620" w:type="dxa"/>
          </w:tcPr>
          <w:p w14:paraId="3A6F5A0E" w14:textId="570D11F1" w:rsidR="000A1EFA" w:rsidRPr="00055FF8" w:rsidRDefault="000A1EFA" w:rsidP="00BC64D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F34CBC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F34CBC"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0" w:type="dxa"/>
          </w:tcPr>
          <w:p w14:paraId="43EB743B" w14:textId="77777777" w:rsidR="00807176" w:rsidRPr="00055FF8" w:rsidRDefault="00807176" w:rsidP="00F3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252" w:right="-18" w:firstLine="8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CDE9D6E" w14:textId="00F7F7D6" w:rsidR="00F34CBC" w:rsidRPr="00055FF8" w:rsidRDefault="000A1EFA" w:rsidP="00F3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252" w:right="-18" w:firstLine="8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C3AED" w:rsidRPr="00055FF8" w14:paraId="6CFEBED5" w14:textId="77777777" w:rsidTr="002E3F95">
        <w:trPr>
          <w:trHeight w:val="15"/>
          <w:tblHeader/>
        </w:trPr>
        <w:tc>
          <w:tcPr>
            <w:tcW w:w="3780" w:type="dxa"/>
          </w:tcPr>
          <w:p w14:paraId="2D22317F" w14:textId="77BDA6E4" w:rsidR="000C3AED" w:rsidRPr="00055FF8" w:rsidRDefault="000C3AED" w:rsidP="000C3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อิน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เทค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สตีล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20" w:type="dxa"/>
          </w:tcPr>
          <w:p w14:paraId="13D1AF34" w14:textId="41B863D3" w:rsidR="000C3AED" w:rsidRPr="00055FF8" w:rsidRDefault="000C3AED" w:rsidP="000C3AE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6E3B1E1A" w14:textId="59DA7E2D" w:rsidR="000C3AED" w:rsidRPr="00055FF8" w:rsidRDefault="000C3AED" w:rsidP="000C3AED">
            <w:pPr>
              <w:tabs>
                <w:tab w:val="clear" w:pos="227"/>
              </w:tabs>
              <w:ind w:left="77" w:right="-18" w:hanging="90"/>
              <w:jc w:val="thaiDistribute"/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pacing w:val="-6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0C3AED" w:rsidRPr="00055FF8" w14:paraId="59650575" w14:textId="77777777" w:rsidTr="002E3F95">
        <w:trPr>
          <w:trHeight w:val="15"/>
          <w:tblHeader/>
        </w:trPr>
        <w:tc>
          <w:tcPr>
            <w:tcW w:w="3780" w:type="dxa"/>
          </w:tcPr>
          <w:p w14:paraId="6D8BE8A0" w14:textId="2EE55345" w:rsidR="000C3AED" w:rsidRPr="00055FF8" w:rsidRDefault="000C3AED" w:rsidP="000C3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="00A60B7F"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60B7F"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บีพีซี</w:t>
            </w:r>
            <w:r w:rsidR="00A60B7F"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60B7F"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แลนด์</w:t>
            </w:r>
            <w:r w:rsidR="00A60B7F"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60B7F"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20" w:type="dxa"/>
          </w:tcPr>
          <w:p w14:paraId="2B6832D2" w14:textId="1B2CEFDC" w:rsidR="000C3AED" w:rsidRPr="00055FF8" w:rsidRDefault="000C3AED" w:rsidP="000C3AED">
            <w:pPr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57725CF5" w14:textId="25FA8598" w:rsidR="000C3AED" w:rsidRPr="00055FF8" w:rsidRDefault="000C3AED" w:rsidP="000C3AED">
            <w:pPr>
              <w:tabs>
                <w:tab w:val="clear" w:pos="227"/>
              </w:tabs>
              <w:ind w:left="77" w:right="-18" w:hanging="90"/>
              <w:jc w:val="thaiDistribute"/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pacing w:val="-6"/>
                <w:sz w:val="30"/>
                <w:szCs w:val="30"/>
                <w:cs/>
              </w:rPr>
              <w:t>ผู้ถือหุ้นมีความสัมพันธ์ทางครอบครัวกับกรรมการ</w:t>
            </w:r>
          </w:p>
        </w:tc>
      </w:tr>
      <w:tr w:rsidR="00F657E5" w:rsidRPr="00055FF8" w14:paraId="258AED11" w14:textId="77777777" w:rsidTr="002E3F95">
        <w:trPr>
          <w:trHeight w:val="15"/>
        </w:trPr>
        <w:tc>
          <w:tcPr>
            <w:tcW w:w="3780" w:type="dxa"/>
          </w:tcPr>
          <w:p w14:paraId="653AB02B" w14:textId="008513B4" w:rsidR="00F657E5" w:rsidRPr="00055FF8" w:rsidRDefault="006A56BC" w:rsidP="00F657E5">
            <w:pPr>
              <w:ind w:right="-108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20" w:type="dxa"/>
          </w:tcPr>
          <w:p w14:paraId="17855264" w14:textId="2E4118BD" w:rsidR="00F657E5" w:rsidRPr="00055FF8" w:rsidRDefault="00F657E5" w:rsidP="00F657E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70B687F6" w14:textId="5DCB6019" w:rsidR="00F657E5" w:rsidRPr="00055FF8" w:rsidRDefault="006A56BC" w:rsidP="00F657E5">
            <w:pPr>
              <w:tabs>
                <w:tab w:val="clear" w:pos="227"/>
                <w:tab w:val="clear" w:pos="454"/>
                <w:tab w:val="left" w:pos="257"/>
              </w:tabs>
              <w:ind w:left="252" w:right="-18" w:hanging="252"/>
              <w:jc w:val="thaiDistribute"/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pacing w:val="-4"/>
                <w:sz w:val="30"/>
                <w:szCs w:val="30"/>
                <w:cs/>
              </w:rPr>
              <w:t>บุคคลที่มีอำนาจและความรับผิดชอบในการวางแผนสั่งการและควบคุมกิจกรรมต่าง</w:t>
            </w:r>
            <w:r w:rsidRPr="00055FF8">
              <w:rPr>
                <w:rFonts w:asciiTheme="majorBidi" w:hAnsiTheme="majorBidi" w:cs="Angsana New"/>
                <w:spacing w:val="-4"/>
                <w:sz w:val="30"/>
                <w:szCs w:val="30"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pacing w:val="-4"/>
                <w:sz w:val="30"/>
                <w:szCs w:val="30"/>
                <w:cs/>
              </w:rPr>
              <w:t xml:space="preserve">ๆ ของกลุ่มบริษัท ไม่ว่าทางตรงหรือทางอ้อม ทั้งนี้ รวมถึงกรรมการของกลุ่มบริษัท </w:t>
            </w:r>
            <w:r w:rsidRPr="00055FF8">
              <w:rPr>
                <w:rFonts w:asciiTheme="majorBidi" w:hAnsiTheme="majorBidi" w:cs="Angsana New"/>
                <w:spacing w:val="-4"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="Angsana New" w:hint="cs"/>
                <w:spacing w:val="-4"/>
                <w:sz w:val="30"/>
                <w:szCs w:val="30"/>
                <w:cs/>
              </w:rPr>
              <w:t>ไม่ว่าจะทำหน้าที่ในระดับผู้บริหารหรือไม่</w:t>
            </w:r>
            <w:r w:rsidRPr="00055FF8">
              <w:rPr>
                <w:rFonts w:asciiTheme="majorBidi" w:hAnsiTheme="majorBidi" w:cs="Angsana New"/>
                <w:spacing w:val="-4"/>
                <w:sz w:val="30"/>
                <w:szCs w:val="30"/>
              </w:rPr>
              <w:t>)</w:t>
            </w:r>
          </w:p>
        </w:tc>
      </w:tr>
    </w:tbl>
    <w:p w14:paraId="15B85B77" w14:textId="77777777" w:rsidR="002E3F95" w:rsidRPr="00055FF8" w:rsidRDefault="002E3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055FF8">
        <w:rPr>
          <w:rFonts w:cs="Angsana New"/>
          <w:cs/>
        </w:rPr>
        <w:br w:type="page"/>
      </w:r>
    </w:p>
    <w:tbl>
      <w:tblPr>
        <w:tblW w:w="92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1"/>
        <w:gridCol w:w="236"/>
        <w:gridCol w:w="1024"/>
        <w:gridCol w:w="271"/>
        <w:gridCol w:w="1042"/>
        <w:gridCol w:w="239"/>
        <w:gridCol w:w="1087"/>
      </w:tblGrid>
      <w:tr w:rsidR="00B45520" w:rsidRPr="00055FF8" w14:paraId="2DC97CF3" w14:textId="77777777" w:rsidTr="002E3F95">
        <w:trPr>
          <w:tblHeader/>
        </w:trPr>
        <w:tc>
          <w:tcPr>
            <w:tcW w:w="4229" w:type="dxa"/>
            <w:shd w:val="clear" w:color="auto" w:fill="auto"/>
          </w:tcPr>
          <w:p w14:paraId="0B78FCFA" w14:textId="5FFDF527" w:rsidR="00B45520" w:rsidRPr="00055FF8" w:rsidRDefault="0008199C" w:rsidP="0008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1" w:type="dxa"/>
            <w:gridSpan w:val="3"/>
            <w:shd w:val="clear" w:color="auto" w:fill="auto"/>
          </w:tcPr>
          <w:p w14:paraId="3B8DC2CF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48775DAF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8" w:type="dxa"/>
            <w:gridSpan w:val="3"/>
            <w:shd w:val="clear" w:color="auto" w:fill="auto"/>
          </w:tcPr>
          <w:p w14:paraId="2651DE4A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5520" w:rsidRPr="00055FF8" w14:paraId="2FA96B5C" w14:textId="77777777" w:rsidTr="002E3F95">
        <w:trPr>
          <w:tblHeader/>
        </w:trPr>
        <w:tc>
          <w:tcPr>
            <w:tcW w:w="4229" w:type="dxa"/>
            <w:shd w:val="clear" w:color="auto" w:fill="auto"/>
          </w:tcPr>
          <w:p w14:paraId="25CB355E" w14:textId="163EE0F8" w:rsidR="00B45520" w:rsidRPr="00055FF8" w:rsidRDefault="008B535E" w:rsidP="008B5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1" w:type="dxa"/>
            <w:shd w:val="clear" w:color="auto" w:fill="auto"/>
          </w:tcPr>
          <w:p w14:paraId="7FCB2EBC" w14:textId="4A6DA00A" w:rsidR="00B45520" w:rsidRPr="00055FF8" w:rsidRDefault="0067492E" w:rsidP="0008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016FD" w:rsidRPr="00055FF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0CCEF77" w14:textId="77777777" w:rsidR="00B45520" w:rsidRPr="00055FF8" w:rsidRDefault="00B45520" w:rsidP="00B45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0B63CC" w14:textId="116D35B3" w:rsidR="00B45520" w:rsidRPr="00055FF8" w:rsidRDefault="00A016FD" w:rsidP="0008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1" w:type="dxa"/>
            <w:shd w:val="clear" w:color="auto" w:fill="auto"/>
          </w:tcPr>
          <w:p w14:paraId="6D007275" w14:textId="77777777" w:rsidR="00B45520" w:rsidRPr="00055FF8" w:rsidRDefault="00B45520" w:rsidP="00B45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4533DB2E" w14:textId="40D11EFB" w:rsidR="00B45520" w:rsidRPr="00055FF8" w:rsidRDefault="00A016FD" w:rsidP="0008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  <w:shd w:val="clear" w:color="auto" w:fill="auto"/>
          </w:tcPr>
          <w:p w14:paraId="716C441B" w14:textId="77777777" w:rsidR="00B45520" w:rsidRPr="00055FF8" w:rsidRDefault="00B45520" w:rsidP="00B45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17DBC30" w14:textId="0A69447B" w:rsidR="00B45520" w:rsidRPr="00055FF8" w:rsidRDefault="00A016FD" w:rsidP="0008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5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B45520" w:rsidRPr="00055FF8" w14:paraId="48145E54" w14:textId="77777777" w:rsidTr="002E3F95">
        <w:trPr>
          <w:tblHeader/>
        </w:trPr>
        <w:tc>
          <w:tcPr>
            <w:tcW w:w="4229" w:type="dxa"/>
          </w:tcPr>
          <w:p w14:paraId="11886DCF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80" w:type="dxa"/>
            <w:gridSpan w:val="7"/>
          </w:tcPr>
          <w:p w14:paraId="39E95951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5520" w:rsidRPr="00055FF8" w14:paraId="26767B12" w14:textId="77777777" w:rsidTr="002E3F95">
        <w:tc>
          <w:tcPr>
            <w:tcW w:w="4229" w:type="dxa"/>
          </w:tcPr>
          <w:p w14:paraId="5073978E" w14:textId="77777777" w:rsidR="00B45520" w:rsidRPr="00055FF8" w:rsidRDefault="00B45520" w:rsidP="00DB3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</w:tcPr>
          <w:p w14:paraId="7D89F0A8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E26793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AC46B3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B2101C4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C4D93A4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725F9CE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6ED3E29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0EA4" w:rsidRPr="00055FF8" w14:paraId="51B4551C" w14:textId="77777777" w:rsidTr="002E3F95">
        <w:tc>
          <w:tcPr>
            <w:tcW w:w="4229" w:type="dxa"/>
          </w:tcPr>
          <w:p w14:paraId="2A5C22A7" w14:textId="713A6743" w:rsidR="00A90EA4" w:rsidRPr="00055FF8" w:rsidRDefault="00A90EA4" w:rsidP="00A9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1" w:type="dxa"/>
          </w:tcPr>
          <w:p w14:paraId="2BAA3497" w14:textId="59EA65EC" w:rsidR="00A90EA4" w:rsidRPr="00055FF8" w:rsidRDefault="00A90EA4" w:rsidP="00D52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36" w:type="dxa"/>
          </w:tcPr>
          <w:p w14:paraId="3BB0491E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4F1C994" w14:textId="689131EA" w:rsidR="00A90EA4" w:rsidRPr="00055FF8" w:rsidRDefault="00A90EA4" w:rsidP="00D52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71" w:type="dxa"/>
          </w:tcPr>
          <w:p w14:paraId="7ACF301E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975EAC0" w14:textId="65EAE68F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375,533</w:t>
            </w:r>
          </w:p>
        </w:tc>
        <w:tc>
          <w:tcPr>
            <w:tcW w:w="239" w:type="dxa"/>
          </w:tcPr>
          <w:p w14:paraId="3BBBD1B2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2F685C94" w14:textId="0FFFF6FB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2,045,861</w:t>
            </w:r>
          </w:p>
        </w:tc>
      </w:tr>
      <w:tr w:rsidR="00A90EA4" w:rsidRPr="00055FF8" w14:paraId="6455B9DE" w14:textId="77777777" w:rsidTr="002E3F95">
        <w:tc>
          <w:tcPr>
            <w:tcW w:w="4229" w:type="dxa"/>
          </w:tcPr>
          <w:p w14:paraId="0E31E79F" w14:textId="13D7E3A4" w:rsidR="00A90EA4" w:rsidRPr="00055FF8" w:rsidRDefault="00A90EA4" w:rsidP="00A9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</w:tcPr>
          <w:p w14:paraId="2B8F6713" w14:textId="1054FFBB" w:rsidR="00A90EA4" w:rsidRPr="00055FF8" w:rsidRDefault="00A90EA4" w:rsidP="00D52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36" w:type="dxa"/>
          </w:tcPr>
          <w:p w14:paraId="3772131A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0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E53A610" w14:textId="730AAB2A" w:rsidR="00A90EA4" w:rsidRPr="00055FF8" w:rsidRDefault="00A90EA4" w:rsidP="00D52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71" w:type="dxa"/>
          </w:tcPr>
          <w:p w14:paraId="5A167094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2" w:type="dxa"/>
            <w:shd w:val="clear" w:color="auto" w:fill="FFFFFF" w:themeFill="background1"/>
          </w:tcPr>
          <w:p w14:paraId="29E9C385" w14:textId="7F9BF5A1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6,271</w:t>
            </w:r>
          </w:p>
        </w:tc>
        <w:tc>
          <w:tcPr>
            <w:tcW w:w="239" w:type="dxa"/>
          </w:tcPr>
          <w:p w14:paraId="07FE926C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C43E930" w14:textId="070B9942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10,453</w:t>
            </w:r>
          </w:p>
        </w:tc>
      </w:tr>
      <w:tr w:rsidR="00A90EA4" w:rsidRPr="00055FF8" w14:paraId="0656FA73" w14:textId="77777777">
        <w:tc>
          <w:tcPr>
            <w:tcW w:w="4229" w:type="dxa"/>
          </w:tcPr>
          <w:p w14:paraId="47C854E9" w14:textId="383E26E7" w:rsidR="00A90EA4" w:rsidRPr="00055FF8" w:rsidRDefault="00A90EA4" w:rsidP="00A9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1" w:type="dxa"/>
          </w:tcPr>
          <w:p w14:paraId="6B6E519F" w14:textId="27E3591D" w:rsidR="00A90EA4" w:rsidRPr="00055FF8" w:rsidRDefault="00A90EA4" w:rsidP="00D52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36" w:type="dxa"/>
          </w:tcPr>
          <w:p w14:paraId="023E3EF2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0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90178E5" w14:textId="154CB4ED" w:rsidR="00A90EA4" w:rsidRPr="00055FF8" w:rsidRDefault="00A90EA4" w:rsidP="00D52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71" w:type="dxa"/>
          </w:tcPr>
          <w:p w14:paraId="3887BEC3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4AAE19F4" w14:textId="1D2B2118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2,091</w:t>
            </w:r>
          </w:p>
        </w:tc>
        <w:tc>
          <w:tcPr>
            <w:tcW w:w="239" w:type="dxa"/>
          </w:tcPr>
          <w:p w14:paraId="14267AB0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33D6BA2" w14:textId="0E960FBE" w:rsidR="00A90EA4" w:rsidRPr="00055FF8" w:rsidRDefault="00A90EA4" w:rsidP="0034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1,105</w:t>
            </w:r>
          </w:p>
        </w:tc>
      </w:tr>
      <w:tr w:rsidR="00A90EA4" w:rsidRPr="00055FF8" w14:paraId="6611724C" w14:textId="77777777" w:rsidTr="002E3F95">
        <w:tc>
          <w:tcPr>
            <w:tcW w:w="4229" w:type="dxa"/>
          </w:tcPr>
          <w:p w14:paraId="437C5906" w14:textId="0416B671" w:rsidR="00A90EA4" w:rsidRPr="00055FF8" w:rsidRDefault="00A90EA4" w:rsidP="00A9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1" w:type="dxa"/>
          </w:tcPr>
          <w:p w14:paraId="14700D9B" w14:textId="57DE7F81" w:rsidR="00A90EA4" w:rsidRPr="00055FF8" w:rsidRDefault="00A90EA4" w:rsidP="00D52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36" w:type="dxa"/>
          </w:tcPr>
          <w:p w14:paraId="29C69F4B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0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43D9CBA0" w14:textId="4CCE06F7" w:rsidR="00A90EA4" w:rsidRPr="00055FF8" w:rsidRDefault="00A90EA4" w:rsidP="00D52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71" w:type="dxa"/>
          </w:tcPr>
          <w:p w14:paraId="156588A0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7337313F" w14:textId="47E66A1C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239" w:type="dxa"/>
          </w:tcPr>
          <w:p w14:paraId="276936E6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A6BD685" w14:textId="046544BD" w:rsidR="00A90EA4" w:rsidRPr="00055FF8" w:rsidRDefault="00A90EA4" w:rsidP="00D52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              -</w:t>
            </w:r>
          </w:p>
        </w:tc>
      </w:tr>
      <w:tr w:rsidR="00A90EA4" w:rsidRPr="00055FF8" w14:paraId="4AAB5CD3" w14:textId="77777777" w:rsidTr="002E3F95">
        <w:tc>
          <w:tcPr>
            <w:tcW w:w="4229" w:type="dxa"/>
          </w:tcPr>
          <w:p w14:paraId="51D2C406" w14:textId="03100642" w:rsidR="00A90EA4" w:rsidRPr="00055FF8" w:rsidRDefault="00A90EA4" w:rsidP="00A9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DB70781" w14:textId="18CCC71A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00" w:lineRule="exact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A793DE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00" w:lineRule="exact"/>
              <w:ind w:left="-126" w:right="-10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64E0615F" w14:textId="02FF01F9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00" w:lineRule="exact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F045C6C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00" w:lineRule="exact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355A45B8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00" w:lineRule="exact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3317D4E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00" w:lineRule="exact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CA114E4" w14:textId="0BFB698E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00" w:lineRule="exact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0EA4" w:rsidRPr="00055FF8" w14:paraId="37781401" w14:textId="77777777" w:rsidTr="002E3F95">
        <w:tc>
          <w:tcPr>
            <w:tcW w:w="4229" w:type="dxa"/>
          </w:tcPr>
          <w:p w14:paraId="2B14D702" w14:textId="470D13A0" w:rsidR="00A90EA4" w:rsidRPr="00055FF8" w:rsidRDefault="00A90EA4" w:rsidP="00A9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1" w:type="dxa"/>
          </w:tcPr>
          <w:p w14:paraId="59891EB9" w14:textId="7B164604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6C857B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A49BD90" w14:textId="20890FAD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9FA1D26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B3CFA7E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D629CBF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B2437A8" w14:textId="452B1C04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1"/>
                <w:tab w:val="decimal" w:pos="835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0EA4" w:rsidRPr="00055FF8" w14:paraId="2B9A17E5" w14:textId="77777777">
        <w:tc>
          <w:tcPr>
            <w:tcW w:w="4229" w:type="dxa"/>
          </w:tcPr>
          <w:p w14:paraId="36A50629" w14:textId="1D2686CB" w:rsidR="00A90EA4" w:rsidRPr="00055FF8" w:rsidRDefault="00A90EA4" w:rsidP="00A9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1" w:type="dxa"/>
          </w:tcPr>
          <w:p w14:paraId="73EA32E0" w14:textId="02B4BC20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1,945,040</w:t>
            </w:r>
          </w:p>
        </w:tc>
        <w:tc>
          <w:tcPr>
            <w:tcW w:w="236" w:type="dxa"/>
          </w:tcPr>
          <w:p w14:paraId="7AAEAF5C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A8A6385" w14:textId="0335841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5,701</w:t>
            </w:r>
          </w:p>
        </w:tc>
        <w:tc>
          <w:tcPr>
            <w:tcW w:w="271" w:type="dxa"/>
          </w:tcPr>
          <w:p w14:paraId="4A18ABF9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F8A5450" w14:textId="54C2CCA4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1,945,040</w:t>
            </w:r>
          </w:p>
        </w:tc>
        <w:tc>
          <w:tcPr>
            <w:tcW w:w="239" w:type="dxa"/>
          </w:tcPr>
          <w:p w14:paraId="68D14745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FA80379" w14:textId="29DA1D32" w:rsidR="00A90EA4" w:rsidRPr="00055FF8" w:rsidRDefault="00A90EA4" w:rsidP="0034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701</w:t>
            </w:r>
          </w:p>
        </w:tc>
      </w:tr>
      <w:tr w:rsidR="00A233FF" w:rsidRPr="00055FF8" w14:paraId="16ED294C" w14:textId="77777777">
        <w:tc>
          <w:tcPr>
            <w:tcW w:w="4229" w:type="dxa"/>
          </w:tcPr>
          <w:p w14:paraId="5872F24C" w14:textId="7DD6F765" w:rsidR="00A233FF" w:rsidRPr="00055FF8" w:rsidRDefault="00A233FF" w:rsidP="00A9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1" w:type="dxa"/>
          </w:tcPr>
          <w:p w14:paraId="4CC641AC" w14:textId="384A428B" w:rsidR="00A233FF" w:rsidRPr="00055FF8" w:rsidRDefault="000D1AE5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236" w:type="dxa"/>
          </w:tcPr>
          <w:p w14:paraId="6CD24B2F" w14:textId="77777777" w:rsidR="00A233FF" w:rsidRPr="00055FF8" w:rsidRDefault="00A233FF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A9B32E6" w14:textId="44FB39BC" w:rsidR="00A233FF" w:rsidRPr="00055FF8" w:rsidRDefault="000D1AE5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EFC7FE5" w14:textId="77777777" w:rsidR="00A233FF" w:rsidRPr="00055FF8" w:rsidRDefault="00A233FF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7C31B9C" w14:textId="45576645" w:rsidR="00A233FF" w:rsidRPr="00055FF8" w:rsidRDefault="000D1AE5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239" w:type="dxa"/>
          </w:tcPr>
          <w:p w14:paraId="6306D19D" w14:textId="77777777" w:rsidR="00A233FF" w:rsidRPr="00055FF8" w:rsidRDefault="00A233FF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7A458BE" w14:textId="74E2C4E0" w:rsidR="00A233FF" w:rsidRPr="00055FF8" w:rsidRDefault="000D1AE5" w:rsidP="00347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0EA4" w:rsidRPr="00055FF8" w14:paraId="76B7D2F6" w14:textId="77777777">
        <w:tc>
          <w:tcPr>
            <w:tcW w:w="4229" w:type="dxa"/>
          </w:tcPr>
          <w:p w14:paraId="32AEA527" w14:textId="1E31E901" w:rsidR="00A90EA4" w:rsidRPr="00055FF8" w:rsidRDefault="00A90EA4" w:rsidP="00A9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</w:tcPr>
          <w:p w14:paraId="7102A88D" w14:textId="4DE11824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1,460</w:t>
            </w:r>
          </w:p>
        </w:tc>
        <w:tc>
          <w:tcPr>
            <w:tcW w:w="236" w:type="dxa"/>
          </w:tcPr>
          <w:p w14:paraId="0E090BD5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C179F5B" w14:textId="0A046BBB" w:rsidR="00A90EA4" w:rsidRPr="00055FF8" w:rsidRDefault="00A90EA4" w:rsidP="00D52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71" w:type="dxa"/>
          </w:tcPr>
          <w:p w14:paraId="014929A6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ECF72A2" w14:textId="6247893D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1,460</w:t>
            </w:r>
          </w:p>
        </w:tc>
        <w:tc>
          <w:tcPr>
            <w:tcW w:w="239" w:type="dxa"/>
          </w:tcPr>
          <w:p w14:paraId="276DACF0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5902A69" w14:textId="10893D56" w:rsidR="00A90EA4" w:rsidRPr="00055FF8" w:rsidRDefault="00A90EA4" w:rsidP="00D52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</w:tr>
      <w:tr w:rsidR="00A90EA4" w:rsidRPr="00055FF8" w14:paraId="4F61862A" w14:textId="77777777" w:rsidTr="002E3F95">
        <w:tc>
          <w:tcPr>
            <w:tcW w:w="4229" w:type="dxa"/>
          </w:tcPr>
          <w:p w14:paraId="39856C6B" w14:textId="5D072A50" w:rsidR="00A90EA4" w:rsidRPr="00055FF8" w:rsidRDefault="00A90EA4" w:rsidP="00A9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1" w:type="dxa"/>
          </w:tcPr>
          <w:p w14:paraId="4E9D1A5D" w14:textId="025581A8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2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307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544</w:t>
            </w:r>
          </w:p>
        </w:tc>
        <w:tc>
          <w:tcPr>
            <w:tcW w:w="236" w:type="dxa"/>
          </w:tcPr>
          <w:p w14:paraId="7C094549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AB40A1E" w14:textId="595FADC9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457,668</w:t>
            </w:r>
          </w:p>
        </w:tc>
        <w:tc>
          <w:tcPr>
            <w:tcW w:w="271" w:type="dxa"/>
            <w:shd w:val="clear" w:color="auto" w:fill="auto"/>
          </w:tcPr>
          <w:p w14:paraId="37F4D978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4747AFC1" w14:textId="7D218DFD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2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307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544</w:t>
            </w:r>
          </w:p>
        </w:tc>
        <w:tc>
          <w:tcPr>
            <w:tcW w:w="239" w:type="dxa"/>
            <w:shd w:val="clear" w:color="auto" w:fill="auto"/>
          </w:tcPr>
          <w:p w14:paraId="242E4CD1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F45AF44" w14:textId="791A23D9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457,668</w:t>
            </w:r>
          </w:p>
        </w:tc>
      </w:tr>
      <w:tr w:rsidR="00A90EA4" w:rsidRPr="00055FF8" w14:paraId="71645FEB" w14:textId="77777777" w:rsidTr="002E3F95">
        <w:tc>
          <w:tcPr>
            <w:tcW w:w="4229" w:type="dxa"/>
          </w:tcPr>
          <w:p w14:paraId="28544D16" w14:textId="7BD24BBC" w:rsidR="00A90EA4" w:rsidRPr="00055FF8" w:rsidRDefault="00A90EA4" w:rsidP="00A9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ค่าจ้างผลิตสินค้า</w:t>
            </w:r>
          </w:p>
        </w:tc>
        <w:tc>
          <w:tcPr>
            <w:tcW w:w="1081" w:type="dxa"/>
          </w:tcPr>
          <w:p w14:paraId="451E1AC9" w14:textId="255BAE73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250</w:t>
            </w:r>
          </w:p>
        </w:tc>
        <w:tc>
          <w:tcPr>
            <w:tcW w:w="236" w:type="dxa"/>
          </w:tcPr>
          <w:p w14:paraId="2EF66A09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/>
              <w:ind w:left="-108" w:right="-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E4EAD04" w14:textId="3CB0F3C0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719,886</w:t>
            </w:r>
          </w:p>
        </w:tc>
        <w:tc>
          <w:tcPr>
            <w:tcW w:w="271" w:type="dxa"/>
            <w:shd w:val="clear" w:color="auto" w:fill="auto"/>
          </w:tcPr>
          <w:p w14:paraId="6B5052CF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385BFAC" w14:textId="0B512584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250</w:t>
            </w:r>
          </w:p>
        </w:tc>
        <w:tc>
          <w:tcPr>
            <w:tcW w:w="239" w:type="dxa"/>
            <w:shd w:val="clear" w:color="auto" w:fill="auto"/>
          </w:tcPr>
          <w:p w14:paraId="3D16CF53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2F1C7294" w14:textId="39F9FF4B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719,886</w:t>
            </w:r>
          </w:p>
        </w:tc>
      </w:tr>
      <w:tr w:rsidR="00A90EA4" w:rsidRPr="00055FF8" w14:paraId="5F0961B4" w14:textId="77777777" w:rsidTr="002E3F95">
        <w:trPr>
          <w:trHeight w:val="245"/>
        </w:trPr>
        <w:tc>
          <w:tcPr>
            <w:tcW w:w="4229" w:type="dxa"/>
          </w:tcPr>
          <w:p w14:paraId="003B0CDC" w14:textId="51E4C2A8" w:rsidR="00A90EA4" w:rsidRPr="00055FF8" w:rsidRDefault="00A90EA4" w:rsidP="00A9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469043F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00" w:lineRule="exact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D4EB28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00" w:lineRule="exact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24E58F0" w14:textId="500C7ACD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00" w:lineRule="exact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2B6CF53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00" w:lineRule="exact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A3C585A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00" w:lineRule="exact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8164D30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00" w:lineRule="exact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A9C08C6" w14:textId="09CFE72A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00" w:lineRule="exact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90EA4" w:rsidRPr="00055FF8" w14:paraId="09E14D54" w14:textId="77777777" w:rsidTr="002E3F95">
        <w:tc>
          <w:tcPr>
            <w:tcW w:w="4229" w:type="dxa"/>
          </w:tcPr>
          <w:p w14:paraId="05F62510" w14:textId="07E3DDD3" w:rsidR="00A90EA4" w:rsidRPr="00055FF8" w:rsidRDefault="00A90EA4" w:rsidP="00A9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1" w:type="dxa"/>
          </w:tcPr>
          <w:p w14:paraId="4EF89527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17ED7CE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26" w:right="-10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6A29BD1F" w14:textId="71DFAE40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E492C72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83AF79E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93A38F2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892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9A77FDE" w14:textId="2D2CB840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90EA4" w:rsidRPr="00055FF8" w14:paraId="0D5487AB" w14:textId="77777777" w:rsidTr="002E3F95">
        <w:tc>
          <w:tcPr>
            <w:tcW w:w="4229" w:type="dxa"/>
          </w:tcPr>
          <w:p w14:paraId="1DA678B3" w14:textId="5CDF18DE" w:rsidR="00A90EA4" w:rsidRPr="00055FF8" w:rsidRDefault="00A90EA4" w:rsidP="00A9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1" w:type="dxa"/>
          </w:tcPr>
          <w:p w14:paraId="16713E33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6BF5D5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5C2B4E8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9A321E4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257FA2D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4255BBA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83CBE12" w14:textId="77777777" w:rsidR="00A90EA4" w:rsidRPr="00055FF8" w:rsidRDefault="00A90EA4" w:rsidP="00A90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8A5" w:rsidRPr="00055FF8" w14:paraId="50EB65DF" w14:textId="77777777" w:rsidTr="002E3F95">
        <w:tc>
          <w:tcPr>
            <w:tcW w:w="4229" w:type="dxa"/>
          </w:tcPr>
          <w:p w14:paraId="45E637AE" w14:textId="77777777" w:rsidR="001058A5" w:rsidRPr="00055FF8" w:rsidRDefault="001058A5" w:rsidP="0010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ชน์ระยะสั้นของพนักงาน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6E71FD1" w14:textId="55CA35B8" w:rsidR="001058A5" w:rsidRPr="00055FF8" w:rsidRDefault="001058A5" w:rsidP="0010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055FF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1" w:type="dxa"/>
          </w:tcPr>
          <w:p w14:paraId="48F71985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  <w:p w14:paraId="7BBC6CBD" w14:textId="4A9AE76C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10,740</w:t>
            </w:r>
          </w:p>
        </w:tc>
        <w:tc>
          <w:tcPr>
            <w:tcW w:w="236" w:type="dxa"/>
          </w:tcPr>
          <w:p w14:paraId="06A48A5F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C0A195C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  <w:p w14:paraId="715D0DCA" w14:textId="6A7BA993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12,281</w:t>
            </w:r>
          </w:p>
        </w:tc>
        <w:tc>
          <w:tcPr>
            <w:tcW w:w="271" w:type="dxa"/>
            <w:shd w:val="clear" w:color="auto" w:fill="auto"/>
          </w:tcPr>
          <w:p w14:paraId="19E6EFD4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35CD1546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8B4BCA" w14:textId="17B5DE1F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10,740</w:t>
            </w:r>
          </w:p>
        </w:tc>
        <w:tc>
          <w:tcPr>
            <w:tcW w:w="239" w:type="dxa"/>
            <w:shd w:val="clear" w:color="auto" w:fill="auto"/>
          </w:tcPr>
          <w:p w14:paraId="39E771EE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E0BAC8F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0A805D" w14:textId="00E7D38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12,281</w:t>
            </w:r>
          </w:p>
        </w:tc>
      </w:tr>
      <w:tr w:rsidR="001058A5" w:rsidRPr="00055FF8" w14:paraId="2B71E757" w14:textId="77777777" w:rsidTr="002E3F95">
        <w:tc>
          <w:tcPr>
            <w:tcW w:w="4229" w:type="dxa"/>
          </w:tcPr>
          <w:p w14:paraId="71B0000A" w14:textId="1640A9E2" w:rsidR="001058A5" w:rsidRPr="00055FF8" w:rsidRDefault="001058A5" w:rsidP="0010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7FE6C48" w14:textId="33ACE77D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  <w:tc>
          <w:tcPr>
            <w:tcW w:w="236" w:type="dxa"/>
          </w:tcPr>
          <w:p w14:paraId="468CC851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21EDB42D" w14:textId="23159DE9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142</w:t>
            </w:r>
          </w:p>
        </w:tc>
        <w:tc>
          <w:tcPr>
            <w:tcW w:w="271" w:type="dxa"/>
            <w:shd w:val="clear" w:color="auto" w:fill="auto"/>
          </w:tcPr>
          <w:p w14:paraId="3725F9A4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46E6D382" w14:textId="37170DE0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39" w:type="dxa"/>
            <w:shd w:val="clear" w:color="auto" w:fill="auto"/>
          </w:tcPr>
          <w:p w14:paraId="204CEE48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25E01A5" w14:textId="22D24585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1058A5" w:rsidRPr="00055FF8" w14:paraId="5C21026E" w14:textId="77777777" w:rsidTr="002E3F95">
        <w:tc>
          <w:tcPr>
            <w:tcW w:w="4229" w:type="dxa"/>
          </w:tcPr>
          <w:p w14:paraId="4BC4CA9F" w14:textId="27350C0D" w:rsidR="001058A5" w:rsidRPr="00055FF8" w:rsidRDefault="001058A5" w:rsidP="001058A5">
            <w:pPr>
              <w:tabs>
                <w:tab w:val="clear" w:pos="22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79E23AE" w14:textId="0B39644E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10,887</w:t>
            </w:r>
          </w:p>
        </w:tc>
        <w:tc>
          <w:tcPr>
            <w:tcW w:w="236" w:type="dxa"/>
          </w:tcPr>
          <w:p w14:paraId="68CBB5F5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972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0597C" w14:textId="3533CE13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12,423</w:t>
            </w:r>
          </w:p>
        </w:tc>
        <w:tc>
          <w:tcPr>
            <w:tcW w:w="271" w:type="dxa"/>
            <w:shd w:val="clear" w:color="auto" w:fill="auto"/>
          </w:tcPr>
          <w:p w14:paraId="1045CFF4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77850" w14:textId="0A7C1036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10,887</w:t>
            </w:r>
          </w:p>
        </w:tc>
        <w:tc>
          <w:tcPr>
            <w:tcW w:w="239" w:type="dxa"/>
            <w:shd w:val="clear" w:color="auto" w:fill="auto"/>
          </w:tcPr>
          <w:p w14:paraId="0DDF8981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972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AD7AE" w14:textId="5D39E450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12,423</w:t>
            </w:r>
          </w:p>
        </w:tc>
      </w:tr>
      <w:tr w:rsidR="001058A5" w:rsidRPr="00055FF8" w14:paraId="12DF8A87" w14:textId="77777777" w:rsidTr="007B14FF">
        <w:trPr>
          <w:trHeight w:hRule="exact" w:val="194"/>
        </w:trPr>
        <w:tc>
          <w:tcPr>
            <w:tcW w:w="4229" w:type="dxa"/>
          </w:tcPr>
          <w:p w14:paraId="74FC5567" w14:textId="77777777" w:rsidR="001058A5" w:rsidRPr="00055FF8" w:rsidRDefault="001058A5" w:rsidP="0010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F6555B8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00" w:lineRule="exact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962CB7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972"/>
              </w:tabs>
              <w:spacing w:after="0" w:line="200" w:lineRule="exact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453E3D26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00" w:lineRule="exact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FBCBE61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00" w:lineRule="exact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06E09ECE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00" w:lineRule="exact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238F935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972"/>
              </w:tabs>
              <w:spacing w:after="0" w:line="200" w:lineRule="exact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0EBD6530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00" w:lineRule="exact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58A5" w:rsidRPr="00055FF8" w14:paraId="6F3330FE" w14:textId="77777777" w:rsidTr="002E3F95">
        <w:tc>
          <w:tcPr>
            <w:tcW w:w="4229" w:type="dxa"/>
          </w:tcPr>
          <w:p w14:paraId="004271D6" w14:textId="7FAEAE22" w:rsidR="001058A5" w:rsidRPr="00055FF8" w:rsidRDefault="001058A5" w:rsidP="001058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1015CC87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5409D9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972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460A9185" w14:textId="543C14B2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E7D7682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972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4E380EE0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79F8350" w14:textId="77777777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972"/>
              </w:tabs>
              <w:spacing w:after="0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1D7D6909" w14:textId="1FF2D2E6" w:rsidR="001058A5" w:rsidRPr="00055FF8" w:rsidRDefault="001058A5" w:rsidP="00105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0638E" w:rsidRPr="00055FF8" w14:paraId="607B8054" w14:textId="77777777" w:rsidTr="002E3F95">
        <w:tc>
          <w:tcPr>
            <w:tcW w:w="4229" w:type="dxa"/>
          </w:tcPr>
          <w:p w14:paraId="7C8162BC" w14:textId="11C96144" w:rsidR="00E0638E" w:rsidRPr="00055FF8" w:rsidRDefault="00E0638E" w:rsidP="00E0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1" w:type="dxa"/>
          </w:tcPr>
          <w:p w14:paraId="0AB5B44C" w14:textId="47AE78A8" w:rsidR="00E0638E" w:rsidRPr="00055FF8" w:rsidRDefault="00E0638E" w:rsidP="00E0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228</w:t>
            </w:r>
          </w:p>
        </w:tc>
        <w:tc>
          <w:tcPr>
            <w:tcW w:w="236" w:type="dxa"/>
          </w:tcPr>
          <w:p w14:paraId="77D26D98" w14:textId="77777777" w:rsidR="00E0638E" w:rsidRPr="00055FF8" w:rsidRDefault="00E0638E" w:rsidP="00E0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EC363F1" w14:textId="7A8A5883" w:rsidR="00E0638E" w:rsidRPr="00055FF8" w:rsidRDefault="00E0638E" w:rsidP="00E0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8,230</w:t>
            </w:r>
          </w:p>
        </w:tc>
        <w:tc>
          <w:tcPr>
            <w:tcW w:w="271" w:type="dxa"/>
          </w:tcPr>
          <w:p w14:paraId="08DDFAFB" w14:textId="77777777" w:rsidR="00E0638E" w:rsidRPr="00055FF8" w:rsidRDefault="00E0638E" w:rsidP="00E0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6F22E46" w14:textId="52A74FB3" w:rsidR="00E0638E" w:rsidRPr="00055FF8" w:rsidRDefault="00E0638E" w:rsidP="00E0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228</w:t>
            </w:r>
          </w:p>
        </w:tc>
        <w:tc>
          <w:tcPr>
            <w:tcW w:w="239" w:type="dxa"/>
          </w:tcPr>
          <w:p w14:paraId="53E60B05" w14:textId="77777777" w:rsidR="00E0638E" w:rsidRPr="00055FF8" w:rsidRDefault="00E0638E" w:rsidP="00E0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B41A59E" w14:textId="3122962D" w:rsidR="00E0638E" w:rsidRPr="00055FF8" w:rsidRDefault="00E0638E" w:rsidP="00E0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8,230</w:t>
            </w:r>
          </w:p>
        </w:tc>
      </w:tr>
      <w:tr w:rsidR="00E0638E" w:rsidRPr="00055FF8" w14:paraId="2A491434" w14:textId="77777777" w:rsidTr="002E3F95">
        <w:tc>
          <w:tcPr>
            <w:tcW w:w="4229" w:type="dxa"/>
          </w:tcPr>
          <w:p w14:paraId="116B056D" w14:textId="6639FB3C" w:rsidR="00E0638E" w:rsidRPr="00055FF8" w:rsidRDefault="00E0638E" w:rsidP="00E0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1" w:type="dxa"/>
          </w:tcPr>
          <w:p w14:paraId="51BBEDA2" w14:textId="0B57AC49" w:rsidR="00E0638E" w:rsidRPr="00055FF8" w:rsidRDefault="00E0638E" w:rsidP="00E0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36" w:type="dxa"/>
          </w:tcPr>
          <w:p w14:paraId="319831D3" w14:textId="77777777" w:rsidR="00E0638E" w:rsidRPr="00055FF8" w:rsidRDefault="00E0638E" w:rsidP="00E0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BC3A8D" w14:textId="4E7D3E30" w:rsidR="00E0638E" w:rsidRPr="00055FF8" w:rsidRDefault="00E0638E" w:rsidP="00E0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999</w:t>
            </w:r>
          </w:p>
        </w:tc>
        <w:tc>
          <w:tcPr>
            <w:tcW w:w="271" w:type="dxa"/>
          </w:tcPr>
          <w:p w14:paraId="6E1F1753" w14:textId="77777777" w:rsidR="00E0638E" w:rsidRPr="00055FF8" w:rsidRDefault="00E0638E" w:rsidP="00E0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9CEBEC4" w14:textId="77A957C5" w:rsidR="00E0638E" w:rsidRPr="00055FF8" w:rsidRDefault="00E0638E" w:rsidP="00E0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39" w:type="dxa"/>
          </w:tcPr>
          <w:p w14:paraId="4B794988" w14:textId="77777777" w:rsidR="00E0638E" w:rsidRPr="00055FF8" w:rsidRDefault="00E0638E" w:rsidP="00E0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706C891" w14:textId="5C247519" w:rsidR="00E0638E" w:rsidRPr="00055FF8" w:rsidRDefault="00E0638E" w:rsidP="00E0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999</w:t>
            </w:r>
          </w:p>
        </w:tc>
      </w:tr>
    </w:tbl>
    <w:p w14:paraId="77018192" w14:textId="6C2B0683" w:rsidR="007C7E63" w:rsidRPr="00055FF8" w:rsidRDefault="007C7E63" w:rsidP="00E66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80"/>
        <w:rPr>
          <w:rFonts w:asciiTheme="majorBidi" w:hAnsiTheme="majorBidi" w:cstheme="majorBidi"/>
          <w:sz w:val="22"/>
          <w:szCs w:val="22"/>
        </w:rPr>
      </w:pPr>
    </w:p>
    <w:p w14:paraId="45D5F365" w14:textId="77777777" w:rsidR="0029473A" w:rsidRPr="00055FF8" w:rsidRDefault="0029473A" w:rsidP="00E66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80"/>
        <w:rPr>
          <w:rFonts w:asciiTheme="majorBidi" w:hAnsiTheme="majorBidi" w:cstheme="majorBidi"/>
          <w:sz w:val="22"/>
          <w:szCs w:val="22"/>
        </w:rPr>
      </w:pPr>
    </w:p>
    <w:p w14:paraId="3407D3B5" w14:textId="77777777" w:rsidR="0029473A" w:rsidRPr="00055FF8" w:rsidRDefault="0029473A" w:rsidP="00E66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80"/>
        <w:rPr>
          <w:rFonts w:asciiTheme="majorBidi" w:hAnsiTheme="majorBidi" w:cstheme="majorBidi"/>
          <w:sz w:val="22"/>
          <w:szCs w:val="22"/>
        </w:rPr>
      </w:pPr>
    </w:p>
    <w:p w14:paraId="3A813059" w14:textId="77777777" w:rsidR="009F18CB" w:rsidRPr="00055FF8" w:rsidRDefault="009F18CB" w:rsidP="00E66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80"/>
        <w:rPr>
          <w:rFonts w:asciiTheme="majorBidi" w:hAnsiTheme="majorBidi" w:cstheme="majorBidi"/>
          <w:sz w:val="22"/>
          <w:szCs w:val="22"/>
        </w:rPr>
      </w:pPr>
    </w:p>
    <w:p w14:paraId="73E3A8B1" w14:textId="77777777" w:rsidR="009F18CB" w:rsidRPr="00055FF8" w:rsidRDefault="009F18CB" w:rsidP="00E66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80"/>
        <w:rPr>
          <w:rFonts w:asciiTheme="majorBidi" w:hAnsiTheme="majorBidi" w:cstheme="majorBidi"/>
          <w:sz w:val="22"/>
          <w:szCs w:val="22"/>
        </w:rPr>
      </w:pPr>
    </w:p>
    <w:p w14:paraId="3DD38BDF" w14:textId="77777777" w:rsidR="009F18CB" w:rsidRPr="00055FF8" w:rsidRDefault="009F18CB" w:rsidP="00E66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80"/>
        <w:rPr>
          <w:rFonts w:asciiTheme="majorBidi" w:hAnsiTheme="majorBidi" w:cstheme="majorBidi"/>
          <w:sz w:val="22"/>
          <w:szCs w:val="22"/>
        </w:rPr>
      </w:pPr>
    </w:p>
    <w:p w14:paraId="721E0055" w14:textId="77777777" w:rsidR="0029473A" w:rsidRPr="00055FF8" w:rsidRDefault="0029473A" w:rsidP="00E66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80"/>
        <w:rPr>
          <w:rFonts w:asciiTheme="majorBidi" w:hAnsiTheme="majorBidi" w:cstheme="majorBidi"/>
          <w:sz w:val="22"/>
          <w:szCs w:val="22"/>
        </w:rPr>
      </w:pPr>
    </w:p>
    <w:p w14:paraId="039890BB" w14:textId="77777777" w:rsidR="0029473A" w:rsidRPr="00055FF8" w:rsidRDefault="0029473A" w:rsidP="00E66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80"/>
        <w:rPr>
          <w:rFonts w:asciiTheme="majorBidi" w:hAnsiTheme="majorBidi" w:cstheme="majorBidi"/>
          <w:sz w:val="22"/>
          <w:szCs w:val="22"/>
        </w:rPr>
      </w:pPr>
    </w:p>
    <w:p w14:paraId="67578B42" w14:textId="77777777" w:rsidR="0029473A" w:rsidRPr="00055FF8" w:rsidRDefault="0029473A" w:rsidP="00E66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80"/>
        <w:rPr>
          <w:rFonts w:asciiTheme="majorBidi" w:hAnsiTheme="majorBidi" w:cstheme="majorBidi"/>
          <w:sz w:val="22"/>
          <w:szCs w:val="22"/>
        </w:rPr>
      </w:pPr>
    </w:p>
    <w:p w14:paraId="43FD61E5" w14:textId="77777777" w:rsidR="0029473A" w:rsidRPr="00055FF8" w:rsidRDefault="0029473A" w:rsidP="00C51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67E7FFC7" w14:textId="57C53F2C" w:rsidR="00076F7C" w:rsidRPr="00055FF8" w:rsidRDefault="00472757" w:rsidP="00C80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270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055FF8">
        <w:rPr>
          <w:rFonts w:asciiTheme="majorBidi" w:hAnsiTheme="majorBidi" w:cstheme="majorBidi"/>
          <w:sz w:val="30"/>
          <w:szCs w:val="30"/>
        </w:rPr>
        <w:t xml:space="preserve"> 31 </w:t>
      </w:r>
      <w:r w:rsidRPr="00055FF8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5"/>
        <w:gridCol w:w="1081"/>
        <w:gridCol w:w="245"/>
        <w:gridCol w:w="1104"/>
        <w:gridCol w:w="245"/>
        <w:gridCol w:w="1103"/>
        <w:gridCol w:w="241"/>
        <w:gridCol w:w="1106"/>
      </w:tblGrid>
      <w:tr w:rsidR="009F6DCA" w:rsidRPr="00055FF8" w14:paraId="113A576B" w14:textId="77777777" w:rsidTr="003A1C44">
        <w:tc>
          <w:tcPr>
            <w:tcW w:w="2262" w:type="pct"/>
            <w:shd w:val="clear" w:color="auto" w:fill="auto"/>
          </w:tcPr>
          <w:p w14:paraId="4A4C5A85" w14:textId="77777777" w:rsidR="00B45520" w:rsidRPr="00055FF8" w:rsidRDefault="00B45520" w:rsidP="00DB356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3"/>
            <w:shd w:val="clear" w:color="auto" w:fill="auto"/>
          </w:tcPr>
          <w:p w14:paraId="6E39895D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" w:type="pct"/>
            <w:shd w:val="clear" w:color="auto" w:fill="auto"/>
          </w:tcPr>
          <w:p w14:paraId="3057A7F4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pct"/>
            <w:gridSpan w:val="3"/>
            <w:shd w:val="clear" w:color="auto" w:fill="auto"/>
          </w:tcPr>
          <w:p w14:paraId="2DD2F629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F6DCA" w:rsidRPr="00055FF8" w14:paraId="0EFA90D0" w14:textId="77777777" w:rsidTr="003A1C44">
        <w:tc>
          <w:tcPr>
            <w:tcW w:w="2262" w:type="pct"/>
            <w:shd w:val="clear" w:color="auto" w:fill="auto"/>
          </w:tcPr>
          <w:p w14:paraId="6E9FCFBF" w14:textId="3A857C0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3F1CDCC" w14:textId="66DE98FA" w:rsidR="00B45520" w:rsidRPr="00055FF8" w:rsidRDefault="0067492E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6FD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  <w:shd w:val="clear" w:color="auto" w:fill="auto"/>
          </w:tcPr>
          <w:p w14:paraId="6E70C4E0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73DC74C" w14:textId="2701160F" w:rsidR="00B45520" w:rsidRPr="00055FF8" w:rsidRDefault="00A016FD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1" w:type="pct"/>
            <w:shd w:val="clear" w:color="auto" w:fill="auto"/>
          </w:tcPr>
          <w:p w14:paraId="1813AD9E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5F83561" w14:textId="5557B076" w:rsidR="00B45520" w:rsidRPr="00055FF8" w:rsidRDefault="00A016FD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  <w:shd w:val="clear" w:color="auto" w:fill="auto"/>
          </w:tcPr>
          <w:p w14:paraId="5E249FCE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E138C4F" w14:textId="017FEA0C" w:rsidR="00B45520" w:rsidRPr="00055FF8" w:rsidRDefault="00A016FD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45520" w:rsidRPr="00055FF8" w14:paraId="6899A5DA" w14:textId="77777777" w:rsidTr="0067492E">
        <w:tc>
          <w:tcPr>
            <w:tcW w:w="2262" w:type="pct"/>
          </w:tcPr>
          <w:p w14:paraId="3D92346F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8" w:type="pct"/>
            <w:gridSpan w:val="7"/>
          </w:tcPr>
          <w:p w14:paraId="2CF25AFF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6DCA" w:rsidRPr="00055FF8" w14:paraId="04BA5EFD" w14:textId="77777777" w:rsidTr="003A1C44">
        <w:tc>
          <w:tcPr>
            <w:tcW w:w="2262" w:type="pct"/>
          </w:tcPr>
          <w:p w14:paraId="3EA7B52F" w14:textId="2DF3F84E" w:rsidR="007F10F8" w:rsidRPr="00055FF8" w:rsidRDefault="007F10F8" w:rsidP="00DB3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7" w:type="pct"/>
          </w:tcPr>
          <w:p w14:paraId="42DE9DBF" w14:textId="77777777" w:rsidR="007F10F8" w:rsidRPr="00055FF8" w:rsidRDefault="007F10F8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15681C6" w14:textId="77777777" w:rsidR="007F10F8" w:rsidRPr="00055FF8" w:rsidRDefault="007F10F8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EBD7D85" w14:textId="77777777" w:rsidR="007F10F8" w:rsidRPr="00055FF8" w:rsidRDefault="007F10F8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6852311" w14:textId="77777777" w:rsidR="007F10F8" w:rsidRPr="00055FF8" w:rsidRDefault="007F10F8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C9F3585" w14:textId="77777777" w:rsidR="007F10F8" w:rsidRPr="00055FF8" w:rsidRDefault="007F10F8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2D4E9D6" w14:textId="77777777" w:rsidR="007F10F8" w:rsidRPr="00055FF8" w:rsidRDefault="007F10F8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D1B8B43" w14:textId="77777777" w:rsidR="007F10F8" w:rsidRPr="00055FF8" w:rsidRDefault="007F10F8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2922" w:rsidRPr="00055FF8" w14:paraId="6B6D9CA3" w14:textId="77777777" w:rsidTr="003A1C44">
        <w:tc>
          <w:tcPr>
            <w:tcW w:w="2262" w:type="pct"/>
          </w:tcPr>
          <w:p w14:paraId="697C8564" w14:textId="43F11511" w:rsidR="007A2922" w:rsidRPr="00055FF8" w:rsidRDefault="007A2922" w:rsidP="007A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77" w:type="pct"/>
          </w:tcPr>
          <w:p w14:paraId="69164E6D" w14:textId="635A07B0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7CBAA87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B59CB57" w14:textId="1828012F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EDAC1B1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9456B28" w14:textId="76D656D1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49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="00517CD0" w:rsidRPr="00055FF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272CBECA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AA01C61" w14:textId="670C40A2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142,461</w:t>
            </w:r>
          </w:p>
        </w:tc>
      </w:tr>
      <w:tr w:rsidR="007A2922" w:rsidRPr="00055FF8" w14:paraId="3DEA1028" w14:textId="77777777" w:rsidTr="003A1C44">
        <w:trPr>
          <w:trHeight w:hRule="exact" w:val="371"/>
        </w:trPr>
        <w:tc>
          <w:tcPr>
            <w:tcW w:w="2262" w:type="pct"/>
          </w:tcPr>
          <w:p w14:paraId="671F0C87" w14:textId="77777777" w:rsidR="007A2922" w:rsidRPr="00055FF8" w:rsidRDefault="007A2922" w:rsidP="007A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2D3085DD" w14:textId="0FE5D61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563,610</w:t>
            </w:r>
          </w:p>
        </w:tc>
        <w:tc>
          <w:tcPr>
            <w:tcW w:w="131" w:type="pct"/>
          </w:tcPr>
          <w:p w14:paraId="398C3B90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3D5D9B4" w14:textId="22455841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118,000</w:t>
            </w:r>
          </w:p>
        </w:tc>
        <w:tc>
          <w:tcPr>
            <w:tcW w:w="131" w:type="pct"/>
          </w:tcPr>
          <w:p w14:paraId="4E0DB8CA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F76F485" w14:textId="182E8F6A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563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610</w:t>
            </w:r>
          </w:p>
        </w:tc>
        <w:tc>
          <w:tcPr>
            <w:tcW w:w="129" w:type="pct"/>
          </w:tcPr>
          <w:p w14:paraId="118F9C0A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D61D9B7" w14:textId="2FC366A5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118,000</w:t>
            </w:r>
          </w:p>
        </w:tc>
      </w:tr>
      <w:tr w:rsidR="007A2922" w:rsidRPr="00055FF8" w14:paraId="007B1FB9" w14:textId="77777777" w:rsidTr="003A1C44">
        <w:trPr>
          <w:trHeight w:hRule="exact" w:val="371"/>
        </w:trPr>
        <w:tc>
          <w:tcPr>
            <w:tcW w:w="2262" w:type="pct"/>
          </w:tcPr>
          <w:p w14:paraId="0571F7F6" w14:textId="318C49FD" w:rsidR="007A2922" w:rsidRPr="00055FF8" w:rsidRDefault="007A2922" w:rsidP="007A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00425B95" w14:textId="7F52DA16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CC013FC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FCB6E82" w14:textId="0BB1CEA6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131" w:type="pct"/>
          </w:tcPr>
          <w:p w14:paraId="7A5B4FC6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C1058B1" w14:textId="4D4088FC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A273839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DA4A5D9" w14:textId="6606623A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</w:tr>
      <w:tr w:rsidR="007A2922" w:rsidRPr="00055FF8" w14:paraId="5DE3A619" w14:textId="77777777" w:rsidTr="003A1C44">
        <w:tc>
          <w:tcPr>
            <w:tcW w:w="2262" w:type="pct"/>
          </w:tcPr>
          <w:p w14:paraId="348EB945" w14:textId="47BD33C2" w:rsidR="007A2922" w:rsidRPr="00055FF8" w:rsidRDefault="007A2922" w:rsidP="007A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266611C" w14:textId="288584DD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563,610</w:t>
            </w:r>
          </w:p>
        </w:tc>
        <w:tc>
          <w:tcPr>
            <w:tcW w:w="131" w:type="pct"/>
          </w:tcPr>
          <w:p w14:paraId="0CA84F3C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FF45F07" w14:textId="39FE84EE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118,938</w:t>
            </w:r>
          </w:p>
        </w:tc>
        <w:tc>
          <w:tcPr>
            <w:tcW w:w="131" w:type="pct"/>
          </w:tcPr>
          <w:p w14:paraId="4CEE6C27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1B8017C" w14:textId="43D7370B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612,72</w:t>
            </w:r>
            <w:r w:rsidR="00517CD0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3B1DF2C6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6F7722C" w14:textId="15CA3A13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1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261,399</w:t>
            </w:r>
          </w:p>
        </w:tc>
      </w:tr>
      <w:tr w:rsidR="00F512CE" w:rsidRPr="00055FF8" w14:paraId="4CCD0DC2" w14:textId="77777777" w:rsidTr="00F512CE">
        <w:tc>
          <w:tcPr>
            <w:tcW w:w="2262" w:type="pct"/>
          </w:tcPr>
          <w:p w14:paraId="2B08F1A2" w14:textId="77777777" w:rsidR="00F512CE" w:rsidRPr="00055FF8" w:rsidRDefault="00F512CE" w:rsidP="007A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112A8BC0" w14:textId="77777777" w:rsidR="00F512CE" w:rsidRPr="00055FF8" w:rsidRDefault="00F512CE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31" w:type="pct"/>
          </w:tcPr>
          <w:p w14:paraId="28400B8F" w14:textId="77777777" w:rsidR="00F512CE" w:rsidRPr="00055FF8" w:rsidRDefault="00F512CE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C083960" w14:textId="77777777" w:rsidR="00F512CE" w:rsidRPr="00055FF8" w:rsidRDefault="00F512CE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31" w:type="pct"/>
          </w:tcPr>
          <w:p w14:paraId="228DFC35" w14:textId="77777777" w:rsidR="00F512CE" w:rsidRPr="00055FF8" w:rsidRDefault="00F512CE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3C11390C" w14:textId="77777777" w:rsidR="00F512CE" w:rsidRPr="00055FF8" w:rsidRDefault="00F512CE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BC6593F" w14:textId="77777777" w:rsidR="00F512CE" w:rsidRPr="00055FF8" w:rsidRDefault="00F512CE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035AC891" w14:textId="77777777" w:rsidR="00F512CE" w:rsidRPr="00055FF8" w:rsidRDefault="00F512CE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2922" w:rsidRPr="00055FF8" w14:paraId="6C59DC29" w14:textId="77777777" w:rsidTr="00F30FE3">
        <w:tc>
          <w:tcPr>
            <w:tcW w:w="2262" w:type="pct"/>
          </w:tcPr>
          <w:p w14:paraId="6C053329" w14:textId="77777777" w:rsidR="007A2922" w:rsidRPr="00055FF8" w:rsidRDefault="007A2922" w:rsidP="007A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8" w:type="pct"/>
            <w:gridSpan w:val="3"/>
          </w:tcPr>
          <w:p w14:paraId="6AE33F88" w14:textId="7B6578E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B0945CF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6A94DFC8" w14:textId="1890C23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2922" w:rsidRPr="00055FF8" w14:paraId="128DD321" w14:textId="77777777" w:rsidTr="00F30FE3">
        <w:tc>
          <w:tcPr>
            <w:tcW w:w="2262" w:type="pct"/>
          </w:tcPr>
          <w:p w14:paraId="6C24FF0B" w14:textId="77777777" w:rsidR="007A2922" w:rsidRPr="00055FF8" w:rsidRDefault="007A2922" w:rsidP="007A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62594201" w14:textId="12FBB585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1" w:type="pct"/>
          </w:tcPr>
          <w:p w14:paraId="154607B1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AA1D749" w14:textId="3FAB3DBA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1" w:type="pct"/>
          </w:tcPr>
          <w:p w14:paraId="6DCCD805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688231D" w14:textId="7F449BBE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0865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0FB7ED93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E21D24F" w14:textId="6F8BEB56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0865" w:rsidRPr="00055FF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A2922" w:rsidRPr="00055FF8" w14:paraId="4B922FF9" w14:textId="77777777" w:rsidTr="00F30FE3">
        <w:tc>
          <w:tcPr>
            <w:tcW w:w="2262" w:type="pct"/>
          </w:tcPr>
          <w:p w14:paraId="324876C8" w14:textId="77777777" w:rsidR="007A2922" w:rsidRPr="00055FF8" w:rsidRDefault="007A2922" w:rsidP="007A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8" w:type="pct"/>
            <w:gridSpan w:val="7"/>
          </w:tcPr>
          <w:p w14:paraId="55918B19" w14:textId="7C0B371E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2922" w:rsidRPr="00055FF8" w14:paraId="6D03D4E0" w14:textId="77777777" w:rsidTr="003A1C44">
        <w:tc>
          <w:tcPr>
            <w:tcW w:w="2262" w:type="pct"/>
          </w:tcPr>
          <w:p w14:paraId="599326F2" w14:textId="0367D8C8" w:rsidR="007A2922" w:rsidRPr="00055FF8" w:rsidRDefault="007A2922" w:rsidP="007A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55F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7" w:type="pct"/>
          </w:tcPr>
          <w:p w14:paraId="7D49F830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9C34752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93CE42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85CA008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47415AA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47014E4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ADE4B83" w14:textId="77777777" w:rsidR="007A2922" w:rsidRPr="00055FF8" w:rsidRDefault="007A2922" w:rsidP="007A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7291" w:rsidRPr="00055FF8" w14:paraId="40CCD2F1" w14:textId="77777777" w:rsidTr="003A1C44">
        <w:tc>
          <w:tcPr>
            <w:tcW w:w="2262" w:type="pct"/>
          </w:tcPr>
          <w:p w14:paraId="470A91FB" w14:textId="77777777" w:rsidR="000E7291" w:rsidRPr="00055FF8" w:rsidRDefault="000E7291" w:rsidP="000E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77" w:type="pct"/>
          </w:tcPr>
          <w:p w14:paraId="7B8F26B7" w14:textId="0E7C6F87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DCD4732" w14:textId="77777777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3127CD" w14:textId="446B298F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3D0A6C3" w14:textId="77777777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69A3EA9" w14:textId="0EADA6AA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662BF99" w14:textId="77777777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55D2121" w14:textId="2E12E254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18,010</w:t>
            </w:r>
          </w:p>
        </w:tc>
      </w:tr>
      <w:tr w:rsidR="000D1AE5" w:rsidRPr="00055FF8" w14:paraId="00E798F7" w14:textId="77777777" w:rsidTr="003A1C44">
        <w:tc>
          <w:tcPr>
            <w:tcW w:w="2262" w:type="pct"/>
          </w:tcPr>
          <w:p w14:paraId="1210F372" w14:textId="6818FD39" w:rsidR="000D1AE5" w:rsidRPr="00055FF8" w:rsidRDefault="000D1AE5" w:rsidP="000E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2F58247F" w14:textId="63225DAD" w:rsidR="000D1AE5" w:rsidRPr="00055FF8" w:rsidRDefault="000D1AE5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31" w:type="pct"/>
          </w:tcPr>
          <w:p w14:paraId="637CEBEF" w14:textId="77777777" w:rsidR="000D1AE5" w:rsidRPr="00055FF8" w:rsidRDefault="000D1AE5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741AD2" w14:textId="3870A08C" w:rsidR="000D1AE5" w:rsidRPr="00055FF8" w:rsidRDefault="000D1AE5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335D2D0" w14:textId="77777777" w:rsidR="000D1AE5" w:rsidRPr="00055FF8" w:rsidRDefault="000D1AE5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2E55E50" w14:textId="3260E276" w:rsidR="000D1AE5" w:rsidRPr="00055FF8" w:rsidRDefault="000D1AE5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29" w:type="pct"/>
          </w:tcPr>
          <w:p w14:paraId="545FFA5A" w14:textId="77777777" w:rsidR="000D1AE5" w:rsidRPr="00055FF8" w:rsidRDefault="000D1AE5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1143FFE" w14:textId="599DBB75" w:rsidR="000D1AE5" w:rsidRPr="00055FF8" w:rsidRDefault="000D1AE5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E7291" w:rsidRPr="00055FF8" w14:paraId="638B21DA" w14:textId="77777777" w:rsidTr="003A1C44">
        <w:tc>
          <w:tcPr>
            <w:tcW w:w="2262" w:type="pct"/>
          </w:tcPr>
          <w:p w14:paraId="5EDAB963" w14:textId="7FF086B8" w:rsidR="000E7291" w:rsidRPr="00055FF8" w:rsidRDefault="000E7291" w:rsidP="000E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08070660" w14:textId="56CF342E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08C4A93" w14:textId="77777777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11597A1" w14:textId="7788CA76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3,390</w:t>
            </w:r>
          </w:p>
        </w:tc>
        <w:tc>
          <w:tcPr>
            <w:tcW w:w="131" w:type="pct"/>
          </w:tcPr>
          <w:p w14:paraId="6466FE76" w14:textId="77777777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E3CE230" w14:textId="36DF7684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0BE25CD" w14:textId="77777777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9BD058E" w14:textId="70EE4D0B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3,390</w:t>
            </w:r>
          </w:p>
        </w:tc>
      </w:tr>
      <w:tr w:rsidR="000E7291" w:rsidRPr="00055FF8" w14:paraId="54578042" w14:textId="77777777" w:rsidTr="003A1C44">
        <w:tc>
          <w:tcPr>
            <w:tcW w:w="2262" w:type="pct"/>
          </w:tcPr>
          <w:p w14:paraId="27CBBB10" w14:textId="7FFECBBC" w:rsidR="000E7291" w:rsidRPr="00055FF8" w:rsidRDefault="000E7291" w:rsidP="000E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4DD428A8" w14:textId="6611B402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1" w:type="pct"/>
          </w:tcPr>
          <w:p w14:paraId="5F2898AF" w14:textId="77777777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37661BE" w14:textId="0D7336D9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1" w:type="pct"/>
          </w:tcPr>
          <w:p w14:paraId="5F908CA4" w14:textId="77777777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7704885" w14:textId="35D2669E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29" w:type="pct"/>
          </w:tcPr>
          <w:p w14:paraId="399AE118" w14:textId="77777777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5BA3A34" w14:textId="2999724B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0E7291" w:rsidRPr="00055FF8" w14:paraId="7625491C" w14:textId="77777777" w:rsidTr="003A1C44">
        <w:trPr>
          <w:trHeight w:val="191"/>
        </w:trPr>
        <w:tc>
          <w:tcPr>
            <w:tcW w:w="2262" w:type="pct"/>
          </w:tcPr>
          <w:p w14:paraId="1699D485" w14:textId="09728CB8" w:rsidR="000E7291" w:rsidRPr="00055FF8" w:rsidRDefault="000E7291" w:rsidP="000E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55FF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67AB5C1" w14:textId="50338EC3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C9B72DF" w14:textId="77777777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292B2FA" w14:textId="1A9675F3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0E8CBC1" w14:textId="77777777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DDD8808" w14:textId="63B78BDF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6B84804" w14:textId="77777777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6AF8244" w14:textId="033E8FF1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1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(437)</w:t>
            </w:r>
          </w:p>
        </w:tc>
      </w:tr>
      <w:tr w:rsidR="000E7291" w:rsidRPr="00055FF8" w14:paraId="60EBFAEB" w14:textId="77777777" w:rsidTr="003A1C44">
        <w:tc>
          <w:tcPr>
            <w:tcW w:w="2262" w:type="pct"/>
          </w:tcPr>
          <w:p w14:paraId="311D7406" w14:textId="77777777" w:rsidR="000E7291" w:rsidRPr="00055FF8" w:rsidRDefault="000E7291" w:rsidP="000E7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1F8C945" w14:textId="626E86EF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</w:t>
            </w:r>
            <w:r w:rsidR="00A4302A" w:rsidRPr="00055FF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</w:t>
            </w:r>
            <w:r w:rsidRPr="00055FF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0</w:t>
            </w:r>
            <w:r w:rsidR="00A4302A" w:rsidRPr="00055FF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,010</w:t>
            </w:r>
          </w:p>
        </w:tc>
        <w:tc>
          <w:tcPr>
            <w:tcW w:w="131" w:type="pct"/>
          </w:tcPr>
          <w:p w14:paraId="504E33A8" w14:textId="77777777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3209AD5" w14:textId="07CEECE6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3,400</w:t>
            </w:r>
          </w:p>
        </w:tc>
        <w:tc>
          <w:tcPr>
            <w:tcW w:w="131" w:type="pct"/>
          </w:tcPr>
          <w:p w14:paraId="74E0BF4F" w14:textId="77777777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D18230C" w14:textId="19B30282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</w:t>
            </w:r>
            <w:r w:rsidR="00A4302A" w:rsidRPr="00055FF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</w:t>
            </w:r>
            <w:r w:rsidRPr="00055FF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0</w:t>
            </w:r>
            <w:r w:rsidR="00A4302A" w:rsidRPr="00055FF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,010</w:t>
            </w:r>
          </w:p>
        </w:tc>
        <w:tc>
          <w:tcPr>
            <w:tcW w:w="129" w:type="pct"/>
          </w:tcPr>
          <w:p w14:paraId="52056C2F" w14:textId="77777777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5142569" w14:textId="27E88D90" w:rsidR="000E7291" w:rsidRPr="00055FF8" w:rsidRDefault="000E7291" w:rsidP="000E7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1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20,973</w:t>
            </w:r>
          </w:p>
        </w:tc>
      </w:tr>
    </w:tbl>
    <w:p w14:paraId="7F2B3A8E" w14:textId="3D09AC13" w:rsidR="003A1C44" w:rsidRPr="00055FF8" w:rsidRDefault="003A1C44" w:rsidP="00F5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6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0"/>
        <w:gridCol w:w="978"/>
        <w:gridCol w:w="236"/>
        <w:gridCol w:w="1017"/>
        <w:gridCol w:w="236"/>
        <w:gridCol w:w="1012"/>
        <w:gridCol w:w="235"/>
        <w:gridCol w:w="1016"/>
        <w:gridCol w:w="270"/>
        <w:gridCol w:w="990"/>
        <w:gridCol w:w="270"/>
        <w:gridCol w:w="990"/>
      </w:tblGrid>
      <w:tr w:rsidR="004E7381" w:rsidRPr="00055FF8" w14:paraId="5D211586" w14:textId="77777777" w:rsidTr="006E7928">
        <w:trPr>
          <w:tblHeader/>
        </w:trPr>
        <w:tc>
          <w:tcPr>
            <w:tcW w:w="2110" w:type="dxa"/>
            <w:vAlign w:val="bottom"/>
          </w:tcPr>
          <w:p w14:paraId="04CE6E2A" w14:textId="77777777" w:rsidR="004E7381" w:rsidRPr="00055FF8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1" w:type="dxa"/>
            <w:gridSpan w:val="3"/>
            <w:vAlign w:val="bottom"/>
          </w:tcPr>
          <w:p w14:paraId="7E64FB79" w14:textId="77777777" w:rsidR="004E7381" w:rsidRPr="00055FF8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3105655" w14:textId="77777777" w:rsidR="004E7381" w:rsidRPr="00055FF8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24CCBAA5" w14:textId="77777777" w:rsidR="004E7381" w:rsidRPr="00055FF8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84A2E" w:rsidRPr="00055FF8" w14:paraId="321B503F" w14:textId="77777777" w:rsidTr="00C52990">
        <w:trPr>
          <w:tblHeader/>
        </w:trPr>
        <w:tc>
          <w:tcPr>
            <w:tcW w:w="2110" w:type="dxa"/>
            <w:shd w:val="clear" w:color="auto" w:fill="auto"/>
            <w:vAlign w:val="bottom"/>
          </w:tcPr>
          <w:p w14:paraId="59438E65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31" w:type="dxa"/>
            <w:gridSpan w:val="3"/>
            <w:vAlign w:val="bottom"/>
          </w:tcPr>
          <w:p w14:paraId="31B5938A" w14:textId="0B1CA17D" w:rsidR="00484A2E" w:rsidRPr="00055FF8" w:rsidRDefault="00484A2E" w:rsidP="0048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36" w:type="dxa"/>
            <w:vAlign w:val="bottom"/>
          </w:tcPr>
          <w:p w14:paraId="1DE9D9FF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13B231FF" w14:textId="5DF86939" w:rsidR="00484A2E" w:rsidRPr="00055FF8" w:rsidRDefault="00484A2E" w:rsidP="0048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35" w:type="dxa"/>
            <w:vAlign w:val="bottom"/>
          </w:tcPr>
          <w:p w14:paraId="3634B5B1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1F2B07AB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0D1DFB8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808351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33A7C5D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473724" w14:textId="3A010B62" w:rsidR="00484A2E" w:rsidRPr="00055FF8" w:rsidRDefault="00484A2E" w:rsidP="0048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484A2E" w:rsidRPr="00055FF8" w14:paraId="3D5AE17D" w14:textId="77777777" w:rsidTr="00C52990">
        <w:trPr>
          <w:tblHeader/>
        </w:trPr>
        <w:tc>
          <w:tcPr>
            <w:tcW w:w="2110" w:type="dxa"/>
            <w:shd w:val="clear" w:color="auto" w:fill="auto"/>
            <w:vAlign w:val="bottom"/>
          </w:tcPr>
          <w:p w14:paraId="450BEB61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31" w:type="dxa"/>
            <w:gridSpan w:val="3"/>
            <w:vAlign w:val="bottom"/>
          </w:tcPr>
          <w:p w14:paraId="7551B436" w14:textId="1E761D5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A7B82DD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4F582CE1" w14:textId="62F9C465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</w:t>
            </w:r>
          </w:p>
        </w:tc>
        <w:tc>
          <w:tcPr>
            <w:tcW w:w="235" w:type="dxa"/>
            <w:vAlign w:val="bottom"/>
          </w:tcPr>
          <w:p w14:paraId="04BE905B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1DB493A8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3914808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8536FE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C9B912D" w14:textId="77777777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1D628E" w14:textId="79CC0A7A" w:rsidR="00484A2E" w:rsidRPr="00055FF8" w:rsidRDefault="00484A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</w:t>
            </w:r>
          </w:p>
        </w:tc>
      </w:tr>
      <w:tr w:rsidR="00A844D3" w:rsidRPr="00055FF8" w14:paraId="4940395B" w14:textId="77777777" w:rsidTr="0054461A">
        <w:trPr>
          <w:tblHeader/>
        </w:trPr>
        <w:tc>
          <w:tcPr>
            <w:tcW w:w="2110" w:type="dxa"/>
            <w:vAlign w:val="bottom"/>
          </w:tcPr>
          <w:p w14:paraId="5CE25781" w14:textId="55412E92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055FF8">
              <w:rPr>
                <w:rFonts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8" w:type="dxa"/>
            <w:vAlign w:val="bottom"/>
          </w:tcPr>
          <w:p w14:paraId="7243C8CD" w14:textId="3251AFA2" w:rsidR="00A844D3" w:rsidRPr="00055FF8" w:rsidRDefault="006749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6FD" w:rsidRPr="00055FF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2D7B519E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EF6D8A9" w14:textId="5B5A833D" w:rsidR="00A844D3" w:rsidRPr="00055FF8" w:rsidRDefault="006749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6FD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0EE2C96D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2D562228" w14:textId="0EECA1A6" w:rsidR="00A844D3" w:rsidRPr="00055FF8" w:rsidRDefault="006749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6FD" w:rsidRPr="00055FF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5" w:type="dxa"/>
            <w:vAlign w:val="bottom"/>
          </w:tcPr>
          <w:p w14:paraId="5C691DEA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47AD7B7D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5675050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80E81A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754FB85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42017F" w14:textId="1655EE4E" w:rsidR="00A844D3" w:rsidRPr="00055FF8" w:rsidRDefault="006749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6FD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623AD" w:rsidRPr="00055FF8" w14:paraId="3D6E94E9" w14:textId="77777777" w:rsidTr="006E7928">
        <w:trPr>
          <w:tblHeader/>
        </w:trPr>
        <w:tc>
          <w:tcPr>
            <w:tcW w:w="2110" w:type="dxa"/>
            <w:vAlign w:val="bottom"/>
          </w:tcPr>
          <w:p w14:paraId="7069DBBF" w14:textId="77777777" w:rsidR="004623AD" w:rsidRPr="00055FF8" w:rsidRDefault="004623AD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1" w:type="dxa"/>
            <w:gridSpan w:val="3"/>
            <w:vAlign w:val="bottom"/>
          </w:tcPr>
          <w:p w14:paraId="5374B8DC" w14:textId="519F1FC9" w:rsidR="004623AD" w:rsidRPr="00055FF8" w:rsidRDefault="004623AD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FE4A078" w14:textId="77777777" w:rsidR="004623AD" w:rsidRPr="00055FF8" w:rsidRDefault="004623AD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690344AD" w14:textId="29B204AD" w:rsidR="004623AD" w:rsidRPr="00055FF8" w:rsidRDefault="004623AD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492E" w:rsidRPr="00055FF8" w14:paraId="01B232AA" w14:textId="77777777" w:rsidTr="0054461A">
        <w:trPr>
          <w:tblHeader/>
        </w:trPr>
        <w:tc>
          <w:tcPr>
            <w:tcW w:w="2110" w:type="dxa"/>
            <w:vAlign w:val="bottom"/>
          </w:tcPr>
          <w:p w14:paraId="3FE53831" w14:textId="69FED4DE" w:rsidR="0067492E" w:rsidRPr="00055FF8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i/>
                <w:iCs/>
                <w:sz w:val="30"/>
                <w:szCs w:val="30"/>
                <w:cs/>
                <w:lang w:eastAsia="ja-JP"/>
              </w:rPr>
            </w:pPr>
            <w:bookmarkStart w:id="1" w:name="_Hlk71229821"/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8" w:type="dxa"/>
            <w:vAlign w:val="bottom"/>
          </w:tcPr>
          <w:p w14:paraId="57A98B5D" w14:textId="68550EFF" w:rsidR="0067492E" w:rsidRPr="00055FF8" w:rsidRDefault="00AF270B" w:rsidP="0077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E544747" w14:textId="77777777" w:rsidR="0067492E" w:rsidRPr="00055FF8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23F3620" w14:textId="571C774A" w:rsidR="0067492E" w:rsidRPr="00055FF8" w:rsidRDefault="0077666A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E0C4077" w14:textId="77777777" w:rsidR="0067492E" w:rsidRPr="00055FF8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67120313" w14:textId="1BC93F68" w:rsidR="0067492E" w:rsidRPr="00055FF8" w:rsidRDefault="00A016FD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1,980</w:t>
            </w:r>
          </w:p>
        </w:tc>
        <w:tc>
          <w:tcPr>
            <w:tcW w:w="235" w:type="dxa"/>
            <w:vAlign w:val="bottom"/>
          </w:tcPr>
          <w:p w14:paraId="390CD4D5" w14:textId="77777777" w:rsidR="0067492E" w:rsidRPr="00055FF8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C4DBC8E" w14:textId="7555636E" w:rsidR="0067492E" w:rsidRPr="00055FF8" w:rsidRDefault="0077666A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70" w:type="dxa"/>
            <w:vAlign w:val="bottom"/>
          </w:tcPr>
          <w:p w14:paraId="0D4770E0" w14:textId="77777777" w:rsidR="0067492E" w:rsidRPr="00055FF8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C1FA53" w14:textId="67D479FB" w:rsidR="0067492E" w:rsidRPr="00055FF8" w:rsidRDefault="0077666A" w:rsidP="005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(202)</w:t>
            </w:r>
          </w:p>
        </w:tc>
        <w:tc>
          <w:tcPr>
            <w:tcW w:w="270" w:type="dxa"/>
            <w:vAlign w:val="bottom"/>
          </w:tcPr>
          <w:p w14:paraId="14ACF76E" w14:textId="77777777" w:rsidR="0067492E" w:rsidRPr="00055FF8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9CF00E" w14:textId="5D58784F" w:rsidR="0067492E" w:rsidRPr="00055FF8" w:rsidRDefault="0077666A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2,018</w:t>
            </w:r>
          </w:p>
        </w:tc>
      </w:tr>
      <w:bookmarkEnd w:id="1"/>
    </w:tbl>
    <w:p w14:paraId="0B856BFF" w14:textId="77777777" w:rsidR="004E7381" w:rsidRPr="00055FF8" w:rsidRDefault="004E7381" w:rsidP="00B4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2"/>
        <w:gridCol w:w="978"/>
        <w:gridCol w:w="234"/>
        <w:gridCol w:w="1017"/>
        <w:gridCol w:w="236"/>
        <w:gridCol w:w="1012"/>
        <w:gridCol w:w="235"/>
        <w:gridCol w:w="1016"/>
        <w:gridCol w:w="238"/>
        <w:gridCol w:w="1028"/>
        <w:gridCol w:w="264"/>
        <w:gridCol w:w="990"/>
      </w:tblGrid>
      <w:tr w:rsidR="00541EBF" w:rsidRPr="00055FF8" w14:paraId="3F2FC45B" w14:textId="77777777" w:rsidTr="00282D2C">
        <w:trPr>
          <w:tblHeader/>
        </w:trPr>
        <w:tc>
          <w:tcPr>
            <w:tcW w:w="2112" w:type="dxa"/>
            <w:vAlign w:val="bottom"/>
          </w:tcPr>
          <w:p w14:paraId="75DB5204" w14:textId="77777777" w:rsidR="00CA55A0" w:rsidRPr="00055FF8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79E65EC8" w14:textId="77777777" w:rsidR="00CA55A0" w:rsidRPr="00055FF8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5CF1E43" w14:textId="77777777" w:rsidR="00CA55A0" w:rsidRPr="00055FF8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45C8B0B4" w14:textId="57AAF7D6" w:rsidR="00CA55A0" w:rsidRPr="00055FF8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41EBF" w:rsidRPr="00055FF8" w14:paraId="29B8FF96" w14:textId="77777777" w:rsidTr="00C52990">
        <w:trPr>
          <w:tblHeader/>
        </w:trPr>
        <w:tc>
          <w:tcPr>
            <w:tcW w:w="2112" w:type="dxa"/>
            <w:shd w:val="clear" w:color="auto" w:fill="auto"/>
            <w:vAlign w:val="bottom"/>
          </w:tcPr>
          <w:p w14:paraId="268C9E2B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3C41B537" w14:textId="0DEC235A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36" w:type="dxa"/>
            <w:vAlign w:val="bottom"/>
          </w:tcPr>
          <w:p w14:paraId="3FD1D84C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396BEE86" w14:textId="4BCFEAF8" w:rsidR="00062D84" w:rsidRPr="00055FF8" w:rsidRDefault="00062D84" w:rsidP="000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35" w:type="dxa"/>
            <w:vAlign w:val="bottom"/>
          </w:tcPr>
          <w:p w14:paraId="7CAA566E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2DC2AC4E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2058E702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DA2F3D3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" w:type="dxa"/>
            <w:vAlign w:val="bottom"/>
          </w:tcPr>
          <w:p w14:paraId="3F708CB1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407AF0" w14:textId="675AEF9D" w:rsidR="00062D84" w:rsidRPr="00055FF8" w:rsidRDefault="00062D84" w:rsidP="000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541EBF" w:rsidRPr="00055FF8" w14:paraId="78AAD33A" w14:textId="77777777" w:rsidTr="00C52990">
        <w:trPr>
          <w:tblHeader/>
        </w:trPr>
        <w:tc>
          <w:tcPr>
            <w:tcW w:w="2112" w:type="dxa"/>
            <w:shd w:val="clear" w:color="auto" w:fill="auto"/>
            <w:vAlign w:val="bottom"/>
          </w:tcPr>
          <w:p w14:paraId="3E147880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4FF471F8" w14:textId="7AE4E2DC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FC50FA8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75F694B1" w14:textId="3B4B5DC0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35" w:type="dxa"/>
            <w:vAlign w:val="bottom"/>
          </w:tcPr>
          <w:p w14:paraId="0FB34377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6B2FD4C4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2502474F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63766EF3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" w:type="dxa"/>
            <w:vAlign w:val="bottom"/>
          </w:tcPr>
          <w:p w14:paraId="518B4488" w14:textId="77777777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D0F098" w14:textId="55585003" w:rsidR="00062D84" w:rsidRPr="00055FF8" w:rsidRDefault="00062D84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</w:t>
            </w:r>
          </w:p>
        </w:tc>
      </w:tr>
      <w:tr w:rsidR="00541EBF" w:rsidRPr="00055FF8" w14:paraId="7AE0AD5E" w14:textId="77777777" w:rsidTr="00282D2C">
        <w:trPr>
          <w:tblHeader/>
        </w:trPr>
        <w:tc>
          <w:tcPr>
            <w:tcW w:w="2112" w:type="dxa"/>
            <w:vAlign w:val="bottom"/>
          </w:tcPr>
          <w:p w14:paraId="3931F263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055FF8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8" w:type="dxa"/>
            <w:vAlign w:val="bottom"/>
          </w:tcPr>
          <w:p w14:paraId="4C2C9216" w14:textId="1DE4F25E" w:rsidR="00A844D3" w:rsidRPr="00055FF8" w:rsidRDefault="006749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6FD" w:rsidRPr="00055FF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4" w:type="dxa"/>
            <w:vAlign w:val="bottom"/>
          </w:tcPr>
          <w:p w14:paraId="64ED32D4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AC3CAE0" w14:textId="226B44A5" w:rsidR="00A844D3" w:rsidRPr="00055FF8" w:rsidRDefault="00A016FD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444AE7BD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8A91AF3" w14:textId="7D326ACB" w:rsidR="00A844D3" w:rsidRPr="00055FF8" w:rsidRDefault="006749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6FD" w:rsidRPr="00055FF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5" w:type="dxa"/>
            <w:vAlign w:val="bottom"/>
          </w:tcPr>
          <w:p w14:paraId="5A7B9539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52188758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vAlign w:val="bottom"/>
          </w:tcPr>
          <w:p w14:paraId="120D1A6E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BBBB12D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4" w:type="dxa"/>
            <w:vAlign w:val="bottom"/>
          </w:tcPr>
          <w:p w14:paraId="0A88BC34" w14:textId="77777777" w:rsidR="00A844D3" w:rsidRPr="00055FF8" w:rsidRDefault="00A844D3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A8DADA" w14:textId="05A7E0ED" w:rsidR="00A844D3" w:rsidRPr="00055FF8" w:rsidRDefault="0067492E" w:rsidP="00A84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6FD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41EBF" w:rsidRPr="00055FF8" w14:paraId="094E4C75" w14:textId="77777777" w:rsidTr="00282D2C">
        <w:trPr>
          <w:tblHeader/>
        </w:trPr>
        <w:tc>
          <w:tcPr>
            <w:tcW w:w="2112" w:type="dxa"/>
            <w:vAlign w:val="bottom"/>
          </w:tcPr>
          <w:p w14:paraId="7BE869C2" w14:textId="77777777" w:rsidR="004623AD" w:rsidRPr="00055FF8" w:rsidRDefault="004623AD" w:rsidP="00A8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1237F132" w14:textId="6E80B2A9" w:rsidR="004623AD" w:rsidRPr="00055FF8" w:rsidRDefault="004623AD" w:rsidP="00A8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72CC96F" w14:textId="77777777" w:rsidR="004623AD" w:rsidRPr="00055FF8" w:rsidRDefault="004623AD" w:rsidP="00A8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0E41B1CA" w14:textId="4A779182" w:rsidR="004623AD" w:rsidRPr="00055FF8" w:rsidRDefault="004623AD" w:rsidP="00A8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1EBF" w:rsidRPr="00055FF8" w14:paraId="300CF432" w14:textId="77777777" w:rsidTr="00282D2C">
        <w:trPr>
          <w:tblHeader/>
        </w:trPr>
        <w:tc>
          <w:tcPr>
            <w:tcW w:w="2112" w:type="dxa"/>
            <w:vAlign w:val="bottom"/>
          </w:tcPr>
          <w:p w14:paraId="1867D6A1" w14:textId="77777777" w:rsidR="0067492E" w:rsidRPr="00055FF8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i/>
                <w:iCs/>
                <w:sz w:val="30"/>
                <w:szCs w:val="30"/>
                <w:cs/>
                <w:lang w:eastAsia="ja-JP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8" w:type="dxa"/>
            <w:vAlign w:val="bottom"/>
          </w:tcPr>
          <w:p w14:paraId="62A18C1E" w14:textId="0482FA8B" w:rsidR="0067492E" w:rsidRPr="00055FF8" w:rsidRDefault="00AF270B" w:rsidP="00E2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6A894C7D" w14:textId="77777777" w:rsidR="0067492E" w:rsidRPr="00055FF8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0483F56" w14:textId="2FD24F43" w:rsidR="0067492E" w:rsidRPr="00055FF8" w:rsidRDefault="00E20881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B29D9B" w14:textId="77777777" w:rsidR="0067492E" w:rsidRPr="00055FF8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5553B93" w14:textId="164DFC57" w:rsidR="0067492E" w:rsidRPr="00055FF8" w:rsidRDefault="00A016FD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1,854</w:t>
            </w:r>
          </w:p>
        </w:tc>
        <w:tc>
          <w:tcPr>
            <w:tcW w:w="235" w:type="dxa"/>
            <w:vAlign w:val="bottom"/>
          </w:tcPr>
          <w:p w14:paraId="31DB17F9" w14:textId="77777777" w:rsidR="0067492E" w:rsidRPr="00055FF8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D336D52" w14:textId="48D643A6" w:rsidR="0067492E" w:rsidRPr="00055FF8" w:rsidRDefault="00E20881" w:rsidP="005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0"/>
              </w:tabs>
              <w:spacing w:line="240" w:lineRule="auto"/>
              <w:ind w:left="-95" w:right="-3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8" w:type="dxa"/>
            <w:vAlign w:val="bottom"/>
          </w:tcPr>
          <w:p w14:paraId="78F5AFAA" w14:textId="77777777" w:rsidR="0067492E" w:rsidRPr="00055FF8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460F48A" w14:textId="5EEE15AD" w:rsidR="0067492E" w:rsidRPr="00055FF8" w:rsidRDefault="00E20881" w:rsidP="005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  <w:tc>
          <w:tcPr>
            <w:tcW w:w="264" w:type="dxa"/>
            <w:vAlign w:val="bottom"/>
          </w:tcPr>
          <w:p w14:paraId="1691F547" w14:textId="77777777" w:rsidR="0067492E" w:rsidRPr="00055FF8" w:rsidRDefault="0067492E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7B5F89" w14:textId="6EC27240" w:rsidR="0067492E" w:rsidRPr="00055FF8" w:rsidRDefault="00E20881" w:rsidP="0067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1,845</w:t>
            </w:r>
          </w:p>
        </w:tc>
      </w:tr>
    </w:tbl>
    <w:p w14:paraId="3F0C11EE" w14:textId="5AB0AE03" w:rsidR="004605C7" w:rsidRPr="00055FF8" w:rsidRDefault="004605C7" w:rsidP="005E3635">
      <w:pPr>
        <w:tabs>
          <w:tab w:val="left" w:pos="8370"/>
        </w:tabs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920082" w:rsidRPr="00055FF8" w14:paraId="28A567C9" w14:textId="77777777" w:rsidTr="000830CE">
        <w:trPr>
          <w:tblHeader/>
        </w:trPr>
        <w:tc>
          <w:tcPr>
            <w:tcW w:w="2267" w:type="pct"/>
            <w:shd w:val="clear" w:color="auto" w:fill="auto"/>
          </w:tcPr>
          <w:p w14:paraId="4F61CCDF" w14:textId="77777777" w:rsidR="00920082" w:rsidRPr="00055FF8" w:rsidRDefault="00920082" w:rsidP="00393C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75FD69B0" w14:textId="77777777" w:rsidR="00920082" w:rsidRPr="00055FF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15CC8D9C" w14:textId="77777777" w:rsidR="00920082" w:rsidRPr="00055FF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63615922" w14:textId="77777777" w:rsidR="00920082" w:rsidRPr="00055FF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20082" w:rsidRPr="00055FF8" w14:paraId="0B4504E2" w14:textId="77777777" w:rsidTr="000830CE">
        <w:trPr>
          <w:tblHeader/>
        </w:trPr>
        <w:tc>
          <w:tcPr>
            <w:tcW w:w="2267" w:type="pct"/>
            <w:shd w:val="clear" w:color="auto" w:fill="auto"/>
          </w:tcPr>
          <w:p w14:paraId="53593E9B" w14:textId="77777777" w:rsidR="00920082" w:rsidRPr="00055FF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1C39D72" w14:textId="0401FB9F" w:rsidR="00920082" w:rsidRPr="00055FF8" w:rsidRDefault="0067492E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2D94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687BEFC9" w14:textId="77777777" w:rsidR="00920082" w:rsidRPr="00055FF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5AAD5E5" w14:textId="0619B175" w:rsidR="00920082" w:rsidRPr="00055FF8" w:rsidRDefault="00922D94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35DCB744" w14:textId="77777777" w:rsidR="00920082" w:rsidRPr="00055FF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F6F75F4" w14:textId="5A6FD454" w:rsidR="00920082" w:rsidRPr="00055FF8" w:rsidRDefault="00922D94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220D1212" w14:textId="77777777" w:rsidR="00920082" w:rsidRPr="00055FF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6A7AFCE6" w14:textId="38DBD2D4" w:rsidR="00920082" w:rsidRPr="00055FF8" w:rsidRDefault="00922D94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20082" w:rsidRPr="00055FF8" w14:paraId="5BD4916E" w14:textId="77777777" w:rsidTr="000830CE">
        <w:trPr>
          <w:tblHeader/>
        </w:trPr>
        <w:tc>
          <w:tcPr>
            <w:tcW w:w="2267" w:type="pct"/>
          </w:tcPr>
          <w:p w14:paraId="71D91935" w14:textId="77777777" w:rsidR="00920082" w:rsidRPr="00055FF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30A8EE8E" w14:textId="77777777" w:rsidR="00920082" w:rsidRPr="00055FF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683F" w:rsidRPr="00055FF8" w14:paraId="3E951794" w14:textId="77777777" w:rsidTr="000830CE">
        <w:trPr>
          <w:tblHeader/>
        </w:trPr>
        <w:tc>
          <w:tcPr>
            <w:tcW w:w="2267" w:type="pct"/>
          </w:tcPr>
          <w:p w14:paraId="11C3C88F" w14:textId="13B15CC2" w:rsidR="003B683F" w:rsidRPr="00055FF8" w:rsidRDefault="003B683F" w:rsidP="003B6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2733" w:type="pct"/>
            <w:gridSpan w:val="8"/>
          </w:tcPr>
          <w:p w14:paraId="1EF1D56A" w14:textId="77777777" w:rsidR="003B683F" w:rsidRPr="00055FF8" w:rsidRDefault="003B683F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22D94" w:rsidRPr="00055FF8" w14:paraId="2C3ABE91" w14:textId="77777777" w:rsidTr="00393C06">
        <w:tc>
          <w:tcPr>
            <w:tcW w:w="2267" w:type="pct"/>
          </w:tcPr>
          <w:p w14:paraId="2C302F93" w14:textId="45627A48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                                                                </w:t>
            </w:r>
          </w:p>
        </w:tc>
        <w:tc>
          <w:tcPr>
            <w:tcW w:w="577" w:type="pct"/>
          </w:tcPr>
          <w:p w14:paraId="4F9DD260" w14:textId="0C0D31F0" w:rsidR="00922D94" w:rsidRPr="00055FF8" w:rsidRDefault="00D45926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749C7AA6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21A20FA" w14:textId="767ADA1A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6,542</w:t>
            </w:r>
          </w:p>
        </w:tc>
        <w:tc>
          <w:tcPr>
            <w:tcW w:w="144" w:type="pct"/>
          </w:tcPr>
          <w:p w14:paraId="2F6FD53D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0544466" w14:textId="3024CC6F" w:rsidR="00922D94" w:rsidRPr="00055FF8" w:rsidRDefault="0017722A" w:rsidP="00427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BD0E295" w14:textId="77777777" w:rsidR="00922D94" w:rsidRPr="00055FF8" w:rsidRDefault="00922D94" w:rsidP="00822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7914CC3" w14:textId="6B997524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6,542</w:t>
            </w:r>
          </w:p>
        </w:tc>
      </w:tr>
      <w:tr w:rsidR="00922D94" w:rsidRPr="00055FF8" w14:paraId="2AD34751" w14:textId="77777777" w:rsidTr="00393C06">
        <w:tc>
          <w:tcPr>
            <w:tcW w:w="2267" w:type="pct"/>
          </w:tcPr>
          <w:p w14:paraId="3D5861E4" w14:textId="77777777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02B04917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FF0A1FD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D834E51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1603705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32B7A21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5F9307D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3C5EAF4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2D94" w:rsidRPr="00055FF8" w14:paraId="2A1F9267" w14:textId="77777777" w:rsidTr="00393C06">
        <w:tc>
          <w:tcPr>
            <w:tcW w:w="2267" w:type="pct"/>
          </w:tcPr>
          <w:p w14:paraId="6929A6D3" w14:textId="0273353F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126757885"/>
            <w:r w:rsidRPr="00055F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77" w:type="pct"/>
          </w:tcPr>
          <w:p w14:paraId="7DF1E4AF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3DF0D54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0F1DD0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F7ADA5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5CD8128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7E0E326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9772051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2"/>
      <w:tr w:rsidR="00922D94" w:rsidRPr="00055FF8" w14:paraId="28F04F60" w14:textId="77777777" w:rsidTr="00393C06">
        <w:tc>
          <w:tcPr>
            <w:tcW w:w="2267" w:type="pct"/>
          </w:tcPr>
          <w:p w14:paraId="56C1F0DA" w14:textId="1FBE4ADD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941ADFD" w14:textId="71417843" w:rsidR="00922D94" w:rsidRPr="00055FF8" w:rsidRDefault="00D45926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7BCB81A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DEF7438" w14:textId="516BEFF3" w:rsidR="00922D94" w:rsidRPr="00055FF8" w:rsidRDefault="00922D94" w:rsidP="0017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4A59B8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D60A55D" w14:textId="0EC38D3A" w:rsidR="00922D94" w:rsidRPr="00055FF8" w:rsidRDefault="0017722A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6,518</w:t>
            </w:r>
          </w:p>
        </w:tc>
        <w:tc>
          <w:tcPr>
            <w:tcW w:w="146" w:type="pct"/>
          </w:tcPr>
          <w:p w14:paraId="4FB49921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E63779B" w14:textId="3D576D44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</w:tr>
      <w:tr w:rsidR="00922D94" w:rsidRPr="00055FF8" w14:paraId="3631D735" w14:textId="77777777" w:rsidTr="00393C06">
        <w:tc>
          <w:tcPr>
            <w:tcW w:w="2267" w:type="pct"/>
          </w:tcPr>
          <w:p w14:paraId="54C8B761" w14:textId="77777777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32FF169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14D1592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541665F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901064F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75BB63B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6AAB61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B3DA00C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D94" w:rsidRPr="00055FF8" w14:paraId="2BB4F026" w14:textId="77777777" w:rsidTr="00393C06">
        <w:tc>
          <w:tcPr>
            <w:tcW w:w="2267" w:type="pct"/>
          </w:tcPr>
          <w:p w14:paraId="53029E96" w14:textId="767B9547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7" w:type="pct"/>
          </w:tcPr>
          <w:p w14:paraId="268AB995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2FE61D8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3FC77B4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89253B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3663768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36844A1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21DC900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2D94" w:rsidRPr="00055FF8" w14:paraId="18612BD2" w14:textId="77777777" w:rsidTr="00393C06">
        <w:tc>
          <w:tcPr>
            <w:tcW w:w="2267" w:type="pct"/>
          </w:tcPr>
          <w:p w14:paraId="5BBB1158" w14:textId="09ACBD04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329533BD" w14:textId="77AF8564" w:rsidR="00922D94" w:rsidRPr="00055FF8" w:rsidRDefault="00D45926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0EE9A2D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C9D72E1" w14:textId="3CE42D2E" w:rsidR="00922D94" w:rsidRPr="00055FF8" w:rsidRDefault="00922D94" w:rsidP="0017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4D2D54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D0D8A5" w14:textId="7F0DA7CF" w:rsidR="00922D94" w:rsidRPr="00055FF8" w:rsidRDefault="0017722A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146" w:type="pct"/>
          </w:tcPr>
          <w:p w14:paraId="7D13DF58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E6C3604" w14:textId="65E61F7E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</w:tr>
      <w:tr w:rsidR="00922D94" w:rsidRPr="00055FF8" w14:paraId="1550E50A" w14:textId="77777777" w:rsidTr="00393C06">
        <w:tc>
          <w:tcPr>
            <w:tcW w:w="2267" w:type="pct"/>
          </w:tcPr>
          <w:p w14:paraId="3FCB716C" w14:textId="6BBA9090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ACB0570" w14:textId="239D52A1" w:rsidR="00922D94" w:rsidRPr="00055FF8" w:rsidRDefault="00D45926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191,607</w:t>
            </w:r>
          </w:p>
        </w:tc>
        <w:tc>
          <w:tcPr>
            <w:tcW w:w="144" w:type="pct"/>
            <w:gridSpan w:val="2"/>
          </w:tcPr>
          <w:p w14:paraId="599C8549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B21510" w14:textId="3569BED6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405,965</w:t>
            </w:r>
          </w:p>
        </w:tc>
        <w:tc>
          <w:tcPr>
            <w:tcW w:w="144" w:type="pct"/>
          </w:tcPr>
          <w:p w14:paraId="1EDEF4F6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A68354A" w14:textId="49EBA3D0" w:rsidR="00922D94" w:rsidRPr="00055FF8" w:rsidRDefault="0017722A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191,607</w:t>
            </w:r>
          </w:p>
        </w:tc>
        <w:tc>
          <w:tcPr>
            <w:tcW w:w="146" w:type="pct"/>
          </w:tcPr>
          <w:p w14:paraId="3AD1535E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B77FDD1" w14:textId="384B61AA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405,965</w:t>
            </w:r>
          </w:p>
        </w:tc>
      </w:tr>
      <w:tr w:rsidR="00922D94" w:rsidRPr="00055FF8" w14:paraId="7A58893A" w14:textId="77777777" w:rsidTr="0058156E">
        <w:tc>
          <w:tcPr>
            <w:tcW w:w="2267" w:type="pct"/>
          </w:tcPr>
          <w:p w14:paraId="17F5374D" w14:textId="646D2545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5573467" w14:textId="6577A35B" w:rsidR="00922D94" w:rsidRPr="00055FF8" w:rsidRDefault="00D45926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D822C6E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5EF7012" w14:textId="68FBCECA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" w:type="pct"/>
          </w:tcPr>
          <w:p w14:paraId="3DAB42F9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E351B87" w14:textId="6FF846E4" w:rsidR="00922D94" w:rsidRPr="00055FF8" w:rsidRDefault="0017722A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66DF86B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3DFC36A" w14:textId="62D1BC5F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922D94" w:rsidRPr="00055FF8" w14:paraId="5C9637B0" w14:textId="77777777" w:rsidTr="0058156E">
        <w:tc>
          <w:tcPr>
            <w:tcW w:w="2267" w:type="pct"/>
          </w:tcPr>
          <w:p w14:paraId="0D94F7E1" w14:textId="137236F4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6F62B50" w14:textId="39C2D517" w:rsidR="00922D94" w:rsidRPr="00055FF8" w:rsidRDefault="00D45926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191,607</w:t>
            </w:r>
          </w:p>
        </w:tc>
        <w:tc>
          <w:tcPr>
            <w:tcW w:w="144" w:type="pct"/>
            <w:gridSpan w:val="2"/>
          </w:tcPr>
          <w:p w14:paraId="4CE854DC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80C49A0" w14:textId="6AED11CB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405,975</w:t>
            </w:r>
          </w:p>
        </w:tc>
        <w:tc>
          <w:tcPr>
            <w:tcW w:w="144" w:type="pct"/>
          </w:tcPr>
          <w:p w14:paraId="5A714076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5C2D7B1" w14:textId="22C47AFC" w:rsidR="00922D94" w:rsidRPr="00055FF8" w:rsidRDefault="0017722A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192,448</w:t>
            </w:r>
          </w:p>
        </w:tc>
        <w:tc>
          <w:tcPr>
            <w:tcW w:w="146" w:type="pct"/>
          </w:tcPr>
          <w:p w14:paraId="5ED97F8F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8FF7E1E" w14:textId="2D6E5432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406,534</w:t>
            </w:r>
          </w:p>
        </w:tc>
      </w:tr>
      <w:tr w:rsidR="00922D94" w:rsidRPr="00055FF8" w14:paraId="5F036E80" w14:textId="77777777" w:rsidTr="009732E0">
        <w:tc>
          <w:tcPr>
            <w:tcW w:w="2267" w:type="pct"/>
          </w:tcPr>
          <w:p w14:paraId="392F9BA9" w14:textId="77777777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273647B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FE2A477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44CC44B8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B75185D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0634999B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AF57F7D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2728B062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2D94" w:rsidRPr="00055FF8" w14:paraId="7E4A886E" w14:textId="77777777" w:rsidTr="00393C06">
        <w:tc>
          <w:tcPr>
            <w:tcW w:w="2267" w:type="pct"/>
          </w:tcPr>
          <w:p w14:paraId="5FF6EDF5" w14:textId="2575EB0D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7" w:type="pct"/>
          </w:tcPr>
          <w:p w14:paraId="1F13B05D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161A9E3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ABF5BF5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378E77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0611126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6DB8ED5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0036BC7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2D94" w:rsidRPr="00055FF8" w14:paraId="1D1992D3" w14:textId="77777777" w:rsidTr="00393C06">
        <w:tc>
          <w:tcPr>
            <w:tcW w:w="2267" w:type="pct"/>
          </w:tcPr>
          <w:p w14:paraId="0C60EDAF" w14:textId="77777777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7D8B00A7" w14:textId="7DD801EC" w:rsidR="00922D94" w:rsidRPr="00055FF8" w:rsidRDefault="00291A92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8A4FBB4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C591E1A" w14:textId="3AD45D9C" w:rsidR="00922D94" w:rsidRPr="00055FF8" w:rsidRDefault="00922D94" w:rsidP="00291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1E4B300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DB3BB87" w14:textId="46DEBD3A" w:rsidR="00922D94" w:rsidRPr="00055FF8" w:rsidRDefault="00291A92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6" w:type="pct"/>
          </w:tcPr>
          <w:p w14:paraId="432DEA2F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37DD322" w14:textId="3CE78EF5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922D94" w:rsidRPr="00055FF8" w14:paraId="2B8B9CD8" w14:textId="77777777" w:rsidTr="00393C06">
        <w:tc>
          <w:tcPr>
            <w:tcW w:w="2267" w:type="pct"/>
          </w:tcPr>
          <w:p w14:paraId="56991A10" w14:textId="46C5305D" w:rsidR="00922D94" w:rsidRPr="00055FF8" w:rsidRDefault="00291A92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4A89B3C0" w14:textId="1A6419A8" w:rsidR="00922D94" w:rsidRPr="00055FF8" w:rsidRDefault="00291A92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4" w:type="pct"/>
            <w:gridSpan w:val="2"/>
          </w:tcPr>
          <w:p w14:paraId="1FC1A1B9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265E8EF" w14:textId="328DFE4F" w:rsidR="00922D94" w:rsidRPr="00055FF8" w:rsidRDefault="00291A92" w:rsidP="00291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4" w:type="pct"/>
          </w:tcPr>
          <w:p w14:paraId="7AA5F189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B30175F" w14:textId="780B9A21" w:rsidR="00922D94" w:rsidRPr="00055FF8" w:rsidRDefault="00291A92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6" w:type="pct"/>
          </w:tcPr>
          <w:p w14:paraId="0EFD6212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9A7F5C0" w14:textId="511C8B84" w:rsidR="00922D94" w:rsidRPr="00055FF8" w:rsidRDefault="00291A92" w:rsidP="00291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922D94" w:rsidRPr="00055FF8" w14:paraId="72E41365" w14:textId="77777777">
        <w:tc>
          <w:tcPr>
            <w:tcW w:w="2267" w:type="pct"/>
          </w:tcPr>
          <w:p w14:paraId="4E7476A3" w14:textId="528F5968" w:rsidR="00922D94" w:rsidRPr="00055FF8" w:rsidRDefault="00291A92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4F81B76" w14:textId="4F21181A" w:rsidR="00922D94" w:rsidRPr="00055FF8" w:rsidRDefault="00291A92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44" w:type="pct"/>
            <w:gridSpan w:val="2"/>
          </w:tcPr>
          <w:p w14:paraId="1D426C50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84208DD" w14:textId="629A2FF1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44" w:type="pct"/>
          </w:tcPr>
          <w:p w14:paraId="385ACAEC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E2781E6" w14:textId="502E200B" w:rsidR="00922D94" w:rsidRPr="00055FF8" w:rsidRDefault="00291A92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146" w:type="pct"/>
          </w:tcPr>
          <w:p w14:paraId="1CAF16F2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40FF2D9" w14:textId="79C013CA" w:rsidR="00922D94" w:rsidRPr="00055FF8" w:rsidRDefault="00291A92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</w:tr>
      <w:tr w:rsidR="00922D94" w:rsidRPr="00055FF8" w14:paraId="75295546" w14:textId="77777777">
        <w:tc>
          <w:tcPr>
            <w:tcW w:w="2267" w:type="pct"/>
          </w:tcPr>
          <w:p w14:paraId="523DF24E" w14:textId="3C5A164C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D858E54" w14:textId="33AE086F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7B1E6E2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EF3590B" w14:textId="67163A9F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8ABFF65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59719E08" w14:textId="164AF022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6C878A9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3C9F0D9" w14:textId="5AD3DDDF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2D94" w:rsidRPr="00055FF8" w14:paraId="33B085AE" w14:textId="77777777">
        <w:tc>
          <w:tcPr>
            <w:tcW w:w="2267" w:type="pct"/>
          </w:tcPr>
          <w:p w14:paraId="214D0941" w14:textId="0CF3945F" w:rsidR="00922D94" w:rsidRPr="00055FF8" w:rsidRDefault="00291A92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7" w:type="pct"/>
          </w:tcPr>
          <w:p w14:paraId="2368BB90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3F03897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31B7B1F4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F32A0D9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0451A26A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AD08078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3BDD4BC5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2D94" w:rsidRPr="00055FF8" w14:paraId="03AD21CD" w14:textId="77777777" w:rsidTr="00C07C7D">
        <w:tc>
          <w:tcPr>
            <w:tcW w:w="2267" w:type="pct"/>
          </w:tcPr>
          <w:p w14:paraId="6A33DA42" w14:textId="625CDB86" w:rsidR="00922D94" w:rsidRPr="00055FF8" w:rsidRDefault="00BA5265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2491880" w14:textId="6BACB694" w:rsidR="00922D94" w:rsidRPr="00055FF8" w:rsidRDefault="00BA5265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93DD060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6FBF9A" w14:textId="0250780B" w:rsidR="00922D94" w:rsidRPr="00055FF8" w:rsidRDefault="00BA5265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11650C9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02600B1" w14:textId="641A0088" w:rsidR="00922D94" w:rsidRPr="00055FF8" w:rsidRDefault="00BA5265" w:rsidP="00427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6,868</w:t>
            </w:r>
          </w:p>
        </w:tc>
        <w:tc>
          <w:tcPr>
            <w:tcW w:w="146" w:type="pct"/>
          </w:tcPr>
          <w:p w14:paraId="0CF55FB2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C64D787" w14:textId="3109B4E8" w:rsidR="00922D94" w:rsidRPr="00055FF8" w:rsidRDefault="00BA5265" w:rsidP="00427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1,242</w:t>
            </w:r>
          </w:p>
        </w:tc>
      </w:tr>
      <w:tr w:rsidR="00922D94" w:rsidRPr="00055FF8" w14:paraId="1DF9556B" w14:textId="77777777" w:rsidTr="00C07C7D">
        <w:tc>
          <w:tcPr>
            <w:tcW w:w="2267" w:type="pct"/>
          </w:tcPr>
          <w:p w14:paraId="42E8BCA6" w14:textId="62C81EB1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59A1786" w14:textId="36865960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3856D1C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0B7A7B6" w14:textId="7EE99A0F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0A9B11B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8FC374B" w14:textId="53EAFE60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EE213F6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224846F" w14:textId="49B6A520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4F506F5" w14:textId="77777777" w:rsidR="007C7E63" w:rsidRPr="00055FF8" w:rsidRDefault="007C7E63" w:rsidP="00B45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8C98EBE" w14:textId="77777777" w:rsidR="00270AC8" w:rsidRPr="00055FF8" w:rsidRDefault="0027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55FF8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7B324AD2" w14:textId="7DA39CF6" w:rsidR="000414C9" w:rsidRPr="00055FF8" w:rsidRDefault="000414C9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55FF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ภาระผูกพันกับบุคคลหรือกิจการที่เกี่ยวข้องกัน</w:t>
      </w:r>
    </w:p>
    <w:p w14:paraId="7BD69C7C" w14:textId="77777777" w:rsidR="00083A5E" w:rsidRPr="00055FF8" w:rsidRDefault="00083A5E" w:rsidP="00601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5"/>
        <w:gridCol w:w="1079"/>
        <w:gridCol w:w="273"/>
        <w:gridCol w:w="1078"/>
        <w:gridCol w:w="241"/>
        <w:gridCol w:w="1106"/>
        <w:gridCol w:w="268"/>
        <w:gridCol w:w="1080"/>
      </w:tblGrid>
      <w:tr w:rsidR="00BE5FC3" w:rsidRPr="00055FF8" w14:paraId="5C859E60" w14:textId="77777777" w:rsidTr="00110CC8">
        <w:trPr>
          <w:tblHeader/>
        </w:trPr>
        <w:tc>
          <w:tcPr>
            <w:tcW w:w="2262" w:type="pct"/>
            <w:shd w:val="clear" w:color="auto" w:fill="auto"/>
          </w:tcPr>
          <w:p w14:paraId="59C87A4B" w14:textId="77777777" w:rsidR="00BE5FC3" w:rsidRPr="00055FF8" w:rsidRDefault="00BE5FC3" w:rsidP="0012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  <w:shd w:val="clear" w:color="auto" w:fill="auto"/>
          </w:tcPr>
          <w:p w14:paraId="7B0882B5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  <w:shd w:val="clear" w:color="auto" w:fill="auto"/>
          </w:tcPr>
          <w:p w14:paraId="108B5670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pct"/>
            <w:gridSpan w:val="3"/>
            <w:shd w:val="clear" w:color="auto" w:fill="auto"/>
          </w:tcPr>
          <w:p w14:paraId="4C7FC3C1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10CC8" w:rsidRPr="00055FF8" w14:paraId="235904DA" w14:textId="77777777" w:rsidTr="00110CC8">
        <w:trPr>
          <w:trHeight w:val="344"/>
          <w:tblHeader/>
        </w:trPr>
        <w:tc>
          <w:tcPr>
            <w:tcW w:w="2262" w:type="pct"/>
            <w:shd w:val="clear" w:color="auto" w:fill="auto"/>
          </w:tcPr>
          <w:p w14:paraId="0D19ABDC" w14:textId="77777777" w:rsidR="00BE5FC3" w:rsidRPr="00055FF8" w:rsidRDefault="00BE5FC3" w:rsidP="0012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2CE2C860" w14:textId="32212CAC" w:rsidR="00BE5FC3" w:rsidRPr="00055FF8" w:rsidRDefault="0067492E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2D94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132DE039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1FF99E9" w14:textId="00545774" w:rsidR="00BE5FC3" w:rsidRPr="00055FF8" w:rsidRDefault="00922D94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  <w:shd w:val="clear" w:color="auto" w:fill="auto"/>
          </w:tcPr>
          <w:p w14:paraId="25C06A1F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1B3DF02" w14:textId="33DB2F2E" w:rsidR="00BE5FC3" w:rsidRPr="00055FF8" w:rsidRDefault="00922D94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  <w:shd w:val="clear" w:color="auto" w:fill="auto"/>
          </w:tcPr>
          <w:p w14:paraId="4C7F2EF6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6396809" w14:textId="797676DC" w:rsidR="00BE5FC3" w:rsidRPr="00055FF8" w:rsidRDefault="00922D94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E5FC3" w:rsidRPr="00055FF8" w14:paraId="7FECBD81" w14:textId="77777777" w:rsidTr="00110CC8">
        <w:trPr>
          <w:tblHeader/>
        </w:trPr>
        <w:tc>
          <w:tcPr>
            <w:tcW w:w="2262" w:type="pct"/>
            <w:shd w:val="clear" w:color="auto" w:fill="auto"/>
            <w:vAlign w:val="center"/>
          </w:tcPr>
          <w:p w14:paraId="291BE208" w14:textId="77777777" w:rsidR="00BE5FC3" w:rsidRPr="00055FF8" w:rsidRDefault="00BE5FC3" w:rsidP="0012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8" w:type="pct"/>
            <w:gridSpan w:val="7"/>
            <w:shd w:val="clear" w:color="auto" w:fill="auto"/>
          </w:tcPr>
          <w:p w14:paraId="2DBB27A5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10CC8" w:rsidRPr="00055FF8" w14:paraId="700D552C" w14:textId="77777777" w:rsidTr="005F4C19">
        <w:tc>
          <w:tcPr>
            <w:tcW w:w="2262" w:type="pct"/>
            <w:shd w:val="clear" w:color="auto" w:fill="auto"/>
          </w:tcPr>
          <w:p w14:paraId="382EF287" w14:textId="79BB2B34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76" w:type="pct"/>
            <w:shd w:val="clear" w:color="auto" w:fill="auto"/>
          </w:tcPr>
          <w:p w14:paraId="7C1AF7D6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1A2C1EE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BF6A499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01552F4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D1C3E85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F975307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B58FDCD" w14:textId="77777777" w:rsidR="00BE5FC3" w:rsidRPr="00055FF8" w:rsidRDefault="00BE5FC3" w:rsidP="00124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D94" w:rsidRPr="00055FF8" w14:paraId="281F57F9" w14:textId="77777777" w:rsidTr="005F4C19">
        <w:tc>
          <w:tcPr>
            <w:tcW w:w="2262" w:type="pct"/>
            <w:shd w:val="clear" w:color="auto" w:fill="auto"/>
          </w:tcPr>
          <w:p w14:paraId="3D0F7A22" w14:textId="16661738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shd w:val="clear" w:color="auto" w:fill="auto"/>
          </w:tcPr>
          <w:p w14:paraId="15CD41F2" w14:textId="4912FA76" w:rsidR="00922D94" w:rsidRPr="00055FF8" w:rsidRDefault="00FA0027" w:rsidP="00427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E67A159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8A5DBA0" w14:textId="5F387BE3" w:rsidR="00922D94" w:rsidRPr="00055FF8" w:rsidRDefault="00922D94" w:rsidP="00427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DE7728D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3225480" w14:textId="7F2A4B90" w:rsidR="00922D94" w:rsidRPr="00055FF8" w:rsidRDefault="00FA0027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710A512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4994CAD" w14:textId="2D1F301D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</w:tr>
      <w:tr w:rsidR="00922D94" w:rsidRPr="00055FF8" w14:paraId="7D6529AD" w14:textId="77777777" w:rsidTr="005F4C19">
        <w:tc>
          <w:tcPr>
            <w:tcW w:w="2262" w:type="pct"/>
            <w:shd w:val="clear" w:color="auto" w:fill="auto"/>
          </w:tcPr>
          <w:p w14:paraId="4A895F90" w14:textId="618E140B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6" w:type="pct"/>
            <w:shd w:val="clear" w:color="auto" w:fill="auto"/>
          </w:tcPr>
          <w:p w14:paraId="1323E46B" w14:textId="550539DE" w:rsidR="00922D94" w:rsidRPr="00055FF8" w:rsidRDefault="00FA0027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56,866</w:t>
            </w:r>
          </w:p>
        </w:tc>
        <w:tc>
          <w:tcPr>
            <w:tcW w:w="146" w:type="pct"/>
            <w:shd w:val="clear" w:color="auto" w:fill="auto"/>
          </w:tcPr>
          <w:p w14:paraId="62FE8CD3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A6D5E15" w14:textId="2BB095B5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34,886</w:t>
            </w:r>
          </w:p>
        </w:tc>
        <w:tc>
          <w:tcPr>
            <w:tcW w:w="129" w:type="pct"/>
            <w:shd w:val="clear" w:color="auto" w:fill="auto"/>
          </w:tcPr>
          <w:p w14:paraId="30BF26E5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043DBCF" w14:textId="5AFFEA71" w:rsidR="00922D94" w:rsidRPr="00055FF8" w:rsidRDefault="00FA0027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56,866</w:t>
            </w:r>
          </w:p>
        </w:tc>
        <w:tc>
          <w:tcPr>
            <w:tcW w:w="143" w:type="pct"/>
            <w:shd w:val="clear" w:color="auto" w:fill="auto"/>
          </w:tcPr>
          <w:p w14:paraId="36546C04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FC0AACB" w14:textId="421A89E4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34,886</w:t>
            </w:r>
          </w:p>
        </w:tc>
      </w:tr>
      <w:tr w:rsidR="00922D94" w:rsidRPr="00055FF8" w14:paraId="394DE21D" w14:textId="77777777" w:rsidTr="005F4C19">
        <w:tc>
          <w:tcPr>
            <w:tcW w:w="2262" w:type="pct"/>
            <w:shd w:val="clear" w:color="auto" w:fill="auto"/>
          </w:tcPr>
          <w:p w14:paraId="562A8066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378CA2F8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954DCBC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7A4ED91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4D3AA246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D704606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373B31EA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4F6C0C3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3FB855A6" w14:textId="7C849DED" w:rsidR="00C871CF" w:rsidRPr="00055FF8" w:rsidRDefault="00C871CF" w:rsidP="00892CE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6AB934C" w14:textId="77777777" w:rsidR="00BF6F13" w:rsidRPr="00055FF8" w:rsidRDefault="00BF6F13" w:rsidP="00BF6F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630"/>
        <w:outlineLvl w:val="0"/>
        <w:rPr>
          <w:rFonts w:ascii="Angsana New" w:hAnsi="Angsana New"/>
          <w:b/>
          <w:bCs/>
          <w:sz w:val="10"/>
          <w:szCs w:val="10"/>
        </w:rPr>
      </w:pPr>
    </w:p>
    <w:tbl>
      <w:tblPr>
        <w:tblW w:w="93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4"/>
        <w:gridCol w:w="1085"/>
        <w:gridCol w:w="251"/>
        <w:gridCol w:w="21"/>
        <w:gridCol w:w="1090"/>
        <w:gridCol w:w="241"/>
        <w:gridCol w:w="1079"/>
        <w:gridCol w:w="269"/>
        <w:gridCol w:w="1062"/>
      </w:tblGrid>
      <w:tr w:rsidR="005F7295" w:rsidRPr="00055FF8" w14:paraId="00BEE593" w14:textId="77777777" w:rsidTr="009C6088">
        <w:tc>
          <w:tcPr>
            <w:tcW w:w="2274" w:type="pct"/>
            <w:shd w:val="clear" w:color="auto" w:fill="auto"/>
          </w:tcPr>
          <w:p w14:paraId="50A4366C" w14:textId="77777777" w:rsidR="005F7295" w:rsidRPr="00055FF8" w:rsidRDefault="005F7295" w:rsidP="00BC64D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8" w:type="pct"/>
            <w:gridSpan w:val="4"/>
            <w:shd w:val="clear" w:color="auto" w:fill="auto"/>
          </w:tcPr>
          <w:p w14:paraId="46C8AC78" w14:textId="77777777" w:rsidR="005F7295" w:rsidRPr="00055FF8" w:rsidRDefault="005F7295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  <w:shd w:val="clear" w:color="auto" w:fill="auto"/>
          </w:tcPr>
          <w:p w14:paraId="1B8D4C44" w14:textId="77777777" w:rsidR="005F7295" w:rsidRPr="00055FF8" w:rsidRDefault="005F7295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pct"/>
            <w:gridSpan w:val="3"/>
            <w:shd w:val="clear" w:color="auto" w:fill="auto"/>
          </w:tcPr>
          <w:p w14:paraId="16B389EC" w14:textId="77777777" w:rsidR="005F7295" w:rsidRPr="00055FF8" w:rsidRDefault="005F7295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F7295" w:rsidRPr="00055FF8" w14:paraId="62B33538" w14:textId="77777777" w:rsidTr="009C6088">
        <w:tc>
          <w:tcPr>
            <w:tcW w:w="2274" w:type="pct"/>
            <w:shd w:val="clear" w:color="auto" w:fill="auto"/>
          </w:tcPr>
          <w:p w14:paraId="50F488C9" w14:textId="77777777" w:rsidR="005F7295" w:rsidRPr="00055FF8" w:rsidRDefault="005F7295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0307A1C" w14:textId="72F8CEA8" w:rsidR="005F7295" w:rsidRPr="00055FF8" w:rsidRDefault="0067492E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2D94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14:paraId="6EC95E02" w14:textId="77777777" w:rsidR="005F7295" w:rsidRPr="00055FF8" w:rsidRDefault="005F7295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3E286AC3" w14:textId="43B82C40" w:rsidR="005F7295" w:rsidRPr="00055FF8" w:rsidRDefault="00922D94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  <w:shd w:val="clear" w:color="auto" w:fill="auto"/>
          </w:tcPr>
          <w:p w14:paraId="2F949461" w14:textId="77777777" w:rsidR="005F7295" w:rsidRPr="00055FF8" w:rsidRDefault="005F7295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20D2966" w14:textId="6DF92652" w:rsidR="005F7295" w:rsidRPr="00055FF8" w:rsidRDefault="00922D94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7DFA17ED" w14:textId="77777777" w:rsidR="005F7295" w:rsidRPr="00055FF8" w:rsidRDefault="005F7295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7E74D242" w14:textId="2B363C98" w:rsidR="005F7295" w:rsidRPr="00055FF8" w:rsidRDefault="00922D94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F7295" w:rsidRPr="00055FF8" w14:paraId="1BF6EF74" w14:textId="77777777" w:rsidTr="007715D5">
        <w:tc>
          <w:tcPr>
            <w:tcW w:w="2274" w:type="pct"/>
          </w:tcPr>
          <w:p w14:paraId="100DA04E" w14:textId="77777777" w:rsidR="005F7295" w:rsidRPr="00055FF8" w:rsidRDefault="005F7295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6" w:type="pct"/>
            <w:gridSpan w:val="8"/>
          </w:tcPr>
          <w:p w14:paraId="75CB8695" w14:textId="77777777" w:rsidR="005F7295" w:rsidRPr="00055FF8" w:rsidRDefault="005F7295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2D94" w:rsidRPr="00055FF8" w14:paraId="60FB7117" w14:textId="77777777" w:rsidTr="009C6088">
        <w:tc>
          <w:tcPr>
            <w:tcW w:w="2274" w:type="pct"/>
          </w:tcPr>
          <w:p w14:paraId="6B4CE937" w14:textId="7E4C0E4D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80" w:type="pct"/>
            <w:shd w:val="clear" w:color="auto" w:fill="auto"/>
          </w:tcPr>
          <w:p w14:paraId="009BC60A" w14:textId="2CC75D03" w:rsidR="00922D94" w:rsidRPr="00055FF8" w:rsidRDefault="00532EAF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45" w:type="pct"/>
            <w:gridSpan w:val="2"/>
          </w:tcPr>
          <w:p w14:paraId="73092633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10B780D" w14:textId="052973C9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29" w:type="pct"/>
          </w:tcPr>
          <w:p w14:paraId="700963F6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34CBB05" w14:textId="60651352" w:rsidR="00922D94" w:rsidRPr="00055FF8" w:rsidRDefault="00532EAF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21AF82F7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53FF088" w14:textId="7EEF1B5C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922D94" w:rsidRPr="00055FF8" w14:paraId="58E4DC5B" w14:textId="77777777" w:rsidTr="009C6088">
        <w:tc>
          <w:tcPr>
            <w:tcW w:w="2274" w:type="pct"/>
          </w:tcPr>
          <w:p w14:paraId="292E5779" w14:textId="2BA273E1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color w:val="FF0000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580" w:type="pct"/>
            <w:shd w:val="clear" w:color="auto" w:fill="auto"/>
          </w:tcPr>
          <w:p w14:paraId="71DE87CF" w14:textId="77481088" w:rsidR="00922D94" w:rsidRPr="00055FF8" w:rsidRDefault="00532EAF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162,246</w:t>
            </w:r>
          </w:p>
        </w:tc>
        <w:tc>
          <w:tcPr>
            <w:tcW w:w="145" w:type="pct"/>
            <w:gridSpan w:val="2"/>
          </w:tcPr>
          <w:p w14:paraId="010CFBA7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A1ED510" w14:textId="4BC4D25B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301,917</w:t>
            </w:r>
          </w:p>
        </w:tc>
        <w:tc>
          <w:tcPr>
            <w:tcW w:w="129" w:type="pct"/>
          </w:tcPr>
          <w:p w14:paraId="3BE0A4C6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41E1CB1" w14:textId="20A31798" w:rsidR="00922D94" w:rsidRPr="00055FF8" w:rsidRDefault="00532EAF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120,918</w:t>
            </w:r>
          </w:p>
        </w:tc>
        <w:tc>
          <w:tcPr>
            <w:tcW w:w="144" w:type="pct"/>
          </w:tcPr>
          <w:p w14:paraId="023F8733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5A325B49" w14:textId="43A320F9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209,059</w:t>
            </w:r>
          </w:p>
        </w:tc>
      </w:tr>
      <w:tr w:rsidR="00922D94" w:rsidRPr="00055FF8" w14:paraId="282E14AE" w14:textId="77777777" w:rsidTr="009C6088">
        <w:tc>
          <w:tcPr>
            <w:tcW w:w="2274" w:type="pct"/>
          </w:tcPr>
          <w:p w14:paraId="000EFAC6" w14:textId="5C48A65C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73B85" w14:textId="22AF2672" w:rsidR="00922D94" w:rsidRPr="00055FF8" w:rsidRDefault="00532EAF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162,268</w:t>
            </w:r>
          </w:p>
        </w:tc>
        <w:tc>
          <w:tcPr>
            <w:tcW w:w="145" w:type="pct"/>
            <w:gridSpan w:val="2"/>
          </w:tcPr>
          <w:p w14:paraId="657342FE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1DE0469" w14:textId="5ED45FB0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301,949</w:t>
            </w:r>
          </w:p>
        </w:tc>
        <w:tc>
          <w:tcPr>
            <w:tcW w:w="129" w:type="pct"/>
          </w:tcPr>
          <w:p w14:paraId="0D5BE679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9A55786" w14:textId="2BCCDDCA" w:rsidR="00922D94" w:rsidRPr="00055FF8" w:rsidRDefault="00532EAF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120,919</w:t>
            </w:r>
          </w:p>
        </w:tc>
        <w:tc>
          <w:tcPr>
            <w:tcW w:w="144" w:type="pct"/>
          </w:tcPr>
          <w:p w14:paraId="771B5F8E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702DCD68" w14:textId="57923F2B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209,073</w:t>
            </w:r>
          </w:p>
        </w:tc>
      </w:tr>
    </w:tbl>
    <w:p w14:paraId="2365934A" w14:textId="77777777" w:rsidR="0027300F" w:rsidRPr="00055FF8" w:rsidRDefault="0027300F" w:rsidP="00273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9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722A4F43" w14:textId="77777777" w:rsidR="0027300F" w:rsidRPr="00055FF8" w:rsidRDefault="00273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 w:cs="Angsana New"/>
          <w:b/>
          <w:bCs/>
          <w:sz w:val="30"/>
          <w:szCs w:val="30"/>
          <w:cs/>
        </w:rPr>
      </w:pPr>
      <w:r w:rsidRPr="00055FF8">
        <w:rPr>
          <w:rFonts w:ascii="Angsana New" w:eastAsia="MS Mincho" w:hAnsi="Angsana New" w:cs="Angsana New"/>
          <w:b/>
          <w:bCs/>
          <w:sz w:val="30"/>
          <w:szCs w:val="30"/>
          <w:cs/>
        </w:rPr>
        <w:br w:type="page"/>
      </w:r>
    </w:p>
    <w:p w14:paraId="0C9D1884" w14:textId="57EFC29D" w:rsidR="00E90867" w:rsidRPr="00055FF8" w:rsidRDefault="00E90867" w:rsidP="00E670BF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  <w:cs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lastRenderedPageBreak/>
        <w:t>ลูกหนี้การค้า</w:t>
      </w:r>
      <w:r w:rsidR="00B60EB5"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และลูกหนี้อื่น</w:t>
      </w:r>
    </w:p>
    <w:p w14:paraId="01C2475D" w14:textId="77777777" w:rsidR="00E90867" w:rsidRPr="00055FF8" w:rsidRDefault="00E90867" w:rsidP="00AB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  <w:cs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6"/>
        <w:gridCol w:w="249"/>
        <w:gridCol w:w="21"/>
        <w:gridCol w:w="1082"/>
        <w:gridCol w:w="270"/>
        <w:gridCol w:w="1080"/>
        <w:gridCol w:w="274"/>
        <w:gridCol w:w="1064"/>
      </w:tblGrid>
      <w:tr w:rsidR="00B45520" w:rsidRPr="00055FF8" w14:paraId="7760DB62" w14:textId="77777777" w:rsidTr="00B95A9B">
        <w:trPr>
          <w:tblHeader/>
        </w:trPr>
        <w:tc>
          <w:tcPr>
            <w:tcW w:w="2267" w:type="pct"/>
            <w:shd w:val="clear" w:color="auto" w:fill="auto"/>
          </w:tcPr>
          <w:p w14:paraId="1538723C" w14:textId="77777777" w:rsidR="00B45520" w:rsidRPr="00055FF8" w:rsidRDefault="00B45520" w:rsidP="00DB356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0" w:type="pct"/>
            <w:gridSpan w:val="4"/>
            <w:shd w:val="clear" w:color="auto" w:fill="auto"/>
          </w:tcPr>
          <w:p w14:paraId="31832B29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101B99B1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pct"/>
            <w:gridSpan w:val="3"/>
            <w:shd w:val="clear" w:color="auto" w:fill="auto"/>
          </w:tcPr>
          <w:p w14:paraId="0DE3CDF5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7492E" w:rsidRPr="00055FF8" w14:paraId="6F5B24D8" w14:textId="77777777" w:rsidTr="002D60A6">
        <w:trPr>
          <w:trHeight w:val="64"/>
          <w:tblHeader/>
        </w:trPr>
        <w:tc>
          <w:tcPr>
            <w:tcW w:w="2267" w:type="pct"/>
            <w:shd w:val="clear" w:color="auto" w:fill="auto"/>
          </w:tcPr>
          <w:p w14:paraId="70669837" w14:textId="0B9B7547" w:rsidR="0067492E" w:rsidRPr="00055FF8" w:rsidRDefault="0067492E" w:rsidP="00674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AEA6FD1" w14:textId="0CB572B8" w:rsidR="0067492E" w:rsidRPr="00055FF8" w:rsidRDefault="0067492E" w:rsidP="00674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2D94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7ED065E3" w14:textId="77777777" w:rsidR="0067492E" w:rsidRPr="00055FF8" w:rsidRDefault="0067492E" w:rsidP="00674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1BE1A1D0" w14:textId="38375C8E" w:rsidR="0067492E" w:rsidRPr="00055FF8" w:rsidRDefault="00922D94" w:rsidP="00674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3A097537" w14:textId="77777777" w:rsidR="0067492E" w:rsidRPr="00055FF8" w:rsidRDefault="0067492E" w:rsidP="00674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7E291DB" w14:textId="2C5D294A" w:rsidR="0067492E" w:rsidRPr="00055FF8" w:rsidRDefault="00922D94" w:rsidP="00674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6A022DFC" w14:textId="77777777" w:rsidR="0067492E" w:rsidRPr="00055FF8" w:rsidRDefault="0067492E" w:rsidP="00674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70AB1BEC" w14:textId="4F2DAF64" w:rsidR="0067492E" w:rsidRPr="00055FF8" w:rsidRDefault="00922D94" w:rsidP="00674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45520" w:rsidRPr="00055FF8" w14:paraId="11F81027" w14:textId="77777777" w:rsidTr="00F20BC3">
        <w:trPr>
          <w:tblHeader/>
        </w:trPr>
        <w:tc>
          <w:tcPr>
            <w:tcW w:w="2267" w:type="pct"/>
          </w:tcPr>
          <w:p w14:paraId="16A152E8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45F63911" w14:textId="77777777" w:rsidR="00B45520" w:rsidRPr="00055FF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673E" w:rsidRPr="00055FF8" w14:paraId="4C2CE252" w14:textId="77777777" w:rsidTr="00B95A9B">
        <w:tc>
          <w:tcPr>
            <w:tcW w:w="2846" w:type="pct"/>
            <w:gridSpan w:val="2"/>
          </w:tcPr>
          <w:p w14:paraId="780F8199" w14:textId="59F5254D" w:rsidR="0063673E" w:rsidRPr="00055FF8" w:rsidRDefault="0063673E" w:rsidP="00636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="00995A80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หมายเหตุข้อ </w:t>
            </w:r>
            <w:r w:rsidR="00952D8E"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gridSpan w:val="2"/>
          </w:tcPr>
          <w:p w14:paraId="05EBC911" w14:textId="77777777" w:rsidR="0063673E" w:rsidRPr="00055FF8" w:rsidRDefault="0063673E" w:rsidP="00D44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8D35AB" w14:textId="77777777" w:rsidR="0063673E" w:rsidRPr="00055FF8" w:rsidRDefault="0063673E" w:rsidP="00D44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50A634" w14:textId="77777777" w:rsidR="0063673E" w:rsidRPr="00055FF8" w:rsidRDefault="0063673E" w:rsidP="00D44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E0504DC" w14:textId="77777777" w:rsidR="0063673E" w:rsidRPr="00055FF8" w:rsidRDefault="0063673E" w:rsidP="00D44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98624F" w14:textId="77777777" w:rsidR="0063673E" w:rsidRPr="00055FF8" w:rsidRDefault="0063673E" w:rsidP="00D44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E004A3D" w14:textId="77777777" w:rsidR="0063673E" w:rsidRPr="00055FF8" w:rsidRDefault="0063673E" w:rsidP="00D44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0F4D" w:rsidRPr="00055FF8" w14:paraId="44FB14B2" w14:textId="77777777" w:rsidTr="00B95A9B">
        <w:tc>
          <w:tcPr>
            <w:tcW w:w="2267" w:type="pct"/>
          </w:tcPr>
          <w:p w14:paraId="74906CE0" w14:textId="4933707E" w:rsidR="00630F4D" w:rsidRPr="00055FF8" w:rsidRDefault="00630F4D" w:rsidP="00630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79" w:type="pct"/>
          </w:tcPr>
          <w:p w14:paraId="63ADBCDE" w14:textId="4CA7F3FA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562,287</w:t>
            </w:r>
          </w:p>
        </w:tc>
        <w:tc>
          <w:tcPr>
            <w:tcW w:w="144" w:type="pct"/>
            <w:gridSpan w:val="2"/>
          </w:tcPr>
          <w:p w14:paraId="1B337548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026FC76" w14:textId="3F34CBD3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144" w:type="pct"/>
          </w:tcPr>
          <w:p w14:paraId="12B00247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554153E" w14:textId="5819B5D9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610,847</w:t>
            </w:r>
          </w:p>
        </w:tc>
        <w:tc>
          <w:tcPr>
            <w:tcW w:w="146" w:type="pct"/>
          </w:tcPr>
          <w:p w14:paraId="05BFAEE3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25A4F942" w14:textId="0A913192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100,212</w:t>
            </w:r>
          </w:p>
        </w:tc>
      </w:tr>
      <w:tr w:rsidR="00630F4D" w:rsidRPr="00055FF8" w14:paraId="1428E4C9" w14:textId="77777777" w:rsidTr="00B95A9B">
        <w:tc>
          <w:tcPr>
            <w:tcW w:w="2267" w:type="pct"/>
          </w:tcPr>
          <w:p w14:paraId="6F55C196" w14:textId="77777777" w:rsidR="00630F4D" w:rsidRPr="00055FF8" w:rsidRDefault="00630F4D" w:rsidP="00630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9" w:type="pct"/>
          </w:tcPr>
          <w:p w14:paraId="47F077ED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F35903E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EB8FDC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BFAD626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0F62096" w14:textId="6872F03A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4CD77B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7F38458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F4D" w:rsidRPr="00055FF8" w14:paraId="3849076E" w14:textId="77777777" w:rsidTr="00B95A9B">
        <w:tc>
          <w:tcPr>
            <w:tcW w:w="2267" w:type="pct"/>
          </w:tcPr>
          <w:p w14:paraId="7FDDAB10" w14:textId="240AA5CA" w:rsidR="00630F4D" w:rsidRPr="00055FF8" w:rsidRDefault="00630F4D" w:rsidP="00630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75F87FEB" w14:textId="624790B0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95044FE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773B064" w14:textId="22897889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42F0A7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F17081E" w14:textId="6D6225F6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146" w:type="pct"/>
          </w:tcPr>
          <w:p w14:paraId="519F2B62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2502930" w14:textId="25255301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9,896</w:t>
            </w:r>
          </w:p>
        </w:tc>
      </w:tr>
      <w:tr w:rsidR="00630F4D" w:rsidRPr="00055FF8" w14:paraId="3DA48589" w14:textId="77777777" w:rsidTr="00B95A9B">
        <w:tc>
          <w:tcPr>
            <w:tcW w:w="2267" w:type="pct"/>
          </w:tcPr>
          <w:p w14:paraId="51FB7AA1" w14:textId="359BEDA6" w:rsidR="00630F4D" w:rsidRPr="00055FF8" w:rsidRDefault="00630F4D" w:rsidP="00630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60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379C6188" w14:textId="6E86AC1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5567F98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2698DE2" w14:textId="0A8E5140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67502A1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1F280B3" w14:textId="6957504A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F40454B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FAF2829" w14:textId="024BC89A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28,791</w:t>
            </w:r>
          </w:p>
        </w:tc>
      </w:tr>
      <w:tr w:rsidR="00630F4D" w:rsidRPr="00055FF8" w14:paraId="4130DF37" w14:textId="77777777" w:rsidTr="00B95A9B">
        <w:tc>
          <w:tcPr>
            <w:tcW w:w="2267" w:type="pct"/>
          </w:tcPr>
          <w:p w14:paraId="4C46EF5F" w14:textId="427E8696" w:rsidR="00630F4D" w:rsidRPr="00055FF8" w:rsidRDefault="00630F4D" w:rsidP="00630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61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5859E3F4" w14:textId="3F84EDBC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B8AFCAF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E0C6E68" w14:textId="0A9779F4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DF48BC2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9A2749B" w14:textId="55B025E3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8604423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022C6C9" w14:textId="3DEE1DFF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</w:tr>
      <w:tr w:rsidR="00630F4D" w:rsidRPr="00055FF8" w14:paraId="3C033186" w14:textId="77777777" w:rsidTr="00B95A9B">
        <w:tc>
          <w:tcPr>
            <w:tcW w:w="2267" w:type="pct"/>
          </w:tcPr>
          <w:p w14:paraId="4EF7F559" w14:textId="054BC0EC" w:rsidR="00630F4D" w:rsidRPr="00055FF8" w:rsidRDefault="00630F4D" w:rsidP="00630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198C2C3A" w14:textId="69A1170B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1,323</w:t>
            </w:r>
          </w:p>
        </w:tc>
        <w:tc>
          <w:tcPr>
            <w:tcW w:w="144" w:type="pct"/>
            <w:gridSpan w:val="2"/>
          </w:tcPr>
          <w:p w14:paraId="31897F31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E157A4" w14:textId="3A79ECBE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118,000</w:t>
            </w:r>
          </w:p>
        </w:tc>
        <w:tc>
          <w:tcPr>
            <w:tcW w:w="144" w:type="pct"/>
          </w:tcPr>
          <w:p w14:paraId="19EBE414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999A146" w14:textId="61AA4ABB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1,323</w:t>
            </w:r>
          </w:p>
        </w:tc>
        <w:tc>
          <w:tcPr>
            <w:tcW w:w="146" w:type="pct"/>
          </w:tcPr>
          <w:p w14:paraId="65CCA1EA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66C83A4" w14:textId="1F38D131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118,000</w:t>
            </w:r>
          </w:p>
        </w:tc>
      </w:tr>
      <w:tr w:rsidR="00630F4D" w:rsidRPr="00055FF8" w14:paraId="2BDE0A72" w14:textId="77777777" w:rsidTr="00035917">
        <w:tc>
          <w:tcPr>
            <w:tcW w:w="2267" w:type="pct"/>
          </w:tcPr>
          <w:p w14:paraId="6CA42B79" w14:textId="77777777" w:rsidR="00630F4D" w:rsidRPr="00055FF8" w:rsidRDefault="00630F4D" w:rsidP="00630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7124BDC9" w14:textId="63FDE15A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563,610</w:t>
            </w:r>
          </w:p>
        </w:tc>
        <w:tc>
          <w:tcPr>
            <w:tcW w:w="144" w:type="pct"/>
            <w:gridSpan w:val="2"/>
          </w:tcPr>
          <w:p w14:paraId="2991B98A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56879DCD" w14:textId="18AFAFDC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118,938</w:t>
            </w:r>
          </w:p>
        </w:tc>
        <w:tc>
          <w:tcPr>
            <w:tcW w:w="144" w:type="pct"/>
          </w:tcPr>
          <w:p w14:paraId="2BBDA3EE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546AEDD" w14:textId="5D01DCE5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612,721</w:t>
            </w:r>
          </w:p>
        </w:tc>
        <w:tc>
          <w:tcPr>
            <w:tcW w:w="146" w:type="pct"/>
          </w:tcPr>
          <w:p w14:paraId="23AF201D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106FCB7C" w14:textId="549C1768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261,399</w:t>
            </w:r>
          </w:p>
        </w:tc>
      </w:tr>
      <w:tr w:rsidR="00630F4D" w:rsidRPr="00055FF8" w14:paraId="35DD2576" w14:textId="77777777" w:rsidTr="00E00C6F">
        <w:tc>
          <w:tcPr>
            <w:tcW w:w="2267" w:type="pct"/>
          </w:tcPr>
          <w:p w14:paraId="3F366FE0" w14:textId="77777777" w:rsidR="00630F4D" w:rsidRPr="00055FF8" w:rsidRDefault="00630F4D" w:rsidP="00630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266EB4ED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01FA5B1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5924369D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D501188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3BD773B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7693F0B1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2485A379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</w:tr>
      <w:tr w:rsidR="00630F4D" w:rsidRPr="00055FF8" w14:paraId="690AC638" w14:textId="77777777" w:rsidTr="00B95A9B">
        <w:tc>
          <w:tcPr>
            <w:tcW w:w="2267" w:type="pct"/>
          </w:tcPr>
          <w:p w14:paraId="03BFF4B6" w14:textId="3E49AB74" w:rsidR="00630F4D" w:rsidRPr="00055FF8" w:rsidRDefault="00630F4D" w:rsidP="00630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79" w:type="pct"/>
          </w:tcPr>
          <w:p w14:paraId="761B944D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B1531EE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172936EE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232CF62B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EECA1D2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2708B2BB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13BD87AD" w14:textId="77777777" w:rsidR="00630F4D" w:rsidRPr="00055FF8" w:rsidRDefault="00630F4D" w:rsidP="00630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EC4856" w:rsidRPr="00055FF8" w14:paraId="6E974A24" w14:textId="77777777" w:rsidTr="00B95A9B">
        <w:tc>
          <w:tcPr>
            <w:tcW w:w="2267" w:type="pct"/>
          </w:tcPr>
          <w:p w14:paraId="69166580" w14:textId="4E5D82D9" w:rsidR="00EC4856" w:rsidRPr="00055FF8" w:rsidRDefault="00EC4856" w:rsidP="00EC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79" w:type="pct"/>
          </w:tcPr>
          <w:p w14:paraId="1B40DC09" w14:textId="78DEAD5A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160,099</w:t>
            </w:r>
          </w:p>
        </w:tc>
        <w:tc>
          <w:tcPr>
            <w:tcW w:w="144" w:type="pct"/>
            <w:gridSpan w:val="2"/>
          </w:tcPr>
          <w:p w14:paraId="2245F467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0BDD08F" w14:textId="6DCD6BF6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248,838</w:t>
            </w:r>
          </w:p>
        </w:tc>
        <w:tc>
          <w:tcPr>
            <w:tcW w:w="144" w:type="pct"/>
          </w:tcPr>
          <w:p w14:paraId="3CF6E02E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0323A5" w14:textId="62726DB4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138,256</w:t>
            </w:r>
          </w:p>
        </w:tc>
        <w:tc>
          <w:tcPr>
            <w:tcW w:w="146" w:type="pct"/>
          </w:tcPr>
          <w:p w14:paraId="217B501A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2BCC326" w14:textId="01FA81BF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214,975</w:t>
            </w:r>
          </w:p>
        </w:tc>
      </w:tr>
      <w:tr w:rsidR="00EC4856" w:rsidRPr="00055FF8" w14:paraId="2CB7E215" w14:textId="77777777" w:rsidTr="00B95A9B">
        <w:tc>
          <w:tcPr>
            <w:tcW w:w="2267" w:type="pct"/>
          </w:tcPr>
          <w:p w14:paraId="435C84C8" w14:textId="123C47FA" w:rsidR="00EC4856" w:rsidRPr="00055FF8" w:rsidRDefault="00EC4856" w:rsidP="00EC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9" w:type="pct"/>
          </w:tcPr>
          <w:p w14:paraId="4F5EB350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F11E8EA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D214594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0772040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51CF6DD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3375E4B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E292D34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4856" w:rsidRPr="00055FF8" w14:paraId="481AFD21" w14:textId="77777777" w:rsidTr="00B95A9B">
        <w:tc>
          <w:tcPr>
            <w:tcW w:w="2267" w:type="pct"/>
          </w:tcPr>
          <w:p w14:paraId="46B093FC" w14:textId="2DA1FAEB" w:rsidR="00EC4856" w:rsidRPr="00055FF8" w:rsidRDefault="00EC4856" w:rsidP="00EC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7F29FF23" w14:textId="11AD4D49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25,082</w:t>
            </w:r>
          </w:p>
        </w:tc>
        <w:tc>
          <w:tcPr>
            <w:tcW w:w="144" w:type="pct"/>
            <w:gridSpan w:val="2"/>
          </w:tcPr>
          <w:p w14:paraId="092DE4B1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0AB2142" w14:textId="1181F666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52,926</w:t>
            </w:r>
          </w:p>
        </w:tc>
        <w:tc>
          <w:tcPr>
            <w:tcW w:w="144" w:type="pct"/>
          </w:tcPr>
          <w:p w14:paraId="0027BB58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F4AD4B2" w14:textId="5AE77E96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18,563</w:t>
            </w:r>
          </w:p>
        </w:tc>
        <w:tc>
          <w:tcPr>
            <w:tcW w:w="146" w:type="pct"/>
          </w:tcPr>
          <w:p w14:paraId="44CE6D35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E406978" w14:textId="5ACA48A0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45,530</w:t>
            </w:r>
          </w:p>
        </w:tc>
      </w:tr>
      <w:tr w:rsidR="00EC4856" w:rsidRPr="00055FF8" w14:paraId="4A8B9786" w14:textId="77777777" w:rsidTr="00B95A9B">
        <w:tc>
          <w:tcPr>
            <w:tcW w:w="2267" w:type="pct"/>
          </w:tcPr>
          <w:p w14:paraId="30646BBE" w14:textId="480D767F" w:rsidR="00EC4856" w:rsidRPr="00055FF8" w:rsidRDefault="00EC4856" w:rsidP="00EC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60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17861697" w14:textId="407A9919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3,173</w:t>
            </w:r>
          </w:p>
        </w:tc>
        <w:tc>
          <w:tcPr>
            <w:tcW w:w="144" w:type="pct"/>
            <w:gridSpan w:val="2"/>
          </w:tcPr>
          <w:p w14:paraId="0E1D6C09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9C64C32" w14:textId="59728D06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4,899</w:t>
            </w:r>
          </w:p>
        </w:tc>
        <w:tc>
          <w:tcPr>
            <w:tcW w:w="144" w:type="pct"/>
          </w:tcPr>
          <w:p w14:paraId="6765D31C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860B4CF" w14:textId="7DF0256B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0548A8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2C13E9C" w14:textId="47C87ADF" w:rsidR="00EC4856" w:rsidRPr="00055FF8" w:rsidRDefault="00EC4856" w:rsidP="006A0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4856" w:rsidRPr="00055FF8" w14:paraId="4D057A2C" w14:textId="77777777" w:rsidTr="00B95A9B">
        <w:tc>
          <w:tcPr>
            <w:tcW w:w="2267" w:type="pct"/>
          </w:tcPr>
          <w:p w14:paraId="7BF6BF7D" w14:textId="5C807BA6" w:rsidR="00EC4856" w:rsidRPr="00055FF8" w:rsidRDefault="00EC4856" w:rsidP="00EC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61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441D262F" w14:textId="3A503B09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D4EA008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C5E2D45" w14:textId="79A185F8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1,927</w:t>
            </w:r>
          </w:p>
        </w:tc>
        <w:tc>
          <w:tcPr>
            <w:tcW w:w="144" w:type="pct"/>
          </w:tcPr>
          <w:p w14:paraId="03FB8C28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43C9712" w14:textId="00D86D6A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7C84C1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AFD9337" w14:textId="4025FCFE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</w:tr>
      <w:tr w:rsidR="00EC4856" w:rsidRPr="00055FF8" w14:paraId="1C14B8FF" w14:textId="77777777" w:rsidTr="00B95A9B">
        <w:tc>
          <w:tcPr>
            <w:tcW w:w="2267" w:type="pct"/>
          </w:tcPr>
          <w:p w14:paraId="71776CBB" w14:textId="3B5BC517" w:rsidR="00EC4856" w:rsidRPr="00055FF8" w:rsidRDefault="00EC4856" w:rsidP="00EC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D933D6B" w14:textId="32F591C6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3,777</w:t>
            </w:r>
          </w:p>
        </w:tc>
        <w:tc>
          <w:tcPr>
            <w:tcW w:w="144" w:type="pct"/>
            <w:gridSpan w:val="2"/>
          </w:tcPr>
          <w:p w14:paraId="64A7F288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10423F" w14:textId="66064195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3,306</w:t>
            </w:r>
          </w:p>
        </w:tc>
        <w:tc>
          <w:tcPr>
            <w:tcW w:w="144" w:type="pct"/>
          </w:tcPr>
          <w:p w14:paraId="7CCA2182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1746206" w14:textId="09EA3295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1,656</w:t>
            </w:r>
          </w:p>
        </w:tc>
        <w:tc>
          <w:tcPr>
            <w:tcW w:w="146" w:type="pct"/>
          </w:tcPr>
          <w:p w14:paraId="18E16C4E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B04A403" w14:textId="792DBC91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1,197</w:t>
            </w:r>
          </w:p>
        </w:tc>
      </w:tr>
      <w:tr w:rsidR="00EC4856" w:rsidRPr="00055FF8" w14:paraId="3E7D3A07" w14:textId="77777777" w:rsidTr="00F549DF">
        <w:tc>
          <w:tcPr>
            <w:tcW w:w="2267" w:type="pct"/>
          </w:tcPr>
          <w:p w14:paraId="53B21B1E" w14:textId="5A2DA14C" w:rsidR="00EC4856" w:rsidRPr="00055FF8" w:rsidRDefault="00EC4856" w:rsidP="00EC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2C71EBE" w14:textId="11E63A0A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192,131</w:t>
            </w:r>
          </w:p>
        </w:tc>
        <w:tc>
          <w:tcPr>
            <w:tcW w:w="144" w:type="pct"/>
            <w:gridSpan w:val="2"/>
          </w:tcPr>
          <w:p w14:paraId="5BF35EDA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28AA68A" w14:textId="6A1FA026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311,896</w:t>
            </w:r>
          </w:p>
        </w:tc>
        <w:tc>
          <w:tcPr>
            <w:tcW w:w="144" w:type="pct"/>
          </w:tcPr>
          <w:p w14:paraId="3C23D1B4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4530AA80" w14:textId="78A34502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158,475</w:t>
            </w:r>
          </w:p>
        </w:tc>
        <w:tc>
          <w:tcPr>
            <w:tcW w:w="146" w:type="pct"/>
          </w:tcPr>
          <w:p w14:paraId="7709CE9B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4E4815E8" w14:textId="4734647E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262,106</w:t>
            </w:r>
          </w:p>
        </w:tc>
      </w:tr>
      <w:tr w:rsidR="00EC4856" w:rsidRPr="00055FF8" w14:paraId="693B49B1" w14:textId="77777777" w:rsidTr="00E861E0">
        <w:tc>
          <w:tcPr>
            <w:tcW w:w="2267" w:type="pct"/>
            <w:shd w:val="clear" w:color="auto" w:fill="auto"/>
          </w:tcPr>
          <w:p w14:paraId="67709CE6" w14:textId="7992532B" w:rsidR="00EC4856" w:rsidRPr="00055FF8" w:rsidRDefault="00EC4856" w:rsidP="00EC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6400A0E" w14:textId="484D54B2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(3,719)</w:t>
            </w:r>
          </w:p>
        </w:tc>
        <w:tc>
          <w:tcPr>
            <w:tcW w:w="144" w:type="pct"/>
            <w:gridSpan w:val="2"/>
          </w:tcPr>
          <w:p w14:paraId="41CEA782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FFCF9B3" w14:textId="3FB4B0E1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(2,770)</w:t>
            </w:r>
          </w:p>
        </w:tc>
        <w:tc>
          <w:tcPr>
            <w:tcW w:w="144" w:type="pct"/>
          </w:tcPr>
          <w:p w14:paraId="170408D8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0D3FE85" w14:textId="2A9B62FD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(1,671)</w:t>
            </w:r>
          </w:p>
        </w:tc>
        <w:tc>
          <w:tcPr>
            <w:tcW w:w="146" w:type="pct"/>
          </w:tcPr>
          <w:p w14:paraId="2FD7E2B3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820B137" w14:textId="5AD18952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(1,222)</w:t>
            </w:r>
          </w:p>
        </w:tc>
      </w:tr>
      <w:tr w:rsidR="00EC4856" w:rsidRPr="00055FF8" w14:paraId="4E43763B" w14:textId="77777777" w:rsidTr="00923A19">
        <w:tc>
          <w:tcPr>
            <w:tcW w:w="2267" w:type="pct"/>
          </w:tcPr>
          <w:p w14:paraId="0197327D" w14:textId="683AD3A4" w:rsidR="00EC4856" w:rsidRPr="00055FF8" w:rsidRDefault="00EC4856" w:rsidP="00EC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207891B2" w14:textId="59B6F9F1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188,412</w:t>
            </w:r>
          </w:p>
        </w:tc>
        <w:tc>
          <w:tcPr>
            <w:tcW w:w="144" w:type="pct"/>
            <w:gridSpan w:val="2"/>
          </w:tcPr>
          <w:p w14:paraId="4C7A1A8D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0359841B" w14:textId="1D25D62D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309,126</w:t>
            </w:r>
          </w:p>
        </w:tc>
        <w:tc>
          <w:tcPr>
            <w:tcW w:w="144" w:type="pct"/>
          </w:tcPr>
          <w:p w14:paraId="1C2DB8C2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1159FC1" w14:textId="26314C84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156,804</w:t>
            </w:r>
          </w:p>
        </w:tc>
        <w:tc>
          <w:tcPr>
            <w:tcW w:w="146" w:type="pct"/>
          </w:tcPr>
          <w:p w14:paraId="559E6835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3910A2D4" w14:textId="6983733B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260,884</w:t>
            </w:r>
          </w:p>
        </w:tc>
      </w:tr>
      <w:tr w:rsidR="00EC4856" w:rsidRPr="00055FF8" w14:paraId="162A8D7A" w14:textId="77777777" w:rsidTr="00C57CFB">
        <w:tc>
          <w:tcPr>
            <w:tcW w:w="2267" w:type="pct"/>
          </w:tcPr>
          <w:p w14:paraId="663A16B5" w14:textId="77777777" w:rsidR="00EC4856" w:rsidRPr="00055FF8" w:rsidRDefault="00EC4856" w:rsidP="00EC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5D85FA4A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7DFCF3B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01E0F48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C3D18F1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4EF2C2F2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22D9F3F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3B430BDA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4856" w:rsidRPr="00055FF8" w14:paraId="13BD3B94" w14:textId="77777777" w:rsidTr="00C57CFB">
        <w:tc>
          <w:tcPr>
            <w:tcW w:w="2267" w:type="pct"/>
          </w:tcPr>
          <w:p w14:paraId="095C6AEF" w14:textId="2B2A6DC9" w:rsidR="00EC4856" w:rsidRPr="00055FF8" w:rsidRDefault="00EC4856" w:rsidP="00EC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397EFA89" w14:textId="5B9F851D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752,022</w:t>
            </w:r>
          </w:p>
        </w:tc>
        <w:tc>
          <w:tcPr>
            <w:tcW w:w="144" w:type="pct"/>
            <w:gridSpan w:val="2"/>
          </w:tcPr>
          <w:p w14:paraId="575E3DF3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557B677F" w14:textId="51CF0B24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428,064</w:t>
            </w:r>
          </w:p>
        </w:tc>
        <w:tc>
          <w:tcPr>
            <w:tcW w:w="144" w:type="pct"/>
          </w:tcPr>
          <w:p w14:paraId="7A3E5344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440D59A1" w14:textId="4C513E2B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769,525</w:t>
            </w:r>
          </w:p>
        </w:tc>
        <w:tc>
          <w:tcPr>
            <w:tcW w:w="146" w:type="pct"/>
          </w:tcPr>
          <w:p w14:paraId="4F344E21" w14:textId="7777777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24A61D42" w14:textId="5F1DDBC7" w:rsidR="00EC4856" w:rsidRPr="00055FF8" w:rsidRDefault="00EC4856" w:rsidP="00EC4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522,283</w:t>
            </w:r>
          </w:p>
        </w:tc>
      </w:tr>
    </w:tbl>
    <w:p w14:paraId="733D9566" w14:textId="77777777" w:rsidR="00233FF1" w:rsidRPr="00055FF8" w:rsidRDefault="00233FF1">
      <w:pPr>
        <w:rPr>
          <w:rFonts w:cstheme="minorBidi"/>
          <w:cs/>
        </w:rPr>
      </w:pPr>
      <w:r w:rsidRPr="00055FF8">
        <w:br w:type="page"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6"/>
        <w:gridCol w:w="270"/>
        <w:gridCol w:w="1082"/>
        <w:gridCol w:w="270"/>
        <w:gridCol w:w="1080"/>
        <w:gridCol w:w="274"/>
        <w:gridCol w:w="1064"/>
      </w:tblGrid>
      <w:tr w:rsidR="00233FF1" w:rsidRPr="00055FF8" w14:paraId="5315099E" w14:textId="77777777" w:rsidTr="00233FF1">
        <w:tc>
          <w:tcPr>
            <w:tcW w:w="2267" w:type="pct"/>
          </w:tcPr>
          <w:p w14:paraId="23D43209" w14:textId="21E8018A" w:rsidR="00233FF1" w:rsidRPr="00055FF8" w:rsidRDefault="00233FF1" w:rsidP="0023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3"/>
          </w:tcPr>
          <w:p w14:paraId="298A8E21" w14:textId="684745C7" w:rsidR="00233FF1" w:rsidRPr="00055FF8" w:rsidRDefault="00233FF1" w:rsidP="0023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37B462E" w14:textId="77777777" w:rsidR="00233FF1" w:rsidRPr="00055FF8" w:rsidRDefault="00233FF1" w:rsidP="0023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89" w:type="pct"/>
            <w:gridSpan w:val="3"/>
          </w:tcPr>
          <w:p w14:paraId="5CC029EB" w14:textId="401FDB9E" w:rsidR="00233FF1" w:rsidRPr="00055FF8" w:rsidRDefault="00233FF1" w:rsidP="0023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3FF1" w:rsidRPr="00055FF8" w14:paraId="1E1DFE8A" w14:textId="77777777" w:rsidTr="00B95A9B">
        <w:tc>
          <w:tcPr>
            <w:tcW w:w="2267" w:type="pct"/>
          </w:tcPr>
          <w:p w14:paraId="08B6997B" w14:textId="77777777" w:rsidR="00233FF1" w:rsidRPr="00055FF8" w:rsidRDefault="00233FF1" w:rsidP="0023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02AB582" w14:textId="5FE45FBF" w:rsidR="00233FF1" w:rsidRPr="00055FF8" w:rsidRDefault="00233FF1" w:rsidP="00BB0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2D94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61823469" w14:textId="77777777" w:rsidR="00233FF1" w:rsidRPr="00055FF8" w:rsidRDefault="00233FF1" w:rsidP="00BB0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218778" w14:textId="4EFD74DD" w:rsidR="00233FF1" w:rsidRPr="00055FF8" w:rsidRDefault="00922D94" w:rsidP="00BB0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3056F2F1" w14:textId="77777777" w:rsidR="00233FF1" w:rsidRPr="00055FF8" w:rsidRDefault="00233FF1" w:rsidP="00BB0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2B2D40E" w14:textId="73F59287" w:rsidR="00233FF1" w:rsidRPr="00055FF8" w:rsidRDefault="00922D94" w:rsidP="00BB0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717DE204" w14:textId="77777777" w:rsidR="00233FF1" w:rsidRPr="00055FF8" w:rsidRDefault="00233FF1" w:rsidP="00BB0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554B7DB" w14:textId="4CD288E1" w:rsidR="00233FF1" w:rsidRPr="00055FF8" w:rsidRDefault="00922D94" w:rsidP="00BB0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B0DE9" w:rsidRPr="00055FF8" w14:paraId="7D449617" w14:textId="77777777" w:rsidTr="00BB0DE9">
        <w:tc>
          <w:tcPr>
            <w:tcW w:w="2267" w:type="pct"/>
          </w:tcPr>
          <w:p w14:paraId="15B7DE2C" w14:textId="77777777" w:rsidR="00BB0DE9" w:rsidRPr="00055FF8" w:rsidRDefault="00BB0DE9" w:rsidP="0023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3" w:type="pct"/>
            <w:gridSpan w:val="7"/>
          </w:tcPr>
          <w:p w14:paraId="411928F2" w14:textId="1246A7BE" w:rsidR="00BB0DE9" w:rsidRPr="00055FF8" w:rsidRDefault="00BB0DE9" w:rsidP="00BB0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3FF1" w:rsidRPr="00055FF8" w14:paraId="2C99D148" w14:textId="77777777" w:rsidTr="00B95A9B">
        <w:tc>
          <w:tcPr>
            <w:tcW w:w="2267" w:type="pct"/>
          </w:tcPr>
          <w:p w14:paraId="2DB751DD" w14:textId="0C476EE0" w:rsidR="00233FF1" w:rsidRPr="00055FF8" w:rsidRDefault="00233FF1" w:rsidP="0023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9" w:type="pct"/>
          </w:tcPr>
          <w:p w14:paraId="6CCC46DA" w14:textId="77777777" w:rsidR="00233FF1" w:rsidRPr="00055FF8" w:rsidRDefault="00233FF1" w:rsidP="0023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73C7028B" w14:textId="77777777" w:rsidR="00233FF1" w:rsidRPr="00055FF8" w:rsidRDefault="00233FF1" w:rsidP="0023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34B97752" w14:textId="77777777" w:rsidR="00233FF1" w:rsidRPr="00055FF8" w:rsidRDefault="00233FF1" w:rsidP="0023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4A236320" w14:textId="77777777" w:rsidR="00233FF1" w:rsidRPr="00055FF8" w:rsidRDefault="00233FF1" w:rsidP="0023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4A9E9066" w14:textId="77777777" w:rsidR="00233FF1" w:rsidRPr="00055FF8" w:rsidRDefault="00233FF1" w:rsidP="0023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401687B9" w14:textId="77777777" w:rsidR="00233FF1" w:rsidRPr="00055FF8" w:rsidRDefault="00233FF1" w:rsidP="0023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3B61A8E9" w14:textId="77777777" w:rsidR="00233FF1" w:rsidRPr="00055FF8" w:rsidRDefault="00233FF1" w:rsidP="00233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922D94" w:rsidRPr="00055FF8" w14:paraId="6FBBBD56" w14:textId="77777777" w:rsidTr="007457DE">
        <w:tc>
          <w:tcPr>
            <w:tcW w:w="2267" w:type="pct"/>
          </w:tcPr>
          <w:p w14:paraId="3BBC7C2D" w14:textId="14010869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79" w:type="pct"/>
          </w:tcPr>
          <w:p w14:paraId="48F49593" w14:textId="62F15BFE" w:rsidR="00922D94" w:rsidRPr="00055FF8" w:rsidRDefault="00B035B5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144" w:type="pct"/>
          </w:tcPr>
          <w:p w14:paraId="6A1B1053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B4E3DE2" w14:textId="3DD865B6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44" w:type="pct"/>
          </w:tcPr>
          <w:p w14:paraId="73A8D8FF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F999CEF" w14:textId="3FD72B1C" w:rsidR="00922D94" w:rsidRPr="00055FF8" w:rsidRDefault="00B204AA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CB2165" w:rsidRPr="00055FF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33263EB0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D3FB2D0" w14:textId="39220553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18,423</w:t>
            </w:r>
          </w:p>
        </w:tc>
      </w:tr>
      <w:tr w:rsidR="00922D94" w:rsidRPr="00055FF8" w14:paraId="55058F00" w14:textId="77777777" w:rsidTr="007457DE">
        <w:tc>
          <w:tcPr>
            <w:tcW w:w="2267" w:type="pct"/>
          </w:tcPr>
          <w:p w14:paraId="4A34D9F7" w14:textId="1D2B9A9E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89AC680" w14:textId="60630DCA" w:rsidR="00922D94" w:rsidRPr="00055FF8" w:rsidRDefault="00B035B5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BDFA50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738926C" w14:textId="1A0DB639" w:rsidR="00922D94" w:rsidRPr="00055FF8" w:rsidRDefault="00922D94" w:rsidP="0068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0561E64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2D89E0B" w14:textId="69B79C3A" w:rsidR="00922D94" w:rsidRPr="00055FF8" w:rsidRDefault="00B204AA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B340347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56EC198" w14:textId="67210525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(437)</w:t>
            </w:r>
          </w:p>
        </w:tc>
      </w:tr>
      <w:tr w:rsidR="00922D94" w:rsidRPr="00055FF8" w14:paraId="31AF7315" w14:textId="77777777" w:rsidTr="007457DE">
        <w:tc>
          <w:tcPr>
            <w:tcW w:w="2267" w:type="pct"/>
          </w:tcPr>
          <w:p w14:paraId="49DE313C" w14:textId="35D5F6EF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ดอกเบี้ยค้างรับ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6C13B857" w14:textId="5314FB83" w:rsidR="00922D94" w:rsidRPr="00055FF8" w:rsidRDefault="00B035B5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144" w:type="pct"/>
          </w:tcPr>
          <w:p w14:paraId="4B93D0E0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00C0F12E" w14:textId="76D3AC3C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44" w:type="pct"/>
          </w:tcPr>
          <w:p w14:paraId="04F10FFC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EF8B6" w14:textId="43F15315" w:rsidR="00922D94" w:rsidRPr="00055FF8" w:rsidRDefault="00B204AA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146" w:type="pct"/>
          </w:tcPr>
          <w:p w14:paraId="06982C01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16DCDA4D" w14:textId="41F78798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17,986</w:t>
            </w:r>
          </w:p>
        </w:tc>
      </w:tr>
      <w:tr w:rsidR="00922D94" w:rsidRPr="00055FF8" w14:paraId="6B92D775" w14:textId="77777777" w:rsidTr="007457DE">
        <w:tc>
          <w:tcPr>
            <w:tcW w:w="2267" w:type="pct"/>
          </w:tcPr>
          <w:p w14:paraId="2E70DF26" w14:textId="38AB2595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3B2D7804" w14:textId="6701B777" w:rsidR="00922D94" w:rsidRPr="00055FF8" w:rsidRDefault="00B035B5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14,728</w:t>
            </w:r>
          </w:p>
        </w:tc>
        <w:tc>
          <w:tcPr>
            <w:tcW w:w="144" w:type="pct"/>
          </w:tcPr>
          <w:p w14:paraId="5A6208AB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DF37271" w14:textId="1B484B32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29,194</w:t>
            </w:r>
          </w:p>
        </w:tc>
        <w:tc>
          <w:tcPr>
            <w:tcW w:w="144" w:type="pct"/>
          </w:tcPr>
          <w:p w14:paraId="7F7A4F95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124C151F" w14:textId="78029DCE" w:rsidR="00922D94" w:rsidRPr="00055FF8" w:rsidRDefault="00B204AA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14,72</w:t>
            </w:r>
            <w:r w:rsidR="00074886" w:rsidRPr="00055FF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BD301D5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38FA0B5E" w14:textId="03049779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26,257</w:t>
            </w:r>
          </w:p>
        </w:tc>
      </w:tr>
      <w:tr w:rsidR="00922D94" w:rsidRPr="00055FF8" w14:paraId="0642BFB4" w14:textId="77777777" w:rsidTr="00A233FF">
        <w:tc>
          <w:tcPr>
            <w:tcW w:w="2267" w:type="pct"/>
          </w:tcPr>
          <w:p w14:paraId="78B91A97" w14:textId="19FE133C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703E19B9" w14:textId="47E83921" w:rsidR="00922D94" w:rsidRPr="00055FF8" w:rsidRDefault="00B035B5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44" w:type="pct"/>
          </w:tcPr>
          <w:p w14:paraId="196DCC9D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44F66FF" w14:textId="339D95D3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44" w:type="pct"/>
          </w:tcPr>
          <w:p w14:paraId="152F14D0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4A3E30AD" w14:textId="400535B4" w:rsidR="00922D94" w:rsidRPr="00055FF8" w:rsidRDefault="00B204AA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46" w:type="pct"/>
          </w:tcPr>
          <w:p w14:paraId="4EDE30C4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D01B9D4" w14:textId="719D3FAC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922D94" w:rsidRPr="00055FF8" w14:paraId="12AB59DC" w14:textId="77777777" w:rsidTr="00A233FF">
        <w:tc>
          <w:tcPr>
            <w:tcW w:w="2267" w:type="pct"/>
          </w:tcPr>
          <w:p w14:paraId="59F042E9" w14:textId="7BE6694A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เช็ครับลงวันที่ล่วงหน้า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3C7C6" w14:textId="32E48C38" w:rsidR="00922D94" w:rsidRPr="00055FF8" w:rsidRDefault="00B035B5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14,721</w:t>
            </w:r>
          </w:p>
        </w:tc>
        <w:tc>
          <w:tcPr>
            <w:tcW w:w="144" w:type="pct"/>
          </w:tcPr>
          <w:p w14:paraId="5053DCAF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5F2D3" w14:textId="1C28B014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29,191</w:t>
            </w:r>
          </w:p>
        </w:tc>
        <w:tc>
          <w:tcPr>
            <w:tcW w:w="144" w:type="pct"/>
          </w:tcPr>
          <w:p w14:paraId="62816CE8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BDB79" w14:textId="7DCE5F06" w:rsidR="00922D94" w:rsidRPr="00055FF8" w:rsidRDefault="00B204AA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14,72</w:t>
            </w:r>
            <w:r w:rsidR="00423031" w:rsidRPr="00055FF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055F669C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0243F" w14:textId="042AD2D4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26,254</w:t>
            </w:r>
          </w:p>
        </w:tc>
      </w:tr>
      <w:tr w:rsidR="00400DEE" w:rsidRPr="00055FF8" w14:paraId="05C23505" w14:textId="77777777" w:rsidTr="00A233FF">
        <w:tc>
          <w:tcPr>
            <w:tcW w:w="2267" w:type="pct"/>
          </w:tcPr>
          <w:p w14:paraId="4AFCF939" w14:textId="0780876B" w:rsidR="00400DEE" w:rsidRPr="00055FF8" w:rsidRDefault="00400DEE" w:rsidP="0040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65F1E409" w14:textId="04E40309" w:rsidR="00400DEE" w:rsidRPr="00055FF8" w:rsidRDefault="00B035B5" w:rsidP="00400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44" w:type="pct"/>
          </w:tcPr>
          <w:p w14:paraId="0BC60F6E" w14:textId="77777777" w:rsidR="00400DEE" w:rsidRPr="00055FF8" w:rsidRDefault="00400DEE" w:rsidP="00400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484AA07D" w14:textId="06DE987E" w:rsidR="00400DEE" w:rsidRPr="00055FF8" w:rsidRDefault="006965D5" w:rsidP="00400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1FBB7B8" w14:textId="77777777" w:rsidR="00400DEE" w:rsidRPr="00055FF8" w:rsidRDefault="00400DEE" w:rsidP="00400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60C405A7" w14:textId="0B3634AB" w:rsidR="00400DEE" w:rsidRPr="00055FF8" w:rsidRDefault="00B204AA" w:rsidP="00400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46" w:type="pct"/>
          </w:tcPr>
          <w:p w14:paraId="5B19C297" w14:textId="77777777" w:rsidR="00400DEE" w:rsidRPr="00055FF8" w:rsidRDefault="00400DEE" w:rsidP="00400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</w:tcPr>
          <w:p w14:paraId="064AFC6A" w14:textId="0F8203B8" w:rsidR="00400DEE" w:rsidRPr="00055FF8" w:rsidRDefault="00253417" w:rsidP="00400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D94" w:rsidRPr="00055FF8" w14:paraId="281FE418" w14:textId="77777777" w:rsidTr="00B035B5">
        <w:tc>
          <w:tcPr>
            <w:tcW w:w="2267" w:type="pct"/>
          </w:tcPr>
          <w:p w14:paraId="2F72E87D" w14:textId="3A57C3E0" w:rsidR="00922D94" w:rsidRPr="00055FF8" w:rsidRDefault="00400DEE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ลูกหนี้กรมสรรพากร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579" w:type="pct"/>
          </w:tcPr>
          <w:p w14:paraId="664DDB13" w14:textId="3759C002" w:rsidR="00922D94" w:rsidRPr="00055FF8" w:rsidRDefault="00077C62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031FD3" w:rsidRPr="00055FF8">
              <w:rPr>
                <w:rFonts w:asciiTheme="majorBidi" w:hAnsiTheme="majorBidi" w:cstheme="majorBidi"/>
                <w:sz w:val="30"/>
                <w:szCs w:val="30"/>
              </w:rPr>
              <w:t>,233</w:t>
            </w:r>
          </w:p>
        </w:tc>
        <w:tc>
          <w:tcPr>
            <w:tcW w:w="144" w:type="pct"/>
          </w:tcPr>
          <w:p w14:paraId="53DA55AC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A15854B" w14:textId="4671BB87" w:rsidR="00922D94" w:rsidRPr="00055FF8" w:rsidRDefault="006965D5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69,832</w:t>
            </w:r>
          </w:p>
        </w:tc>
        <w:tc>
          <w:tcPr>
            <w:tcW w:w="144" w:type="pct"/>
          </w:tcPr>
          <w:p w14:paraId="26A777F9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1B24A53" w14:textId="5E6446DC" w:rsidR="00922D94" w:rsidRPr="00055FF8" w:rsidRDefault="00EA0039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667B4" w:rsidRPr="00055FF8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146" w:type="pct"/>
          </w:tcPr>
          <w:p w14:paraId="2FDA14D7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C5E48E8" w14:textId="5913A857" w:rsidR="00922D94" w:rsidRPr="00055FF8" w:rsidRDefault="00253417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67,933</w:t>
            </w:r>
          </w:p>
        </w:tc>
      </w:tr>
      <w:tr w:rsidR="00CF0BD0" w:rsidRPr="00055FF8" w14:paraId="0D60AB1D" w14:textId="77777777" w:rsidTr="00B035B5">
        <w:tc>
          <w:tcPr>
            <w:tcW w:w="2267" w:type="pct"/>
          </w:tcPr>
          <w:p w14:paraId="1D03EC72" w14:textId="62CAFD64" w:rsidR="00CF0BD0" w:rsidRPr="00055FF8" w:rsidRDefault="008A2E4F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ลูกหนี้กรมศุลกากร</w:t>
            </w:r>
          </w:p>
        </w:tc>
        <w:tc>
          <w:tcPr>
            <w:tcW w:w="579" w:type="pct"/>
          </w:tcPr>
          <w:p w14:paraId="3A929B12" w14:textId="6D2AF2E6" w:rsidR="00CF0BD0" w:rsidRPr="00055FF8" w:rsidRDefault="008F2689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6,165</w:t>
            </w:r>
          </w:p>
        </w:tc>
        <w:tc>
          <w:tcPr>
            <w:tcW w:w="144" w:type="pct"/>
          </w:tcPr>
          <w:p w14:paraId="2553CA39" w14:textId="77777777" w:rsidR="00CF0BD0" w:rsidRPr="00055FF8" w:rsidRDefault="00CF0BD0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A81A787" w14:textId="241E13B8" w:rsidR="00CF0BD0" w:rsidRPr="00055FF8" w:rsidRDefault="00B4582F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B04B012" w14:textId="25673894" w:rsidR="00CF0BD0" w:rsidRPr="00055FF8" w:rsidRDefault="00CF0BD0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DE38E0F" w14:textId="5B6E8AAC" w:rsidR="00CF0BD0" w:rsidRPr="00055FF8" w:rsidRDefault="008F2689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6,165</w:t>
            </w:r>
          </w:p>
        </w:tc>
        <w:tc>
          <w:tcPr>
            <w:tcW w:w="146" w:type="pct"/>
          </w:tcPr>
          <w:p w14:paraId="1DCDC877" w14:textId="77777777" w:rsidR="00CF0BD0" w:rsidRPr="00055FF8" w:rsidRDefault="00CF0BD0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A90502C" w14:textId="56ACAB37" w:rsidR="00CF0BD0" w:rsidRPr="00055FF8" w:rsidRDefault="00B4582F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D94" w:rsidRPr="00055FF8" w14:paraId="734A3814" w14:textId="77777777" w:rsidTr="007457DE">
        <w:tc>
          <w:tcPr>
            <w:tcW w:w="2267" w:type="pct"/>
          </w:tcPr>
          <w:p w14:paraId="663F2F87" w14:textId="725D500F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ค่าใช้จ่ายจ่ายล่วงหน้า</w:t>
            </w:r>
            <w:r w:rsidR="00400DEE"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 </w:t>
            </w:r>
          </w:p>
        </w:tc>
        <w:tc>
          <w:tcPr>
            <w:tcW w:w="579" w:type="pct"/>
          </w:tcPr>
          <w:p w14:paraId="210F43C2" w14:textId="6A487AFA" w:rsidR="00922D94" w:rsidRPr="00055FF8" w:rsidRDefault="00B035B5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5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5B311E"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25</w:t>
            </w:r>
            <w:r w:rsidR="005C5ADE" w:rsidRPr="00055FF8">
              <w:rPr>
                <w:rFonts w:asciiTheme="majorBidi" w:hAnsiTheme="majorBidi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61A72AAA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51C96A5" w14:textId="2C0135B4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4,617</w:t>
            </w:r>
          </w:p>
        </w:tc>
        <w:tc>
          <w:tcPr>
            <w:tcW w:w="144" w:type="pct"/>
          </w:tcPr>
          <w:p w14:paraId="14CC1E72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5B8C178" w14:textId="495BF0A6" w:rsidR="00922D94" w:rsidRPr="00055FF8" w:rsidRDefault="00B204AA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4,93</w:t>
            </w:r>
            <w:r w:rsidR="00423031" w:rsidRPr="00055FF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4BE3126D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146C6EC" w14:textId="17E4B81F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4,440</w:t>
            </w:r>
          </w:p>
        </w:tc>
      </w:tr>
      <w:tr w:rsidR="00922D94" w:rsidRPr="00055FF8" w14:paraId="2B8220A7" w14:textId="77777777" w:rsidTr="007457DE">
        <w:tc>
          <w:tcPr>
            <w:tcW w:w="2267" w:type="pct"/>
          </w:tcPr>
          <w:p w14:paraId="30786F72" w14:textId="11BF7275" w:rsidR="00922D94" w:rsidRPr="00055FF8" w:rsidRDefault="00400DEE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7582422" w14:textId="6444020E" w:rsidR="00922D94" w:rsidRPr="00055FF8" w:rsidRDefault="00AC794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3,225</w:t>
            </w:r>
          </w:p>
        </w:tc>
        <w:tc>
          <w:tcPr>
            <w:tcW w:w="144" w:type="pct"/>
          </w:tcPr>
          <w:p w14:paraId="2B6EFD47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BF746DC" w14:textId="5CD939C7" w:rsidR="00922D94" w:rsidRPr="00055FF8" w:rsidRDefault="006965D5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15,392</w:t>
            </w:r>
          </w:p>
        </w:tc>
        <w:tc>
          <w:tcPr>
            <w:tcW w:w="144" w:type="pct"/>
          </w:tcPr>
          <w:p w14:paraId="38665D5C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4A185A6D" w14:textId="77879326" w:rsidR="00922D94" w:rsidRPr="00055FF8" w:rsidRDefault="00060151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3,225</w:t>
            </w:r>
          </w:p>
        </w:tc>
        <w:tc>
          <w:tcPr>
            <w:tcW w:w="146" w:type="pct"/>
          </w:tcPr>
          <w:p w14:paraId="2351F6CB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A759281" w14:textId="6C2BBAB9" w:rsidR="00922D94" w:rsidRPr="00055FF8" w:rsidRDefault="00253417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14,177</w:t>
            </w:r>
          </w:p>
        </w:tc>
      </w:tr>
      <w:tr w:rsidR="00922D94" w:rsidRPr="00055FF8" w14:paraId="2273911D" w14:textId="77777777" w:rsidTr="007457DE">
        <w:tc>
          <w:tcPr>
            <w:tcW w:w="2267" w:type="pct"/>
          </w:tcPr>
          <w:p w14:paraId="530172C7" w14:textId="0FC4E539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ลูกหนี้อื่น</w:t>
            </w:r>
            <w:r w:rsidR="00A233FF"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A233FF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99D1CDF" w14:textId="24E3C465" w:rsidR="00922D94" w:rsidRPr="00055FF8" w:rsidRDefault="00AC794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189,03</w:t>
            </w:r>
            <w:r w:rsidR="000B2ED3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1B699C63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DA141BB" w14:textId="68B5D705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119,469</w:t>
            </w:r>
          </w:p>
        </w:tc>
        <w:tc>
          <w:tcPr>
            <w:tcW w:w="144" w:type="pct"/>
          </w:tcPr>
          <w:p w14:paraId="6E636C83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6C5AA" w14:textId="74C5F08B" w:rsidR="00922D94" w:rsidRPr="00055FF8" w:rsidRDefault="00B204AA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</w:t>
            </w:r>
            <w:r w:rsidR="00060151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997</w:t>
            </w:r>
          </w:p>
        </w:tc>
        <w:tc>
          <w:tcPr>
            <w:tcW w:w="146" w:type="pct"/>
          </w:tcPr>
          <w:p w14:paraId="7119F022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B1E3F6B" w14:textId="79F7D4FD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130,790</w:t>
            </w:r>
          </w:p>
        </w:tc>
      </w:tr>
      <w:tr w:rsidR="00922D94" w:rsidRPr="00055FF8" w14:paraId="49CA0102" w14:textId="77777777" w:rsidTr="00B95A9B">
        <w:tc>
          <w:tcPr>
            <w:tcW w:w="2267" w:type="pct"/>
          </w:tcPr>
          <w:p w14:paraId="10BE2292" w14:textId="77777777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940FE53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D699455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566C8D71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D7B1EF7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75FA753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BA2DA77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41A3F3BA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2D94" w:rsidRPr="00055FF8" w14:paraId="694A5261" w14:textId="77777777" w:rsidTr="003021C7">
        <w:tc>
          <w:tcPr>
            <w:tcW w:w="2267" w:type="pct"/>
          </w:tcPr>
          <w:p w14:paraId="5FC12EB2" w14:textId="00439B7D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11295382" w14:textId="2D33A77B" w:rsidR="00922D94" w:rsidRPr="00055FF8" w:rsidRDefault="00B035B5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="0073148D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1,055</w:t>
            </w:r>
          </w:p>
        </w:tc>
        <w:tc>
          <w:tcPr>
            <w:tcW w:w="144" w:type="pct"/>
          </w:tcPr>
          <w:p w14:paraId="79756AD4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28904798" w14:textId="55024F0B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547,533</w:t>
            </w:r>
          </w:p>
        </w:tc>
        <w:tc>
          <w:tcPr>
            <w:tcW w:w="144" w:type="pct"/>
          </w:tcPr>
          <w:p w14:paraId="4217605F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5D8E14C" w14:textId="7BF057CF" w:rsidR="00922D94" w:rsidRPr="00055FF8" w:rsidRDefault="00B204AA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="000516C3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6,522</w:t>
            </w:r>
          </w:p>
        </w:tc>
        <w:tc>
          <w:tcPr>
            <w:tcW w:w="146" w:type="pct"/>
          </w:tcPr>
          <w:p w14:paraId="3C47F0B5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2EEA3043" w14:textId="71E4462C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653,073</w:t>
            </w:r>
          </w:p>
        </w:tc>
      </w:tr>
    </w:tbl>
    <w:p w14:paraId="6AE0701C" w14:textId="059F38CE" w:rsidR="00B45520" w:rsidRPr="00055FF8" w:rsidRDefault="00B45520" w:rsidP="00B4552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70"/>
        <w:gridCol w:w="1082"/>
        <w:gridCol w:w="270"/>
        <w:gridCol w:w="1080"/>
        <w:gridCol w:w="274"/>
        <w:gridCol w:w="1067"/>
      </w:tblGrid>
      <w:tr w:rsidR="00F33BD5" w:rsidRPr="00055FF8" w14:paraId="6C532688" w14:textId="77777777" w:rsidTr="00430FC1">
        <w:tc>
          <w:tcPr>
            <w:tcW w:w="2267" w:type="pct"/>
          </w:tcPr>
          <w:p w14:paraId="24089A8A" w14:textId="17D5A7D7" w:rsidR="00F33BD5" w:rsidRPr="00055FF8" w:rsidRDefault="00A02FE2" w:rsidP="0043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8" w:type="pct"/>
            <w:gridSpan w:val="3"/>
          </w:tcPr>
          <w:p w14:paraId="791D5CD2" w14:textId="77777777" w:rsidR="00F33BD5" w:rsidRPr="00055FF8" w:rsidRDefault="00F33BD5" w:rsidP="00430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767EE96F" w14:textId="77777777" w:rsidR="00F33BD5" w:rsidRPr="00055FF8" w:rsidRDefault="00F33BD5" w:rsidP="00430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7DCE3EFB" w14:textId="77777777" w:rsidR="00F33BD5" w:rsidRPr="00055FF8" w:rsidRDefault="00F33BD5" w:rsidP="00430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3BD5" w:rsidRPr="00055FF8" w14:paraId="564F231C" w14:textId="77777777" w:rsidTr="00430FC1">
        <w:tc>
          <w:tcPr>
            <w:tcW w:w="2267" w:type="pct"/>
          </w:tcPr>
          <w:p w14:paraId="4CFA1948" w14:textId="3410D80D" w:rsidR="00F33BD5" w:rsidRPr="00055FF8" w:rsidRDefault="00A02FE2" w:rsidP="00FE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55F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- ลูกหนี้การค้าและลูกหนี้อื่น</w:t>
            </w:r>
          </w:p>
        </w:tc>
        <w:tc>
          <w:tcPr>
            <w:tcW w:w="577" w:type="pct"/>
          </w:tcPr>
          <w:p w14:paraId="31A8ABF5" w14:textId="2B16C5B8" w:rsidR="00F33BD5" w:rsidRPr="00055FF8" w:rsidRDefault="0067492E" w:rsidP="00430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2D94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2ED9B6D0" w14:textId="77777777" w:rsidR="00F33BD5" w:rsidRPr="00055FF8" w:rsidRDefault="00F33BD5" w:rsidP="00430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147171C" w14:textId="28DBB40E" w:rsidR="00F33BD5" w:rsidRPr="00055FF8" w:rsidRDefault="00922D94" w:rsidP="00430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4F4E8D4C" w14:textId="77777777" w:rsidR="00F33BD5" w:rsidRPr="00055FF8" w:rsidRDefault="00F33BD5" w:rsidP="00430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38F8DD4" w14:textId="081E7714" w:rsidR="00F33BD5" w:rsidRPr="00055FF8" w:rsidRDefault="00922D94" w:rsidP="00430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0540C31A" w14:textId="77777777" w:rsidR="00F33BD5" w:rsidRPr="00055FF8" w:rsidRDefault="00F33BD5" w:rsidP="00430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089820E" w14:textId="0AE23F0B" w:rsidR="00F33BD5" w:rsidRPr="00055FF8" w:rsidRDefault="00922D94" w:rsidP="00430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33BD5" w:rsidRPr="00055FF8" w14:paraId="541C39AA" w14:textId="77777777" w:rsidTr="00430FC1">
        <w:tc>
          <w:tcPr>
            <w:tcW w:w="2267" w:type="pct"/>
          </w:tcPr>
          <w:p w14:paraId="3502C2B6" w14:textId="73C23751" w:rsidR="00F33BD5" w:rsidRPr="00055FF8" w:rsidRDefault="00F33BD5" w:rsidP="00FE1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3" w:type="pct"/>
            <w:gridSpan w:val="7"/>
          </w:tcPr>
          <w:p w14:paraId="45F49C47" w14:textId="77777777" w:rsidR="00F33BD5" w:rsidRPr="00055FF8" w:rsidRDefault="00F33BD5" w:rsidP="00430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2D94" w:rsidRPr="00055FF8" w14:paraId="2DBC4F17" w14:textId="77777777" w:rsidTr="00B16989">
        <w:trPr>
          <w:trHeight w:val="281"/>
        </w:trPr>
        <w:tc>
          <w:tcPr>
            <w:tcW w:w="2267" w:type="pct"/>
          </w:tcPr>
          <w:p w14:paraId="133D5592" w14:textId="4DFE2ECB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วันที่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1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77" w:type="pct"/>
          </w:tcPr>
          <w:p w14:paraId="33088A1F" w14:textId="07686FF7" w:rsidR="00922D94" w:rsidRPr="00055FF8" w:rsidRDefault="00D0311F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2,773</w:t>
            </w:r>
          </w:p>
        </w:tc>
        <w:tc>
          <w:tcPr>
            <w:tcW w:w="144" w:type="pct"/>
          </w:tcPr>
          <w:p w14:paraId="69A7970F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D5B0572" w14:textId="0D6560A6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67,148</w:t>
            </w:r>
          </w:p>
        </w:tc>
        <w:tc>
          <w:tcPr>
            <w:tcW w:w="144" w:type="pct"/>
          </w:tcPr>
          <w:p w14:paraId="07ECCEF1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2CBB5F0" w14:textId="58A6413A" w:rsidR="00922D94" w:rsidRPr="00055FF8" w:rsidRDefault="00D0311F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1,662</w:t>
            </w:r>
          </w:p>
        </w:tc>
        <w:tc>
          <w:tcPr>
            <w:tcW w:w="146" w:type="pct"/>
          </w:tcPr>
          <w:p w14:paraId="7C0F8F7A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C002C9C" w14:textId="3F169384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66,055</w:t>
            </w:r>
          </w:p>
        </w:tc>
      </w:tr>
      <w:tr w:rsidR="00922D94" w:rsidRPr="00055FF8" w14:paraId="175C1732" w14:textId="77777777" w:rsidTr="00B16989">
        <w:trPr>
          <w:trHeight w:val="281"/>
        </w:trPr>
        <w:tc>
          <w:tcPr>
            <w:tcW w:w="2267" w:type="pct"/>
          </w:tcPr>
          <w:p w14:paraId="33B7A9DE" w14:textId="4C80CE87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7" w:type="pct"/>
          </w:tcPr>
          <w:p w14:paraId="27FC745B" w14:textId="4C9C1B70" w:rsidR="00922D94" w:rsidRPr="00055FF8" w:rsidRDefault="00D0311F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144" w:type="pct"/>
          </w:tcPr>
          <w:p w14:paraId="1B087E35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FDE851B" w14:textId="0B7FAA46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144" w:type="pct"/>
          </w:tcPr>
          <w:p w14:paraId="06A52C16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9990237" w14:textId="7D213A57" w:rsidR="00922D94" w:rsidRPr="00055FF8" w:rsidRDefault="00D0311F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146" w:type="pct"/>
          </w:tcPr>
          <w:p w14:paraId="4DF6B0A0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BE2D041" w14:textId="2B69053C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922D94" w:rsidRPr="00055FF8" w14:paraId="7E7F4E76" w14:textId="77777777" w:rsidTr="00B16989">
        <w:trPr>
          <w:trHeight w:val="281"/>
        </w:trPr>
        <w:tc>
          <w:tcPr>
            <w:tcW w:w="2267" w:type="pct"/>
          </w:tcPr>
          <w:p w14:paraId="62BBA8F1" w14:textId="6A966B71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77" w:type="pct"/>
          </w:tcPr>
          <w:p w14:paraId="544D15F1" w14:textId="1BD5872F" w:rsidR="00922D94" w:rsidRPr="00055FF8" w:rsidRDefault="00D0311F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4FAA13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3C677C" w14:textId="049F5BBF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(235)</w:t>
            </w:r>
          </w:p>
        </w:tc>
        <w:tc>
          <w:tcPr>
            <w:tcW w:w="144" w:type="pct"/>
          </w:tcPr>
          <w:p w14:paraId="335AA596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78F4568" w14:textId="7EC80780" w:rsidR="00922D94" w:rsidRPr="00055FF8" w:rsidRDefault="00D0311F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(437)</w:t>
            </w:r>
          </w:p>
        </w:tc>
        <w:tc>
          <w:tcPr>
            <w:tcW w:w="146" w:type="pct"/>
          </w:tcPr>
          <w:p w14:paraId="0E667F6D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D332782" w14:textId="05C5EDB0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(209)</w:t>
            </w:r>
          </w:p>
        </w:tc>
      </w:tr>
      <w:tr w:rsidR="00922D94" w:rsidRPr="00055FF8" w14:paraId="2FD04C1D" w14:textId="77777777" w:rsidTr="009D7855">
        <w:trPr>
          <w:trHeight w:val="281"/>
        </w:trPr>
        <w:tc>
          <w:tcPr>
            <w:tcW w:w="2267" w:type="pct"/>
          </w:tcPr>
          <w:p w14:paraId="3A3951B0" w14:textId="3B7ACED9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3FF9BB0" w14:textId="3261CED6" w:rsidR="00922D94" w:rsidRPr="00055FF8" w:rsidRDefault="00D0311F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C5041" w:rsidRPr="00055FF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4004851B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873324E" w14:textId="4725F2E8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(64,384)</w:t>
            </w:r>
          </w:p>
        </w:tc>
        <w:tc>
          <w:tcPr>
            <w:tcW w:w="144" w:type="pct"/>
          </w:tcPr>
          <w:p w14:paraId="465D977A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F89058E" w14:textId="17ADCB8B" w:rsidR="00922D94" w:rsidRPr="00055FF8" w:rsidRDefault="00D0311F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C5041" w:rsidRPr="00055FF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16A6D116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8AFEAD2" w14:textId="41C2A1B2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(64,384)</w:t>
            </w:r>
          </w:p>
        </w:tc>
      </w:tr>
      <w:tr w:rsidR="00922D94" w:rsidRPr="00055FF8" w14:paraId="54050210" w14:textId="77777777" w:rsidTr="00317988">
        <w:trPr>
          <w:trHeight w:val="235"/>
        </w:trPr>
        <w:tc>
          <w:tcPr>
            <w:tcW w:w="2267" w:type="pct"/>
          </w:tcPr>
          <w:p w14:paraId="66DF2D1F" w14:textId="07036138" w:rsidR="00922D94" w:rsidRPr="00055FF8" w:rsidRDefault="00922D94" w:rsidP="00922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31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AD2FDCB" w14:textId="324E22AC" w:rsidR="00922D94" w:rsidRPr="00055FF8" w:rsidRDefault="00D0311F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3,72</w:t>
            </w:r>
            <w:r w:rsidR="00F13384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B5F0E11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8AB7A4A" w14:textId="7ADF6396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2,773</w:t>
            </w:r>
          </w:p>
        </w:tc>
        <w:tc>
          <w:tcPr>
            <w:tcW w:w="144" w:type="pct"/>
          </w:tcPr>
          <w:p w14:paraId="657F5A19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1B05C9A" w14:textId="5BD65F0D" w:rsidR="00922D94" w:rsidRPr="00055FF8" w:rsidRDefault="00D0311F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</w:t>
            </w:r>
            <w:r w:rsidR="00F13384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45DD72E3" w14:textId="77777777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B8D3A5E" w14:textId="47CE0061" w:rsidR="00922D94" w:rsidRPr="00055FF8" w:rsidRDefault="00922D94" w:rsidP="00922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1,662</w:t>
            </w:r>
          </w:p>
        </w:tc>
      </w:tr>
    </w:tbl>
    <w:p w14:paraId="3F303F44" w14:textId="733C44E7" w:rsidR="00303DFF" w:rsidRPr="00055FF8" w:rsidRDefault="00303DFF" w:rsidP="00B45520">
      <w:pPr>
        <w:rPr>
          <w:rFonts w:asciiTheme="majorBidi" w:hAnsiTheme="majorBidi" w:cstheme="majorBidi"/>
          <w:sz w:val="30"/>
          <w:szCs w:val="30"/>
          <w:cs/>
        </w:rPr>
      </w:pPr>
      <w:r w:rsidRPr="00055FF8">
        <w:rPr>
          <w:rFonts w:asciiTheme="majorBidi" w:hAnsiTheme="majorBidi" w:cstheme="majorBidi"/>
          <w:sz w:val="30"/>
          <w:szCs w:val="30"/>
        </w:rPr>
        <w:br w:type="page"/>
      </w:r>
    </w:p>
    <w:p w14:paraId="0852A889" w14:textId="64C5C853" w:rsidR="00BB6BC0" w:rsidRPr="00055FF8" w:rsidRDefault="00BB6BC0" w:rsidP="00C4665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  <w:cs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4DAA449B" w14:textId="6B6E90F7" w:rsidR="00BB6BC0" w:rsidRPr="00055FF8" w:rsidRDefault="00BB6BC0" w:rsidP="00B4552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5"/>
        <w:gridCol w:w="249"/>
        <w:gridCol w:w="21"/>
        <w:gridCol w:w="1085"/>
        <w:gridCol w:w="266"/>
        <w:gridCol w:w="1077"/>
        <w:gridCol w:w="270"/>
        <w:gridCol w:w="1075"/>
      </w:tblGrid>
      <w:tr w:rsidR="00BB6BC0" w:rsidRPr="00055FF8" w14:paraId="78CC0EB6" w14:textId="77777777" w:rsidTr="00922D94">
        <w:tc>
          <w:tcPr>
            <w:tcW w:w="2286" w:type="pct"/>
            <w:shd w:val="clear" w:color="auto" w:fill="auto"/>
          </w:tcPr>
          <w:p w14:paraId="04A3E2BA" w14:textId="77777777" w:rsidR="00BB6BC0" w:rsidRPr="00055FF8" w:rsidRDefault="00BB6BC0" w:rsidP="00BB6BC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1" w:type="pct"/>
            <w:gridSpan w:val="4"/>
            <w:shd w:val="clear" w:color="auto" w:fill="auto"/>
          </w:tcPr>
          <w:p w14:paraId="1E3DBF7B" w14:textId="77777777" w:rsidR="00BB6BC0" w:rsidRPr="00055FF8" w:rsidRDefault="00BB6BC0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" w:type="pct"/>
            <w:shd w:val="clear" w:color="auto" w:fill="auto"/>
          </w:tcPr>
          <w:p w14:paraId="41E79738" w14:textId="77777777" w:rsidR="00BB6BC0" w:rsidRPr="00055FF8" w:rsidRDefault="00BB6BC0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pct"/>
            <w:gridSpan w:val="3"/>
            <w:shd w:val="clear" w:color="auto" w:fill="auto"/>
          </w:tcPr>
          <w:p w14:paraId="6CA10865" w14:textId="77777777" w:rsidR="00BB6BC0" w:rsidRPr="00055FF8" w:rsidRDefault="00BB6BC0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B6BC0" w:rsidRPr="00055FF8" w14:paraId="2A69C731" w14:textId="77777777" w:rsidTr="001C2725">
        <w:tc>
          <w:tcPr>
            <w:tcW w:w="2286" w:type="pct"/>
            <w:shd w:val="clear" w:color="auto" w:fill="auto"/>
          </w:tcPr>
          <w:p w14:paraId="7464782E" w14:textId="77777777" w:rsidR="00BB6BC0" w:rsidRPr="00055FF8" w:rsidRDefault="00BB6BC0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D63823C" w14:textId="2C061D86" w:rsidR="00BB6BC0" w:rsidRPr="00055FF8" w:rsidRDefault="0067492E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2D94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" w:type="pct"/>
            <w:shd w:val="clear" w:color="auto" w:fill="auto"/>
          </w:tcPr>
          <w:p w14:paraId="7D8805A5" w14:textId="77777777" w:rsidR="00BB6BC0" w:rsidRPr="00055FF8" w:rsidRDefault="00BB6BC0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664D8094" w14:textId="04296FE0" w:rsidR="00BB6BC0" w:rsidRPr="00055FF8" w:rsidRDefault="00922D94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" w:type="pct"/>
            <w:shd w:val="clear" w:color="auto" w:fill="auto"/>
          </w:tcPr>
          <w:p w14:paraId="464A8E7F" w14:textId="77777777" w:rsidR="00BB6BC0" w:rsidRPr="00055FF8" w:rsidRDefault="00BB6BC0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5498B15" w14:textId="6A94E084" w:rsidR="00BB6BC0" w:rsidRPr="00055FF8" w:rsidRDefault="00922D94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  <w:shd w:val="clear" w:color="auto" w:fill="auto"/>
          </w:tcPr>
          <w:p w14:paraId="61698283" w14:textId="77777777" w:rsidR="00BB6BC0" w:rsidRPr="00055FF8" w:rsidRDefault="00BB6BC0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27C0CC49" w14:textId="16E55A6C" w:rsidR="00BB6BC0" w:rsidRPr="00055FF8" w:rsidRDefault="00922D94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B6BC0" w:rsidRPr="00055FF8" w14:paraId="3808470C" w14:textId="77777777" w:rsidTr="001C2725">
        <w:tc>
          <w:tcPr>
            <w:tcW w:w="2286" w:type="pct"/>
          </w:tcPr>
          <w:p w14:paraId="370B5EE5" w14:textId="77777777" w:rsidR="00BB6BC0" w:rsidRPr="00055FF8" w:rsidRDefault="00BB6BC0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4" w:type="pct"/>
            <w:gridSpan w:val="8"/>
          </w:tcPr>
          <w:p w14:paraId="4A444498" w14:textId="77777777" w:rsidR="00BB6BC0" w:rsidRPr="00055FF8" w:rsidRDefault="00BB6BC0" w:rsidP="00BB6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78E5" w:rsidRPr="00055FF8" w14:paraId="79A69BC4" w14:textId="77777777" w:rsidTr="001C2725">
        <w:tc>
          <w:tcPr>
            <w:tcW w:w="2286" w:type="pct"/>
          </w:tcPr>
          <w:p w14:paraId="5ED23E35" w14:textId="329BDB5A" w:rsidR="00A278E5" w:rsidRPr="00055FF8" w:rsidRDefault="00A278E5" w:rsidP="00A2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74" w:type="pct"/>
            <w:shd w:val="clear" w:color="auto" w:fill="auto"/>
          </w:tcPr>
          <w:p w14:paraId="42A96819" w14:textId="61C7AE64" w:rsidR="00A278E5" w:rsidRPr="00055FF8" w:rsidRDefault="00510078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504,</w:t>
            </w:r>
            <w:r w:rsidR="001864CC" w:rsidRPr="00055FF8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143" w:type="pct"/>
            <w:gridSpan w:val="2"/>
          </w:tcPr>
          <w:p w14:paraId="780B4FAF" w14:textId="77777777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4FCED26" w14:textId="17F68C33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424,252</w:t>
            </w:r>
          </w:p>
        </w:tc>
        <w:tc>
          <w:tcPr>
            <w:tcW w:w="141" w:type="pct"/>
          </w:tcPr>
          <w:p w14:paraId="5622BF51" w14:textId="77777777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E127194" w14:textId="49516F2C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495,86</w:t>
            </w:r>
            <w:r w:rsidR="00CB0340" w:rsidRPr="00055FF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749BE47F" w14:textId="77777777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B99E303" w14:textId="49CBDDCB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412,606</w:t>
            </w:r>
          </w:p>
        </w:tc>
      </w:tr>
      <w:tr w:rsidR="00A278E5" w:rsidRPr="00055FF8" w14:paraId="73A8B009" w14:textId="77777777" w:rsidTr="001C2725">
        <w:tc>
          <w:tcPr>
            <w:tcW w:w="2286" w:type="pct"/>
          </w:tcPr>
          <w:p w14:paraId="3717E883" w14:textId="22144D8F" w:rsidR="00A278E5" w:rsidRPr="00055FF8" w:rsidRDefault="00A278E5" w:rsidP="00A2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74" w:type="pct"/>
            <w:shd w:val="clear" w:color="auto" w:fill="auto"/>
          </w:tcPr>
          <w:p w14:paraId="2B3FB14C" w14:textId="7245D800" w:rsidR="00A278E5" w:rsidRPr="00055FF8" w:rsidRDefault="00946508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714,375</w:t>
            </w:r>
          </w:p>
        </w:tc>
        <w:tc>
          <w:tcPr>
            <w:tcW w:w="143" w:type="pct"/>
            <w:gridSpan w:val="2"/>
          </w:tcPr>
          <w:p w14:paraId="458183EE" w14:textId="77777777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4AF1AB4" w14:textId="444DAF8C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1,262,493</w:t>
            </w:r>
          </w:p>
        </w:tc>
        <w:tc>
          <w:tcPr>
            <w:tcW w:w="141" w:type="pct"/>
          </w:tcPr>
          <w:p w14:paraId="1CA02BAE" w14:textId="77777777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7B88635" w14:textId="1B831F3F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647,15</w:t>
            </w:r>
            <w:r w:rsidR="005E6B10" w:rsidRPr="00055FF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0D016A7C" w14:textId="77777777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A5ED89D" w14:textId="3C0B0566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1,155,603</w:t>
            </w:r>
          </w:p>
        </w:tc>
      </w:tr>
      <w:tr w:rsidR="00A278E5" w:rsidRPr="00055FF8" w14:paraId="4B2FEBB3" w14:textId="77777777" w:rsidTr="001C2725">
        <w:tc>
          <w:tcPr>
            <w:tcW w:w="2286" w:type="pct"/>
          </w:tcPr>
          <w:p w14:paraId="3B48E2F9" w14:textId="34BDBE1D" w:rsidR="00A278E5" w:rsidRPr="00055FF8" w:rsidRDefault="00A278E5" w:rsidP="00A2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574" w:type="pct"/>
            <w:shd w:val="clear" w:color="auto" w:fill="auto"/>
          </w:tcPr>
          <w:p w14:paraId="76383AB4" w14:textId="0710FF17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38,032</w:t>
            </w:r>
          </w:p>
        </w:tc>
        <w:tc>
          <w:tcPr>
            <w:tcW w:w="143" w:type="pct"/>
            <w:gridSpan w:val="2"/>
          </w:tcPr>
          <w:p w14:paraId="6630F9D5" w14:textId="77777777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FED56B0" w14:textId="084ECD60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15,851</w:t>
            </w:r>
          </w:p>
        </w:tc>
        <w:tc>
          <w:tcPr>
            <w:tcW w:w="141" w:type="pct"/>
          </w:tcPr>
          <w:p w14:paraId="4F2396DF" w14:textId="77777777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35FC972" w14:textId="18F9586A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36,724</w:t>
            </w:r>
          </w:p>
        </w:tc>
        <w:tc>
          <w:tcPr>
            <w:tcW w:w="143" w:type="pct"/>
          </w:tcPr>
          <w:p w14:paraId="2CBFEB7D" w14:textId="77777777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9B9E26A" w14:textId="21EB5F76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14,803</w:t>
            </w:r>
          </w:p>
        </w:tc>
      </w:tr>
      <w:tr w:rsidR="00A278E5" w:rsidRPr="00055FF8" w14:paraId="116630D4" w14:textId="77777777" w:rsidTr="001C2725">
        <w:tc>
          <w:tcPr>
            <w:tcW w:w="2286" w:type="pct"/>
          </w:tcPr>
          <w:p w14:paraId="1FB56032" w14:textId="5DCEE215" w:rsidR="00A278E5" w:rsidRPr="00055FF8" w:rsidRDefault="00A278E5" w:rsidP="00A2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0C381098" w14:textId="60CE3699" w:rsidR="00A278E5" w:rsidRPr="00055FF8" w:rsidRDefault="002B52E2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284,35</w:t>
            </w:r>
            <w:r w:rsidR="00472224" w:rsidRPr="00055FF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  <w:gridSpan w:val="2"/>
          </w:tcPr>
          <w:p w14:paraId="5DE1540F" w14:textId="77777777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862B02C" w14:textId="1FBDBDC0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123,224</w:t>
            </w:r>
          </w:p>
        </w:tc>
        <w:tc>
          <w:tcPr>
            <w:tcW w:w="141" w:type="pct"/>
          </w:tcPr>
          <w:p w14:paraId="6D0D50F6" w14:textId="77777777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2E7EA6C" w14:textId="30C19840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284,357</w:t>
            </w:r>
          </w:p>
        </w:tc>
        <w:tc>
          <w:tcPr>
            <w:tcW w:w="143" w:type="pct"/>
          </w:tcPr>
          <w:p w14:paraId="06191139" w14:textId="77777777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AB65EF9" w14:textId="44F59536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123,224</w:t>
            </w:r>
          </w:p>
        </w:tc>
      </w:tr>
      <w:tr w:rsidR="00A278E5" w:rsidRPr="00055FF8" w14:paraId="22C68B48" w14:textId="77777777" w:rsidTr="001C2725">
        <w:tc>
          <w:tcPr>
            <w:tcW w:w="2286" w:type="pct"/>
          </w:tcPr>
          <w:p w14:paraId="105E7559" w14:textId="77777777" w:rsidR="00A278E5" w:rsidRPr="00055FF8" w:rsidRDefault="00A278E5" w:rsidP="00A2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12C890A8" w14:textId="50053690" w:rsidR="00A278E5" w:rsidRPr="00055FF8" w:rsidRDefault="00F63151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1,541,25</w:t>
            </w:r>
            <w:r w:rsidR="00472224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3" w:type="pct"/>
            <w:gridSpan w:val="2"/>
          </w:tcPr>
          <w:p w14:paraId="33622EC9" w14:textId="77777777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8A99FDF" w14:textId="24821E0A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1,825,820</w:t>
            </w:r>
          </w:p>
        </w:tc>
        <w:tc>
          <w:tcPr>
            <w:tcW w:w="141" w:type="pct"/>
          </w:tcPr>
          <w:p w14:paraId="7E671975" w14:textId="77777777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5448897A" w14:textId="4922751B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1,464,09</w:t>
            </w:r>
            <w:r w:rsidR="005E6B10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7DCEDD6A" w14:textId="77777777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4113262" w14:textId="2C1C46A2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1,706,236</w:t>
            </w:r>
          </w:p>
        </w:tc>
      </w:tr>
      <w:tr w:rsidR="00A278E5" w:rsidRPr="00055FF8" w14:paraId="0315EC09" w14:textId="77777777" w:rsidTr="001C2725">
        <w:tc>
          <w:tcPr>
            <w:tcW w:w="2286" w:type="pct"/>
          </w:tcPr>
          <w:p w14:paraId="110B6C9F" w14:textId="0326A083" w:rsidR="00A278E5" w:rsidRPr="00055FF8" w:rsidRDefault="00A278E5" w:rsidP="00A2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ค่าเผ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ื่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อการปรับลดมูลค่าเป็น</w:t>
            </w:r>
          </w:p>
          <w:p w14:paraId="35DA0D0B" w14:textId="6E4B6B58" w:rsidR="00A278E5" w:rsidRPr="00055FF8" w:rsidRDefault="00A278E5" w:rsidP="00A2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มูลค่าสุทธิที่คาดว่าจะได้รับ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32834" w14:textId="1CFCF1A5" w:rsidR="00A278E5" w:rsidRPr="00055FF8" w:rsidRDefault="005E060C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(99,043)</w:t>
            </w:r>
          </w:p>
        </w:tc>
        <w:tc>
          <w:tcPr>
            <w:tcW w:w="143" w:type="pct"/>
            <w:gridSpan w:val="2"/>
          </w:tcPr>
          <w:p w14:paraId="0A9A1821" w14:textId="77777777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549C572B" w14:textId="277714B5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(59,132)</w:t>
            </w:r>
          </w:p>
        </w:tc>
        <w:tc>
          <w:tcPr>
            <w:tcW w:w="141" w:type="pct"/>
          </w:tcPr>
          <w:p w14:paraId="0CC8FAC5" w14:textId="77777777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15490B7F" w14:textId="12E56B5E" w:rsidR="00A278E5" w:rsidRPr="00055FF8" w:rsidRDefault="005808A3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273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(95,18</w:t>
            </w:r>
            <w:r w:rsidR="005E060C" w:rsidRPr="00055FF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E4AB5E5" w14:textId="77777777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0330D2DC" w14:textId="36700C09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(56,668)</w:t>
            </w:r>
          </w:p>
        </w:tc>
      </w:tr>
      <w:tr w:rsidR="00A278E5" w:rsidRPr="00055FF8" w14:paraId="503720C4" w14:textId="77777777" w:rsidTr="001C2725">
        <w:tc>
          <w:tcPr>
            <w:tcW w:w="2286" w:type="pct"/>
          </w:tcPr>
          <w:p w14:paraId="7B0CCBE4" w14:textId="52791E5C" w:rsidR="00A278E5" w:rsidRPr="00055FF8" w:rsidRDefault="00A278E5" w:rsidP="00A27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6EAA0" w14:textId="5E5B31C0" w:rsidR="00A278E5" w:rsidRPr="00055FF8" w:rsidRDefault="005E060C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1,442,211</w:t>
            </w:r>
          </w:p>
        </w:tc>
        <w:tc>
          <w:tcPr>
            <w:tcW w:w="143" w:type="pct"/>
            <w:gridSpan w:val="2"/>
          </w:tcPr>
          <w:p w14:paraId="7F93D79C" w14:textId="77777777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5C3738E" w14:textId="374C9FA3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1,766,688</w:t>
            </w:r>
          </w:p>
        </w:tc>
        <w:tc>
          <w:tcPr>
            <w:tcW w:w="141" w:type="pct"/>
          </w:tcPr>
          <w:p w14:paraId="16350068" w14:textId="77777777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A5D45E4" w14:textId="19C6FF34" w:rsidR="00A278E5" w:rsidRPr="00055FF8" w:rsidRDefault="005808A3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1,368,90</w:t>
            </w:r>
            <w:r w:rsidR="005E6B10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374EE078" w14:textId="77777777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8062E9D" w14:textId="720C0019" w:rsidR="00A278E5" w:rsidRPr="00055FF8" w:rsidRDefault="00A278E5" w:rsidP="00A2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1,649,568</w:t>
            </w:r>
          </w:p>
        </w:tc>
      </w:tr>
      <w:tr w:rsidR="00A62774" w:rsidRPr="00055FF8" w14:paraId="660E137D" w14:textId="77777777" w:rsidTr="00922D94">
        <w:tc>
          <w:tcPr>
            <w:tcW w:w="2286" w:type="pct"/>
          </w:tcPr>
          <w:p w14:paraId="65400DA9" w14:textId="77777777" w:rsidR="00A62774" w:rsidRPr="00055FF8" w:rsidRDefault="00A62774" w:rsidP="00A62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1" w:type="pct"/>
            <w:gridSpan w:val="4"/>
          </w:tcPr>
          <w:p w14:paraId="6558E974" w14:textId="77777777" w:rsidR="00A62774" w:rsidRPr="00055FF8" w:rsidRDefault="00A62774" w:rsidP="00A62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1F00F7E9" w14:textId="77777777" w:rsidR="00A62774" w:rsidRPr="00055FF8" w:rsidRDefault="00A62774" w:rsidP="00A62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pct"/>
            <w:gridSpan w:val="3"/>
          </w:tcPr>
          <w:p w14:paraId="03336749" w14:textId="77777777" w:rsidR="00A62774" w:rsidRPr="00055FF8" w:rsidRDefault="00A62774" w:rsidP="00A62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62774" w:rsidRPr="00055FF8" w14:paraId="19972AA4" w14:textId="77777777" w:rsidTr="00922D94">
        <w:tc>
          <w:tcPr>
            <w:tcW w:w="2286" w:type="pct"/>
          </w:tcPr>
          <w:p w14:paraId="575A741D" w14:textId="77777777" w:rsidR="00A62774" w:rsidRPr="00055FF8" w:rsidRDefault="00A62774" w:rsidP="00A62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1" w:type="pct"/>
            <w:gridSpan w:val="4"/>
          </w:tcPr>
          <w:p w14:paraId="4A2DD5E3" w14:textId="6EAA5097" w:rsidR="00A62774" w:rsidRPr="00055FF8" w:rsidRDefault="00A62774" w:rsidP="00A62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B733842" w14:textId="77777777" w:rsidR="00A62774" w:rsidRPr="00055FF8" w:rsidRDefault="00A62774" w:rsidP="00A62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pct"/>
            <w:gridSpan w:val="3"/>
          </w:tcPr>
          <w:p w14:paraId="4826F523" w14:textId="16E29DF4" w:rsidR="00A62774" w:rsidRPr="00055FF8" w:rsidRDefault="00A62774" w:rsidP="00A62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2774" w:rsidRPr="00055FF8" w14:paraId="6DB360FE" w14:textId="77777777" w:rsidTr="001C2725">
        <w:tc>
          <w:tcPr>
            <w:tcW w:w="2286" w:type="pct"/>
          </w:tcPr>
          <w:p w14:paraId="108EEF5E" w14:textId="0B75384C" w:rsidR="00A62774" w:rsidRPr="00055FF8" w:rsidRDefault="00A62774" w:rsidP="00A62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4" w:type="pct"/>
          </w:tcPr>
          <w:p w14:paraId="5681A4F1" w14:textId="0356E248" w:rsidR="00A62774" w:rsidRPr="00055FF8" w:rsidRDefault="00A62774" w:rsidP="00A62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  <w:gridSpan w:val="2"/>
          </w:tcPr>
          <w:p w14:paraId="46A18971" w14:textId="77777777" w:rsidR="00A62774" w:rsidRPr="00055FF8" w:rsidRDefault="00A62774" w:rsidP="00A62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E22905D" w14:textId="73E6F2B4" w:rsidR="00A62774" w:rsidRPr="00055FF8" w:rsidRDefault="00A62774" w:rsidP="00A62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4F09113B" w14:textId="77777777" w:rsidR="00A62774" w:rsidRPr="00055FF8" w:rsidRDefault="00A62774" w:rsidP="00A62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9E6EF48" w14:textId="766AEEB9" w:rsidR="00A62774" w:rsidRPr="00055FF8" w:rsidRDefault="00A62774" w:rsidP="00A62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1B7677BF" w14:textId="77777777" w:rsidR="00A62774" w:rsidRPr="00055FF8" w:rsidRDefault="00A62774" w:rsidP="00A62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ADCA504" w14:textId="4D87559D" w:rsidR="00A62774" w:rsidRPr="00055FF8" w:rsidRDefault="00A62774" w:rsidP="00A62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62774" w:rsidRPr="00055FF8" w14:paraId="0AD99B05" w14:textId="77777777" w:rsidTr="001C2725">
        <w:tc>
          <w:tcPr>
            <w:tcW w:w="2286" w:type="pct"/>
          </w:tcPr>
          <w:p w14:paraId="566DDEB4" w14:textId="77777777" w:rsidR="00A62774" w:rsidRPr="00055FF8" w:rsidRDefault="00A62774" w:rsidP="00A62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4" w:type="pct"/>
            <w:gridSpan w:val="8"/>
          </w:tcPr>
          <w:p w14:paraId="602F1F88" w14:textId="71B624B8" w:rsidR="00A62774" w:rsidRPr="00055FF8" w:rsidRDefault="00A62774" w:rsidP="00A62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2774" w:rsidRPr="00055FF8" w14:paraId="4D6F26CE" w14:textId="77777777" w:rsidTr="001C2725">
        <w:tc>
          <w:tcPr>
            <w:tcW w:w="2286" w:type="pct"/>
          </w:tcPr>
          <w:p w14:paraId="6F123389" w14:textId="77777777" w:rsidR="00A62774" w:rsidRPr="00055FF8" w:rsidRDefault="00A62774" w:rsidP="00A62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ต้นทุนของสินค้าคงเหลือที่บันทึกรวม</w:t>
            </w:r>
          </w:p>
          <w:p w14:paraId="5452CA77" w14:textId="27139B52" w:rsidR="00A62774" w:rsidRPr="00055FF8" w:rsidRDefault="00A62774" w:rsidP="00A62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ในบัญชีต้นทุนขาย</w:t>
            </w:r>
          </w:p>
        </w:tc>
        <w:tc>
          <w:tcPr>
            <w:tcW w:w="574" w:type="pct"/>
          </w:tcPr>
          <w:p w14:paraId="072E1412" w14:textId="77777777" w:rsidR="00A62774" w:rsidRPr="00055FF8" w:rsidRDefault="00A62774" w:rsidP="00A62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DC4AC0B" w14:textId="77777777" w:rsidR="00A62774" w:rsidRPr="00055FF8" w:rsidRDefault="00A62774" w:rsidP="00A62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D08C9A2" w14:textId="77777777" w:rsidR="00A62774" w:rsidRPr="00055FF8" w:rsidRDefault="00A62774" w:rsidP="00A62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52C290F" w14:textId="77777777" w:rsidR="00A62774" w:rsidRPr="00055FF8" w:rsidRDefault="00A62774" w:rsidP="00A62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A302327" w14:textId="77777777" w:rsidR="00A62774" w:rsidRPr="00055FF8" w:rsidRDefault="00A62774" w:rsidP="00A62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3C16EED" w14:textId="77777777" w:rsidR="00A62774" w:rsidRPr="00055FF8" w:rsidRDefault="00A62774" w:rsidP="00A62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EC9592F" w14:textId="77777777" w:rsidR="00A62774" w:rsidRPr="00055FF8" w:rsidRDefault="00A62774" w:rsidP="00A62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1F46" w:rsidRPr="00055FF8" w14:paraId="6485E239" w14:textId="77777777" w:rsidTr="001C2725">
        <w:tc>
          <w:tcPr>
            <w:tcW w:w="2286" w:type="pct"/>
          </w:tcPr>
          <w:p w14:paraId="55D98DFA" w14:textId="155E1A41" w:rsidR="00EE1F46" w:rsidRPr="00055FF8" w:rsidRDefault="00EE1F46" w:rsidP="00EE1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20" w:hanging="3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ต้นทุนขาย</w:t>
            </w:r>
          </w:p>
        </w:tc>
        <w:tc>
          <w:tcPr>
            <w:tcW w:w="574" w:type="pct"/>
          </w:tcPr>
          <w:p w14:paraId="16289B1F" w14:textId="0927ED64" w:rsidR="00EE1F46" w:rsidRPr="00055FF8" w:rsidRDefault="00BC31BC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7,018,380</w:t>
            </w:r>
          </w:p>
        </w:tc>
        <w:tc>
          <w:tcPr>
            <w:tcW w:w="143" w:type="pct"/>
            <w:gridSpan w:val="2"/>
          </w:tcPr>
          <w:p w14:paraId="2ED3ABEF" w14:textId="77777777" w:rsidR="00EE1F46" w:rsidRPr="00055FF8" w:rsidRDefault="00EE1F4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77C818" w14:textId="7F9642FF" w:rsidR="00EE1F46" w:rsidRPr="00055FF8" w:rsidRDefault="00EE1F4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7,175,718</w:t>
            </w:r>
          </w:p>
        </w:tc>
        <w:tc>
          <w:tcPr>
            <w:tcW w:w="141" w:type="pct"/>
          </w:tcPr>
          <w:p w14:paraId="5343F325" w14:textId="77777777" w:rsidR="00EE1F46" w:rsidRPr="00055FF8" w:rsidRDefault="00EE1F4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0D3B5A5" w14:textId="74F96988" w:rsidR="00EE1F46" w:rsidRPr="00055FF8" w:rsidRDefault="001570C9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6,966,268</w:t>
            </w:r>
          </w:p>
        </w:tc>
        <w:tc>
          <w:tcPr>
            <w:tcW w:w="143" w:type="pct"/>
          </w:tcPr>
          <w:p w14:paraId="04EC67AB" w14:textId="77777777" w:rsidR="00EE1F46" w:rsidRPr="00055FF8" w:rsidRDefault="00EE1F4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C51ADCF" w14:textId="7C0EC434" w:rsidR="00EE1F46" w:rsidRPr="00055FF8" w:rsidRDefault="00EE1F4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7,067,688</w:t>
            </w:r>
          </w:p>
        </w:tc>
      </w:tr>
      <w:tr w:rsidR="00EE1F46" w:rsidRPr="00055FF8" w14:paraId="0DEFFF3E" w14:textId="77777777" w:rsidTr="001C2725">
        <w:tc>
          <w:tcPr>
            <w:tcW w:w="2286" w:type="pct"/>
          </w:tcPr>
          <w:p w14:paraId="6DF0CFF9" w14:textId="45978B60" w:rsidR="00EE1F46" w:rsidRPr="00055FF8" w:rsidRDefault="00EE1F46" w:rsidP="00EE1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 w:hanging="2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การปรับลดมูลค่าเป็นมูลค่าสุทธิที่คาดว่าจะได้รับ</w:t>
            </w:r>
          </w:p>
        </w:tc>
        <w:tc>
          <w:tcPr>
            <w:tcW w:w="574" w:type="pct"/>
          </w:tcPr>
          <w:p w14:paraId="4A677C51" w14:textId="3156F64F" w:rsidR="00EE1F46" w:rsidRPr="00055FF8" w:rsidRDefault="00E340F2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39,911</w:t>
            </w:r>
          </w:p>
        </w:tc>
        <w:tc>
          <w:tcPr>
            <w:tcW w:w="143" w:type="pct"/>
            <w:gridSpan w:val="2"/>
          </w:tcPr>
          <w:p w14:paraId="7F1908D0" w14:textId="77777777" w:rsidR="00EE1F46" w:rsidRPr="00055FF8" w:rsidRDefault="00EE1F4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E740826" w14:textId="462D53A7" w:rsidR="00EE1F46" w:rsidRPr="00055FF8" w:rsidRDefault="00EE1F4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44,198</w:t>
            </w:r>
          </w:p>
        </w:tc>
        <w:tc>
          <w:tcPr>
            <w:tcW w:w="141" w:type="pct"/>
          </w:tcPr>
          <w:p w14:paraId="44698BEC" w14:textId="77777777" w:rsidR="00EE1F46" w:rsidRPr="00055FF8" w:rsidRDefault="00EE1F4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029A8CA" w14:textId="0CE5B0FB" w:rsidR="00EE1F46" w:rsidRPr="00055FF8" w:rsidRDefault="00E408A4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0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38,521</w:t>
            </w:r>
          </w:p>
        </w:tc>
        <w:tc>
          <w:tcPr>
            <w:tcW w:w="143" w:type="pct"/>
          </w:tcPr>
          <w:p w14:paraId="793D0EDE" w14:textId="77777777" w:rsidR="00EE1F46" w:rsidRPr="00055FF8" w:rsidRDefault="00EE1F4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6705169" w14:textId="6C10188B" w:rsidR="00EE1F46" w:rsidRPr="00055FF8" w:rsidRDefault="00EE1F4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41,757</w:t>
            </w:r>
          </w:p>
        </w:tc>
      </w:tr>
      <w:tr w:rsidR="00EE1F46" w:rsidRPr="00055FF8" w14:paraId="2703647A" w14:textId="77777777" w:rsidTr="001C2725">
        <w:tc>
          <w:tcPr>
            <w:tcW w:w="2286" w:type="pct"/>
          </w:tcPr>
          <w:p w14:paraId="227A848D" w14:textId="5F4D874D" w:rsidR="00EE1F46" w:rsidRPr="00055FF8" w:rsidRDefault="00EE1F46" w:rsidP="00EE1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13BEADD" w14:textId="631E857F" w:rsidR="00EE1F46" w:rsidRPr="00055FF8" w:rsidRDefault="007E1C0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7,058,291</w:t>
            </w:r>
          </w:p>
        </w:tc>
        <w:tc>
          <w:tcPr>
            <w:tcW w:w="143" w:type="pct"/>
            <w:gridSpan w:val="2"/>
          </w:tcPr>
          <w:p w14:paraId="02AE11BB" w14:textId="77777777" w:rsidR="00EE1F46" w:rsidRPr="00055FF8" w:rsidRDefault="00EE1F4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AEAE68F" w14:textId="15C043BA" w:rsidR="00EE1F46" w:rsidRPr="00055FF8" w:rsidRDefault="00EE1F4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7,219,916</w:t>
            </w:r>
          </w:p>
        </w:tc>
        <w:tc>
          <w:tcPr>
            <w:tcW w:w="141" w:type="pct"/>
          </w:tcPr>
          <w:p w14:paraId="509BDB8F" w14:textId="77777777" w:rsidR="00EE1F46" w:rsidRPr="00055FF8" w:rsidRDefault="00EE1F4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642E52E" w14:textId="0F72BAB8" w:rsidR="00EE1F46" w:rsidRPr="00055FF8" w:rsidRDefault="00D21555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7,004,789</w:t>
            </w:r>
          </w:p>
        </w:tc>
        <w:tc>
          <w:tcPr>
            <w:tcW w:w="143" w:type="pct"/>
          </w:tcPr>
          <w:p w14:paraId="4F5EBC39" w14:textId="77777777" w:rsidR="00EE1F46" w:rsidRPr="00055FF8" w:rsidRDefault="00EE1F4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067BE7D" w14:textId="1DC60678" w:rsidR="00EE1F46" w:rsidRPr="00055FF8" w:rsidRDefault="00EE1F4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7,109,445</w:t>
            </w:r>
          </w:p>
        </w:tc>
      </w:tr>
      <w:tr w:rsidR="00EE1F46" w:rsidRPr="00055FF8" w14:paraId="21EFF4A4" w14:textId="77777777" w:rsidTr="001C2725">
        <w:tc>
          <w:tcPr>
            <w:tcW w:w="2286" w:type="pct"/>
          </w:tcPr>
          <w:p w14:paraId="48327676" w14:textId="77777777" w:rsidR="00EE1F46" w:rsidRPr="00055FF8" w:rsidRDefault="00EE1F46" w:rsidP="00EE1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52F7626F" w14:textId="77777777" w:rsidR="00EE1F46" w:rsidRPr="00055FF8" w:rsidRDefault="00EE1F4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78826CB" w14:textId="77777777" w:rsidR="00EE1F46" w:rsidRPr="00055FF8" w:rsidRDefault="00EE1F4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3D453E38" w14:textId="77777777" w:rsidR="00EE1F46" w:rsidRPr="00055FF8" w:rsidRDefault="00EE1F4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470C994" w14:textId="77777777" w:rsidR="00EE1F46" w:rsidRPr="00055FF8" w:rsidRDefault="00EE1F4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15F20770" w14:textId="77777777" w:rsidR="00EE1F46" w:rsidRPr="00055FF8" w:rsidRDefault="00EE1F4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11410E8" w14:textId="77777777" w:rsidR="00EE1F46" w:rsidRPr="00055FF8" w:rsidRDefault="00EE1F4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79D9571D" w14:textId="77777777" w:rsidR="00EE1F46" w:rsidRPr="00055FF8" w:rsidRDefault="00EE1F46" w:rsidP="00EE1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3AA3AA98" w14:textId="77777777" w:rsidR="00A674A1" w:rsidRPr="00055FF8" w:rsidRDefault="00A674A1" w:rsidP="002E3E6E">
      <w:pPr>
        <w:rPr>
          <w:rFonts w:cstheme="minorBidi"/>
        </w:rPr>
      </w:pPr>
    </w:p>
    <w:p w14:paraId="0367237C" w14:textId="28557CBC" w:rsidR="008452CB" w:rsidRPr="00055FF8" w:rsidRDefault="008452CB" w:rsidP="008452CB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เงินฝากสถาบันการเงินที่มีข้อจำกัดในการเบิกใช้</w:t>
      </w:r>
    </w:p>
    <w:p w14:paraId="2E099B23" w14:textId="77777777" w:rsidR="00A674A1" w:rsidRPr="00055FF8" w:rsidRDefault="00A674A1" w:rsidP="002E3E6E">
      <w:pPr>
        <w:rPr>
          <w:rFonts w:cstheme="minorBidi"/>
        </w:rPr>
      </w:pPr>
    </w:p>
    <w:p w14:paraId="7DAF78C3" w14:textId="77949EFE" w:rsidR="00002D2F" w:rsidRPr="00055FF8" w:rsidRDefault="00910E45" w:rsidP="00910E45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/>
          <w:sz w:val="30"/>
          <w:szCs w:val="30"/>
          <w:lang w:val="en-US" w:bidi="th-TH"/>
        </w:rPr>
      </w:pPr>
      <w:r w:rsidRPr="00055FF8">
        <w:rPr>
          <w:rFonts w:asciiTheme="majorBidi" w:hAnsiTheme="majorBidi" w:cs="Angsana New" w:hint="cs"/>
          <w:b/>
          <w:spacing w:val="-4"/>
          <w:sz w:val="30"/>
          <w:szCs w:val="30"/>
          <w:cs/>
          <w:lang w:val="en-US" w:bidi="th-TH"/>
        </w:rPr>
        <w:t>ณ</w:t>
      </w:r>
      <w:r w:rsidRPr="00055FF8">
        <w:rPr>
          <w:rFonts w:asciiTheme="majorBidi" w:hAnsiTheme="majorBidi" w:cs="Angsana New"/>
          <w:b/>
          <w:spacing w:val="-4"/>
          <w:sz w:val="30"/>
          <w:szCs w:val="30"/>
          <w:cs/>
          <w:lang w:val="en-US" w:bidi="th-TH"/>
        </w:rPr>
        <w:t xml:space="preserve"> </w:t>
      </w:r>
      <w:r w:rsidRPr="00055FF8">
        <w:rPr>
          <w:rFonts w:asciiTheme="majorBidi" w:hAnsiTheme="majorBidi" w:cs="Angsana New" w:hint="cs"/>
          <w:b/>
          <w:spacing w:val="-4"/>
          <w:sz w:val="30"/>
          <w:szCs w:val="30"/>
          <w:cs/>
          <w:lang w:val="en-US" w:bidi="th-TH"/>
        </w:rPr>
        <w:t>วันที่</w:t>
      </w:r>
      <w:r w:rsidRPr="00055FF8">
        <w:rPr>
          <w:rFonts w:asciiTheme="majorBidi" w:hAnsiTheme="majorBidi" w:cs="Angsana New"/>
          <w:b/>
          <w:spacing w:val="-4"/>
          <w:sz w:val="30"/>
          <w:szCs w:val="30"/>
          <w:cs/>
          <w:lang w:val="en-US" w:bidi="th-TH"/>
        </w:rPr>
        <w:t xml:space="preserve"> </w:t>
      </w:r>
      <w:r w:rsidRPr="00055FF8">
        <w:rPr>
          <w:rFonts w:asciiTheme="majorBidi" w:hAnsiTheme="majorBidi" w:cs="Angsana New"/>
          <w:bCs/>
          <w:spacing w:val="-4"/>
          <w:sz w:val="30"/>
          <w:szCs w:val="30"/>
          <w:lang w:val="en-US" w:bidi="th-TH"/>
        </w:rPr>
        <w:t>31</w:t>
      </w:r>
      <w:r w:rsidRPr="00055FF8">
        <w:rPr>
          <w:rFonts w:asciiTheme="majorBidi" w:hAnsiTheme="majorBidi" w:cs="Angsana New"/>
          <w:b/>
          <w:spacing w:val="-4"/>
          <w:sz w:val="30"/>
          <w:szCs w:val="30"/>
          <w:lang w:val="en-US" w:bidi="th-TH"/>
        </w:rPr>
        <w:t xml:space="preserve"> </w:t>
      </w:r>
      <w:r w:rsidRPr="00055FF8">
        <w:rPr>
          <w:rFonts w:asciiTheme="majorBidi" w:hAnsiTheme="majorBidi" w:cs="Angsana New" w:hint="cs"/>
          <w:b/>
          <w:spacing w:val="-4"/>
          <w:sz w:val="30"/>
          <w:szCs w:val="30"/>
          <w:cs/>
          <w:lang w:val="en-US" w:bidi="th-TH"/>
        </w:rPr>
        <w:t>ธันวาคม</w:t>
      </w:r>
      <w:r w:rsidRPr="00055FF8">
        <w:rPr>
          <w:rFonts w:asciiTheme="majorBidi" w:hAnsiTheme="majorBidi" w:cs="Angsana New"/>
          <w:b/>
          <w:spacing w:val="-4"/>
          <w:sz w:val="30"/>
          <w:szCs w:val="30"/>
          <w:lang w:val="en-US" w:bidi="th-TH"/>
        </w:rPr>
        <w:t xml:space="preserve"> </w:t>
      </w:r>
      <w:r w:rsidRPr="00055FF8">
        <w:rPr>
          <w:rFonts w:asciiTheme="majorBidi" w:hAnsiTheme="majorBidi" w:cs="Angsana New"/>
          <w:bCs/>
          <w:spacing w:val="-4"/>
          <w:sz w:val="30"/>
          <w:szCs w:val="30"/>
          <w:lang w:val="en-US" w:bidi="th-TH"/>
        </w:rPr>
        <w:t>256</w:t>
      </w:r>
      <w:r w:rsidR="00922D94" w:rsidRPr="00055FF8">
        <w:rPr>
          <w:rFonts w:asciiTheme="majorBidi" w:hAnsiTheme="majorBidi" w:cs="Angsana New"/>
          <w:bCs/>
          <w:spacing w:val="-4"/>
          <w:sz w:val="30"/>
          <w:szCs w:val="30"/>
          <w:lang w:val="en-US" w:bidi="th-TH"/>
        </w:rPr>
        <w:t>7</w:t>
      </w:r>
      <w:r w:rsidRPr="00055FF8">
        <w:rPr>
          <w:rFonts w:asciiTheme="majorBidi" w:hAnsiTheme="majorBidi" w:cs="Angsana New"/>
          <w:b/>
          <w:spacing w:val="-4"/>
          <w:sz w:val="30"/>
          <w:szCs w:val="30"/>
          <w:cs/>
          <w:lang w:val="en-US" w:bidi="th-TH"/>
        </w:rPr>
        <w:t xml:space="preserve"> </w:t>
      </w:r>
      <w:r w:rsidR="0094378A" w:rsidRPr="00055FF8">
        <w:rPr>
          <w:rFonts w:asciiTheme="majorBidi" w:hAnsiTheme="majorBidi" w:cs="Angsana New" w:hint="cs"/>
          <w:b/>
          <w:spacing w:val="-4"/>
          <w:sz w:val="30"/>
          <w:szCs w:val="30"/>
          <w:cs/>
          <w:lang w:val="en-US" w:bidi="th-TH"/>
        </w:rPr>
        <w:t>กลุ่มบริษัทและ</w:t>
      </w:r>
      <w:r w:rsidRPr="00055FF8">
        <w:rPr>
          <w:rFonts w:asciiTheme="majorBidi" w:hAnsiTheme="majorBidi" w:cs="Angsana New" w:hint="cs"/>
          <w:b/>
          <w:spacing w:val="-4"/>
          <w:sz w:val="30"/>
          <w:szCs w:val="30"/>
          <w:cs/>
          <w:lang w:val="en-US" w:bidi="th-TH"/>
        </w:rPr>
        <w:t>บริษัทมีเงินฝากประจำกับสถาบันการเงินในประเทศ</w:t>
      </w:r>
      <w:r w:rsidR="002A39F0" w:rsidRPr="00055FF8">
        <w:rPr>
          <w:rFonts w:asciiTheme="majorBidi" w:hAnsiTheme="majorBidi" w:cs="Angsana New" w:hint="cs"/>
          <w:b/>
          <w:spacing w:val="-4"/>
          <w:sz w:val="30"/>
          <w:szCs w:val="30"/>
          <w:cs/>
          <w:lang w:val="en-US" w:bidi="th-TH"/>
        </w:rPr>
        <w:t>บาง</w:t>
      </w:r>
      <w:r w:rsidRPr="00055FF8">
        <w:rPr>
          <w:rFonts w:asciiTheme="majorBidi" w:hAnsiTheme="majorBidi" w:cs="Angsana New" w:hint="cs"/>
          <w:b/>
          <w:spacing w:val="-4"/>
          <w:sz w:val="30"/>
          <w:szCs w:val="30"/>
          <w:cs/>
          <w:lang w:val="en-US" w:bidi="th-TH"/>
        </w:rPr>
        <w:t>แห่งเป็นจำนวนเงิน</w:t>
      </w:r>
      <w:r w:rsidR="00737C1C" w:rsidRPr="00055FF8">
        <w:rPr>
          <w:rFonts w:asciiTheme="majorBidi" w:hAnsiTheme="majorBidi" w:cs="Angsana New"/>
          <w:b/>
          <w:spacing w:val="-4"/>
          <w:sz w:val="30"/>
          <w:szCs w:val="30"/>
          <w:lang w:val="en-US" w:bidi="th-TH"/>
        </w:rPr>
        <w:t xml:space="preserve"> </w:t>
      </w:r>
      <w:r w:rsidR="003307AE" w:rsidRPr="00055FF8">
        <w:rPr>
          <w:rFonts w:asciiTheme="majorBidi" w:hAnsiTheme="majorBidi" w:cs="Angsana New"/>
          <w:bCs/>
          <w:spacing w:val="-4"/>
          <w:sz w:val="30"/>
          <w:szCs w:val="30"/>
          <w:lang w:val="en-US" w:bidi="th-TH"/>
        </w:rPr>
        <w:t>146.6</w:t>
      </w:r>
      <w:r w:rsidRPr="00055FF8">
        <w:rPr>
          <w:rFonts w:asciiTheme="majorBidi" w:hAnsiTheme="majorBidi" w:cs="Angsana New"/>
          <w:b/>
          <w:spacing w:val="-4"/>
          <w:sz w:val="30"/>
          <w:szCs w:val="30"/>
          <w:lang w:val="en-US" w:bidi="th-TH"/>
        </w:rPr>
        <w:t xml:space="preserve"> </w:t>
      </w:r>
      <w:r w:rsidRPr="00055FF8">
        <w:rPr>
          <w:rFonts w:asciiTheme="majorBidi" w:hAnsiTheme="majorBidi" w:cs="Angsana New" w:hint="cs"/>
          <w:b/>
          <w:spacing w:val="-4"/>
          <w:sz w:val="30"/>
          <w:szCs w:val="30"/>
          <w:cs/>
          <w:lang w:val="en-US" w:bidi="th-TH"/>
        </w:rPr>
        <w:t>ล้านบาท</w:t>
      </w:r>
      <w:r w:rsidR="0094378A" w:rsidRPr="00055FF8">
        <w:rPr>
          <w:rFonts w:asciiTheme="majorBidi" w:hAnsiTheme="majorBidi" w:cs="Angsana New" w:hint="cs"/>
          <w:b/>
          <w:spacing w:val="-4"/>
          <w:sz w:val="30"/>
          <w:szCs w:val="30"/>
          <w:cs/>
          <w:lang w:val="en-US" w:bidi="th-TH"/>
        </w:rPr>
        <w:t xml:space="preserve"> และ</w:t>
      </w:r>
      <w:r w:rsidR="003307AE" w:rsidRPr="00055FF8">
        <w:rPr>
          <w:rFonts w:asciiTheme="majorBidi" w:hAnsiTheme="majorBidi" w:cs="Angsana New"/>
          <w:b/>
          <w:spacing w:val="-4"/>
          <w:sz w:val="30"/>
          <w:szCs w:val="30"/>
          <w:lang w:val="en-US" w:bidi="th-TH"/>
        </w:rPr>
        <w:t xml:space="preserve"> </w:t>
      </w:r>
      <w:r w:rsidR="003307AE" w:rsidRPr="00055FF8">
        <w:rPr>
          <w:rFonts w:asciiTheme="majorBidi" w:hAnsiTheme="majorBidi" w:cs="Angsana New"/>
          <w:bCs/>
          <w:spacing w:val="-4"/>
          <w:sz w:val="30"/>
          <w:szCs w:val="30"/>
          <w:lang w:val="en-US" w:bidi="th-TH"/>
        </w:rPr>
        <w:t>145.6</w:t>
      </w:r>
      <w:r w:rsidR="0094378A" w:rsidRPr="00055FF8">
        <w:rPr>
          <w:rFonts w:asciiTheme="majorBidi" w:hAnsiTheme="majorBidi" w:cs="Angsana New"/>
          <w:b/>
          <w:spacing w:val="-4"/>
          <w:sz w:val="30"/>
          <w:szCs w:val="30"/>
          <w:lang w:val="en-US" w:bidi="th-TH"/>
        </w:rPr>
        <w:t xml:space="preserve"> </w:t>
      </w:r>
      <w:r w:rsidR="0094378A" w:rsidRPr="00055FF8">
        <w:rPr>
          <w:rFonts w:asciiTheme="majorBidi" w:hAnsiTheme="majorBidi" w:cs="Angsana New" w:hint="cs"/>
          <w:b/>
          <w:spacing w:val="-4"/>
          <w:sz w:val="30"/>
          <w:szCs w:val="30"/>
          <w:cs/>
          <w:lang w:val="en-US" w:bidi="th-TH"/>
        </w:rPr>
        <w:t>ล้านบาท</w:t>
      </w:r>
      <w:r w:rsidR="00857DE6" w:rsidRPr="00055FF8">
        <w:rPr>
          <w:rFonts w:asciiTheme="majorBidi" w:hAnsiTheme="majorBidi" w:cs="Angsana New" w:hint="cs"/>
          <w:b/>
          <w:spacing w:val="-4"/>
          <w:sz w:val="30"/>
          <w:szCs w:val="30"/>
          <w:cs/>
          <w:lang w:val="en-US" w:bidi="th-TH"/>
        </w:rPr>
        <w:t xml:space="preserve"> ตามลำดับ</w:t>
      </w:r>
      <w:r w:rsidRPr="00055FF8">
        <w:rPr>
          <w:rFonts w:asciiTheme="majorBidi" w:hAnsiTheme="majorBidi" w:cs="Angsana New"/>
          <w:b/>
          <w:sz w:val="30"/>
          <w:szCs w:val="30"/>
          <w:cs/>
          <w:lang w:val="en-US" w:bidi="th-TH"/>
        </w:rPr>
        <w:t xml:space="preserve"> </w:t>
      </w:r>
      <w:r w:rsidRPr="00055FF8">
        <w:rPr>
          <w:rFonts w:asciiTheme="majorBidi" w:hAnsiTheme="majorBidi" w:cs="Angsana New"/>
          <w:b/>
          <w:i/>
          <w:iCs/>
          <w:sz w:val="30"/>
          <w:szCs w:val="30"/>
          <w:cs/>
          <w:lang w:val="en-US" w:bidi="th-TH"/>
        </w:rPr>
        <w:t>(</w:t>
      </w:r>
      <w:r w:rsidR="0094378A" w:rsidRPr="00055FF8">
        <w:rPr>
          <w:rFonts w:asciiTheme="majorBidi" w:hAnsiTheme="majorBidi" w:cs="Angsana New"/>
          <w:bCs/>
          <w:i/>
          <w:iCs/>
          <w:sz w:val="30"/>
          <w:szCs w:val="30"/>
          <w:lang w:val="en-US" w:bidi="th-TH"/>
        </w:rPr>
        <w:t>256</w:t>
      </w:r>
      <w:r w:rsidR="00922D94" w:rsidRPr="00055FF8">
        <w:rPr>
          <w:rFonts w:asciiTheme="majorBidi" w:hAnsiTheme="majorBidi" w:cs="Angsana New"/>
          <w:bCs/>
          <w:i/>
          <w:iCs/>
          <w:sz w:val="30"/>
          <w:szCs w:val="30"/>
          <w:lang w:val="en-US" w:bidi="th-TH"/>
        </w:rPr>
        <w:t>6</w:t>
      </w:r>
      <w:r w:rsidRPr="00055FF8">
        <w:rPr>
          <w:rFonts w:asciiTheme="majorBidi" w:hAnsiTheme="majorBidi" w:cs="Angsana New"/>
          <w:bCs/>
          <w:i/>
          <w:iCs/>
          <w:sz w:val="30"/>
          <w:szCs w:val="30"/>
          <w:lang w:val="en-US" w:bidi="th-TH"/>
        </w:rPr>
        <w:t>:</w:t>
      </w:r>
      <w:r w:rsidR="00FF38CB" w:rsidRPr="00055FF8">
        <w:rPr>
          <w:rFonts w:asciiTheme="majorBidi" w:hAnsiTheme="majorBidi" w:cs="Angsana New" w:hint="cs"/>
          <w:bCs/>
          <w:i/>
          <w:iCs/>
          <w:sz w:val="30"/>
          <w:szCs w:val="30"/>
          <w:cs/>
          <w:lang w:val="en-US" w:bidi="th-TH"/>
        </w:rPr>
        <w:t xml:space="preserve"> </w:t>
      </w:r>
      <w:r w:rsidR="00922D94" w:rsidRPr="00055FF8">
        <w:rPr>
          <w:rFonts w:asciiTheme="majorBidi" w:hAnsiTheme="majorBidi" w:cs="Angsana New"/>
          <w:bCs/>
          <w:i/>
          <w:iCs/>
          <w:sz w:val="30"/>
          <w:szCs w:val="30"/>
          <w:lang w:val="en-US" w:bidi="th-TH"/>
        </w:rPr>
        <w:t>149</w:t>
      </w:r>
      <w:r w:rsidR="009F3875" w:rsidRPr="00055FF8">
        <w:rPr>
          <w:rFonts w:asciiTheme="majorBidi" w:hAnsiTheme="majorBidi" w:cs="Angsana New"/>
          <w:bCs/>
          <w:i/>
          <w:iCs/>
          <w:sz w:val="30"/>
          <w:szCs w:val="30"/>
          <w:lang w:val="en-US" w:bidi="th-TH"/>
        </w:rPr>
        <w:t xml:space="preserve">.3 </w:t>
      </w:r>
      <w:r w:rsidRPr="00055FF8">
        <w:rPr>
          <w:rFonts w:asciiTheme="majorBidi" w:hAnsiTheme="majorBidi" w:cs="Angsana New" w:hint="cs"/>
          <w:b/>
          <w:i/>
          <w:iCs/>
          <w:sz w:val="30"/>
          <w:szCs w:val="30"/>
          <w:cs/>
          <w:lang w:val="en-US" w:bidi="th-TH"/>
        </w:rPr>
        <w:t>ล้านบาท</w:t>
      </w:r>
      <w:r w:rsidR="009F3875" w:rsidRPr="00055FF8">
        <w:rPr>
          <w:rFonts w:asciiTheme="majorBidi" w:hAnsiTheme="majorBidi" w:cs="Angsana New" w:hint="cs"/>
          <w:b/>
          <w:i/>
          <w:iCs/>
          <w:sz w:val="30"/>
          <w:szCs w:val="30"/>
          <w:cs/>
          <w:lang w:val="en-US" w:bidi="th-TH"/>
        </w:rPr>
        <w:t xml:space="preserve"> และ</w:t>
      </w:r>
      <w:r w:rsidR="009F3875" w:rsidRPr="00055FF8">
        <w:rPr>
          <w:rFonts w:asciiTheme="majorBidi" w:hAnsiTheme="majorBidi" w:cs="Angsana New"/>
          <w:b/>
          <w:i/>
          <w:iCs/>
          <w:sz w:val="30"/>
          <w:szCs w:val="30"/>
          <w:lang w:val="en-US" w:bidi="th-TH"/>
        </w:rPr>
        <w:t xml:space="preserve"> </w:t>
      </w:r>
      <w:r w:rsidR="00922D94" w:rsidRPr="00055FF8">
        <w:rPr>
          <w:rFonts w:asciiTheme="majorBidi" w:hAnsiTheme="majorBidi" w:cs="Angsana New"/>
          <w:bCs/>
          <w:i/>
          <w:iCs/>
          <w:sz w:val="30"/>
          <w:szCs w:val="30"/>
          <w:lang w:val="en-US" w:bidi="th-TH"/>
        </w:rPr>
        <w:t>148</w:t>
      </w:r>
      <w:r w:rsidR="009F3875" w:rsidRPr="00055FF8">
        <w:rPr>
          <w:rFonts w:asciiTheme="majorBidi" w:hAnsiTheme="majorBidi" w:cs="Angsana New"/>
          <w:bCs/>
          <w:i/>
          <w:iCs/>
          <w:sz w:val="30"/>
          <w:szCs w:val="30"/>
          <w:lang w:val="en-US" w:bidi="th-TH"/>
        </w:rPr>
        <w:t>.3</w:t>
      </w:r>
      <w:r w:rsidR="009F3875" w:rsidRPr="00055FF8">
        <w:rPr>
          <w:rFonts w:asciiTheme="majorBidi" w:hAnsiTheme="majorBidi" w:cs="Angsana New"/>
          <w:b/>
          <w:i/>
          <w:iCs/>
          <w:sz w:val="30"/>
          <w:szCs w:val="30"/>
          <w:lang w:val="en-US" w:bidi="th-TH"/>
        </w:rPr>
        <w:t xml:space="preserve"> </w:t>
      </w:r>
      <w:r w:rsidR="009F3875" w:rsidRPr="00055FF8">
        <w:rPr>
          <w:rFonts w:asciiTheme="majorBidi" w:hAnsiTheme="majorBidi" w:cs="Angsana New" w:hint="cs"/>
          <w:b/>
          <w:i/>
          <w:iCs/>
          <w:sz w:val="30"/>
          <w:szCs w:val="30"/>
          <w:cs/>
          <w:lang w:val="en-US" w:bidi="th-TH"/>
        </w:rPr>
        <w:t>ล้านบาท</w:t>
      </w:r>
      <w:r w:rsidR="008A7434" w:rsidRPr="00055FF8">
        <w:rPr>
          <w:rFonts w:asciiTheme="majorBidi" w:hAnsiTheme="majorBidi" w:cs="Angsana New" w:hint="cs"/>
          <w:b/>
          <w:i/>
          <w:iCs/>
          <w:sz w:val="30"/>
          <w:szCs w:val="30"/>
          <w:cs/>
          <w:lang w:val="en-US" w:bidi="th-TH"/>
        </w:rPr>
        <w:t xml:space="preserve"> ตามลำดับ</w:t>
      </w:r>
      <w:r w:rsidRPr="00055FF8">
        <w:rPr>
          <w:rFonts w:asciiTheme="majorBidi" w:hAnsiTheme="majorBidi" w:cs="Angsana New"/>
          <w:b/>
          <w:i/>
          <w:iCs/>
          <w:sz w:val="30"/>
          <w:szCs w:val="30"/>
          <w:cs/>
          <w:lang w:val="en-US" w:bidi="th-TH"/>
        </w:rPr>
        <w:t>)</w:t>
      </w:r>
      <w:r w:rsidRPr="00055FF8">
        <w:rPr>
          <w:rFonts w:asciiTheme="majorBidi" w:hAnsiTheme="majorBidi" w:cs="Angsana New"/>
          <w:b/>
          <w:sz w:val="30"/>
          <w:szCs w:val="30"/>
          <w:cs/>
          <w:lang w:val="en-US" w:bidi="th-TH"/>
        </w:rPr>
        <w:t xml:space="preserve"> </w:t>
      </w:r>
      <w:r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เพื่อเป็นหลักประกัน</w:t>
      </w:r>
      <w:r w:rsidR="002A39F0"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วงเงิน</w:t>
      </w:r>
      <w:r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กู้ยืมเงินระยะ</w:t>
      </w:r>
      <w:r w:rsidR="00E50448"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สั้น</w:t>
      </w:r>
      <w:r w:rsidR="00EC4AF3"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และเงินเบิกเกินบัญชี</w:t>
      </w:r>
      <w:r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จากสถาบันการเงินดังกล่าว</w:t>
      </w:r>
      <w:r w:rsidR="00EC4AF3" w:rsidRPr="00055FF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และเพื่อเป็นหลักประกันแก่หน่วยงานราชการแห่งหนึ่งและรัฐวิสาหกิจบางแห่ง</w:t>
      </w:r>
    </w:p>
    <w:p w14:paraId="3A5C771A" w14:textId="77777777" w:rsidR="005323F1" w:rsidRPr="00055FF8" w:rsidRDefault="005323F1" w:rsidP="002E3E6E">
      <w:pPr>
        <w:rPr>
          <w:rFonts w:asciiTheme="majorBidi" w:hAnsiTheme="majorBidi" w:cstheme="majorBidi"/>
          <w:b/>
          <w:sz w:val="30"/>
          <w:szCs w:val="30"/>
        </w:rPr>
      </w:pPr>
    </w:p>
    <w:p w14:paraId="32D0E079" w14:textId="77777777" w:rsidR="005323F1" w:rsidRPr="00055FF8" w:rsidRDefault="005323F1" w:rsidP="002E3E6E">
      <w:pPr>
        <w:rPr>
          <w:rFonts w:asciiTheme="majorBidi" w:hAnsiTheme="majorBidi" w:cstheme="majorBidi"/>
          <w:b/>
          <w:sz w:val="30"/>
          <w:szCs w:val="30"/>
        </w:rPr>
        <w:sectPr w:rsidR="005323F1" w:rsidRPr="00055FF8" w:rsidSect="000052A2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27FA4A66" w14:textId="59C511BB" w:rsidR="00F019AA" w:rsidRPr="00055FF8" w:rsidRDefault="00F019AA" w:rsidP="004D16A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78461E14" w14:textId="77777777" w:rsidR="00BC49C0" w:rsidRPr="00055FF8" w:rsidRDefault="00BC49C0" w:rsidP="00DE6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450" w:tblpY="47"/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7"/>
        <w:gridCol w:w="2433"/>
        <w:gridCol w:w="810"/>
        <w:gridCol w:w="185"/>
        <w:gridCol w:w="805"/>
        <w:gridCol w:w="184"/>
        <w:gridCol w:w="806"/>
        <w:gridCol w:w="185"/>
        <w:gridCol w:w="805"/>
        <w:gridCol w:w="184"/>
        <w:gridCol w:w="806"/>
        <w:gridCol w:w="184"/>
        <w:gridCol w:w="806"/>
        <w:gridCol w:w="184"/>
        <w:gridCol w:w="806"/>
        <w:gridCol w:w="184"/>
        <w:gridCol w:w="806"/>
        <w:gridCol w:w="184"/>
        <w:gridCol w:w="804"/>
        <w:gridCol w:w="182"/>
        <w:gridCol w:w="810"/>
      </w:tblGrid>
      <w:tr w:rsidR="00BE19EB" w:rsidRPr="00055FF8" w14:paraId="72222E96" w14:textId="77777777" w:rsidTr="000B7B79">
        <w:trPr>
          <w:cantSplit/>
          <w:trHeight w:val="91"/>
          <w:tblHeader/>
        </w:trPr>
        <w:tc>
          <w:tcPr>
            <w:tcW w:w="2337" w:type="dxa"/>
            <w:vAlign w:val="bottom"/>
          </w:tcPr>
          <w:p w14:paraId="3DFC2702" w14:textId="3260611E" w:rsidR="00BE19EB" w:rsidRPr="00055FF8" w:rsidRDefault="00BE19EB" w:rsidP="000D59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33" w:type="dxa"/>
            <w:vAlign w:val="bottom"/>
          </w:tcPr>
          <w:p w14:paraId="4F4A59BC" w14:textId="6FB94A32" w:rsidR="00BE19EB" w:rsidRPr="00055FF8" w:rsidRDefault="00BE19EB" w:rsidP="000D59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DBB2AD4" w14:textId="5361F322" w:rsidR="00BE19EB" w:rsidRPr="00055FF8" w:rsidRDefault="00BE19EB" w:rsidP="000D59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066B70C" w14:textId="77777777" w:rsidR="00BE19EB" w:rsidRPr="00055FF8" w:rsidRDefault="00BE19EB" w:rsidP="000D59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6" w:type="dxa"/>
            <w:gridSpan w:val="15"/>
            <w:vAlign w:val="bottom"/>
          </w:tcPr>
          <w:p w14:paraId="2479DD0E" w14:textId="0214CFB4" w:rsidR="00BE19EB" w:rsidRPr="00055FF8" w:rsidRDefault="00BE19EB" w:rsidP="000D59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94D00" w:rsidRPr="00055FF8" w14:paraId="06CE4A73" w14:textId="77777777" w:rsidTr="000B7B79">
        <w:trPr>
          <w:cantSplit/>
          <w:trHeight w:val="576"/>
          <w:tblHeader/>
        </w:trPr>
        <w:tc>
          <w:tcPr>
            <w:tcW w:w="2337" w:type="dxa"/>
            <w:vAlign w:val="bottom"/>
          </w:tcPr>
          <w:p w14:paraId="345B08C0" w14:textId="3ED4BB29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ชื่อกิจการ</w:t>
            </w:r>
          </w:p>
        </w:tc>
        <w:tc>
          <w:tcPr>
            <w:tcW w:w="2433" w:type="dxa"/>
            <w:vAlign w:val="bottom"/>
          </w:tcPr>
          <w:p w14:paraId="021CEA11" w14:textId="77777777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</w:t>
            </w:r>
          </w:p>
          <w:p w14:paraId="236B7F0D" w14:textId="2A4C3D4F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800" w:type="dxa"/>
            <w:gridSpan w:val="3"/>
            <w:vAlign w:val="bottom"/>
          </w:tcPr>
          <w:p w14:paraId="49D8BCD8" w14:textId="77777777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  <w:p w14:paraId="6DF5CC45" w14:textId="1AD17D58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09AA55E7" w14:textId="77777777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71C24865" w14:textId="77777777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6AE2282" w14:textId="45604A12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14:paraId="416EB9C8" w14:textId="77777777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3E0927D8" w14:textId="77777777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  <w:p w14:paraId="04BFBBEF" w14:textId="004A559A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4A99606B" w14:textId="77777777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3EC2AE0B" w14:textId="77777777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914C33B" w14:textId="291134CF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="00D74EC1" w:rsidRPr="00055FF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055FF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D74EC1" w:rsidRPr="00055FF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4" w:type="dxa"/>
            <w:vAlign w:val="bottom"/>
          </w:tcPr>
          <w:p w14:paraId="2C92B0E3" w14:textId="77777777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1298B116" w14:textId="663799DB" w:rsidR="00094D00" w:rsidRPr="00055FF8" w:rsidRDefault="00094D00" w:rsidP="00094D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  <w:r w:rsidRPr="00055FF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ปี</w:t>
            </w:r>
          </w:p>
        </w:tc>
      </w:tr>
      <w:tr w:rsidR="00E61A73" w:rsidRPr="00055FF8" w14:paraId="0088D653" w14:textId="77777777" w:rsidTr="000B7B79">
        <w:trPr>
          <w:cantSplit/>
          <w:trHeight w:val="189"/>
          <w:tblHeader/>
        </w:trPr>
        <w:tc>
          <w:tcPr>
            <w:tcW w:w="2337" w:type="dxa"/>
          </w:tcPr>
          <w:p w14:paraId="24621BCB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3" w:type="dxa"/>
          </w:tcPr>
          <w:p w14:paraId="62D0F26B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4F0CB24" w14:textId="5E669C0C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22D94" w:rsidRPr="00055FF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5" w:type="dxa"/>
          </w:tcPr>
          <w:p w14:paraId="24ADD682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3C0AF612" w14:textId="5B44FCC8" w:rsidR="00E61A73" w:rsidRPr="00055FF8" w:rsidRDefault="00922D94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4" w:type="dxa"/>
          </w:tcPr>
          <w:p w14:paraId="0B8ED6E6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01D6FE8A" w14:textId="72E7B023" w:rsidR="00E61A73" w:rsidRPr="00055FF8" w:rsidRDefault="00922D94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5" w:type="dxa"/>
          </w:tcPr>
          <w:p w14:paraId="2FEFA476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178522C8" w14:textId="63AC2FFA" w:rsidR="00E61A73" w:rsidRPr="00055FF8" w:rsidRDefault="00922D94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4" w:type="dxa"/>
          </w:tcPr>
          <w:p w14:paraId="699409F3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0961EEB7" w14:textId="67184634" w:rsidR="00E61A73" w:rsidRPr="00055FF8" w:rsidRDefault="00922D94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4" w:type="dxa"/>
          </w:tcPr>
          <w:p w14:paraId="0D0F8972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28189F46" w14:textId="3661C62A" w:rsidR="00E61A73" w:rsidRPr="00055FF8" w:rsidRDefault="00922D94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4" w:type="dxa"/>
          </w:tcPr>
          <w:p w14:paraId="53A3177F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32C93F86" w14:textId="14AE1A81" w:rsidR="00E61A73" w:rsidRPr="00055FF8" w:rsidRDefault="00922D94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4" w:type="dxa"/>
          </w:tcPr>
          <w:p w14:paraId="6D96D018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4DBA0F72" w14:textId="26776304" w:rsidR="00E61A73" w:rsidRPr="00055FF8" w:rsidRDefault="00922D94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4" w:type="dxa"/>
          </w:tcPr>
          <w:p w14:paraId="75EF6373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</w:tcPr>
          <w:p w14:paraId="7BC72736" w14:textId="7C532E7C" w:rsidR="00E61A73" w:rsidRPr="00055FF8" w:rsidRDefault="00922D94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2" w:type="dxa"/>
          </w:tcPr>
          <w:p w14:paraId="22384D50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FAB1EE" w14:textId="0D421082" w:rsidR="00E61A73" w:rsidRPr="00055FF8" w:rsidRDefault="00922D94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E61A73" w:rsidRPr="00055FF8" w14:paraId="34F23941" w14:textId="77777777">
        <w:trPr>
          <w:cantSplit/>
          <w:trHeight w:val="189"/>
          <w:tblHeader/>
        </w:trPr>
        <w:tc>
          <w:tcPr>
            <w:tcW w:w="2337" w:type="dxa"/>
          </w:tcPr>
          <w:p w14:paraId="56FA2099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3" w:type="dxa"/>
          </w:tcPr>
          <w:p w14:paraId="54C17B20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482B0609" w14:textId="0E64D933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55FF8">
              <w:rPr>
                <w:rFonts w:asciiTheme="majorBidi" w:hAnsiTheme="majorBidi" w:cs="Angsana New" w:hint="cs"/>
                <w:i/>
                <w:iCs/>
                <w:sz w:val="26"/>
                <w:szCs w:val="26"/>
                <w:cs/>
                <w:lang w:bidi="th-TH"/>
              </w:rPr>
              <w:t>ร้อยละ</w:t>
            </w:r>
            <w:r w:rsidRPr="00055FF8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4" w:type="dxa"/>
          </w:tcPr>
          <w:p w14:paraId="359373EB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6" w:type="dxa"/>
            <w:gridSpan w:val="15"/>
          </w:tcPr>
          <w:p w14:paraId="68AC4C26" w14:textId="4C3327AF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55FF8">
              <w:rPr>
                <w:rFonts w:asciiTheme="majorBidi" w:hAnsiTheme="majorBidi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055FF8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500406" w:rsidRPr="00055FF8" w14:paraId="180F635D" w14:textId="77777777" w:rsidTr="000B7B79">
        <w:trPr>
          <w:cantSplit/>
        </w:trPr>
        <w:tc>
          <w:tcPr>
            <w:tcW w:w="2337" w:type="dxa"/>
          </w:tcPr>
          <w:p w14:paraId="24129F30" w14:textId="77777777" w:rsidR="00500406" w:rsidRPr="00055FF8" w:rsidRDefault="00500406" w:rsidP="00500406">
            <w:pPr>
              <w:tabs>
                <w:tab w:val="clear" w:pos="227"/>
                <w:tab w:val="clear" w:pos="454"/>
                <w:tab w:val="left" w:pos="177"/>
              </w:tabs>
              <w:spacing w:line="240" w:lineRule="auto"/>
              <w:ind w:left="11"/>
              <w:rPr>
                <w:rFonts w:asciiTheme="majorBidi" w:hAnsiTheme="majorBidi" w:cstheme="majorBidi"/>
                <w:sz w:val="26"/>
                <w:szCs w:val="26"/>
              </w:rPr>
            </w:pPr>
            <w:r w:rsidRPr="00055FF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เอส ที ซี สตีล จำกัด</w:t>
            </w:r>
          </w:p>
        </w:tc>
        <w:tc>
          <w:tcPr>
            <w:tcW w:w="2433" w:type="dxa"/>
          </w:tcPr>
          <w:p w14:paraId="18660C21" w14:textId="21887357" w:rsidR="00500406" w:rsidRPr="00055FF8" w:rsidRDefault="00500406" w:rsidP="0000415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91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FF8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จำหน่าย</w:t>
            </w:r>
            <w:r w:rsidRPr="00055FF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เหล็กแปรรูป</w:t>
            </w:r>
          </w:p>
        </w:tc>
        <w:tc>
          <w:tcPr>
            <w:tcW w:w="810" w:type="dxa"/>
          </w:tcPr>
          <w:p w14:paraId="1DEC1C71" w14:textId="63D3D1F7" w:rsidR="00500406" w:rsidRPr="00055FF8" w:rsidRDefault="00500406" w:rsidP="00500406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5" w:type="dxa"/>
          </w:tcPr>
          <w:p w14:paraId="060BD559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0F0476F3" w14:textId="3F968017" w:rsidR="00500406" w:rsidRPr="00055FF8" w:rsidRDefault="00500406" w:rsidP="00500406">
            <w:pPr>
              <w:pStyle w:val="acctfourfigures"/>
              <w:tabs>
                <w:tab w:val="clear" w:pos="765"/>
                <w:tab w:val="decimal" w:pos="3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4" w:type="dxa"/>
          </w:tcPr>
          <w:p w14:paraId="395403EC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67273EB0" w14:textId="19881C05" w:rsidR="00500406" w:rsidRPr="00055FF8" w:rsidRDefault="00500406" w:rsidP="005F417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185" w:type="dxa"/>
          </w:tcPr>
          <w:p w14:paraId="679CCA7D" w14:textId="77777777" w:rsidR="00500406" w:rsidRPr="00055FF8" w:rsidRDefault="00500406" w:rsidP="005F41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0511147A" w14:textId="774F4759" w:rsidR="00500406" w:rsidRPr="00055FF8" w:rsidRDefault="00500406" w:rsidP="005F417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184" w:type="dxa"/>
          </w:tcPr>
          <w:p w14:paraId="7B4B317B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6C884566" w14:textId="53CE88A7" w:rsidR="00500406" w:rsidRPr="00055FF8" w:rsidRDefault="00500406" w:rsidP="0050040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42DB4940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6" w:type="dxa"/>
          </w:tcPr>
          <w:p w14:paraId="7195E501" w14:textId="629ED66B" w:rsidR="00500406" w:rsidRPr="00055FF8" w:rsidRDefault="00500406" w:rsidP="0050040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1E7F3F84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6" w:type="dxa"/>
          </w:tcPr>
          <w:p w14:paraId="12B47104" w14:textId="26A210DE" w:rsidR="00500406" w:rsidRPr="00055FF8" w:rsidRDefault="00500406" w:rsidP="0050040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184" w:type="dxa"/>
          </w:tcPr>
          <w:p w14:paraId="2F605390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6" w:type="dxa"/>
          </w:tcPr>
          <w:p w14:paraId="1D727C21" w14:textId="1C4286C0" w:rsidR="00500406" w:rsidRPr="00055FF8" w:rsidRDefault="00500406" w:rsidP="00500406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184" w:type="dxa"/>
          </w:tcPr>
          <w:p w14:paraId="4C10B609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</w:tcPr>
          <w:p w14:paraId="38244C04" w14:textId="16109EF5" w:rsidR="00500406" w:rsidRPr="00055FF8" w:rsidRDefault="00500406" w:rsidP="0050040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</w:tcPr>
          <w:p w14:paraId="6384F9A3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380"/>
                <w:tab w:val="decimal" w:pos="546"/>
                <w:tab w:val="decimal" w:pos="753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F69C74A" w14:textId="4713C922" w:rsidR="00500406" w:rsidRPr="00055FF8" w:rsidRDefault="00500406" w:rsidP="00A87F0A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500406" w:rsidRPr="00055FF8" w14:paraId="58205F93" w14:textId="77777777" w:rsidTr="000B7B79">
        <w:trPr>
          <w:cantSplit/>
        </w:trPr>
        <w:tc>
          <w:tcPr>
            <w:tcW w:w="2337" w:type="dxa"/>
          </w:tcPr>
          <w:p w14:paraId="21639578" w14:textId="77777777" w:rsidR="00500406" w:rsidRPr="00055FF8" w:rsidRDefault="00500406" w:rsidP="00500406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6"/>
                <w:szCs w:val="26"/>
              </w:rPr>
            </w:pPr>
            <w:r w:rsidRPr="00055FF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แกรนด์ เอเซีย สตีล</w:t>
            </w:r>
          </w:p>
          <w:p w14:paraId="0469D64B" w14:textId="77777777" w:rsidR="00500406" w:rsidRPr="00055FF8" w:rsidRDefault="00500406" w:rsidP="00500406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6"/>
                <w:szCs w:val="26"/>
              </w:rPr>
            </w:pPr>
            <w:r w:rsidRPr="00055F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โพรเซสซิ่ง เซ็นเตอร์ จำกัด</w:t>
            </w:r>
          </w:p>
        </w:tc>
        <w:tc>
          <w:tcPr>
            <w:tcW w:w="2433" w:type="dxa"/>
          </w:tcPr>
          <w:p w14:paraId="6B4EA979" w14:textId="77777777" w:rsidR="00500406" w:rsidRPr="00055FF8" w:rsidRDefault="00500406" w:rsidP="0000415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91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FF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ผลิตและจำหน่าย</w:t>
            </w:r>
          </w:p>
          <w:p w14:paraId="43C889EF" w14:textId="7DC41F7D" w:rsidR="00500406" w:rsidRPr="00055FF8" w:rsidRDefault="00500406" w:rsidP="0000415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91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FF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เหล็กแปรรูป</w:t>
            </w:r>
          </w:p>
        </w:tc>
        <w:tc>
          <w:tcPr>
            <w:tcW w:w="810" w:type="dxa"/>
          </w:tcPr>
          <w:p w14:paraId="7F605CC7" w14:textId="502ACA6B" w:rsidR="00500406" w:rsidRPr="00055FF8" w:rsidRDefault="00500406" w:rsidP="00500406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5" w:type="dxa"/>
          </w:tcPr>
          <w:p w14:paraId="2ED43F05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1F827F0E" w14:textId="29AA3A0A" w:rsidR="00500406" w:rsidRPr="00055FF8" w:rsidRDefault="00500406" w:rsidP="00500406">
            <w:pPr>
              <w:pStyle w:val="acctfourfigures"/>
              <w:tabs>
                <w:tab w:val="clear" w:pos="765"/>
                <w:tab w:val="decimal" w:pos="3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4" w:type="dxa"/>
          </w:tcPr>
          <w:p w14:paraId="6C510690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7B75B147" w14:textId="15A7BCF7" w:rsidR="00500406" w:rsidRPr="00055FF8" w:rsidRDefault="00500406" w:rsidP="005F417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12,981</w:t>
            </w:r>
          </w:p>
        </w:tc>
        <w:tc>
          <w:tcPr>
            <w:tcW w:w="185" w:type="dxa"/>
          </w:tcPr>
          <w:p w14:paraId="6D1EF171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463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5721779B" w14:textId="0B6AE7B9" w:rsidR="00500406" w:rsidRPr="00055FF8" w:rsidRDefault="00500406" w:rsidP="005F417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12,981</w:t>
            </w:r>
          </w:p>
        </w:tc>
        <w:tc>
          <w:tcPr>
            <w:tcW w:w="184" w:type="dxa"/>
          </w:tcPr>
          <w:p w14:paraId="39F66361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3631B3ED" w14:textId="355D6368" w:rsidR="00500406" w:rsidRPr="00055FF8" w:rsidRDefault="00500406" w:rsidP="0050040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2BD04CA9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7119C6C2" w14:textId="1E86AE05" w:rsidR="00500406" w:rsidRPr="00055FF8" w:rsidRDefault="00500406" w:rsidP="0050040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04EAF8BE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455532AB" w14:textId="326DD9F5" w:rsidR="00500406" w:rsidRPr="00055FF8" w:rsidRDefault="00500406" w:rsidP="005F417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12,981</w:t>
            </w:r>
          </w:p>
        </w:tc>
        <w:tc>
          <w:tcPr>
            <w:tcW w:w="184" w:type="dxa"/>
          </w:tcPr>
          <w:p w14:paraId="708592F3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4F636365" w14:textId="6953E195" w:rsidR="00500406" w:rsidRPr="00055FF8" w:rsidRDefault="00500406" w:rsidP="00500406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16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12,981</w:t>
            </w:r>
          </w:p>
        </w:tc>
        <w:tc>
          <w:tcPr>
            <w:tcW w:w="184" w:type="dxa"/>
          </w:tcPr>
          <w:p w14:paraId="32E901EB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2FFB6140" w14:textId="16AEDF78" w:rsidR="00500406" w:rsidRPr="00055FF8" w:rsidRDefault="00500406" w:rsidP="005004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</w:tcPr>
          <w:p w14:paraId="59CE95A9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380"/>
                <w:tab w:val="decimal" w:pos="546"/>
                <w:tab w:val="decimal" w:pos="753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506430" w14:textId="7D950BE6" w:rsidR="00500406" w:rsidRPr="00055FF8" w:rsidRDefault="00500406" w:rsidP="00A87F0A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500406" w:rsidRPr="00055FF8" w14:paraId="4DA54E99" w14:textId="77777777">
        <w:trPr>
          <w:cantSplit/>
          <w:trHeight w:val="197"/>
        </w:trPr>
        <w:tc>
          <w:tcPr>
            <w:tcW w:w="2337" w:type="dxa"/>
            <w:vAlign w:val="bottom"/>
          </w:tcPr>
          <w:p w14:paraId="6CFF77F2" w14:textId="77777777" w:rsidR="00500406" w:rsidRPr="00055FF8" w:rsidRDefault="00500406" w:rsidP="00500406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433" w:type="dxa"/>
          </w:tcPr>
          <w:p w14:paraId="1FA96E2F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1F4D0E0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67FDE602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</w:tcPr>
          <w:p w14:paraId="126DC341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17E85701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475E724B" w14:textId="5F091EB4" w:rsidR="00500406" w:rsidRPr="00055FF8" w:rsidRDefault="00500406" w:rsidP="005F417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32,981</w:t>
            </w:r>
          </w:p>
        </w:tc>
        <w:tc>
          <w:tcPr>
            <w:tcW w:w="185" w:type="dxa"/>
          </w:tcPr>
          <w:p w14:paraId="0D53722E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554FF466" w14:textId="3555C660" w:rsidR="00500406" w:rsidRPr="00055FF8" w:rsidRDefault="00500406" w:rsidP="005F417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32,981</w:t>
            </w:r>
          </w:p>
        </w:tc>
        <w:tc>
          <w:tcPr>
            <w:tcW w:w="184" w:type="dxa"/>
            <w:vAlign w:val="bottom"/>
          </w:tcPr>
          <w:p w14:paraId="775FD4E7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71BC72B7" w14:textId="5ABB6678" w:rsidR="00500406" w:rsidRPr="00055FF8" w:rsidRDefault="00500406" w:rsidP="0050040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6589B8DC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F85BCCA" w14:textId="27EDD7A7" w:rsidR="00500406" w:rsidRPr="00055FF8" w:rsidRDefault="00500406" w:rsidP="0050040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78A88EA9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7575DE34" w14:textId="3B4F6685" w:rsidR="00500406" w:rsidRPr="00055FF8" w:rsidRDefault="00500406" w:rsidP="005F417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32,981</w:t>
            </w:r>
          </w:p>
        </w:tc>
        <w:tc>
          <w:tcPr>
            <w:tcW w:w="184" w:type="dxa"/>
          </w:tcPr>
          <w:p w14:paraId="45DA77FC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939EB91" w14:textId="33BEC2CB" w:rsidR="00500406" w:rsidRPr="00055FF8" w:rsidRDefault="00500406" w:rsidP="005F417C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32,981</w:t>
            </w:r>
          </w:p>
        </w:tc>
        <w:tc>
          <w:tcPr>
            <w:tcW w:w="184" w:type="dxa"/>
            <w:vAlign w:val="bottom"/>
          </w:tcPr>
          <w:p w14:paraId="6E0EFE87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50476D9D" w14:textId="4DBFB67D" w:rsidR="00500406" w:rsidRPr="00055FF8" w:rsidRDefault="00500406" w:rsidP="005004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6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</w:tcPr>
          <w:p w14:paraId="5F450184" w14:textId="77777777" w:rsidR="00500406" w:rsidRPr="00055FF8" w:rsidRDefault="00500406" w:rsidP="0050040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5580ADA" w14:textId="32E04EE5" w:rsidR="00500406" w:rsidRPr="00055FF8" w:rsidRDefault="00500406" w:rsidP="00A87F0A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65A1697D" w14:textId="64F8AB4F" w:rsidR="00002D2F" w:rsidRPr="00055FF8" w:rsidRDefault="00002D2F" w:rsidP="002E3E6E">
      <w:pPr>
        <w:rPr>
          <w:rFonts w:asciiTheme="majorBidi" w:hAnsiTheme="majorBidi" w:cstheme="majorBidi"/>
          <w:b/>
          <w:sz w:val="30"/>
          <w:szCs w:val="30"/>
        </w:rPr>
      </w:pPr>
    </w:p>
    <w:p w14:paraId="7723EA6C" w14:textId="10A3E2AB" w:rsidR="00002D2F" w:rsidRPr="00055FF8" w:rsidRDefault="00441C34" w:rsidP="00441C34">
      <w:pPr>
        <w:ind w:left="540"/>
        <w:rPr>
          <w:rFonts w:asciiTheme="majorBidi" w:hAnsiTheme="majorBidi" w:cstheme="majorBidi"/>
          <w:b/>
          <w:sz w:val="30"/>
          <w:szCs w:val="30"/>
        </w:rPr>
      </w:pPr>
      <w:r w:rsidRPr="00055FF8">
        <w:rPr>
          <w:rFonts w:asciiTheme="majorBidi" w:hAnsiTheme="majorBidi" w:cs="Angsana New" w:hint="cs"/>
          <w:b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4A1A0A43" w14:textId="77777777" w:rsidR="008A1B25" w:rsidRPr="00055FF8" w:rsidRDefault="008A1B25" w:rsidP="002E3E6E">
      <w:pPr>
        <w:rPr>
          <w:rFonts w:asciiTheme="majorBidi" w:hAnsiTheme="majorBidi" w:cstheme="majorBidi"/>
          <w:b/>
          <w:sz w:val="30"/>
          <w:szCs w:val="30"/>
          <w:cs/>
        </w:rPr>
        <w:sectPr w:rsidR="008A1B25" w:rsidRPr="00055FF8" w:rsidSect="005C453B"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C8A7F55" w14:textId="77777777" w:rsidR="004547E4" w:rsidRPr="00055FF8" w:rsidRDefault="0052230B" w:rsidP="008F7FCD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/>
          <w:b/>
          <w:bCs/>
          <w:sz w:val="30"/>
          <w:szCs w:val="30"/>
          <w:cs/>
        </w:rPr>
        <w:lastRenderedPageBreak/>
        <w:t>เงินลงทุนในบริษัท</w:t>
      </w:r>
      <w:r w:rsidR="00CE5D3C"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ร่วม</w:t>
      </w:r>
    </w:p>
    <w:p w14:paraId="25B9BF6A" w14:textId="429F5C42" w:rsidR="005A7DEA" w:rsidRPr="00055FF8" w:rsidRDefault="005A7DEA" w:rsidP="00006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60" w:lineRule="atLeast"/>
        <w:jc w:val="both"/>
        <w:rPr>
          <w:rFonts w:asciiTheme="majorBidi" w:hAnsiTheme="majorBidi" w:cstheme="majorBidi"/>
          <w:spacing w:val="-2"/>
          <w:sz w:val="30"/>
          <w:szCs w:val="30"/>
        </w:rPr>
      </w:pPr>
      <w:bookmarkStart w:id="3" w:name="_Hlk93393183"/>
    </w:p>
    <w:bookmarkEnd w:id="3"/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9"/>
        <w:gridCol w:w="1530"/>
        <w:gridCol w:w="720"/>
        <w:gridCol w:w="184"/>
        <w:gridCol w:w="719"/>
        <w:gridCol w:w="179"/>
        <w:gridCol w:w="720"/>
        <w:gridCol w:w="180"/>
        <w:gridCol w:w="719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810"/>
        <w:gridCol w:w="180"/>
        <w:gridCol w:w="810"/>
      </w:tblGrid>
      <w:tr w:rsidR="003E3534" w:rsidRPr="00055FF8" w14:paraId="21387BED" w14:textId="2CCCDDFB" w:rsidTr="003E3534">
        <w:trPr>
          <w:cantSplit/>
          <w:tblHeader/>
        </w:trPr>
        <w:tc>
          <w:tcPr>
            <w:tcW w:w="2339" w:type="dxa"/>
          </w:tcPr>
          <w:p w14:paraId="73275EE2" w14:textId="77777777" w:rsidR="00E2183E" w:rsidRPr="00055FF8" w:rsidRDefault="00E2183E" w:rsidP="00D3473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86FF8B1" w14:textId="77777777" w:rsidR="00E2183E" w:rsidRPr="00055FF8" w:rsidRDefault="00E2183E" w:rsidP="00D347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3" w:type="dxa"/>
            <w:gridSpan w:val="3"/>
          </w:tcPr>
          <w:p w14:paraId="0AA46A0F" w14:textId="77777777" w:rsidR="00E2183E" w:rsidRPr="00055FF8" w:rsidRDefault="00E2183E" w:rsidP="00D347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" w:type="dxa"/>
          </w:tcPr>
          <w:p w14:paraId="60856710" w14:textId="77777777" w:rsidR="00E2183E" w:rsidRPr="00055FF8" w:rsidRDefault="00E2183E" w:rsidP="00D3473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9" w:type="dxa"/>
            <w:gridSpan w:val="3"/>
          </w:tcPr>
          <w:p w14:paraId="78CFB1B1" w14:textId="495E266A" w:rsidR="00E2183E" w:rsidRPr="00055FF8" w:rsidRDefault="00E2183E" w:rsidP="00D3473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2E0CE2F" w14:textId="77777777" w:rsidR="00E2183E" w:rsidRPr="00055FF8" w:rsidRDefault="00E2183E" w:rsidP="00D347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200" w:type="dxa"/>
            <w:gridSpan w:val="15"/>
          </w:tcPr>
          <w:p w14:paraId="4A6CC2CB" w14:textId="3753D0A7" w:rsidR="00E2183E" w:rsidRPr="00055FF8" w:rsidRDefault="00E2183E" w:rsidP="006B34DC">
            <w:pPr>
              <w:pStyle w:val="acctfourfigures"/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E3534" w:rsidRPr="00055FF8" w14:paraId="17BBD215" w14:textId="4979D311" w:rsidTr="003E3534">
        <w:trPr>
          <w:cantSplit/>
          <w:tblHeader/>
        </w:trPr>
        <w:tc>
          <w:tcPr>
            <w:tcW w:w="2339" w:type="dxa"/>
          </w:tcPr>
          <w:p w14:paraId="1F5E0995" w14:textId="77777777" w:rsidR="00E2183E" w:rsidRPr="00055FF8" w:rsidRDefault="00E2183E" w:rsidP="00D347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FE26D1" w14:textId="75A25538" w:rsidR="00E2183E" w:rsidRPr="00055FF8" w:rsidRDefault="00E2183E" w:rsidP="005F093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530" w:type="dxa"/>
            <w:vAlign w:val="bottom"/>
          </w:tcPr>
          <w:p w14:paraId="2123F113" w14:textId="503913C7" w:rsidR="00E2183E" w:rsidRPr="00055FF8" w:rsidRDefault="00E2183E" w:rsidP="00D3473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623" w:type="dxa"/>
            <w:gridSpan w:val="3"/>
          </w:tcPr>
          <w:p w14:paraId="1FCD6073" w14:textId="1623EEF4" w:rsidR="00E2183E" w:rsidRPr="00055FF8" w:rsidRDefault="00E2183E" w:rsidP="0071014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79" w:type="dxa"/>
          </w:tcPr>
          <w:p w14:paraId="24F9E4FC" w14:textId="77777777" w:rsidR="00E2183E" w:rsidRPr="00055FF8" w:rsidRDefault="00E2183E" w:rsidP="00D3473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9" w:type="dxa"/>
            <w:gridSpan w:val="3"/>
          </w:tcPr>
          <w:p w14:paraId="66260106" w14:textId="77777777" w:rsidR="00E2183E" w:rsidRPr="00055FF8" w:rsidRDefault="00E2183E" w:rsidP="00316FA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1E3E3834" w14:textId="5B023D03" w:rsidR="00E2183E" w:rsidRPr="00055FF8" w:rsidRDefault="00E2183E" w:rsidP="00316F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53FEEAAC" w14:textId="77777777" w:rsidR="00E2183E" w:rsidRPr="00055FF8" w:rsidRDefault="00E2183E" w:rsidP="00D347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</w:tcPr>
          <w:p w14:paraId="757DA2C5" w14:textId="77777777" w:rsidR="00E2183E" w:rsidRPr="00055FF8" w:rsidRDefault="00E2183E" w:rsidP="00D3473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FDA5B0C" w14:textId="77777777" w:rsidR="00E2183E" w:rsidRPr="00055FF8" w:rsidRDefault="00E2183E" w:rsidP="00D347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6E3C263" w14:textId="77777777" w:rsidR="00E2183E" w:rsidRPr="00055FF8" w:rsidRDefault="00E2183E" w:rsidP="00D347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1A81036" w14:textId="77777777" w:rsidR="00E2183E" w:rsidRPr="00055FF8" w:rsidRDefault="00E2183E" w:rsidP="00D347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 xml:space="preserve"> </w:t>
            </w:r>
          </w:p>
          <w:p w14:paraId="7BDD258A" w14:textId="447B2176" w:rsidR="00E2183E" w:rsidRPr="00055FF8" w:rsidRDefault="00E2183E" w:rsidP="00D3473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DF62B2C" w14:textId="77777777" w:rsidR="00E2183E" w:rsidRPr="00055FF8" w:rsidRDefault="00E2183E" w:rsidP="00D347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</w:tcPr>
          <w:p w14:paraId="17E3238F" w14:textId="77777777" w:rsidR="00E2183E" w:rsidRPr="00055FF8" w:rsidRDefault="00E2183E" w:rsidP="00D3473D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FD7E010" w14:textId="15559AD7" w:rsidR="00E2183E" w:rsidRPr="00055FF8" w:rsidRDefault="00E2183E" w:rsidP="00D3473D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055FF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- </w:t>
            </w: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758CA4F3" w14:textId="77777777" w:rsidR="00E2183E" w:rsidRPr="00055FF8" w:rsidRDefault="00E2183E" w:rsidP="00D3473D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E5E3853" w14:textId="77777777" w:rsidR="00E2183E" w:rsidRPr="00055FF8" w:rsidRDefault="00E2183E" w:rsidP="00D3473D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1A30D8A" w14:textId="1D6757A2" w:rsidR="00E2183E" w:rsidRPr="00055FF8" w:rsidRDefault="00E2183E" w:rsidP="00D3473D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  <w:r w:rsidR="00124399" w:rsidRPr="00055FF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E61A73" w:rsidRPr="00055FF8" w14:paraId="1B0FF32A" w14:textId="474B4338">
        <w:trPr>
          <w:cantSplit/>
          <w:trHeight w:val="371"/>
          <w:tblHeader/>
        </w:trPr>
        <w:tc>
          <w:tcPr>
            <w:tcW w:w="2339" w:type="dxa"/>
          </w:tcPr>
          <w:p w14:paraId="57452653" w14:textId="6000E408" w:rsidR="00E61A73" w:rsidRPr="00055FF8" w:rsidRDefault="00E61A73" w:rsidP="00E61A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2DC18BF" w14:textId="6FAC391B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0AE071E" w14:textId="6FE7F24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E66E3" w:rsidRPr="00055FF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4" w:type="dxa"/>
            <w:vAlign w:val="bottom"/>
          </w:tcPr>
          <w:p w14:paraId="4F53D86C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5EA28EDC" w14:textId="2AAF355C" w:rsidR="00E61A73" w:rsidRPr="00055FF8" w:rsidRDefault="00BE66E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79" w:type="dxa"/>
            <w:vAlign w:val="bottom"/>
          </w:tcPr>
          <w:p w14:paraId="1D4F6FC8" w14:textId="77777777" w:rsidR="00E61A73" w:rsidRPr="00055FF8" w:rsidRDefault="00E61A73" w:rsidP="00E61A7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B8007AD" w14:textId="1ED7CF41" w:rsidR="00E61A73" w:rsidRPr="00055FF8" w:rsidRDefault="00BE66E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49B33E48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C69201A" w14:textId="41F7BCCD" w:rsidR="00E61A73" w:rsidRPr="00055FF8" w:rsidRDefault="00BE66E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68017E61" w14:textId="77777777" w:rsidR="00E61A73" w:rsidRPr="00055FF8" w:rsidRDefault="00E61A73" w:rsidP="00E61A7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C5A2FAC" w14:textId="0DE9F517" w:rsidR="00E61A73" w:rsidRPr="00055FF8" w:rsidRDefault="00BE66E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4AE3AA8E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B12F7F5" w14:textId="020FA1A7" w:rsidR="00E61A73" w:rsidRPr="00055FF8" w:rsidRDefault="00BE66E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41BF3AD6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040EC7F" w14:textId="43264F04" w:rsidR="00E61A73" w:rsidRPr="00055FF8" w:rsidRDefault="00BE66E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35BDAC4A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88758CA" w14:textId="04270BF5" w:rsidR="00E61A73" w:rsidRPr="00055FF8" w:rsidRDefault="00BE66E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0B662948" w14:textId="77777777" w:rsidR="00E61A73" w:rsidRPr="00055FF8" w:rsidRDefault="00E61A73" w:rsidP="00E61A7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94A7836" w14:textId="6472A8CC" w:rsidR="00E61A73" w:rsidRPr="00055FF8" w:rsidRDefault="00BE66E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68F28D46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C22B895" w14:textId="594A0A5B" w:rsidR="00E61A73" w:rsidRPr="00055FF8" w:rsidRDefault="00BE66E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4DAE8DAC" w14:textId="77777777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1C2E453" w14:textId="0DB6FCAA" w:rsidR="00E61A73" w:rsidRPr="00055FF8" w:rsidRDefault="00BE66E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4F8FF3C9" w14:textId="7F037108" w:rsidR="00E61A73" w:rsidRPr="00055FF8" w:rsidRDefault="00E61A7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D5E9E40" w14:textId="5E175199" w:rsidR="00E61A73" w:rsidRPr="00055FF8" w:rsidRDefault="00BE66E3" w:rsidP="00E61A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3E3534" w:rsidRPr="00055FF8" w14:paraId="61BCB6B2" w14:textId="21E9CE1A" w:rsidTr="003E3534">
        <w:trPr>
          <w:cantSplit/>
          <w:trHeight w:val="270"/>
        </w:trPr>
        <w:tc>
          <w:tcPr>
            <w:tcW w:w="2339" w:type="dxa"/>
          </w:tcPr>
          <w:p w14:paraId="4DF04D3A" w14:textId="77777777" w:rsidR="00E2183E" w:rsidRPr="00055FF8" w:rsidRDefault="00E2183E" w:rsidP="00D3473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6CF820A" w14:textId="77777777" w:rsidR="00E2183E" w:rsidRPr="00055FF8" w:rsidRDefault="00E2183E" w:rsidP="00D3473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3" w:type="dxa"/>
            <w:gridSpan w:val="3"/>
          </w:tcPr>
          <w:p w14:paraId="31BC768D" w14:textId="77777777" w:rsidR="00E2183E" w:rsidRPr="00055FF8" w:rsidRDefault="00E2183E" w:rsidP="00D347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9" w:type="dxa"/>
          </w:tcPr>
          <w:p w14:paraId="261CCC8D" w14:textId="77777777" w:rsidR="00E2183E" w:rsidRPr="00055FF8" w:rsidRDefault="00E2183E" w:rsidP="00D3473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9" w:type="dxa"/>
            <w:gridSpan w:val="19"/>
          </w:tcPr>
          <w:p w14:paraId="21946E8C" w14:textId="0567B6AD" w:rsidR="00E2183E" w:rsidRPr="00055FF8" w:rsidRDefault="00E2183E" w:rsidP="00D3473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90AA8" w:rsidRPr="00055FF8" w14:paraId="32187F24" w14:textId="5661C60D" w:rsidTr="00934CB4">
        <w:trPr>
          <w:cantSplit/>
          <w:trHeight w:val="270"/>
        </w:trPr>
        <w:tc>
          <w:tcPr>
            <w:tcW w:w="2339" w:type="dxa"/>
          </w:tcPr>
          <w:p w14:paraId="1FB9A70E" w14:textId="77777777" w:rsidR="00490AA8" w:rsidRPr="00055FF8" w:rsidRDefault="00490AA8" w:rsidP="00490AA8">
            <w:pPr>
              <w:tabs>
                <w:tab w:val="clear" w:pos="227"/>
                <w:tab w:val="clear" w:pos="454"/>
                <w:tab w:val="left" w:pos="107"/>
                <w:tab w:val="left" w:pos="37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ไพร์ม สตีล มิลล์ จำกัด</w:t>
            </w:r>
          </w:p>
        </w:tc>
        <w:tc>
          <w:tcPr>
            <w:tcW w:w="1530" w:type="dxa"/>
          </w:tcPr>
          <w:p w14:paraId="304A7624" w14:textId="77777777" w:rsidR="00490AA8" w:rsidRPr="00055FF8" w:rsidRDefault="00490AA8" w:rsidP="00490AA8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</w:t>
            </w:r>
          </w:p>
          <w:p w14:paraId="33A30371" w14:textId="77777777" w:rsidR="00490AA8" w:rsidRPr="00055FF8" w:rsidRDefault="00490AA8" w:rsidP="00490AA8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เหล็กรีดร้อน</w:t>
            </w:r>
          </w:p>
          <w:p w14:paraId="0FC7E104" w14:textId="77777777" w:rsidR="00490AA8" w:rsidRPr="00055FF8" w:rsidRDefault="00490AA8" w:rsidP="00490AA8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หน้าแคบ</w:t>
            </w:r>
          </w:p>
        </w:tc>
        <w:tc>
          <w:tcPr>
            <w:tcW w:w="720" w:type="dxa"/>
          </w:tcPr>
          <w:p w14:paraId="02101D90" w14:textId="2376D0A8" w:rsidR="00490AA8" w:rsidRPr="00055FF8" w:rsidRDefault="00490AA8" w:rsidP="00490AA8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45.50</w:t>
            </w:r>
          </w:p>
        </w:tc>
        <w:tc>
          <w:tcPr>
            <w:tcW w:w="184" w:type="dxa"/>
          </w:tcPr>
          <w:p w14:paraId="3F4ADF40" w14:textId="77777777" w:rsidR="00490AA8" w:rsidRPr="00055FF8" w:rsidRDefault="00490AA8" w:rsidP="00490A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36636E19" w14:textId="27579FA5" w:rsidR="00490AA8" w:rsidRPr="00055FF8" w:rsidRDefault="00490AA8" w:rsidP="00490AA8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45.50</w:t>
            </w:r>
          </w:p>
        </w:tc>
        <w:tc>
          <w:tcPr>
            <w:tcW w:w="179" w:type="dxa"/>
          </w:tcPr>
          <w:p w14:paraId="1F838961" w14:textId="77777777" w:rsidR="00490AA8" w:rsidRPr="00055FF8" w:rsidRDefault="00490AA8" w:rsidP="00490AA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43A0EFB" w14:textId="7B030F3A" w:rsidR="00490AA8" w:rsidRPr="00055FF8" w:rsidRDefault="00490AA8" w:rsidP="00490AA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608,236</w:t>
            </w:r>
          </w:p>
        </w:tc>
        <w:tc>
          <w:tcPr>
            <w:tcW w:w="180" w:type="dxa"/>
          </w:tcPr>
          <w:p w14:paraId="125D6444" w14:textId="77777777" w:rsidR="00490AA8" w:rsidRPr="00055FF8" w:rsidRDefault="00490AA8" w:rsidP="00490AA8">
            <w:pPr>
              <w:pStyle w:val="acctfourfigures"/>
              <w:tabs>
                <w:tab w:val="decimal" w:pos="551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dxa"/>
          </w:tcPr>
          <w:p w14:paraId="23DC3735" w14:textId="4981920A" w:rsidR="00490AA8" w:rsidRPr="00055FF8" w:rsidRDefault="00490AA8" w:rsidP="00490AA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724,249</w:t>
            </w:r>
          </w:p>
        </w:tc>
        <w:tc>
          <w:tcPr>
            <w:tcW w:w="180" w:type="dxa"/>
          </w:tcPr>
          <w:p w14:paraId="523EB010" w14:textId="77777777" w:rsidR="00490AA8" w:rsidRPr="00055FF8" w:rsidRDefault="00490AA8" w:rsidP="00490A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9F53E6A" w14:textId="32012953" w:rsidR="00490AA8" w:rsidRPr="00055FF8" w:rsidRDefault="00490AA8" w:rsidP="00490AA8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451,000</w:t>
            </w:r>
          </w:p>
        </w:tc>
        <w:tc>
          <w:tcPr>
            <w:tcW w:w="180" w:type="dxa"/>
          </w:tcPr>
          <w:p w14:paraId="606831DC" w14:textId="77777777" w:rsidR="00490AA8" w:rsidRPr="00055FF8" w:rsidRDefault="00490AA8" w:rsidP="00490A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84DBE75" w14:textId="6BA7459A" w:rsidR="00490AA8" w:rsidRPr="00055FF8" w:rsidRDefault="00490AA8" w:rsidP="00490AA8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451,000</w:t>
            </w:r>
          </w:p>
        </w:tc>
        <w:tc>
          <w:tcPr>
            <w:tcW w:w="180" w:type="dxa"/>
          </w:tcPr>
          <w:p w14:paraId="799059CE" w14:textId="77777777" w:rsidR="00490AA8" w:rsidRPr="00055FF8" w:rsidRDefault="00490AA8" w:rsidP="00490A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31D222BB" w14:textId="202F549E" w:rsidR="00490AA8" w:rsidRPr="00055FF8" w:rsidRDefault="00490AA8" w:rsidP="00490AA8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-</w:t>
            </w:r>
          </w:p>
        </w:tc>
        <w:tc>
          <w:tcPr>
            <w:tcW w:w="180" w:type="dxa"/>
          </w:tcPr>
          <w:p w14:paraId="658B332D" w14:textId="41DAAAD9" w:rsidR="00490AA8" w:rsidRPr="00055FF8" w:rsidRDefault="00490AA8" w:rsidP="00490A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8373DFC" w14:textId="1CC012D5" w:rsidR="00490AA8" w:rsidRPr="00055FF8" w:rsidRDefault="00490AA8" w:rsidP="00490AA8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A51B0F4" w14:textId="77777777" w:rsidR="00490AA8" w:rsidRPr="00055FF8" w:rsidRDefault="00490AA8" w:rsidP="00490AA8">
            <w:pPr>
              <w:pStyle w:val="acctfourfigures"/>
              <w:tabs>
                <w:tab w:val="decimal" w:pos="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AFE7A9F" w14:textId="3F602BDA" w:rsidR="00490AA8" w:rsidRPr="00055FF8" w:rsidRDefault="00490AA8" w:rsidP="00490AA8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451,000</w:t>
            </w:r>
          </w:p>
        </w:tc>
        <w:tc>
          <w:tcPr>
            <w:tcW w:w="180" w:type="dxa"/>
          </w:tcPr>
          <w:p w14:paraId="6FB31ADF" w14:textId="77777777" w:rsidR="00490AA8" w:rsidRPr="00055FF8" w:rsidRDefault="00490AA8" w:rsidP="00490AA8">
            <w:pPr>
              <w:pStyle w:val="acctfourfigures"/>
              <w:tabs>
                <w:tab w:val="clear" w:pos="765"/>
                <w:tab w:val="decimal" w:pos="551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451AD98B" w14:textId="6BF91D40" w:rsidR="00490AA8" w:rsidRPr="00055FF8" w:rsidRDefault="00490AA8" w:rsidP="00490AA8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451,000</w:t>
            </w:r>
          </w:p>
        </w:tc>
        <w:tc>
          <w:tcPr>
            <w:tcW w:w="180" w:type="dxa"/>
          </w:tcPr>
          <w:p w14:paraId="1326157D" w14:textId="77777777" w:rsidR="00490AA8" w:rsidRPr="00055FF8" w:rsidRDefault="00490AA8" w:rsidP="00490AA8">
            <w:pPr>
              <w:pStyle w:val="acctfourfigures"/>
              <w:tabs>
                <w:tab w:val="clear" w:pos="765"/>
                <w:tab w:val="decimal" w:pos="728"/>
                <w:tab w:val="left" w:pos="1425"/>
                <w:tab w:val="left" w:pos="178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56B3CA8" w14:textId="1842F76D" w:rsidR="00490AA8" w:rsidRPr="00055FF8" w:rsidRDefault="00490AA8" w:rsidP="00490AA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5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110,000</w:t>
            </w:r>
          </w:p>
        </w:tc>
        <w:tc>
          <w:tcPr>
            <w:tcW w:w="180" w:type="dxa"/>
          </w:tcPr>
          <w:p w14:paraId="178AF1A6" w14:textId="013EECF9" w:rsidR="00490AA8" w:rsidRPr="00055FF8" w:rsidRDefault="00490AA8" w:rsidP="00490AA8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FF7CEB7" w14:textId="40C5D9BD" w:rsidR="00490AA8" w:rsidRPr="00055FF8" w:rsidRDefault="00490AA8" w:rsidP="00490AA8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</w:tbl>
    <w:p w14:paraId="4FBC7404" w14:textId="4C412379" w:rsidR="005A7DEA" w:rsidRPr="00055FF8" w:rsidRDefault="005A7DEA" w:rsidP="00674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pacing w:val="-2"/>
          <w:sz w:val="24"/>
          <w:szCs w:val="24"/>
        </w:rPr>
      </w:pPr>
    </w:p>
    <w:p w14:paraId="2AA5BDD4" w14:textId="7B8972CF" w:rsidR="0017627F" w:rsidRPr="00055FF8" w:rsidRDefault="005A7DEA" w:rsidP="00674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90"/>
        <w:jc w:val="both"/>
        <w:rPr>
          <w:rFonts w:asciiTheme="majorBidi" w:eastAsia="MS Mincho" w:hAnsiTheme="majorBidi" w:cstheme="majorBidi"/>
          <w:sz w:val="30"/>
          <w:szCs w:val="30"/>
        </w:rPr>
      </w:pPr>
      <w:r w:rsidRPr="00055FF8">
        <w:rPr>
          <w:rFonts w:asciiTheme="majorBidi" w:eastAsia="MS Mincho" w:hAnsiTheme="majorBidi" w:cstheme="majorBidi"/>
          <w:sz w:val="30"/>
          <w:szCs w:val="30"/>
          <w:cs/>
        </w:rPr>
        <w:t xml:space="preserve">บริษัทร่วมจดทะเบียนจัดตั้งและดำเนินธุรกิจในประเทศไทย </w:t>
      </w:r>
    </w:p>
    <w:p w14:paraId="7464DB08" w14:textId="5C33B3A5" w:rsidR="0017627F" w:rsidRPr="00055FF8" w:rsidRDefault="0017627F" w:rsidP="0067492E">
      <w:pPr>
        <w:pStyle w:val="BodyText2"/>
        <w:tabs>
          <w:tab w:val="left" w:pos="540"/>
        </w:tabs>
        <w:spacing w:line="240" w:lineRule="atLeast"/>
        <w:ind w:right="20"/>
        <w:rPr>
          <w:rFonts w:asciiTheme="majorBidi" w:hAnsiTheme="majorBidi" w:cstheme="majorBidi"/>
          <w:b/>
          <w:bCs/>
          <w:sz w:val="24"/>
          <w:szCs w:val="24"/>
        </w:rPr>
      </w:pPr>
    </w:p>
    <w:p w14:paraId="27EA89A4" w14:textId="77777777" w:rsidR="0010619B" w:rsidRPr="00055FF8" w:rsidRDefault="0010619B" w:rsidP="006749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right="14"/>
        <w:rPr>
          <w:rFonts w:asciiTheme="majorBidi" w:hAnsiTheme="majorBidi" w:cstheme="majorBidi"/>
          <w:bCs/>
          <w:sz w:val="30"/>
          <w:szCs w:val="30"/>
        </w:rPr>
        <w:sectPr w:rsidR="0010619B" w:rsidRPr="00055FF8" w:rsidSect="005C453B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8A1B25" w:rsidRPr="00055FF8" w14:paraId="257DC9D9" w14:textId="77777777">
        <w:trPr>
          <w:tblHeader/>
        </w:trPr>
        <w:tc>
          <w:tcPr>
            <w:tcW w:w="4410" w:type="dxa"/>
            <w:vAlign w:val="bottom"/>
          </w:tcPr>
          <w:p w14:paraId="6CF58630" w14:textId="77777777" w:rsidR="008A1B25" w:rsidRPr="00055FF8" w:rsidRDefault="008A1B25" w:rsidP="00B30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250" w:type="dxa"/>
            <w:gridSpan w:val="3"/>
          </w:tcPr>
          <w:p w14:paraId="3A6CF439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E20A93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ABC5109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032C" w:rsidRPr="00055FF8" w14:paraId="33DA75F3" w14:textId="77777777">
        <w:trPr>
          <w:tblHeader/>
        </w:trPr>
        <w:tc>
          <w:tcPr>
            <w:tcW w:w="4410" w:type="dxa"/>
            <w:vAlign w:val="bottom"/>
          </w:tcPr>
          <w:p w14:paraId="65B54759" w14:textId="77777777" w:rsidR="0003032C" w:rsidRPr="00055FF8" w:rsidRDefault="0003032C" w:rsidP="0003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055F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55F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767F000A" w14:textId="62400659" w:rsidR="0003032C" w:rsidRPr="00055FF8" w:rsidRDefault="0003032C" w:rsidP="0003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66E3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1317041" w14:textId="77777777" w:rsidR="0003032C" w:rsidRPr="00055FF8" w:rsidRDefault="0003032C" w:rsidP="0003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AC2163" w14:textId="4531236B" w:rsidR="0003032C" w:rsidRPr="00055FF8" w:rsidRDefault="00BE66E3" w:rsidP="0003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689C083" w14:textId="77777777" w:rsidR="0003032C" w:rsidRPr="00055FF8" w:rsidRDefault="0003032C" w:rsidP="0003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AB35F6" w14:textId="10C283F4" w:rsidR="0003032C" w:rsidRPr="00055FF8" w:rsidRDefault="00BE66E3" w:rsidP="0003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C41E613" w14:textId="77777777" w:rsidR="0003032C" w:rsidRPr="00055FF8" w:rsidRDefault="0003032C" w:rsidP="0003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7243A39" w14:textId="473737FA" w:rsidR="0003032C" w:rsidRPr="00055FF8" w:rsidRDefault="00BE66E3" w:rsidP="0003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A1B25" w:rsidRPr="00055FF8" w14:paraId="31106AB7" w14:textId="77777777">
        <w:trPr>
          <w:trHeight w:val="146"/>
          <w:tblHeader/>
        </w:trPr>
        <w:tc>
          <w:tcPr>
            <w:tcW w:w="4410" w:type="dxa"/>
            <w:shd w:val="clear" w:color="auto" w:fill="auto"/>
            <w:vAlign w:val="bottom"/>
          </w:tcPr>
          <w:p w14:paraId="5EEBAB90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1221ADAC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A1B25" w:rsidRPr="00055FF8" w14:paraId="4A97197F" w14:textId="77777777">
        <w:tc>
          <w:tcPr>
            <w:tcW w:w="4410" w:type="dxa"/>
            <w:vAlign w:val="bottom"/>
          </w:tcPr>
          <w:p w14:paraId="5DDAB00B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29A06D5D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A905AAF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EF3B381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63A4417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452F33B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4A0636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DD0F0C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8A1B25" w:rsidRPr="00055FF8" w14:paraId="3D54BCE3" w14:textId="77777777">
        <w:tc>
          <w:tcPr>
            <w:tcW w:w="4410" w:type="dxa"/>
            <w:vAlign w:val="bottom"/>
          </w:tcPr>
          <w:p w14:paraId="21BA0AAF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ไพร์ม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สตีล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มิลล์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  <w:r w:rsidRPr="00055FF8"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  <w:t xml:space="preserve"> </w:t>
            </w:r>
          </w:p>
        </w:tc>
        <w:tc>
          <w:tcPr>
            <w:tcW w:w="990" w:type="dxa"/>
          </w:tcPr>
          <w:p w14:paraId="7938A47A" w14:textId="68B32C8C" w:rsidR="008A1B25" w:rsidRPr="00055FF8" w:rsidRDefault="000D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0AD269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336C3CF" w14:textId="5A625778" w:rsidR="008A1B25" w:rsidRPr="00055FF8" w:rsidRDefault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98,000</w:t>
            </w:r>
          </w:p>
        </w:tc>
        <w:tc>
          <w:tcPr>
            <w:tcW w:w="270" w:type="dxa"/>
          </w:tcPr>
          <w:p w14:paraId="1702C8D9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0DFEEFE" w14:textId="3C7C7D1E" w:rsidR="008A1B25" w:rsidRPr="00055FF8" w:rsidRDefault="000D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E06F07" w14:textId="77777777" w:rsidR="008A1B25" w:rsidRPr="00055FF8" w:rsidRDefault="008A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10107A" w14:textId="417BE871" w:rsidR="008A1B25" w:rsidRPr="00055FF8" w:rsidRDefault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98,000</w:t>
            </w:r>
          </w:p>
        </w:tc>
      </w:tr>
    </w:tbl>
    <w:p w14:paraId="76DF1C84" w14:textId="77777777" w:rsidR="008A1B25" w:rsidRPr="00055FF8" w:rsidRDefault="008A1B25" w:rsidP="008A1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4"/>
        <w:rPr>
          <w:rFonts w:asciiTheme="majorBidi" w:hAnsiTheme="majorBidi" w:cstheme="majorBidi"/>
          <w:bCs/>
          <w:sz w:val="30"/>
          <w:szCs w:val="30"/>
        </w:rPr>
      </w:pPr>
    </w:p>
    <w:p w14:paraId="7AD6D24A" w14:textId="3D3A03D3" w:rsidR="00155DE5" w:rsidRPr="00055FF8" w:rsidRDefault="00B623CC" w:rsidP="00155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ในเดือนมิถุนายนและกันยายน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0879B1" w:rsidRPr="00055FF8">
        <w:rPr>
          <w:rFonts w:asciiTheme="majorBidi" w:hAnsiTheme="majorBidi" w:cs="Angsana New"/>
          <w:spacing w:val="-6"/>
          <w:sz w:val="30"/>
          <w:szCs w:val="30"/>
        </w:rPr>
        <w:t>2566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บริษัทได้เข้าซื้อหุ้นสามัญในบริษัท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ไพร์ม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สตีล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มิลล์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จำกัด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เพิ่มเติมร้อยละ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0879B1" w:rsidRPr="00055FF8">
        <w:rPr>
          <w:rFonts w:asciiTheme="majorBidi" w:hAnsiTheme="majorBidi" w:cs="Angsana New"/>
          <w:spacing w:val="-6"/>
          <w:sz w:val="30"/>
          <w:szCs w:val="30"/>
        </w:rPr>
        <w:t>5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3E13AD" w:rsidRPr="00055FF8">
        <w:rPr>
          <w:rFonts w:asciiTheme="majorBidi" w:hAnsiTheme="majorBidi" w:cs="Angsana New"/>
          <w:spacing w:val="-6"/>
          <w:sz w:val="30"/>
          <w:szCs w:val="30"/>
        </w:rPr>
        <w:br/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จากผู้ถือหุ้นเดิมและร้อยละ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0879B1" w:rsidRPr="00055FF8">
        <w:rPr>
          <w:rFonts w:asciiTheme="majorBidi" w:hAnsiTheme="majorBidi" w:cs="Angsana New"/>
          <w:spacing w:val="-6"/>
          <w:sz w:val="30"/>
          <w:szCs w:val="30"/>
        </w:rPr>
        <w:t>0.5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จากการเพิ่มทุนของบริษัทร่วมดังกล่าวรวมทั้งสิ้น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0879B1" w:rsidRPr="00055FF8">
        <w:rPr>
          <w:rFonts w:asciiTheme="majorBidi" w:hAnsiTheme="majorBidi" w:cs="Angsana New"/>
          <w:spacing w:val="-6"/>
          <w:sz w:val="30"/>
          <w:szCs w:val="30"/>
        </w:rPr>
        <w:t>98.0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ล้านบาท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ทั้งนี้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บริษัทได้</w:t>
      </w:r>
      <w:r w:rsidR="004D6B89" w:rsidRPr="00055FF8">
        <w:rPr>
          <w:rFonts w:asciiTheme="majorBidi" w:hAnsiTheme="majorBidi" w:cs="Angsana New"/>
          <w:spacing w:val="-6"/>
          <w:sz w:val="30"/>
          <w:szCs w:val="30"/>
        </w:rPr>
        <w:br/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ชำระค่าหุ้นดังกล่าวทั้งหมดแล้วในเดือนมิถุนายนและกันยายน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0879B1" w:rsidRPr="00055FF8">
        <w:rPr>
          <w:rFonts w:asciiTheme="majorBidi" w:hAnsiTheme="majorBidi" w:cs="Angsana New"/>
          <w:spacing w:val="-6"/>
          <w:sz w:val="30"/>
          <w:szCs w:val="30"/>
        </w:rPr>
        <w:t>2566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การประเมินมูลค่ายุติธรรมของสินทรัพย์สุทธิ</w:t>
      </w:r>
      <w:r w:rsidR="0009732C" w:rsidRPr="00055FF8">
        <w:rPr>
          <w:rFonts w:asciiTheme="majorBidi" w:hAnsiTheme="majorBidi" w:cs="Angsana New"/>
          <w:spacing w:val="-6"/>
          <w:sz w:val="30"/>
          <w:szCs w:val="30"/>
        </w:rPr>
        <w:br/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ที่ได้มาจากการซื้อเงินลงทุนในบริษัทร่วมดังกล่าวโดยผู้ประเมินราคาอิสระดำเนินการเสร็จสิ้นในไตรมาสที่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0879B1" w:rsidRPr="00055FF8">
        <w:rPr>
          <w:rFonts w:asciiTheme="majorBidi" w:hAnsiTheme="majorBidi" w:cs="Angsana New"/>
          <w:spacing w:val="-6"/>
          <w:sz w:val="30"/>
          <w:szCs w:val="30"/>
        </w:rPr>
        <w:t>2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    </w:t>
      </w:r>
      <w:r w:rsidR="007D74C4" w:rsidRPr="00055FF8">
        <w:rPr>
          <w:rFonts w:asciiTheme="majorBidi" w:hAnsiTheme="majorBidi" w:cs="Angsana New"/>
          <w:spacing w:val="-6"/>
          <w:sz w:val="30"/>
          <w:szCs w:val="30"/>
        </w:rPr>
        <w:br/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ของปี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0879B1" w:rsidRPr="00055FF8">
        <w:rPr>
          <w:rFonts w:asciiTheme="majorBidi" w:hAnsiTheme="majorBidi" w:cs="Angsana New"/>
          <w:spacing w:val="-6"/>
          <w:sz w:val="30"/>
          <w:szCs w:val="30"/>
        </w:rPr>
        <w:t>2567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โดยมูลค่ายุติธรรมของสินทรัพย์สุทธิ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ณ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วันที่ซื้อตามส่วนได้เสียในเงินลงทุนมีมูลค่า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0879B1" w:rsidRPr="00055FF8">
        <w:rPr>
          <w:rFonts w:asciiTheme="majorBidi" w:hAnsiTheme="majorBidi" w:cs="Angsana New"/>
          <w:spacing w:val="-6"/>
          <w:sz w:val="30"/>
          <w:szCs w:val="30"/>
        </w:rPr>
        <w:t>89.6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ล้านบาท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FD0575" w:rsidRPr="00055FF8">
        <w:rPr>
          <w:rFonts w:asciiTheme="majorBidi" w:hAnsiTheme="majorBidi" w:cs="Angsana New"/>
          <w:spacing w:val="-6"/>
          <w:sz w:val="30"/>
          <w:szCs w:val="30"/>
        </w:rPr>
        <w:br/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บริษัทรับรู้ค่าความนิยมที่เกิดจากผลต่างระหว่างต้นทุนเงินลงทุนและมูลค่ายุติธรรมของสินทรัพย์สุทธิดังกล่าว</w:t>
      </w:r>
      <w:r w:rsidR="0002347C" w:rsidRPr="00055FF8">
        <w:rPr>
          <w:rFonts w:asciiTheme="majorBidi" w:hAnsiTheme="majorBidi" w:cs="Angsana New"/>
          <w:spacing w:val="-6"/>
          <w:sz w:val="30"/>
          <w:szCs w:val="30"/>
        </w:rPr>
        <w:br/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เป็นจำนวนเงิน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0879B1" w:rsidRPr="00055FF8">
        <w:rPr>
          <w:rFonts w:asciiTheme="majorBidi" w:hAnsiTheme="majorBidi" w:cs="Angsana New"/>
          <w:spacing w:val="-6"/>
          <w:sz w:val="30"/>
          <w:szCs w:val="30"/>
        </w:rPr>
        <w:t>8.4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ล้านบาท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ซึ่งเป็นส่วนหนึ่งของต้นทุนเงินลงทุน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ณ</w:t>
      </w:r>
      <w:r w:rsidRPr="00055F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6"/>
          <w:sz w:val="30"/>
          <w:szCs w:val="30"/>
          <w:cs/>
        </w:rPr>
        <w:t>วันซื้อ</w:t>
      </w:r>
    </w:p>
    <w:p w14:paraId="0522ABD2" w14:textId="77777777" w:rsidR="008A1B25" w:rsidRPr="00055FF8" w:rsidRDefault="008A1B25" w:rsidP="008A1B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A8AF196" w14:textId="0FF33CB4" w:rsidR="001C7D0E" w:rsidRPr="00055FF8" w:rsidRDefault="00FE36B0" w:rsidP="001574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ตารางต่อไปนี้สรุปข้อมูลทางการเงินของบริษัทร่วมซึ่งนำเสนออยู่ในงบการเงินของบริษัทร่วม</w:t>
      </w:r>
      <w:r w:rsidRPr="00055FF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ปรับปรุงด้วยการปรับมูลค่ายุติธรรม</w:t>
      </w:r>
      <w:r w:rsidRPr="00055FF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ณ</w:t>
      </w:r>
      <w:r w:rsidRPr="00055FF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วันที่ซื้อ</w:t>
      </w:r>
      <w:r w:rsidRPr="00055FF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และความแตกต่างของนโยบายการบัญชี</w:t>
      </w:r>
      <w:r w:rsidRPr="00055FF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การกระทบยอดรายการระหว่างข้อมูลทางการเงิน</w:t>
      </w:r>
      <w:r w:rsidR="007B75A9" w:rsidRPr="00055FF8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โดยสรุปดังกล่าวกับมูลค่าตามบัญชีของส่วนได้เสียของกลุ่มบริษัทใน</w:t>
      </w:r>
      <w:r w:rsidR="00D25C3B"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บริษัทร่วม</w:t>
      </w:r>
      <w:r w:rsidR="00FF5A8D"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นี้</w:t>
      </w:r>
    </w:p>
    <w:p w14:paraId="7DD26B12" w14:textId="77777777" w:rsidR="00682E46" w:rsidRPr="00055FF8" w:rsidRDefault="00682E46" w:rsidP="00FE36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22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63"/>
        <w:gridCol w:w="1323"/>
        <w:gridCol w:w="228"/>
        <w:gridCol w:w="1302"/>
        <w:gridCol w:w="6"/>
      </w:tblGrid>
      <w:tr w:rsidR="001C7D0E" w:rsidRPr="00055FF8" w14:paraId="5C433AFA" w14:textId="77777777" w:rsidTr="00A233FF">
        <w:trPr>
          <w:gridAfter w:val="1"/>
          <w:wAfter w:w="6" w:type="dxa"/>
          <w:cantSplit/>
          <w:tblHeader/>
        </w:trPr>
        <w:tc>
          <w:tcPr>
            <w:tcW w:w="6363" w:type="dxa"/>
          </w:tcPr>
          <w:p w14:paraId="36FD1256" w14:textId="77777777" w:rsidR="001C7D0E" w:rsidRPr="00055FF8" w:rsidRDefault="001C7D0E" w:rsidP="00ED5E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3"/>
            <w:vAlign w:val="bottom"/>
          </w:tcPr>
          <w:p w14:paraId="25B5476C" w14:textId="6C64B4E0" w:rsidR="001C7D0E" w:rsidRPr="00055FF8" w:rsidRDefault="001C7D0E" w:rsidP="00ED5E6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บริษัทร่วม </w:t>
            </w:r>
          </w:p>
        </w:tc>
      </w:tr>
      <w:tr w:rsidR="001C7D0E" w:rsidRPr="00055FF8" w14:paraId="6BAD269E" w14:textId="77777777" w:rsidTr="00A233FF">
        <w:trPr>
          <w:cantSplit/>
          <w:tblHeader/>
        </w:trPr>
        <w:tc>
          <w:tcPr>
            <w:tcW w:w="6363" w:type="dxa"/>
          </w:tcPr>
          <w:p w14:paraId="1A3A6AE7" w14:textId="77777777" w:rsidR="001C7D0E" w:rsidRPr="00055FF8" w:rsidRDefault="001C7D0E" w:rsidP="00ED5E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23" w:type="dxa"/>
            <w:vAlign w:val="bottom"/>
          </w:tcPr>
          <w:p w14:paraId="4E23F0D7" w14:textId="4EBA8F2C" w:rsidR="001C7D0E" w:rsidRPr="00055FF8" w:rsidRDefault="007079E1" w:rsidP="00ED5E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BE66E3" w:rsidRPr="00055FF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228" w:type="dxa"/>
            <w:vAlign w:val="bottom"/>
          </w:tcPr>
          <w:p w14:paraId="53DB488A" w14:textId="77777777" w:rsidR="001C7D0E" w:rsidRPr="00055FF8" w:rsidRDefault="001C7D0E" w:rsidP="00ED5E6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1E7AA735" w14:textId="6A0970C1" w:rsidR="001C7D0E" w:rsidRPr="00055FF8" w:rsidRDefault="00BE66E3" w:rsidP="00ED5E6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b w:val="0"/>
                <w:sz w:val="30"/>
                <w:szCs w:val="30"/>
              </w:rPr>
              <w:t>2566</w:t>
            </w:r>
          </w:p>
        </w:tc>
      </w:tr>
      <w:tr w:rsidR="002F2799" w:rsidRPr="00055FF8" w14:paraId="3F823EA5" w14:textId="77777777" w:rsidTr="00A233FF">
        <w:trPr>
          <w:gridAfter w:val="1"/>
          <w:wAfter w:w="6" w:type="dxa"/>
          <w:cantSplit/>
          <w:tblHeader/>
        </w:trPr>
        <w:tc>
          <w:tcPr>
            <w:tcW w:w="6363" w:type="dxa"/>
          </w:tcPr>
          <w:p w14:paraId="27215434" w14:textId="77777777" w:rsidR="002F2799" w:rsidRPr="00055FF8" w:rsidRDefault="002F2799" w:rsidP="00ED5E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853" w:type="dxa"/>
            <w:gridSpan w:val="3"/>
            <w:vAlign w:val="bottom"/>
          </w:tcPr>
          <w:p w14:paraId="37FB81D7" w14:textId="4AC98A11" w:rsidR="002F2799" w:rsidRPr="00055FF8" w:rsidRDefault="002F2799" w:rsidP="00ED5E6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</w:rPr>
              <w:t>(</w:t>
            </w:r>
            <w:r w:rsidR="00E974F6" w:rsidRPr="00055FF8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E66E3" w:rsidRPr="00055FF8" w14:paraId="33B3745E" w14:textId="77777777" w:rsidTr="00A233FF">
        <w:trPr>
          <w:cantSplit/>
        </w:trPr>
        <w:tc>
          <w:tcPr>
            <w:tcW w:w="6363" w:type="dxa"/>
          </w:tcPr>
          <w:p w14:paraId="6A520806" w14:textId="77777777" w:rsidR="00BE66E3" w:rsidRPr="00055FF8" w:rsidRDefault="00BE66E3" w:rsidP="00BE66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323" w:type="dxa"/>
          </w:tcPr>
          <w:p w14:paraId="680AB55B" w14:textId="52106EDE" w:rsidR="00BE66E3" w:rsidRPr="00055FF8" w:rsidRDefault="000D6580" w:rsidP="00BE66E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5,188,996</w:t>
            </w:r>
          </w:p>
        </w:tc>
        <w:tc>
          <w:tcPr>
            <w:tcW w:w="228" w:type="dxa"/>
          </w:tcPr>
          <w:p w14:paraId="7DDC4277" w14:textId="77777777" w:rsidR="00BE66E3" w:rsidRPr="00055FF8" w:rsidRDefault="00BE66E3" w:rsidP="00BE66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gridSpan w:val="2"/>
          </w:tcPr>
          <w:p w14:paraId="05EECA57" w14:textId="63EBC17F" w:rsidR="00BE66E3" w:rsidRPr="00055FF8" w:rsidRDefault="00BE66E3" w:rsidP="00BE66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1,286,423</w:t>
            </w:r>
          </w:p>
        </w:tc>
      </w:tr>
      <w:tr w:rsidR="00BE66E3" w:rsidRPr="00055FF8" w14:paraId="39DEA82C" w14:textId="77777777" w:rsidTr="00A233FF">
        <w:trPr>
          <w:cantSplit/>
        </w:trPr>
        <w:tc>
          <w:tcPr>
            <w:tcW w:w="6363" w:type="dxa"/>
          </w:tcPr>
          <w:p w14:paraId="06841C62" w14:textId="5135716A" w:rsidR="00BE66E3" w:rsidRPr="00055FF8" w:rsidRDefault="00BE66E3" w:rsidP="00BE66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323" w:type="dxa"/>
          </w:tcPr>
          <w:p w14:paraId="1541941A" w14:textId="5B7A1FBA" w:rsidR="00BE66E3" w:rsidRPr="00055FF8" w:rsidRDefault="000D6580" w:rsidP="00BE66E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2,895</w:t>
            </w:r>
          </w:p>
        </w:tc>
        <w:tc>
          <w:tcPr>
            <w:tcW w:w="228" w:type="dxa"/>
          </w:tcPr>
          <w:p w14:paraId="0FDB5B47" w14:textId="77777777" w:rsidR="00BE66E3" w:rsidRPr="00055FF8" w:rsidRDefault="00BE66E3" w:rsidP="00BE66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gridSpan w:val="2"/>
          </w:tcPr>
          <w:p w14:paraId="6D495E40" w14:textId="33C71758" w:rsidR="00BE66E3" w:rsidRPr="00055FF8" w:rsidRDefault="00BE66E3" w:rsidP="00BE66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77,664</w:t>
            </w:r>
          </w:p>
        </w:tc>
      </w:tr>
      <w:tr w:rsidR="00BE66E3" w:rsidRPr="00055FF8" w14:paraId="3B78B575" w14:textId="77777777" w:rsidTr="00A233FF">
        <w:trPr>
          <w:cantSplit/>
        </w:trPr>
        <w:tc>
          <w:tcPr>
            <w:tcW w:w="6363" w:type="dxa"/>
          </w:tcPr>
          <w:p w14:paraId="244498BE" w14:textId="14AF9E88" w:rsidR="00BE66E3" w:rsidRPr="00055FF8" w:rsidRDefault="00BE66E3" w:rsidP="00BE66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6A48936" w14:textId="771FFDAE" w:rsidR="00BE66E3" w:rsidRPr="00055FF8" w:rsidRDefault="000D6580" w:rsidP="00BE66E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28" w:type="dxa"/>
          </w:tcPr>
          <w:p w14:paraId="2130D4CE" w14:textId="77777777" w:rsidR="00BE66E3" w:rsidRPr="00055FF8" w:rsidRDefault="00BE66E3" w:rsidP="00BE66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</w:tcPr>
          <w:p w14:paraId="6960A3CC" w14:textId="1BE19AC8" w:rsidR="00BE66E3" w:rsidRPr="00055FF8" w:rsidRDefault="00BE66E3" w:rsidP="00DD7E39">
            <w:pPr>
              <w:pStyle w:val="acctfourfigures"/>
              <w:tabs>
                <w:tab w:val="clear" w:pos="765"/>
                <w:tab w:val="decimal" w:pos="465"/>
                <w:tab w:val="decimal" w:pos="760"/>
              </w:tabs>
              <w:spacing w:line="240" w:lineRule="auto"/>
              <w:ind w:left="-83" w:right="137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E66E3" w:rsidRPr="00055FF8" w14:paraId="3DC3E990" w14:textId="77777777" w:rsidTr="00A233FF">
        <w:trPr>
          <w:cantSplit/>
        </w:trPr>
        <w:tc>
          <w:tcPr>
            <w:tcW w:w="6363" w:type="dxa"/>
          </w:tcPr>
          <w:p w14:paraId="33267736" w14:textId="3BA108D1" w:rsidR="00BE66E3" w:rsidRPr="00055FF8" w:rsidRDefault="00BE66E3" w:rsidP="00BE66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เบ็ดเสร็จรวม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100) 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65B8220A" w14:textId="2153F79F" w:rsidR="00BE66E3" w:rsidRPr="00055FF8" w:rsidRDefault="000D6580" w:rsidP="00BE66E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2,895</w:t>
            </w:r>
          </w:p>
        </w:tc>
        <w:tc>
          <w:tcPr>
            <w:tcW w:w="228" w:type="dxa"/>
          </w:tcPr>
          <w:p w14:paraId="63FEC826" w14:textId="77777777" w:rsidR="00BE66E3" w:rsidRPr="00055FF8" w:rsidRDefault="00BE66E3" w:rsidP="00BE66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5156EF" w14:textId="29194293" w:rsidR="00BE66E3" w:rsidRPr="00055FF8" w:rsidRDefault="00BE66E3" w:rsidP="00BE66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77,664</w:t>
            </w:r>
          </w:p>
        </w:tc>
      </w:tr>
      <w:tr w:rsidR="00BE66E3" w:rsidRPr="00055FF8" w14:paraId="6BFCD444" w14:textId="77777777" w:rsidTr="00A233FF">
        <w:trPr>
          <w:cantSplit/>
        </w:trPr>
        <w:tc>
          <w:tcPr>
            <w:tcW w:w="6363" w:type="dxa"/>
            <w:vAlign w:val="bottom"/>
          </w:tcPr>
          <w:p w14:paraId="1FE41600" w14:textId="79454268" w:rsidR="00BE66E3" w:rsidRPr="00055FF8" w:rsidRDefault="00BE66E3" w:rsidP="00BE66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เบ็ดเสร็จรวมตามส่วนได้เสียของกลุ่มบริษัท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0C2CCBEE" w14:textId="5E42B59D" w:rsidR="00BE66E3" w:rsidRPr="00055FF8" w:rsidRDefault="0030616C" w:rsidP="00BE66E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C12F5C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28" w:type="dxa"/>
          </w:tcPr>
          <w:p w14:paraId="2D981957" w14:textId="77777777" w:rsidR="00BE66E3" w:rsidRPr="00055FF8" w:rsidRDefault="00BE66E3" w:rsidP="00BE66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  <w:vAlign w:val="bottom"/>
          </w:tcPr>
          <w:p w14:paraId="3F10FB11" w14:textId="4BA8775A" w:rsidR="00BE66E3" w:rsidRPr="00055FF8" w:rsidRDefault="00BE66E3" w:rsidP="00BE66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35,191</w:t>
            </w:r>
          </w:p>
        </w:tc>
      </w:tr>
      <w:tr w:rsidR="00BE66E3" w:rsidRPr="00055FF8" w14:paraId="5D4CD1A5" w14:textId="77777777" w:rsidTr="00A233FF">
        <w:trPr>
          <w:cantSplit/>
        </w:trPr>
        <w:tc>
          <w:tcPr>
            <w:tcW w:w="6363" w:type="dxa"/>
            <w:vAlign w:val="bottom"/>
          </w:tcPr>
          <w:p w14:paraId="3362A6FD" w14:textId="695812B8" w:rsidR="00BE66E3" w:rsidRPr="00055FF8" w:rsidRDefault="00BE66E3" w:rsidP="00BE66E3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การตัด</w:t>
            </w:r>
            <w:r w:rsidR="00A233FF" w:rsidRPr="00055F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กำไร</w:t>
            </w:r>
            <w:r w:rsidR="0051583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(ขาดทุน)</w:t>
            </w:r>
            <w:r w:rsidR="00A233FF" w:rsidRPr="00055F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ระหว่างกันที่ยังไม่ได้รับรู้จากการขายแบบ </w:t>
            </w:r>
          </w:p>
          <w:p w14:paraId="5D6830C8" w14:textId="3BE3F60A" w:rsidR="00BE66E3" w:rsidRPr="00055FF8" w:rsidRDefault="00BE66E3" w:rsidP="00BE66E3">
            <w:pPr>
              <w:spacing w:line="240" w:lineRule="auto"/>
              <w:ind w:left="10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downstream </w:t>
            </w:r>
            <w:r w:rsidRPr="00055F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และ </w:t>
            </w:r>
            <w:r w:rsidRPr="00055FF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upstream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1246112" w14:textId="42CCFD8C" w:rsidR="00BE66E3" w:rsidRPr="00055FF8" w:rsidRDefault="004F7216" w:rsidP="00BE66E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(7,3</w:t>
            </w:r>
            <w:r w:rsidR="00651B60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6BAC9F0B" w14:textId="77777777" w:rsidR="00BE66E3" w:rsidRPr="00055FF8" w:rsidRDefault="00BE66E3" w:rsidP="00BE66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585E48FB" w14:textId="6D1580C0" w:rsidR="00BE66E3" w:rsidRPr="00055FF8" w:rsidRDefault="00BE66E3" w:rsidP="00DD7E39">
            <w:pPr>
              <w:pStyle w:val="acctfourfigures"/>
              <w:tabs>
                <w:tab w:val="decimal" w:pos="465"/>
              </w:tabs>
              <w:spacing w:line="240" w:lineRule="auto"/>
              <w:ind w:left="-83" w:right="13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E66E3" w:rsidRPr="00055FF8" w14:paraId="1999329F" w14:textId="77777777" w:rsidTr="00A233FF">
        <w:trPr>
          <w:cantSplit/>
        </w:trPr>
        <w:tc>
          <w:tcPr>
            <w:tcW w:w="6363" w:type="dxa"/>
          </w:tcPr>
          <w:p w14:paraId="67137E4E" w14:textId="77777777" w:rsidR="00BE66E3" w:rsidRPr="00055FF8" w:rsidRDefault="00BE66E3" w:rsidP="00BE66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71E16E98" w14:textId="38945696" w:rsidR="00BE66E3" w:rsidRPr="00055FF8" w:rsidRDefault="000D6580" w:rsidP="00BE66E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(6,013)</w:t>
            </w:r>
          </w:p>
        </w:tc>
        <w:tc>
          <w:tcPr>
            <w:tcW w:w="228" w:type="dxa"/>
          </w:tcPr>
          <w:p w14:paraId="705CAB83" w14:textId="77777777" w:rsidR="00BE66E3" w:rsidRPr="00055FF8" w:rsidRDefault="00BE66E3" w:rsidP="00BE66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2CA8D1" w14:textId="2DBEE446" w:rsidR="00BE66E3" w:rsidRPr="00055FF8" w:rsidRDefault="00BE66E3" w:rsidP="00BE66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35,191</w:t>
            </w:r>
          </w:p>
        </w:tc>
      </w:tr>
      <w:tr w:rsidR="00BE66E3" w:rsidRPr="00055FF8" w14:paraId="3938BA1C" w14:textId="77777777" w:rsidTr="00A233FF">
        <w:trPr>
          <w:cantSplit/>
        </w:trPr>
        <w:tc>
          <w:tcPr>
            <w:tcW w:w="6363" w:type="dxa"/>
          </w:tcPr>
          <w:p w14:paraId="404B3284" w14:textId="77777777" w:rsidR="00BE66E3" w:rsidRPr="00055FF8" w:rsidRDefault="00BE66E3" w:rsidP="00BE66E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79E61ED" w14:textId="77777777" w:rsidR="00A233FF" w:rsidRPr="00055FF8" w:rsidRDefault="00A233FF" w:rsidP="00BE66E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4E9A0DF" w14:textId="77777777" w:rsidR="00A233FF" w:rsidRPr="00055FF8" w:rsidRDefault="00A233FF" w:rsidP="00BE66E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01CD6561" w14:textId="77777777" w:rsidR="00BE66E3" w:rsidRPr="00055FF8" w:rsidRDefault="00BE66E3" w:rsidP="00BE66E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" w:type="dxa"/>
          </w:tcPr>
          <w:p w14:paraId="3FB6EFF6" w14:textId="77777777" w:rsidR="00BE66E3" w:rsidRPr="00055FF8" w:rsidRDefault="00BE66E3" w:rsidP="00BE66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8" w:type="dxa"/>
            <w:gridSpan w:val="2"/>
          </w:tcPr>
          <w:p w14:paraId="68209346" w14:textId="77777777" w:rsidR="00BE66E3" w:rsidRPr="00055FF8" w:rsidRDefault="00BE66E3" w:rsidP="00BE66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66E3" w:rsidRPr="00055FF8" w14:paraId="58A3BECE" w14:textId="77777777" w:rsidTr="00A233FF">
        <w:trPr>
          <w:cantSplit/>
        </w:trPr>
        <w:tc>
          <w:tcPr>
            <w:tcW w:w="6363" w:type="dxa"/>
          </w:tcPr>
          <w:p w14:paraId="50488642" w14:textId="77777777" w:rsidR="00BE66E3" w:rsidRPr="00055FF8" w:rsidRDefault="00BE66E3" w:rsidP="00BE66E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สินทรัพย์หมุนเวียน</w:t>
            </w:r>
          </w:p>
        </w:tc>
        <w:tc>
          <w:tcPr>
            <w:tcW w:w="1323" w:type="dxa"/>
          </w:tcPr>
          <w:p w14:paraId="095373C3" w14:textId="409D948F" w:rsidR="00BE66E3" w:rsidRPr="00055FF8" w:rsidRDefault="00AB4028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6B4776" w:rsidRPr="00055FF8">
              <w:rPr>
                <w:rFonts w:asciiTheme="majorBidi" w:hAnsiTheme="majorBidi" w:cstheme="majorBidi"/>
                <w:sz w:val="30"/>
                <w:szCs w:val="30"/>
              </w:rPr>
              <w:t>003</w:t>
            </w:r>
            <w:r w:rsidR="00E752BC" w:rsidRPr="00055FF8">
              <w:rPr>
                <w:rFonts w:asciiTheme="majorBidi" w:hAnsiTheme="majorBidi" w:cstheme="majorBidi"/>
                <w:sz w:val="30"/>
                <w:szCs w:val="30"/>
              </w:rPr>
              <w:t>,053</w:t>
            </w:r>
          </w:p>
        </w:tc>
        <w:tc>
          <w:tcPr>
            <w:tcW w:w="228" w:type="dxa"/>
          </w:tcPr>
          <w:p w14:paraId="618CB4E3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gridSpan w:val="2"/>
          </w:tcPr>
          <w:p w14:paraId="6E045961" w14:textId="716954F8" w:rsidR="00BE66E3" w:rsidRPr="00055FF8" w:rsidRDefault="00BE66E3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1,347,366</w:t>
            </w:r>
          </w:p>
        </w:tc>
      </w:tr>
      <w:tr w:rsidR="00BE66E3" w:rsidRPr="00055FF8" w14:paraId="24F9137B" w14:textId="77777777" w:rsidTr="00A233FF">
        <w:trPr>
          <w:cantSplit/>
        </w:trPr>
        <w:tc>
          <w:tcPr>
            <w:tcW w:w="6363" w:type="dxa"/>
          </w:tcPr>
          <w:p w14:paraId="1CDBC02D" w14:textId="77777777" w:rsidR="00BE66E3" w:rsidRPr="00055FF8" w:rsidRDefault="00BE66E3" w:rsidP="00BE66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23" w:type="dxa"/>
          </w:tcPr>
          <w:p w14:paraId="356841EF" w14:textId="5A740C6C" w:rsidR="00BE66E3" w:rsidRPr="00055FF8" w:rsidRDefault="00AB4028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 w:rsidR="00E752BC" w:rsidRPr="00055FF8">
              <w:rPr>
                <w:rFonts w:asciiTheme="majorBidi" w:hAnsiTheme="majorBidi" w:cstheme="majorBidi"/>
                <w:sz w:val="30"/>
                <w:szCs w:val="30"/>
              </w:rPr>
              <w:t>91,945</w:t>
            </w:r>
          </w:p>
        </w:tc>
        <w:tc>
          <w:tcPr>
            <w:tcW w:w="228" w:type="dxa"/>
          </w:tcPr>
          <w:p w14:paraId="7BB64184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gridSpan w:val="2"/>
          </w:tcPr>
          <w:p w14:paraId="19FC6109" w14:textId="64EBFD54" w:rsidR="00BE66E3" w:rsidRPr="00055FF8" w:rsidRDefault="00BE66E3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1,663,856</w:t>
            </w:r>
          </w:p>
        </w:tc>
      </w:tr>
      <w:tr w:rsidR="00BE66E3" w:rsidRPr="00055FF8" w14:paraId="635AF799" w14:textId="77777777" w:rsidTr="00A233FF">
        <w:trPr>
          <w:cantSplit/>
        </w:trPr>
        <w:tc>
          <w:tcPr>
            <w:tcW w:w="6363" w:type="dxa"/>
          </w:tcPr>
          <w:p w14:paraId="026D1D3F" w14:textId="77777777" w:rsidR="00BE66E3" w:rsidRPr="00055FF8" w:rsidRDefault="00BE66E3" w:rsidP="00BE66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23" w:type="dxa"/>
          </w:tcPr>
          <w:p w14:paraId="2F0798E9" w14:textId="299300C5" w:rsidR="00BE66E3" w:rsidRPr="00055FF8" w:rsidRDefault="00AB4028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(2,004,698)</w:t>
            </w:r>
          </w:p>
        </w:tc>
        <w:tc>
          <w:tcPr>
            <w:tcW w:w="228" w:type="dxa"/>
          </w:tcPr>
          <w:p w14:paraId="5181DDC4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gridSpan w:val="2"/>
          </w:tcPr>
          <w:p w14:paraId="7E257EBE" w14:textId="7746A47B" w:rsidR="00BE66E3" w:rsidRPr="00055FF8" w:rsidRDefault="00BE66E3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(1,185,392)</w:t>
            </w:r>
          </w:p>
        </w:tc>
      </w:tr>
      <w:tr w:rsidR="00BE66E3" w:rsidRPr="00055FF8" w14:paraId="178FC766" w14:textId="77777777" w:rsidTr="00A233FF">
        <w:trPr>
          <w:cantSplit/>
        </w:trPr>
        <w:tc>
          <w:tcPr>
            <w:tcW w:w="6363" w:type="dxa"/>
          </w:tcPr>
          <w:p w14:paraId="33D9A377" w14:textId="77777777" w:rsidR="00BE66E3" w:rsidRPr="00055FF8" w:rsidRDefault="00BE66E3" w:rsidP="00BE66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F60E1E0" w14:textId="07915286" w:rsidR="00BE66E3" w:rsidRPr="00055FF8" w:rsidRDefault="00AB4028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(147,963)</w:t>
            </w:r>
          </w:p>
        </w:tc>
        <w:tc>
          <w:tcPr>
            <w:tcW w:w="228" w:type="dxa"/>
          </w:tcPr>
          <w:p w14:paraId="02C61975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</w:tcPr>
          <w:p w14:paraId="04CB5122" w14:textId="49C34CD9" w:rsidR="00BE66E3" w:rsidRPr="00055FF8" w:rsidRDefault="00BE66E3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(144,388)</w:t>
            </w:r>
          </w:p>
        </w:tc>
      </w:tr>
      <w:tr w:rsidR="00BE66E3" w:rsidRPr="00055FF8" w14:paraId="61CEF84E" w14:textId="77777777" w:rsidTr="00A233FF">
        <w:trPr>
          <w:cantSplit/>
        </w:trPr>
        <w:tc>
          <w:tcPr>
            <w:tcW w:w="6363" w:type="dxa"/>
          </w:tcPr>
          <w:p w14:paraId="01E159AB" w14:textId="1E88355F" w:rsidR="00BE66E3" w:rsidRPr="00055FF8" w:rsidRDefault="00BE66E3" w:rsidP="00BE66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100) 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3D399EC8" w14:textId="1C5A8CC0" w:rsidR="00BE66E3" w:rsidRPr="00055FF8" w:rsidRDefault="00AB4028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1,442,33</w:t>
            </w:r>
            <w:r w:rsidR="00B73572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28" w:type="dxa"/>
          </w:tcPr>
          <w:p w14:paraId="668D3832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B1C954" w14:textId="06361112" w:rsidR="00BE66E3" w:rsidRPr="00055FF8" w:rsidRDefault="00BE66E3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1,681,442</w:t>
            </w:r>
          </w:p>
        </w:tc>
      </w:tr>
      <w:tr w:rsidR="00BE66E3" w:rsidRPr="00055FF8" w14:paraId="534F6736" w14:textId="77777777" w:rsidTr="00A233FF">
        <w:trPr>
          <w:cantSplit/>
        </w:trPr>
        <w:tc>
          <w:tcPr>
            <w:tcW w:w="6363" w:type="dxa"/>
          </w:tcPr>
          <w:p w14:paraId="5C18BC8C" w14:textId="77777777" w:rsidR="00BE66E3" w:rsidRPr="00055FF8" w:rsidRDefault="00BE66E3" w:rsidP="00BE66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C063C7F" w14:textId="3C37E55F" w:rsidR="00BE66E3" w:rsidRPr="00055FF8" w:rsidRDefault="00F10050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695,604</w:t>
            </w:r>
          </w:p>
        </w:tc>
        <w:tc>
          <w:tcPr>
            <w:tcW w:w="228" w:type="dxa"/>
          </w:tcPr>
          <w:p w14:paraId="564BB4B8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</w:tcPr>
          <w:p w14:paraId="3160D5DB" w14:textId="38E1DA03" w:rsidR="00BE66E3" w:rsidRPr="00055FF8" w:rsidRDefault="00F10050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812,697</w:t>
            </w:r>
          </w:p>
        </w:tc>
      </w:tr>
      <w:tr w:rsidR="00BE66E3" w:rsidRPr="00055FF8" w14:paraId="79822B18" w14:textId="77777777" w:rsidTr="00A233FF">
        <w:trPr>
          <w:cantSplit/>
        </w:trPr>
        <w:tc>
          <w:tcPr>
            <w:tcW w:w="6363" w:type="dxa"/>
            <w:shd w:val="clear" w:color="auto" w:fill="auto"/>
            <w:vAlign w:val="bottom"/>
          </w:tcPr>
          <w:p w14:paraId="4EB0C0CB" w14:textId="3DC1ABA5" w:rsidR="00BE66E3" w:rsidRPr="00055FF8" w:rsidRDefault="00BE66E3" w:rsidP="00BE66E3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การตัดกำไร</w:t>
            </w:r>
            <w:r w:rsidR="00A233FF" w:rsidRPr="00055F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(ขาดทุน) </w:t>
            </w:r>
            <w:r w:rsidRPr="00055FF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ระหว่างกันที่ยังไม่ได้รับรู้จากการขายแบบ </w:t>
            </w:r>
          </w:p>
          <w:p w14:paraId="28376E4B" w14:textId="08054EE8" w:rsidR="00BE66E3" w:rsidRPr="00055FF8" w:rsidRDefault="00BE66E3" w:rsidP="00BE66E3">
            <w:pPr>
              <w:spacing w:line="240" w:lineRule="auto"/>
              <w:ind w:left="10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downstream </w:t>
            </w:r>
            <w:r w:rsidRPr="00055F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และ </w:t>
            </w:r>
            <w:r w:rsidRPr="00055FF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upstream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18EFE65" w14:textId="717EC063" w:rsidR="00BE66E3" w:rsidRPr="00055FF8" w:rsidRDefault="00866699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(69,090)</w:t>
            </w:r>
          </w:p>
        </w:tc>
        <w:tc>
          <w:tcPr>
            <w:tcW w:w="228" w:type="dxa"/>
            <w:shd w:val="clear" w:color="auto" w:fill="auto"/>
          </w:tcPr>
          <w:p w14:paraId="15C27004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5F4FFEBA" w14:textId="181C0A17" w:rsidR="00BE66E3" w:rsidRPr="00055FF8" w:rsidRDefault="00BE66E3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(61,760)</w:t>
            </w:r>
          </w:p>
        </w:tc>
      </w:tr>
      <w:tr w:rsidR="00BE66E3" w:rsidRPr="00055FF8" w14:paraId="6EDAE1F9" w14:textId="77777777" w:rsidTr="00A233FF">
        <w:trPr>
          <w:cantSplit/>
        </w:trPr>
        <w:tc>
          <w:tcPr>
            <w:tcW w:w="6363" w:type="dxa"/>
            <w:vAlign w:val="bottom"/>
          </w:tcPr>
          <w:p w14:paraId="29AD490E" w14:textId="77777777" w:rsidR="00BE66E3" w:rsidRPr="00055FF8" w:rsidRDefault="00BE66E3" w:rsidP="00BE66E3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กำไรจากการซื้อในราคาที่ต่ำกว่ามูลค่ายุติธรรม </w:t>
            </w:r>
          </w:p>
          <w:p w14:paraId="1B92C5BC" w14:textId="598C049F" w:rsidR="00BE66E3" w:rsidRPr="00055FF8" w:rsidRDefault="00BE66E3" w:rsidP="00BE66E3">
            <w:pPr>
              <w:spacing w:line="240" w:lineRule="auto"/>
              <w:ind w:left="10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รับรู้ในส่วนแบ่งกำไรจากเงินลงทุนในบริษัทร่วม</w:t>
            </w:r>
            <w:r w:rsidRPr="00055FF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323" w:type="dxa"/>
            <w:vAlign w:val="bottom"/>
          </w:tcPr>
          <w:p w14:paraId="68B88959" w14:textId="61204E3E" w:rsidR="00BE66E3" w:rsidRPr="00055FF8" w:rsidRDefault="00F10050" w:rsidP="00717C9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-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17C9D"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38,997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28" w:type="dxa"/>
          </w:tcPr>
          <w:p w14:paraId="0A7A0330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05D8F27A" w14:textId="0DC0E1CD" w:rsidR="00BE66E3" w:rsidRPr="00055FF8" w:rsidRDefault="00F10050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E66E3"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38,997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E66E3" w:rsidRPr="00055FF8" w14:paraId="4CF4837C" w14:textId="77777777" w:rsidTr="00A233FF">
        <w:trPr>
          <w:cantSplit/>
        </w:trPr>
        <w:tc>
          <w:tcPr>
            <w:tcW w:w="6363" w:type="dxa"/>
            <w:vAlign w:val="bottom"/>
          </w:tcPr>
          <w:p w14:paraId="11BC1F33" w14:textId="77777777" w:rsidR="00BE66E3" w:rsidRPr="00055FF8" w:rsidRDefault="00BE66E3" w:rsidP="00BE66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79059528" w14:textId="58D67166" w:rsidR="00BE66E3" w:rsidRPr="00055FF8" w:rsidRDefault="00852AA2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20,719</w:t>
            </w:r>
          </w:p>
        </w:tc>
        <w:tc>
          <w:tcPr>
            <w:tcW w:w="228" w:type="dxa"/>
          </w:tcPr>
          <w:p w14:paraId="6638111F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vAlign w:val="bottom"/>
          </w:tcPr>
          <w:p w14:paraId="0FF5BA31" w14:textId="30AECEF7" w:rsidR="00BE66E3" w:rsidRPr="00055FF8" w:rsidRDefault="00BE66E3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12,309</w:t>
            </w:r>
          </w:p>
        </w:tc>
      </w:tr>
      <w:tr w:rsidR="00BE66E3" w:rsidRPr="00055FF8" w14:paraId="654146C8" w14:textId="77777777" w:rsidTr="00A233FF">
        <w:trPr>
          <w:cantSplit/>
        </w:trPr>
        <w:tc>
          <w:tcPr>
            <w:tcW w:w="6363" w:type="dxa"/>
          </w:tcPr>
          <w:p w14:paraId="5B6513D2" w14:textId="624237A3" w:rsidR="00BE66E3" w:rsidRPr="00055FF8" w:rsidRDefault="00BE66E3" w:rsidP="00BE66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4FB64F15" w14:textId="48ED0F0A" w:rsidR="00BE66E3" w:rsidRPr="00055FF8" w:rsidRDefault="00AB4028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608,236</w:t>
            </w:r>
          </w:p>
        </w:tc>
        <w:tc>
          <w:tcPr>
            <w:tcW w:w="228" w:type="dxa"/>
          </w:tcPr>
          <w:p w14:paraId="2004B2C5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4AF6BF" w14:textId="5C389BA6" w:rsidR="00BE66E3" w:rsidRPr="00055FF8" w:rsidRDefault="00BE66E3" w:rsidP="00BE66E3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83" w:right="-6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724,249</w:t>
            </w:r>
          </w:p>
        </w:tc>
      </w:tr>
    </w:tbl>
    <w:p w14:paraId="1736D5AB" w14:textId="40C0157A" w:rsidR="00B5061A" w:rsidRPr="00055FF8" w:rsidRDefault="00B5061A" w:rsidP="008A1B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4"/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</w:pPr>
    </w:p>
    <w:p w14:paraId="2A84023C" w14:textId="1B975223" w:rsidR="000F0B23" w:rsidRPr="00055FF8" w:rsidRDefault="000F0B23" w:rsidP="000F0B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4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055FF8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ภาระค้ำประกันวงเงินสินเชื่อของบริษัทร่วม</w:t>
      </w:r>
    </w:p>
    <w:p w14:paraId="25568A72" w14:textId="77777777" w:rsidR="000F0B23" w:rsidRPr="00055FF8" w:rsidRDefault="000F0B23" w:rsidP="000F0B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rPr>
          <w:rFonts w:asciiTheme="majorBidi" w:hAnsiTheme="majorBidi" w:cstheme="majorBidi"/>
          <w:bCs/>
          <w:sz w:val="30"/>
          <w:szCs w:val="30"/>
        </w:rPr>
      </w:pPr>
    </w:p>
    <w:p w14:paraId="644B9391" w14:textId="09538992" w:rsidR="000F0B23" w:rsidRPr="00055FF8" w:rsidRDefault="000F0B23" w:rsidP="000F0B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ณ</w:t>
      </w:r>
      <w:r w:rsidRPr="00055FF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วันที่</w:t>
      </w:r>
      <w:r w:rsidRPr="00055FF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F7414C" w:rsidRPr="00055FF8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055FF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ธันวาคม</w:t>
      </w:r>
      <w:r w:rsidRPr="00055FF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0879B1" w:rsidRPr="00055FF8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055FF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บริษัทมี</w:t>
      </w:r>
      <w:r w:rsidR="000115DB"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ภาระ</w:t>
      </w:r>
      <w:r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ค้ำประกันวงเงินสินเชื่อของบริษัทร่วมที่ได้รับวงเงินจากสถาบันการเงินในประเทศแห่งหนึ่งเป็นจำนวนเงิน</w:t>
      </w:r>
      <w:r w:rsidR="009670D5" w:rsidRPr="00055FF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E333C7" w:rsidRPr="00055FF8">
        <w:rPr>
          <w:rFonts w:asciiTheme="majorBidi" w:hAnsiTheme="majorBidi" w:cstheme="majorBidi"/>
          <w:spacing w:val="-6"/>
          <w:sz w:val="30"/>
          <w:szCs w:val="30"/>
        </w:rPr>
        <w:t>368.0</w:t>
      </w:r>
      <w:r w:rsidRPr="00055FF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</w:t>
      </w:r>
      <w:r w:rsidRPr="00055FF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F7414C" w:rsidRPr="00055FF8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BE66E3" w:rsidRPr="00055FF8">
        <w:rPr>
          <w:rFonts w:asciiTheme="majorBidi" w:hAnsiTheme="majorBidi" w:cstheme="majorBidi"/>
          <w:i/>
          <w:iCs/>
          <w:spacing w:val="-6"/>
          <w:sz w:val="30"/>
          <w:szCs w:val="30"/>
        </w:rPr>
        <w:t>6</w:t>
      </w:r>
      <w:r w:rsidRPr="00055FF8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: </w:t>
      </w:r>
      <w:r w:rsidR="007079E1" w:rsidRPr="00055FF8">
        <w:rPr>
          <w:rFonts w:asciiTheme="majorBidi" w:hAnsiTheme="majorBidi" w:cstheme="majorBidi"/>
          <w:i/>
          <w:iCs/>
          <w:spacing w:val="-6"/>
          <w:sz w:val="30"/>
          <w:szCs w:val="30"/>
        </w:rPr>
        <w:t>368.0</w:t>
      </w:r>
      <w:r w:rsidRPr="00055FF8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ล้านบาท</w:t>
      </w:r>
      <w:r w:rsidRPr="00055FF8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)</w:t>
      </w:r>
      <w:r w:rsidRPr="00055FF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ผู้บริหารเชื่อว่าจะไม่เกิดผลเสียหายที่มีสาระสำคัญต่อบริษัทสำหรับการค้ำประกันดังกล่าว</w:t>
      </w:r>
    </w:p>
    <w:p w14:paraId="243DC859" w14:textId="77777777" w:rsidR="000F0B23" w:rsidRPr="00055FF8" w:rsidRDefault="000F0B23" w:rsidP="005A7D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rPr>
          <w:rFonts w:asciiTheme="majorBidi" w:hAnsiTheme="majorBidi" w:cstheme="majorBidi"/>
          <w:bCs/>
          <w:sz w:val="30"/>
          <w:szCs w:val="30"/>
        </w:rPr>
      </w:pPr>
    </w:p>
    <w:p w14:paraId="410599D6" w14:textId="1AD6245D" w:rsidR="000F0B23" w:rsidRPr="00055FF8" w:rsidRDefault="000F0B23" w:rsidP="005A7D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rPr>
          <w:rFonts w:asciiTheme="majorBidi" w:hAnsiTheme="majorBidi" w:cstheme="majorBidi"/>
          <w:bCs/>
          <w:sz w:val="30"/>
          <w:szCs w:val="30"/>
          <w:cs/>
        </w:rPr>
        <w:sectPr w:rsidR="000F0B23" w:rsidRPr="00055FF8" w:rsidSect="005C453B"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1930BEB" w14:textId="096C1CB8" w:rsidR="00DF3179" w:rsidRPr="00055FF8" w:rsidRDefault="00E70433" w:rsidP="00220165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lastRenderedPageBreak/>
        <w:t>ที่ดิน</w:t>
      </w:r>
      <w:r w:rsidRPr="00055FF8">
        <w:rPr>
          <w:rFonts w:ascii="Angsana New" w:eastAsia="MS Mincho" w:hAnsi="Angsana New" w:cs="Angsana New"/>
          <w:b/>
          <w:bCs/>
          <w:sz w:val="30"/>
          <w:szCs w:val="30"/>
          <w:cs/>
        </w:rPr>
        <w:t xml:space="preserve"> </w:t>
      </w: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อาคารและอุปกรณ์</w:t>
      </w:r>
      <w:r w:rsidR="00C46A5D"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 xml:space="preserve"> </w:t>
      </w:r>
      <w:r w:rsidR="00B66D67" w:rsidRPr="00055FF8">
        <w:rPr>
          <w:rFonts w:ascii="Angsana New" w:eastAsia="MS Mincho" w:hAnsi="Angsana New" w:cs="Angsana New"/>
          <w:b/>
          <w:bCs/>
          <w:sz w:val="30"/>
          <w:szCs w:val="30"/>
          <w:cs/>
        </w:rPr>
        <w:tab/>
      </w:r>
    </w:p>
    <w:p w14:paraId="05607A68" w14:textId="05455DAE" w:rsidR="00B66D67" w:rsidRPr="00055FF8" w:rsidRDefault="00B66D67" w:rsidP="00DF3179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92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956"/>
        <w:gridCol w:w="1080"/>
        <w:gridCol w:w="270"/>
        <w:gridCol w:w="1080"/>
        <w:gridCol w:w="243"/>
        <w:gridCol w:w="1107"/>
        <w:gridCol w:w="270"/>
        <w:gridCol w:w="1080"/>
        <w:gridCol w:w="270"/>
        <w:gridCol w:w="1080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00379A" w:rsidRPr="00055FF8" w14:paraId="6256CAED" w14:textId="77777777" w:rsidTr="007F62E3">
        <w:trPr>
          <w:tblHeader/>
        </w:trPr>
        <w:tc>
          <w:tcPr>
            <w:tcW w:w="2956" w:type="dxa"/>
            <w:shd w:val="clear" w:color="auto" w:fill="auto"/>
          </w:tcPr>
          <w:p w14:paraId="76F626ED" w14:textId="77777777" w:rsidR="0000379A" w:rsidRPr="00055FF8" w:rsidRDefault="0000379A" w:rsidP="0016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bookmarkStart w:id="4" w:name="_Hlk93476513"/>
          </w:p>
        </w:tc>
        <w:tc>
          <w:tcPr>
            <w:tcW w:w="11970" w:type="dxa"/>
            <w:gridSpan w:val="17"/>
          </w:tcPr>
          <w:p w14:paraId="625497F7" w14:textId="2E924E87" w:rsidR="0000379A" w:rsidRPr="00055FF8" w:rsidRDefault="0000379A" w:rsidP="0016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6C5C" w:rsidRPr="00055FF8" w14:paraId="0C7ACA6F" w14:textId="77777777" w:rsidTr="007F62E3">
        <w:tc>
          <w:tcPr>
            <w:tcW w:w="2956" w:type="dxa"/>
            <w:shd w:val="clear" w:color="auto" w:fill="auto"/>
          </w:tcPr>
          <w:p w14:paraId="2880B3BF" w14:textId="38D52135" w:rsidR="00B47B95" w:rsidRPr="00055FF8" w:rsidRDefault="00B47B95" w:rsidP="0016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bookmarkStart w:id="5" w:name="_Hlk95847623"/>
          </w:p>
        </w:tc>
        <w:tc>
          <w:tcPr>
            <w:tcW w:w="1080" w:type="dxa"/>
          </w:tcPr>
          <w:p w14:paraId="6057809E" w14:textId="77777777" w:rsidR="00B47B95" w:rsidRPr="00055FF8" w:rsidRDefault="00B47B95" w:rsidP="00B47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5895A4" w14:textId="77777777" w:rsidR="00B47B95" w:rsidRPr="00055FF8" w:rsidRDefault="00B47B95" w:rsidP="00B47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52AB83" w14:textId="77777777" w:rsidR="00B47B95" w:rsidRPr="00055FF8" w:rsidRDefault="00B47B95" w:rsidP="00B47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60C313" w14:textId="2F6C54F5" w:rsidR="00B47B95" w:rsidRPr="00055FF8" w:rsidRDefault="00B47B95" w:rsidP="00B47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47CC49D4" w14:textId="314BA75F" w:rsidR="00B47B95" w:rsidRPr="00055FF8" w:rsidRDefault="00B47B95" w:rsidP="0016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EABF3B" w14:textId="77777777" w:rsidR="00B47B95" w:rsidRPr="00055FF8" w:rsidRDefault="00B47B95" w:rsidP="0016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A634BB" w14:textId="77777777" w:rsidR="00B47B95" w:rsidRPr="00055FF8" w:rsidRDefault="00B47B95" w:rsidP="0016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188E4" w14:textId="7A093AB3" w:rsidR="00B47B95" w:rsidRPr="00055FF8" w:rsidRDefault="00B47B95" w:rsidP="00B47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</w:t>
            </w:r>
            <w:r w:rsidR="00B90C3D"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บ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ปรุงที่ดิน</w:t>
            </w:r>
          </w:p>
        </w:tc>
        <w:tc>
          <w:tcPr>
            <w:tcW w:w="243" w:type="dxa"/>
          </w:tcPr>
          <w:p w14:paraId="491F525F" w14:textId="1E2C66D4" w:rsidR="00B47B95" w:rsidRPr="00055FF8" w:rsidRDefault="00B47B95" w:rsidP="0016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AE9356F" w14:textId="3E86B9D7" w:rsidR="00B47B95" w:rsidRPr="00055FF8" w:rsidRDefault="00B47B95" w:rsidP="00B9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B3E76C" w14:textId="77777777" w:rsidR="00B47B95" w:rsidRPr="00055FF8" w:rsidRDefault="00B47B95" w:rsidP="00B9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163F0F" w14:textId="6C4D521E" w:rsidR="00B47B95" w:rsidRPr="00055FF8" w:rsidRDefault="00B47B95" w:rsidP="00A1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vAlign w:val="bottom"/>
          </w:tcPr>
          <w:p w14:paraId="347DD9AC" w14:textId="77777777" w:rsidR="00B47B95" w:rsidRPr="00055FF8" w:rsidRDefault="00B47B95" w:rsidP="00B9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041EBD" w14:textId="716595F0" w:rsidR="00B47B95" w:rsidRPr="00055FF8" w:rsidRDefault="00B47B95" w:rsidP="00A1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1C041E" w14:textId="77777777" w:rsidR="00B47B95" w:rsidRPr="00055FF8" w:rsidRDefault="00B47B95" w:rsidP="00B9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38285D" w14:textId="0B69D937" w:rsidR="00B47B95" w:rsidRPr="00055FF8" w:rsidRDefault="001A1B65" w:rsidP="001A1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</w:t>
            </w:r>
            <w:r w:rsidR="00B47B95"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71712B" w14:textId="77777777" w:rsidR="00B47B95" w:rsidRPr="00055FF8" w:rsidRDefault="00B47B95" w:rsidP="00B9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0F6259" w14:textId="45295C01" w:rsidR="00B47B95" w:rsidRPr="00055FF8" w:rsidRDefault="00B47B95" w:rsidP="00B9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7E493FCC" w14:textId="77777777" w:rsidR="00B47B95" w:rsidRPr="00055FF8" w:rsidRDefault="00B47B95" w:rsidP="00B9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217DDA" w14:textId="304809E3" w:rsidR="00B47B95" w:rsidRPr="00055FF8" w:rsidRDefault="00B47B95" w:rsidP="00B9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3CE78B" w14:textId="1D91D29B" w:rsidR="00B47B95" w:rsidRPr="00055FF8" w:rsidRDefault="00B47B95" w:rsidP="00B9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8B9909" w14:textId="77777777" w:rsidR="00B47B95" w:rsidRPr="00055FF8" w:rsidRDefault="00B47B95" w:rsidP="00B9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bookmarkEnd w:id="5"/>
      <w:tr w:rsidR="0000379A" w:rsidRPr="00055FF8" w14:paraId="6D67926D" w14:textId="77777777" w:rsidTr="007F62E3">
        <w:trPr>
          <w:trHeight w:val="162"/>
        </w:trPr>
        <w:tc>
          <w:tcPr>
            <w:tcW w:w="2956" w:type="dxa"/>
            <w:shd w:val="clear" w:color="auto" w:fill="auto"/>
          </w:tcPr>
          <w:p w14:paraId="360F0612" w14:textId="6776FEEB" w:rsidR="0000379A" w:rsidRPr="00055FF8" w:rsidRDefault="0000379A" w:rsidP="0016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17"/>
          </w:tcPr>
          <w:p w14:paraId="7CE9F51A" w14:textId="51A7F568" w:rsidR="0000379A" w:rsidRPr="00055FF8" w:rsidRDefault="0000379A" w:rsidP="001618CA">
            <w:pPr>
              <w:pStyle w:val="acctfourfigures"/>
              <w:tabs>
                <w:tab w:val="clear" w:pos="765"/>
              </w:tabs>
              <w:spacing w:line="240" w:lineRule="atLeast"/>
              <w:ind w:right="-4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55FF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66C5C" w:rsidRPr="00055FF8" w14:paraId="3FFD61C6" w14:textId="77777777" w:rsidTr="007F62E3">
        <w:tc>
          <w:tcPr>
            <w:tcW w:w="2956" w:type="dxa"/>
            <w:shd w:val="clear" w:color="auto" w:fill="auto"/>
          </w:tcPr>
          <w:p w14:paraId="2571E1BF" w14:textId="20039CA1" w:rsidR="00B47B95" w:rsidRPr="00055FF8" w:rsidRDefault="00B47B95" w:rsidP="00DF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  <w:r w:rsidR="007D3362"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/</w:t>
            </w:r>
            <w:r w:rsidR="007D3362"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ราคาประเมินใหม่</w:t>
            </w:r>
          </w:p>
        </w:tc>
        <w:tc>
          <w:tcPr>
            <w:tcW w:w="1080" w:type="dxa"/>
          </w:tcPr>
          <w:p w14:paraId="5BD0B8A9" w14:textId="77777777" w:rsidR="00B47B95" w:rsidRPr="00055FF8" w:rsidRDefault="00B47B95" w:rsidP="0016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04A793" w14:textId="06288707" w:rsidR="00B47B95" w:rsidRPr="00055FF8" w:rsidRDefault="00B47B95" w:rsidP="0016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4FAB960" w14:textId="324DE2DB" w:rsidR="00B47B95" w:rsidRPr="00055FF8" w:rsidRDefault="00B47B95" w:rsidP="0016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6ACF656" w14:textId="7CDB528C" w:rsidR="00B47B95" w:rsidRPr="00055FF8" w:rsidRDefault="00B47B95" w:rsidP="0016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CEE11E3" w14:textId="13B660D1" w:rsidR="00B47B95" w:rsidRPr="00055FF8" w:rsidRDefault="00B47B95" w:rsidP="0016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30FF76" w14:textId="77777777" w:rsidR="00B47B95" w:rsidRPr="00055FF8" w:rsidRDefault="00B47B95" w:rsidP="0016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C55572" w14:textId="77777777" w:rsidR="00B47B95" w:rsidRPr="00055FF8" w:rsidRDefault="00B47B95" w:rsidP="0016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BA865" w14:textId="77777777" w:rsidR="00B47B95" w:rsidRPr="00055FF8" w:rsidRDefault="00B47B95" w:rsidP="0016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27E416" w14:textId="77777777" w:rsidR="00B47B95" w:rsidRPr="00055FF8" w:rsidRDefault="00B47B95" w:rsidP="0016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65FF15" w14:textId="77777777" w:rsidR="00B47B95" w:rsidRPr="00055FF8" w:rsidRDefault="00B47B95" w:rsidP="0016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F76900" w14:textId="77777777" w:rsidR="00B47B95" w:rsidRPr="00055FF8" w:rsidRDefault="00B47B95" w:rsidP="0016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83EA75" w14:textId="77777777" w:rsidR="00B47B95" w:rsidRPr="00055FF8" w:rsidRDefault="00B47B95" w:rsidP="0016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C67E6B" w14:textId="77777777" w:rsidR="00B47B95" w:rsidRPr="00055FF8" w:rsidRDefault="00B47B95" w:rsidP="0016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06F2C6" w14:textId="77777777" w:rsidR="00B47B95" w:rsidRPr="00055FF8" w:rsidRDefault="00B47B95" w:rsidP="0016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9C5193" w14:textId="77777777" w:rsidR="00B47B95" w:rsidRPr="00055FF8" w:rsidRDefault="00B47B95" w:rsidP="0016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ECA8B6" w14:textId="45C47D47" w:rsidR="00B47B95" w:rsidRPr="00055FF8" w:rsidRDefault="00B47B95" w:rsidP="0016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111FCB" w14:textId="77777777" w:rsidR="00B47B95" w:rsidRPr="00055FF8" w:rsidRDefault="00B47B95" w:rsidP="001618CA">
            <w:pPr>
              <w:pStyle w:val="acctfourfigures"/>
              <w:tabs>
                <w:tab w:val="clear" w:pos="765"/>
              </w:tabs>
              <w:spacing w:line="240" w:lineRule="atLeast"/>
              <w:ind w:right="-4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032C" w:rsidRPr="00055FF8" w14:paraId="2A7B05C6" w14:textId="77777777">
        <w:tc>
          <w:tcPr>
            <w:tcW w:w="2956" w:type="dxa"/>
            <w:shd w:val="clear" w:color="auto" w:fill="auto"/>
          </w:tcPr>
          <w:p w14:paraId="39694161" w14:textId="40946F0C" w:rsidR="0003032C" w:rsidRPr="00055FF8" w:rsidRDefault="0003032C" w:rsidP="0003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6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66E3" w:rsidRPr="00055FF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1AFE4D97" w14:textId="6E5A0888" w:rsidR="0003032C" w:rsidRPr="00055FF8" w:rsidRDefault="0003032C" w:rsidP="0003032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440,</w:t>
            </w:r>
            <w:r w:rsidR="00B3222F" w:rsidRPr="00055FF8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270" w:type="dxa"/>
          </w:tcPr>
          <w:p w14:paraId="6BF13779" w14:textId="7149102C" w:rsidR="0003032C" w:rsidRPr="00055FF8" w:rsidRDefault="0003032C" w:rsidP="0003032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6406F5E" w14:textId="3CB27BD5" w:rsidR="0003032C" w:rsidRPr="00055FF8" w:rsidRDefault="0003032C" w:rsidP="0003032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116,892</w:t>
            </w:r>
          </w:p>
        </w:tc>
        <w:tc>
          <w:tcPr>
            <w:tcW w:w="243" w:type="dxa"/>
          </w:tcPr>
          <w:p w14:paraId="0DF4310A" w14:textId="21A65CBC" w:rsidR="0003032C" w:rsidRPr="00055FF8" w:rsidRDefault="0003032C" w:rsidP="0003032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5FE01BB" w14:textId="5B7FB139" w:rsidR="0003032C" w:rsidRPr="00055FF8" w:rsidRDefault="00BE66E3" w:rsidP="0003032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460,668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50E18" w14:textId="77777777" w:rsidR="0003032C" w:rsidRPr="00055FF8" w:rsidRDefault="0003032C" w:rsidP="0003032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4A7A2D" w14:textId="451A621E" w:rsidR="0003032C" w:rsidRPr="00055FF8" w:rsidRDefault="00BE66E3" w:rsidP="0003032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867,417</w:t>
            </w:r>
          </w:p>
        </w:tc>
        <w:tc>
          <w:tcPr>
            <w:tcW w:w="270" w:type="dxa"/>
          </w:tcPr>
          <w:p w14:paraId="7D3DC073" w14:textId="77777777" w:rsidR="0003032C" w:rsidRPr="00055FF8" w:rsidRDefault="0003032C" w:rsidP="0003032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E0AD78" w14:textId="64845393" w:rsidR="0003032C" w:rsidRPr="00055FF8" w:rsidRDefault="00BE66E3" w:rsidP="0003032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27,301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6BA13F" w14:textId="77777777" w:rsidR="0003032C" w:rsidRPr="00055FF8" w:rsidRDefault="0003032C" w:rsidP="0003032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15C0C2" w14:textId="11B5EED8" w:rsidR="0003032C" w:rsidRPr="00055FF8" w:rsidRDefault="00BE66E3" w:rsidP="0003032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61,233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90A845" w14:textId="77777777" w:rsidR="0003032C" w:rsidRPr="00055FF8" w:rsidRDefault="0003032C" w:rsidP="0003032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943814" w14:textId="4BBEE66D" w:rsidR="0003032C" w:rsidRPr="00055FF8" w:rsidRDefault="00BE66E3" w:rsidP="0003032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44,534</w:t>
            </w:r>
          </w:p>
        </w:tc>
        <w:tc>
          <w:tcPr>
            <w:tcW w:w="270" w:type="dxa"/>
          </w:tcPr>
          <w:p w14:paraId="164F0D9D" w14:textId="77777777" w:rsidR="0003032C" w:rsidRPr="00055FF8" w:rsidRDefault="0003032C" w:rsidP="0003032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CA10BB" w14:textId="5D1F7E6B" w:rsidR="0003032C" w:rsidRPr="00055FF8" w:rsidRDefault="00BE66E3" w:rsidP="0003032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395,690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384F61" w14:textId="06F23E5C" w:rsidR="0003032C" w:rsidRPr="00055FF8" w:rsidRDefault="0003032C" w:rsidP="0003032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49F64F" w14:textId="1859C422" w:rsidR="0003032C" w:rsidRPr="00055FF8" w:rsidRDefault="00BE66E3" w:rsidP="0003032C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2,414,603</w:t>
            </w:r>
          </w:p>
        </w:tc>
      </w:tr>
      <w:tr w:rsidR="00BE66E3" w:rsidRPr="00055FF8" w14:paraId="5F5F20AB" w14:textId="77777777">
        <w:tc>
          <w:tcPr>
            <w:tcW w:w="2956" w:type="dxa"/>
          </w:tcPr>
          <w:p w14:paraId="4C9944EF" w14:textId="576044CC" w:rsidR="00BE66E3" w:rsidRPr="00055FF8" w:rsidRDefault="00BE66E3" w:rsidP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AAAF361" w14:textId="56296D5C" w:rsidR="00BE66E3" w:rsidRPr="00055FF8" w:rsidRDefault="00BE66E3" w:rsidP="00246F1E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56AC42" w14:textId="28F35906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1B367" w14:textId="79234EEB" w:rsidR="00BE66E3" w:rsidRPr="00055FF8" w:rsidRDefault="00BE66E3" w:rsidP="00246F1E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6262A2E" w14:textId="70FD1F2B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EF67405" w14:textId="03F98853" w:rsidR="00BE66E3" w:rsidRPr="00055FF8" w:rsidRDefault="00BE66E3" w:rsidP="00246F1E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CDAC92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624530" w14:textId="7ED510C5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50,445</w:t>
            </w:r>
          </w:p>
        </w:tc>
        <w:tc>
          <w:tcPr>
            <w:tcW w:w="270" w:type="dxa"/>
          </w:tcPr>
          <w:p w14:paraId="65052EB5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3852DF" w14:textId="1988AE5B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CFEA6F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6191B7" w14:textId="254B3DC7" w:rsidR="00BE66E3" w:rsidRPr="00055FF8" w:rsidRDefault="00BE66E3" w:rsidP="00246F1E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0212D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A59363" w14:textId="225C5762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4,210</w:t>
            </w:r>
          </w:p>
        </w:tc>
        <w:tc>
          <w:tcPr>
            <w:tcW w:w="270" w:type="dxa"/>
          </w:tcPr>
          <w:p w14:paraId="032EC718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88450" w14:textId="193B7FB8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294,994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142737" w14:textId="6FF0C7D2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313230" w14:textId="71479892" w:rsidR="00BE66E3" w:rsidRPr="00055FF8" w:rsidRDefault="00BE66E3" w:rsidP="00BE66E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350,519</w:t>
            </w:r>
          </w:p>
        </w:tc>
      </w:tr>
      <w:tr w:rsidR="00BE66E3" w:rsidRPr="00055FF8" w14:paraId="033EB381" w14:textId="77777777">
        <w:tc>
          <w:tcPr>
            <w:tcW w:w="2956" w:type="dxa"/>
          </w:tcPr>
          <w:p w14:paraId="55FA978A" w14:textId="62B50396" w:rsidR="00BE66E3" w:rsidRPr="00055FF8" w:rsidRDefault="00BE66E3" w:rsidP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ส่วนเกินทุนจากการตีราคา</w:t>
            </w:r>
          </w:p>
        </w:tc>
        <w:tc>
          <w:tcPr>
            <w:tcW w:w="1080" w:type="dxa"/>
          </w:tcPr>
          <w:p w14:paraId="09945CE8" w14:textId="555776B8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80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010</w:t>
            </w:r>
          </w:p>
        </w:tc>
        <w:tc>
          <w:tcPr>
            <w:tcW w:w="270" w:type="dxa"/>
          </w:tcPr>
          <w:p w14:paraId="1BBCE69B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E7963C" w14:textId="177259E5" w:rsidR="00BE66E3" w:rsidRPr="00055FF8" w:rsidRDefault="00BE66E3" w:rsidP="00246F1E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77B520B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1072618" w14:textId="18EF72FF" w:rsidR="00BE66E3" w:rsidRPr="00055FF8" w:rsidRDefault="00BE66E3" w:rsidP="00246F1E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D461A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87360E" w14:textId="351B5B15" w:rsidR="00BE66E3" w:rsidRPr="00055FF8" w:rsidRDefault="00BE66E3" w:rsidP="00246F1E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316C10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0B6567" w14:textId="7582022D" w:rsidR="00BE66E3" w:rsidRPr="00055FF8" w:rsidRDefault="00BE66E3" w:rsidP="00246F1E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3DCDC1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0B1479" w14:textId="179A787A" w:rsidR="00BE66E3" w:rsidRPr="00055FF8" w:rsidRDefault="00BE66E3" w:rsidP="00246F1E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1D28A2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ACB2C3" w14:textId="1C0CAB2D" w:rsidR="00BE66E3" w:rsidRPr="00055FF8" w:rsidRDefault="00BE66E3" w:rsidP="00246F1E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52B03D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400659" w14:textId="2D0FA26F" w:rsidR="00BE66E3" w:rsidRPr="00055FF8" w:rsidRDefault="00BE66E3" w:rsidP="00246F1E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407DA5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20D957" w14:textId="4BD741EF" w:rsidR="00BE66E3" w:rsidRPr="00055FF8" w:rsidRDefault="00BE66E3" w:rsidP="00BE66E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80,010</w:t>
            </w:r>
          </w:p>
        </w:tc>
      </w:tr>
      <w:tr w:rsidR="00BE66E3" w:rsidRPr="00055FF8" w14:paraId="5340B87C" w14:textId="77777777" w:rsidTr="007F62E3">
        <w:tc>
          <w:tcPr>
            <w:tcW w:w="2956" w:type="dxa"/>
          </w:tcPr>
          <w:p w14:paraId="25C70B2E" w14:textId="2996875F" w:rsidR="00BE66E3" w:rsidRPr="00055FF8" w:rsidRDefault="00BE66E3" w:rsidP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6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080" w:type="dxa"/>
          </w:tcPr>
          <w:p w14:paraId="72E805E4" w14:textId="7B69675B" w:rsidR="00BE66E3" w:rsidRPr="00055FF8" w:rsidRDefault="00BE66E3" w:rsidP="00246F1E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F545A9" w14:textId="2B478C8F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17E719E" w14:textId="75CBE8A4" w:rsidR="00BE66E3" w:rsidRPr="00055FF8" w:rsidRDefault="00BE66E3" w:rsidP="00246F1E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7F0A216" w14:textId="0B6C36C9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004B48F" w14:textId="29CB0793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8FAB6A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AFD6B4" w14:textId="12147430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5,491</w:t>
            </w:r>
          </w:p>
        </w:tc>
        <w:tc>
          <w:tcPr>
            <w:tcW w:w="270" w:type="dxa"/>
            <w:vAlign w:val="bottom"/>
          </w:tcPr>
          <w:p w14:paraId="35CC7F06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D3087C" w14:textId="40C05EF8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F939D0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2BC650" w14:textId="65661CB4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19,200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3DE88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5CB75D" w14:textId="49326404" w:rsidR="00BE66E3" w:rsidRPr="00055FF8" w:rsidRDefault="00BE66E3" w:rsidP="00246F1E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4107B1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0C4C7" w14:textId="34A56E9C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(26,411)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F327DA" w14:textId="5A18CB6D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4CB176" w14:textId="6301979F" w:rsidR="00BE66E3" w:rsidRPr="00055FF8" w:rsidRDefault="00BE66E3" w:rsidP="00A233FF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E66E3" w:rsidRPr="00055FF8" w14:paraId="5F9DCDBB" w14:textId="77777777" w:rsidTr="007F62E3">
        <w:tc>
          <w:tcPr>
            <w:tcW w:w="2956" w:type="dxa"/>
          </w:tcPr>
          <w:p w14:paraId="74F244DD" w14:textId="7CB6B868" w:rsidR="00BE66E3" w:rsidRPr="00055FF8" w:rsidRDefault="00BE66E3" w:rsidP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6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7BBE2D" w14:textId="486397F0" w:rsidR="00BE66E3" w:rsidRPr="00055FF8" w:rsidRDefault="00BE66E3" w:rsidP="00246F1E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704FA3" w14:textId="4A36E1A8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09D7F4" w14:textId="3F1ACA1F" w:rsidR="00BE66E3" w:rsidRPr="00055FF8" w:rsidRDefault="00BE66E3" w:rsidP="00246F1E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17420B8" w14:textId="7AD9A7DE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8BEA3" w14:textId="139886CD" w:rsidR="00BE66E3" w:rsidRPr="00055FF8" w:rsidRDefault="00BE66E3" w:rsidP="00246F1E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C61981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D3CBC" w14:textId="63184CFE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(9,580)</w:t>
            </w:r>
          </w:p>
        </w:tc>
        <w:tc>
          <w:tcPr>
            <w:tcW w:w="270" w:type="dxa"/>
            <w:vAlign w:val="bottom"/>
          </w:tcPr>
          <w:p w14:paraId="489FCE17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7C356" w14:textId="02E559E0" w:rsidR="00BE66E3" w:rsidRPr="00055FF8" w:rsidRDefault="00BE66E3" w:rsidP="00246F1E">
            <w:pPr>
              <w:pStyle w:val="acctfourfigures"/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4D8458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B1675" w14:textId="5A1283E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F97553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6BD6D" w14:textId="273DDB0E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(1,227)</w:t>
            </w:r>
          </w:p>
        </w:tc>
        <w:tc>
          <w:tcPr>
            <w:tcW w:w="270" w:type="dxa"/>
          </w:tcPr>
          <w:p w14:paraId="437EF81F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018B7C" w14:textId="054BE3F9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(68,608)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6DFB5B" w14:textId="5D19D7F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50962B" w14:textId="768F4242" w:rsidR="00BE66E3" w:rsidRPr="00055FF8" w:rsidRDefault="00BE66E3" w:rsidP="00BE66E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(79,415)</w:t>
            </w:r>
          </w:p>
        </w:tc>
      </w:tr>
      <w:tr w:rsidR="00BE66E3" w:rsidRPr="00055FF8" w14:paraId="14ACDEF1" w14:textId="77777777">
        <w:tc>
          <w:tcPr>
            <w:tcW w:w="2956" w:type="dxa"/>
            <w:shd w:val="clear" w:color="auto" w:fill="auto"/>
          </w:tcPr>
          <w:p w14:paraId="728956C1" w14:textId="77777777" w:rsidR="0070145E" w:rsidRPr="00055FF8" w:rsidRDefault="00BE66E3" w:rsidP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326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="0070145E"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</w:t>
            </w:r>
          </w:p>
          <w:p w14:paraId="22B8F1C4" w14:textId="0EAC6D2A" w:rsidR="00BE66E3" w:rsidRPr="00055FF8" w:rsidRDefault="0070145E" w:rsidP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326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BE66E3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="00BE66E3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="00BE66E3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E66E3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51DF97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E168A46" w14:textId="37A530E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520,878</w:t>
            </w:r>
          </w:p>
        </w:tc>
        <w:tc>
          <w:tcPr>
            <w:tcW w:w="270" w:type="dxa"/>
          </w:tcPr>
          <w:p w14:paraId="1BD92879" w14:textId="443B9D83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00A81D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29DDDEB" w14:textId="7AFB7D3E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116,892</w:t>
            </w:r>
          </w:p>
        </w:tc>
        <w:tc>
          <w:tcPr>
            <w:tcW w:w="243" w:type="dxa"/>
          </w:tcPr>
          <w:p w14:paraId="4130FD61" w14:textId="13AE5920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FA5E6" w14:textId="336E58D1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461,652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2C3D26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2B76B" w14:textId="066FC7B1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913,773</w:t>
            </w:r>
          </w:p>
        </w:tc>
        <w:tc>
          <w:tcPr>
            <w:tcW w:w="270" w:type="dxa"/>
          </w:tcPr>
          <w:p w14:paraId="3DB34AD4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74D0F" w14:textId="59EFFC8C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4094C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58213" w14:textId="4B9EB679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80,433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9BE818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3CEB6" w14:textId="65A66D66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47,517</w:t>
            </w:r>
          </w:p>
        </w:tc>
        <w:tc>
          <w:tcPr>
            <w:tcW w:w="270" w:type="dxa"/>
          </w:tcPr>
          <w:p w14:paraId="7E66454E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35DEDD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47DCF8D" w14:textId="3D3E2C4A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595,665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BE0ED5" w14:textId="4B51062A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4BDEBD" w14:textId="7223A6A1" w:rsidR="00BE66E3" w:rsidRPr="00055FF8" w:rsidRDefault="00BE66E3" w:rsidP="00BE66E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2,765,717</w:t>
            </w:r>
          </w:p>
        </w:tc>
      </w:tr>
      <w:tr w:rsidR="00BE66E3" w:rsidRPr="00055FF8" w14:paraId="17F8C6F2" w14:textId="77777777">
        <w:tc>
          <w:tcPr>
            <w:tcW w:w="2956" w:type="dxa"/>
          </w:tcPr>
          <w:p w14:paraId="46F174B4" w14:textId="77777777" w:rsidR="00BE66E3" w:rsidRPr="00055FF8" w:rsidRDefault="00BE66E3" w:rsidP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2CE00B7" w14:textId="7BB380B1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AC2957" w14:textId="01C3778D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C576F7" w14:textId="305CF1AD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F428BFA" w14:textId="1D574A2E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816FD3A" w14:textId="78B0388F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FD59C2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695073" w14:textId="3F2147C4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E954F7" w:rsidRPr="00055FF8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714037F9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17093C" w14:textId="287699DB" w:rsidR="00BE66E3" w:rsidRPr="00055FF8" w:rsidRDefault="00940A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A1DFB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ED288F" w14:textId="0326F4A4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9D1E3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35C66F" w14:textId="5EE12136" w:rsidR="00BE66E3" w:rsidRPr="00055FF8" w:rsidRDefault="00543FA0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46F1E"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270" w:type="dxa"/>
          </w:tcPr>
          <w:p w14:paraId="09DF7D86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DF3CFE" w14:textId="749514DD" w:rsidR="00BE66E3" w:rsidRPr="00055FF8" w:rsidRDefault="005F5C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</w:t>
            </w:r>
            <w:r w:rsidR="00246F1E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F43C7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="002B7162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0A696A" w14:textId="599024C5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7AE039" w14:textId="10C50F7E" w:rsidR="00BE66E3" w:rsidRPr="00055FF8" w:rsidRDefault="00FB23F3" w:rsidP="00BE66E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="00246F1E" w:rsidRPr="00055FF8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B7162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E66E3" w:rsidRPr="00055FF8" w14:paraId="6E672A52" w14:textId="77777777">
        <w:tc>
          <w:tcPr>
            <w:tcW w:w="2956" w:type="dxa"/>
          </w:tcPr>
          <w:p w14:paraId="56080259" w14:textId="77777777" w:rsidR="00BE66E3" w:rsidRPr="00055FF8" w:rsidRDefault="00BE66E3" w:rsidP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6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080" w:type="dxa"/>
          </w:tcPr>
          <w:p w14:paraId="79C06449" w14:textId="1181F0F8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BA2555" w14:textId="73FE3190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32343" w14:textId="41060E8B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3D82753" w14:textId="0A71BAAD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C4F000E" w14:textId="2068CA08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C1C5E4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D1AD7F" w14:textId="3E3F4E31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F0743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F0743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07752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  <w:vAlign w:val="bottom"/>
          </w:tcPr>
          <w:p w14:paraId="0FF9A9AC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52D3CC" w14:textId="3CCF113B" w:rsidR="00BE66E3" w:rsidRPr="00055FF8" w:rsidRDefault="00593DD2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1,537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93F44D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101AD8" w14:textId="272610C4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E2A775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3F2F4A" w14:textId="2D488506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A461F3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5AA0801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01F16A" w14:textId="455B84A1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7C1D35" w:rsidRPr="00055FF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C1D35" w:rsidRPr="00055FF8">
              <w:rPr>
                <w:rFonts w:asciiTheme="majorBidi" w:hAnsiTheme="majorBidi" w:cstheme="majorBidi"/>
                <w:sz w:val="30"/>
                <w:szCs w:val="30"/>
              </w:rPr>
              <w:t>834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05E00E" w14:textId="5833C8C5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715F70" w14:textId="0BB770AA" w:rsidR="00BE66E3" w:rsidRPr="00055FF8" w:rsidRDefault="00246F1E" w:rsidP="00BE66E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E66E3" w:rsidRPr="00055FF8" w14:paraId="5EA94436" w14:textId="77777777">
        <w:tc>
          <w:tcPr>
            <w:tcW w:w="2956" w:type="dxa"/>
          </w:tcPr>
          <w:p w14:paraId="1504A96A" w14:textId="34E4233A" w:rsidR="00BE66E3" w:rsidRPr="00055FF8" w:rsidRDefault="00BE66E3" w:rsidP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E410C9" w14:textId="1769DFDC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64E196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2F06FE" w14:textId="53BDB3F1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A2C0D67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570AD4B3" w14:textId="2FAD0728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8EBE47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68F2B" w14:textId="1BF864DF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(8,928)</w:t>
            </w:r>
          </w:p>
        </w:tc>
        <w:tc>
          <w:tcPr>
            <w:tcW w:w="270" w:type="dxa"/>
            <w:vAlign w:val="bottom"/>
          </w:tcPr>
          <w:p w14:paraId="424F5B9B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A343A" w14:textId="20638EDC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3DD2" w:rsidRPr="00055FF8">
              <w:rPr>
                <w:rFonts w:asciiTheme="majorBidi" w:hAnsiTheme="majorBidi" w:cstheme="majorBidi"/>
                <w:sz w:val="30"/>
                <w:szCs w:val="30"/>
              </w:rPr>
              <w:t>457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329CFD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BD82EF" w14:textId="4998FB47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54C950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BEEA2" w14:textId="0CECA884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(2,592)</w:t>
            </w:r>
          </w:p>
        </w:tc>
        <w:tc>
          <w:tcPr>
            <w:tcW w:w="270" w:type="dxa"/>
          </w:tcPr>
          <w:p w14:paraId="10BE9E43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CA28E8" w14:textId="545C72D0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C7D5B" w:rsidRPr="00055FF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C7D5B" w:rsidRPr="00055FF8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2B7162" w:rsidRPr="00055FF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9051CE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9F19AF" w14:textId="00DD69DF" w:rsidR="00BE66E3" w:rsidRPr="00055FF8" w:rsidRDefault="00246F1E" w:rsidP="00BE66E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F50DD" w:rsidRPr="00055FF8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F50DD" w:rsidRPr="00055FF8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2B7162" w:rsidRPr="00055F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66E3" w:rsidRPr="00055FF8" w14:paraId="712054A0" w14:textId="77777777" w:rsidTr="007F62E3">
        <w:tc>
          <w:tcPr>
            <w:tcW w:w="2956" w:type="dxa"/>
            <w:shd w:val="clear" w:color="auto" w:fill="auto"/>
          </w:tcPr>
          <w:p w14:paraId="2C20DF21" w14:textId="1D074FC6" w:rsidR="00BE66E3" w:rsidRPr="00055FF8" w:rsidRDefault="00BE66E3" w:rsidP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A59202" w14:textId="29CBEFC3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520,878</w:t>
            </w:r>
          </w:p>
        </w:tc>
        <w:tc>
          <w:tcPr>
            <w:tcW w:w="270" w:type="dxa"/>
          </w:tcPr>
          <w:p w14:paraId="63DAEB0A" w14:textId="0CF4BA8E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D6B04B" w14:textId="0FB9E77B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116,892</w:t>
            </w:r>
          </w:p>
        </w:tc>
        <w:tc>
          <w:tcPr>
            <w:tcW w:w="243" w:type="dxa"/>
          </w:tcPr>
          <w:p w14:paraId="30577981" w14:textId="055C1678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CBCD9" w14:textId="69F212C7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461,652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858BB9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E2F91" w14:textId="06C745DF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922,627</w:t>
            </w:r>
          </w:p>
        </w:tc>
        <w:tc>
          <w:tcPr>
            <w:tcW w:w="270" w:type="dxa"/>
          </w:tcPr>
          <w:p w14:paraId="3D83B514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F55E0" w14:textId="25D02CDE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E7EB8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01491" w14:textId="3E56049C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80,663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21A93C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6433A" w14:textId="04FBA4D9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55,743</w:t>
            </w:r>
          </w:p>
        </w:tc>
        <w:tc>
          <w:tcPr>
            <w:tcW w:w="270" w:type="dxa"/>
          </w:tcPr>
          <w:p w14:paraId="446C92D7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4A1FB2" w14:textId="7B4A7CD6" w:rsidR="00BE66E3" w:rsidRPr="00055FF8" w:rsidRDefault="00246F1E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</w:t>
            </w:r>
            <w:r w:rsidR="00E84858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84858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DFF82" w14:textId="2B5DB16E" w:rsidR="00BE66E3" w:rsidRPr="00055FF8" w:rsidRDefault="00BE66E3" w:rsidP="00BE66E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FE63C" w14:textId="1D0632A1" w:rsidR="00BE66E3" w:rsidRPr="00055FF8" w:rsidRDefault="00246F1E" w:rsidP="00BE66E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</w:t>
            </w:r>
            <w:r w:rsidR="009F50DD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D1FEA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</w:t>
            </w:r>
          </w:p>
        </w:tc>
      </w:tr>
    </w:tbl>
    <w:p w14:paraId="2CDFF580" w14:textId="77777777" w:rsidR="00BE7ADD" w:rsidRPr="00055FF8" w:rsidRDefault="00BE7ADD">
      <w:pPr>
        <w:rPr>
          <w:sz w:val="2"/>
          <w:szCs w:val="2"/>
        </w:rPr>
      </w:pPr>
    </w:p>
    <w:tbl>
      <w:tblPr>
        <w:tblW w:w="1501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862"/>
        <w:gridCol w:w="1084"/>
        <w:gridCol w:w="277"/>
        <w:gridCol w:w="1080"/>
        <w:gridCol w:w="274"/>
        <w:gridCol w:w="1116"/>
        <w:gridCol w:w="274"/>
        <w:gridCol w:w="1082"/>
        <w:gridCol w:w="271"/>
        <w:gridCol w:w="1079"/>
        <w:gridCol w:w="271"/>
        <w:gridCol w:w="1169"/>
        <w:gridCol w:w="271"/>
        <w:gridCol w:w="1079"/>
        <w:gridCol w:w="271"/>
        <w:gridCol w:w="1079"/>
        <w:gridCol w:w="271"/>
        <w:gridCol w:w="1206"/>
      </w:tblGrid>
      <w:tr w:rsidR="00305E09" w:rsidRPr="00055FF8" w14:paraId="57BA9B2D" w14:textId="77777777" w:rsidTr="005E6B10">
        <w:trPr>
          <w:tblHeader/>
        </w:trPr>
        <w:tc>
          <w:tcPr>
            <w:tcW w:w="2862" w:type="dxa"/>
            <w:shd w:val="clear" w:color="auto" w:fill="auto"/>
          </w:tcPr>
          <w:p w14:paraId="78527D83" w14:textId="77777777" w:rsidR="00305E09" w:rsidRPr="00055FF8" w:rsidRDefault="00305E09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4" w:type="dxa"/>
            <w:gridSpan w:val="17"/>
          </w:tcPr>
          <w:p w14:paraId="15ED9D5C" w14:textId="6EDF83C2" w:rsidR="00305E09" w:rsidRPr="00055FF8" w:rsidRDefault="00305E09" w:rsidP="00F137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62E3" w:rsidRPr="00055FF8" w14:paraId="4710122E" w14:textId="77777777" w:rsidTr="005E6B10">
        <w:trPr>
          <w:tblHeader/>
        </w:trPr>
        <w:tc>
          <w:tcPr>
            <w:tcW w:w="2862" w:type="dxa"/>
            <w:shd w:val="clear" w:color="auto" w:fill="auto"/>
          </w:tcPr>
          <w:p w14:paraId="26DB49D3" w14:textId="77777777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28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5ABF566" w14:textId="77777777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F22A69" w14:textId="77777777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51EE9D" w14:textId="77777777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3BC93E" w14:textId="77777777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7" w:type="dxa"/>
          </w:tcPr>
          <w:p w14:paraId="27A3F896" w14:textId="77777777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8845AA6" w14:textId="77777777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968013" w14:textId="77777777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BC36B6" w14:textId="77777777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0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4" w:type="dxa"/>
          </w:tcPr>
          <w:p w14:paraId="7F8BCDD6" w14:textId="77777777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1649656" w14:textId="77777777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AE82400" w14:textId="77777777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6BA0E22" w14:textId="77777777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1" w:type="dxa"/>
            <w:vAlign w:val="bottom"/>
          </w:tcPr>
          <w:p w14:paraId="1ABD0B31" w14:textId="77777777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1630C4C" w14:textId="0F3EA5A6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4" w:right="-10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FDBB3F9" w14:textId="77777777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A9434AC" w14:textId="77777777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2B55C76" w14:textId="77777777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2A8FAA0" w14:textId="77777777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1" w:type="dxa"/>
          </w:tcPr>
          <w:p w14:paraId="67A3AB35" w14:textId="77777777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CEBFD5A" w14:textId="77777777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4632B27" w14:textId="77777777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B7B5F9D" w14:textId="77777777" w:rsidR="00AC0657" w:rsidRPr="00055FF8" w:rsidRDefault="00AC0657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33D89" w:rsidRPr="00055FF8" w14:paraId="7DEBE8B7" w14:textId="77777777" w:rsidTr="005E6B10">
        <w:trPr>
          <w:tblHeader/>
        </w:trPr>
        <w:tc>
          <w:tcPr>
            <w:tcW w:w="2862" w:type="dxa"/>
            <w:shd w:val="clear" w:color="auto" w:fill="auto"/>
          </w:tcPr>
          <w:p w14:paraId="2143A9F1" w14:textId="77777777" w:rsidR="00533D89" w:rsidRPr="00055FF8" w:rsidRDefault="00533D89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4" w:type="dxa"/>
            <w:gridSpan w:val="17"/>
          </w:tcPr>
          <w:p w14:paraId="2BF1FFB7" w14:textId="4557FA57" w:rsidR="00533D89" w:rsidRPr="00055FF8" w:rsidRDefault="00533D89" w:rsidP="00F137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55FF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23591" w:rsidRPr="00055FF8" w14:paraId="0FFA0AF9" w14:textId="77777777" w:rsidTr="005E6B10">
        <w:trPr>
          <w:tblHeader/>
        </w:trPr>
        <w:tc>
          <w:tcPr>
            <w:tcW w:w="3946" w:type="dxa"/>
            <w:gridSpan w:val="2"/>
            <w:shd w:val="clear" w:color="auto" w:fill="auto"/>
          </w:tcPr>
          <w:p w14:paraId="22AC654A" w14:textId="42161B13" w:rsidR="00123591" w:rsidRPr="00055FF8" w:rsidRDefault="00123591" w:rsidP="00F137FB">
            <w:pPr>
              <w:pStyle w:val="acctfourfigures"/>
              <w:tabs>
                <w:tab w:val="clear" w:pos="765"/>
                <w:tab w:val="left" w:pos="243"/>
              </w:tabs>
              <w:spacing w:line="360" w:lineRule="exact"/>
              <w:ind w:left="146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ค่าเสื่อมราคาและขาดทุนจากการด้อยค่า</w:t>
            </w:r>
          </w:p>
        </w:tc>
        <w:tc>
          <w:tcPr>
            <w:tcW w:w="277" w:type="dxa"/>
          </w:tcPr>
          <w:p w14:paraId="4AB69D4D" w14:textId="77777777" w:rsidR="00123591" w:rsidRPr="00055FF8" w:rsidRDefault="00123591" w:rsidP="00F137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D6F82" w14:textId="77777777" w:rsidR="00123591" w:rsidRPr="00055FF8" w:rsidRDefault="00123591" w:rsidP="00F137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06BB494" w14:textId="77777777" w:rsidR="00123591" w:rsidRPr="00055FF8" w:rsidRDefault="00123591" w:rsidP="00F137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EFB7040" w14:textId="77777777" w:rsidR="00123591" w:rsidRPr="00055FF8" w:rsidRDefault="00123591" w:rsidP="00F137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7F0E22F5" w14:textId="77777777" w:rsidR="00123591" w:rsidRPr="00055FF8" w:rsidRDefault="00123591" w:rsidP="00F137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C601DCB" w14:textId="77777777" w:rsidR="00123591" w:rsidRPr="00055FF8" w:rsidRDefault="00123591" w:rsidP="00F137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E63DA45" w14:textId="77777777" w:rsidR="00123591" w:rsidRPr="00055FF8" w:rsidRDefault="00123591" w:rsidP="00F137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7B98DFE" w14:textId="77777777" w:rsidR="00123591" w:rsidRPr="00055FF8" w:rsidRDefault="00123591" w:rsidP="00F137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48905BD" w14:textId="77777777" w:rsidR="00123591" w:rsidRPr="00055FF8" w:rsidRDefault="00123591" w:rsidP="00F137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7AE13E7" w14:textId="77777777" w:rsidR="00123591" w:rsidRPr="00055FF8" w:rsidRDefault="00123591" w:rsidP="00F137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C3E62A6" w14:textId="77777777" w:rsidR="00123591" w:rsidRPr="00055FF8" w:rsidRDefault="00123591" w:rsidP="00F137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05B836D" w14:textId="77777777" w:rsidR="00123591" w:rsidRPr="00055FF8" w:rsidRDefault="00123591" w:rsidP="00F137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1CDAFA8" w14:textId="77777777" w:rsidR="00123591" w:rsidRPr="00055FF8" w:rsidRDefault="00123591" w:rsidP="00F137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5AD8AFAD" w14:textId="77777777" w:rsidR="00123591" w:rsidRPr="00055FF8" w:rsidRDefault="00123591" w:rsidP="00F137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5D85A70" w14:textId="77777777" w:rsidR="00123591" w:rsidRPr="00055FF8" w:rsidRDefault="00123591" w:rsidP="00F137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8124552" w14:textId="77777777" w:rsidR="00123591" w:rsidRPr="00055FF8" w:rsidRDefault="00123591" w:rsidP="00F137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4"/>
      <w:tr w:rsidR="0003032C" w:rsidRPr="00055FF8" w14:paraId="32569C33" w14:textId="77777777" w:rsidTr="005E6B10">
        <w:trPr>
          <w:tblHeader/>
        </w:trPr>
        <w:tc>
          <w:tcPr>
            <w:tcW w:w="2862" w:type="dxa"/>
            <w:shd w:val="clear" w:color="auto" w:fill="auto"/>
          </w:tcPr>
          <w:p w14:paraId="4532BCBF" w14:textId="71C63A4B" w:rsidR="0003032C" w:rsidRPr="00055FF8" w:rsidRDefault="0003032C" w:rsidP="0003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66E3" w:rsidRPr="00055FF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84" w:type="dxa"/>
          </w:tcPr>
          <w:p w14:paraId="467FBF9B" w14:textId="390E61CC" w:rsidR="0003032C" w:rsidRPr="00055FF8" w:rsidRDefault="0003032C" w:rsidP="00484865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2DE67D71" w14:textId="77777777" w:rsidR="0003032C" w:rsidRPr="00055FF8" w:rsidRDefault="0003032C" w:rsidP="0003032C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67339C" w14:textId="3DFBCFCE" w:rsidR="0003032C" w:rsidRPr="00055FF8" w:rsidRDefault="00BE66E3" w:rsidP="0003032C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(52,653)</w:t>
            </w:r>
          </w:p>
        </w:tc>
        <w:tc>
          <w:tcPr>
            <w:tcW w:w="274" w:type="dxa"/>
          </w:tcPr>
          <w:p w14:paraId="5833E686" w14:textId="77777777" w:rsidR="0003032C" w:rsidRPr="00055FF8" w:rsidRDefault="0003032C" w:rsidP="0003032C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A1F9073" w14:textId="35C9A9DD" w:rsidR="0003032C" w:rsidRPr="00055FF8" w:rsidRDefault="00BE66E3" w:rsidP="0003032C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(317,769)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7F56997" w14:textId="77777777" w:rsidR="0003032C" w:rsidRPr="00055FF8" w:rsidRDefault="0003032C" w:rsidP="0003032C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CE08937" w14:textId="5AF8F5B7" w:rsidR="0003032C" w:rsidRPr="00055FF8" w:rsidRDefault="00BE66E3" w:rsidP="0003032C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(767,463)</w:t>
            </w:r>
          </w:p>
        </w:tc>
        <w:tc>
          <w:tcPr>
            <w:tcW w:w="271" w:type="dxa"/>
            <w:vAlign w:val="bottom"/>
          </w:tcPr>
          <w:p w14:paraId="7CFCE821" w14:textId="77777777" w:rsidR="0003032C" w:rsidRPr="00055FF8" w:rsidRDefault="0003032C" w:rsidP="0003032C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D624296" w14:textId="7CBF3C62" w:rsidR="0003032C" w:rsidRPr="00055FF8" w:rsidRDefault="00BE66E3" w:rsidP="0003032C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(22,862)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DA12D11" w14:textId="77777777" w:rsidR="0003032C" w:rsidRPr="00055FF8" w:rsidRDefault="0003032C" w:rsidP="0003032C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B4A9DF8" w14:textId="5D4B0D60" w:rsidR="0003032C" w:rsidRPr="00055FF8" w:rsidRDefault="00BE66E3" w:rsidP="0003032C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(56,477)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89B2728" w14:textId="77777777" w:rsidR="0003032C" w:rsidRPr="00055FF8" w:rsidRDefault="0003032C" w:rsidP="0003032C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33A114E" w14:textId="22CB2E5A" w:rsidR="0003032C" w:rsidRPr="00055FF8" w:rsidRDefault="00BE66E3" w:rsidP="0003032C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(32,158)</w:t>
            </w:r>
          </w:p>
        </w:tc>
        <w:tc>
          <w:tcPr>
            <w:tcW w:w="271" w:type="dxa"/>
          </w:tcPr>
          <w:p w14:paraId="15B6CD35" w14:textId="77777777" w:rsidR="0003032C" w:rsidRPr="00055FF8" w:rsidRDefault="0003032C" w:rsidP="0003032C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0EB2513" w14:textId="0606BA1D" w:rsidR="0003032C" w:rsidRPr="00055FF8" w:rsidRDefault="00BE66E3" w:rsidP="0003032C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(16,632)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7FA13EE" w14:textId="77777777" w:rsidR="0003032C" w:rsidRPr="00055FF8" w:rsidRDefault="0003032C" w:rsidP="0003032C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FDB7CFB" w14:textId="7FEF5FF1" w:rsidR="0003032C" w:rsidRPr="00055FF8" w:rsidRDefault="00BE66E3" w:rsidP="0003032C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(1,266,014)</w:t>
            </w:r>
          </w:p>
        </w:tc>
      </w:tr>
      <w:tr w:rsidR="00BE66E3" w:rsidRPr="00055FF8" w14:paraId="3DDF9684" w14:textId="77777777" w:rsidTr="005E6B10">
        <w:trPr>
          <w:tblHeader/>
        </w:trPr>
        <w:tc>
          <w:tcPr>
            <w:tcW w:w="2862" w:type="dxa"/>
            <w:shd w:val="clear" w:color="auto" w:fill="auto"/>
          </w:tcPr>
          <w:p w14:paraId="28395589" w14:textId="39C29006" w:rsidR="00BE66E3" w:rsidRPr="00055FF8" w:rsidRDefault="00BE66E3" w:rsidP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4" w:type="dxa"/>
          </w:tcPr>
          <w:p w14:paraId="4AB13A4B" w14:textId="48B795D8" w:rsidR="00BE66E3" w:rsidRPr="00055FF8" w:rsidRDefault="00BE66E3" w:rsidP="00484865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783CA7AB" w14:textId="4F1744A4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69248EB" w14:textId="7A8299D2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(2,506)</w:t>
            </w:r>
          </w:p>
        </w:tc>
        <w:tc>
          <w:tcPr>
            <w:tcW w:w="274" w:type="dxa"/>
          </w:tcPr>
          <w:p w14:paraId="2BF8B5F0" w14:textId="4CE349C8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A932A08" w14:textId="5468C59C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(31,778)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AC056C3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FCD5938" w14:textId="72AA717C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(49,675)</w:t>
            </w:r>
          </w:p>
        </w:tc>
        <w:tc>
          <w:tcPr>
            <w:tcW w:w="271" w:type="dxa"/>
          </w:tcPr>
          <w:p w14:paraId="03E4A625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2C916F8" w14:textId="4E276E73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(1,457)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782F92B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69DAEA1" w14:textId="78DF8C9C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(1,735)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A411F51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F5B558C" w14:textId="4092310F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(3,64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2AD23DE6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E9D57ED" w14:textId="5EA106A5" w:rsidR="00BE66E3" w:rsidRPr="00055FF8" w:rsidRDefault="00BE66E3" w:rsidP="00484865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DED9DA6" w14:textId="16F75DB2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FC5AF36" w14:textId="37F413FD" w:rsidR="00BE66E3" w:rsidRPr="00055FF8" w:rsidRDefault="00BE66E3" w:rsidP="00BE66E3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(90,793)</w:t>
            </w:r>
          </w:p>
        </w:tc>
      </w:tr>
      <w:tr w:rsidR="00BE66E3" w:rsidRPr="00055FF8" w14:paraId="0ECB52A2" w14:textId="77777777" w:rsidTr="005E6B10">
        <w:trPr>
          <w:tblHeader/>
        </w:trPr>
        <w:tc>
          <w:tcPr>
            <w:tcW w:w="2862" w:type="dxa"/>
            <w:shd w:val="clear" w:color="auto" w:fill="auto"/>
          </w:tcPr>
          <w:p w14:paraId="1B3907E9" w14:textId="781BF99D" w:rsidR="00BE66E3" w:rsidRPr="00055FF8" w:rsidRDefault="00BE66E3" w:rsidP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pacing w:val="-10"/>
                <w:sz w:val="30"/>
                <w:szCs w:val="30"/>
                <w:cs/>
              </w:rPr>
              <w:t>ตัดจำหน่าย</w:t>
            </w:r>
            <w:r w:rsidRPr="00055FF8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4" w:type="dxa"/>
          </w:tcPr>
          <w:p w14:paraId="75F1394D" w14:textId="4F6DA501" w:rsidR="00BE66E3" w:rsidRPr="00055FF8" w:rsidRDefault="00BE66E3" w:rsidP="00484865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42304000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01411BF" w14:textId="48CBFD05" w:rsidR="00BE66E3" w:rsidRPr="00055FF8" w:rsidRDefault="00BE66E3" w:rsidP="00484865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2CF9ACBF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164E57F" w14:textId="7643F548" w:rsidR="00BE66E3" w:rsidRPr="00055FF8" w:rsidRDefault="00BE66E3" w:rsidP="00484865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6C4DEE7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9A80C61" w14:textId="4B67CC12" w:rsidR="00BE66E3" w:rsidRPr="00055FF8" w:rsidRDefault="00BE66E3" w:rsidP="00484865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5EEF96A7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87369B6" w14:textId="482E8836" w:rsidR="00BE66E3" w:rsidRPr="00055FF8" w:rsidRDefault="00BE66E3" w:rsidP="00484865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EAB2F99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84E0189" w14:textId="0EB2752F" w:rsidR="00BE66E3" w:rsidRPr="00055FF8" w:rsidRDefault="00BE66E3" w:rsidP="006E7EFE">
            <w:pPr>
              <w:pStyle w:val="acctfourfigures"/>
              <w:tabs>
                <w:tab w:val="clear" w:pos="765"/>
                <w:tab w:val="decimal" w:pos="824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39DAF7A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3619277" w14:textId="77485BA3" w:rsidR="00BE66E3" w:rsidRPr="00055FF8" w:rsidRDefault="00BE66E3" w:rsidP="00484865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013CD373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5888BC4" w14:textId="7EF01A75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16,632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2669F65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5FDA5B8" w14:textId="51901EA4" w:rsidR="00BE66E3" w:rsidRPr="00055FF8" w:rsidRDefault="00BE66E3" w:rsidP="00BE66E3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16,632</w:t>
            </w:r>
          </w:p>
        </w:tc>
      </w:tr>
      <w:tr w:rsidR="005E6B10" w:rsidRPr="00055FF8" w14:paraId="110AEE53" w14:textId="77777777" w:rsidTr="005E6B10">
        <w:trPr>
          <w:tblHeader/>
        </w:trPr>
        <w:tc>
          <w:tcPr>
            <w:tcW w:w="2862" w:type="dxa"/>
            <w:shd w:val="clear" w:color="auto" w:fill="auto"/>
          </w:tcPr>
          <w:p w14:paraId="79C1EA3A" w14:textId="1C2E2492" w:rsidR="00BE66E3" w:rsidRPr="00055FF8" w:rsidRDefault="00BE66E3" w:rsidP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2D9F28F" w14:textId="584520A3" w:rsidR="00BE66E3" w:rsidRPr="00055FF8" w:rsidRDefault="00BE66E3" w:rsidP="00484865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0B8664B0" w14:textId="03E77E03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55EEB4" w14:textId="3865A61C" w:rsidR="00BE66E3" w:rsidRPr="00055FF8" w:rsidRDefault="00BE66E3" w:rsidP="00484865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5915F920" w14:textId="5448724E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3AB42" w14:textId="25587748" w:rsidR="00BE66E3" w:rsidRPr="00055FF8" w:rsidRDefault="00BE66E3" w:rsidP="00484865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20DC3F2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2BA88" w14:textId="5CF314D9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9,580</w:t>
            </w:r>
          </w:p>
        </w:tc>
        <w:tc>
          <w:tcPr>
            <w:tcW w:w="271" w:type="dxa"/>
            <w:vAlign w:val="bottom"/>
          </w:tcPr>
          <w:p w14:paraId="005AE647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B245F" w14:textId="13347229" w:rsidR="00BE66E3" w:rsidRPr="00055FF8" w:rsidRDefault="00BE66E3" w:rsidP="00484865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EEF4ACC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5385E" w14:textId="174F88B4" w:rsidR="00BE66E3" w:rsidRPr="00055FF8" w:rsidRDefault="00BE66E3" w:rsidP="006E7EFE">
            <w:pPr>
              <w:pStyle w:val="acctfourfigures"/>
              <w:tabs>
                <w:tab w:val="clear" w:pos="765"/>
                <w:tab w:val="decimal" w:pos="824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2205A32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1074F" w14:textId="5B607EA5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1,227</w:t>
            </w:r>
          </w:p>
        </w:tc>
        <w:tc>
          <w:tcPr>
            <w:tcW w:w="271" w:type="dxa"/>
          </w:tcPr>
          <w:p w14:paraId="58EE378B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5D5C50F" w14:textId="096C1F55" w:rsidR="00BE66E3" w:rsidRPr="00055FF8" w:rsidRDefault="00BE66E3" w:rsidP="00484865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9F21EB1" w14:textId="4940E06B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04099" w14:textId="13AE3C82" w:rsidR="00BE66E3" w:rsidRPr="00055FF8" w:rsidRDefault="00BE66E3" w:rsidP="00BE66E3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10,807</w:t>
            </w:r>
          </w:p>
        </w:tc>
      </w:tr>
      <w:tr w:rsidR="005E6B10" w:rsidRPr="00055FF8" w14:paraId="5B6DD848" w14:textId="77777777" w:rsidTr="005E6B10">
        <w:trPr>
          <w:tblHeader/>
        </w:trPr>
        <w:tc>
          <w:tcPr>
            <w:tcW w:w="2862" w:type="dxa"/>
            <w:shd w:val="clear" w:color="auto" w:fill="auto"/>
          </w:tcPr>
          <w:p w14:paraId="2E60C1FD" w14:textId="55F8C0B1" w:rsidR="00BE66E3" w:rsidRPr="00055FF8" w:rsidRDefault="00BE66E3" w:rsidP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  <w:p w14:paraId="26DE4893" w14:textId="1CCED1B6" w:rsidR="00BE66E3" w:rsidRPr="00055FF8" w:rsidRDefault="0070145E" w:rsidP="0070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</w:t>
            </w:r>
            <w:r w:rsidR="00BE66E3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BE66E3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BE66E3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E66E3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2F26381" w14:textId="77777777" w:rsidR="00BE66E3" w:rsidRPr="00055FF8" w:rsidRDefault="00BE66E3" w:rsidP="00484865">
            <w:pPr>
              <w:pStyle w:val="acctfourfigures"/>
              <w:tabs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1C66EFA" w14:textId="611EBAD5" w:rsidR="00BE66E3" w:rsidRPr="00055FF8" w:rsidRDefault="00BE66E3" w:rsidP="00484865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26D20FAA" w14:textId="5E3B3E00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08EB01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5154B42" w14:textId="30EAA000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(55,159)</w:t>
            </w:r>
          </w:p>
        </w:tc>
        <w:tc>
          <w:tcPr>
            <w:tcW w:w="274" w:type="dxa"/>
          </w:tcPr>
          <w:p w14:paraId="049BF08E" w14:textId="4DB35D76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2F8C2" w14:textId="1C854FCC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(349,547)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95DFDA5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8949C" w14:textId="2AEE77F0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(807,558)</w:t>
            </w:r>
          </w:p>
        </w:tc>
        <w:tc>
          <w:tcPr>
            <w:tcW w:w="271" w:type="dxa"/>
            <w:vAlign w:val="bottom"/>
          </w:tcPr>
          <w:p w14:paraId="00C9ED48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E88FD" w14:textId="42966BE0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(24,319)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1BA1A10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6D4F2" w14:textId="0A4BA1E1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(58,212)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EA40894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9E63E" w14:textId="6865DF69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(34,573)</w:t>
            </w:r>
          </w:p>
        </w:tc>
        <w:tc>
          <w:tcPr>
            <w:tcW w:w="271" w:type="dxa"/>
          </w:tcPr>
          <w:p w14:paraId="4F8A0AF1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1478B55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D2A54D" w14:textId="552C5862" w:rsidR="00BE66E3" w:rsidRPr="00055FF8" w:rsidRDefault="00BE66E3" w:rsidP="00484865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9328F25" w14:textId="34F5AA11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A683E" w14:textId="15AEA58A" w:rsidR="00BE66E3" w:rsidRPr="00055FF8" w:rsidRDefault="00BE66E3" w:rsidP="00BE66E3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(1,329,368)</w:t>
            </w:r>
          </w:p>
        </w:tc>
      </w:tr>
      <w:tr w:rsidR="00BE66E3" w:rsidRPr="00055FF8" w14:paraId="331CFC50" w14:textId="77777777" w:rsidTr="005E6B10">
        <w:trPr>
          <w:tblHeader/>
        </w:trPr>
        <w:tc>
          <w:tcPr>
            <w:tcW w:w="2862" w:type="dxa"/>
            <w:shd w:val="clear" w:color="auto" w:fill="auto"/>
          </w:tcPr>
          <w:p w14:paraId="200F201E" w14:textId="77777777" w:rsidR="00BE66E3" w:rsidRPr="00055FF8" w:rsidRDefault="00BE66E3" w:rsidP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4" w:type="dxa"/>
          </w:tcPr>
          <w:p w14:paraId="0750159A" w14:textId="1F16966E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6432A900" w14:textId="549C32A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47C263" w14:textId="4095C5B7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(2,469)</w:t>
            </w:r>
          </w:p>
        </w:tc>
        <w:tc>
          <w:tcPr>
            <w:tcW w:w="274" w:type="dxa"/>
          </w:tcPr>
          <w:p w14:paraId="53007730" w14:textId="4CF5298C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F4FF031" w14:textId="4CCEC975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(25,717)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8BE8B13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0EA3ABD" w14:textId="34136E63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(32,575)</w:t>
            </w:r>
          </w:p>
        </w:tc>
        <w:tc>
          <w:tcPr>
            <w:tcW w:w="271" w:type="dxa"/>
          </w:tcPr>
          <w:p w14:paraId="34DC082D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D688D48" w14:textId="687EA07B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(1,638)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F00D4D4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DF1A267" w14:textId="5CDF8AB0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(2,668)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9F03E01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0879E7B" w14:textId="06D87362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(10,008)</w:t>
            </w:r>
          </w:p>
        </w:tc>
        <w:tc>
          <w:tcPr>
            <w:tcW w:w="271" w:type="dxa"/>
          </w:tcPr>
          <w:p w14:paraId="7EC59514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CF50AA9" w14:textId="38CF2A3A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DD7A0AA" w14:textId="151C6E71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43B5447" w14:textId="7E93D2AD" w:rsidR="00BE66E3" w:rsidRPr="00055FF8" w:rsidRDefault="00484865" w:rsidP="00BE66E3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(75,075)</w:t>
            </w:r>
          </w:p>
        </w:tc>
      </w:tr>
      <w:tr w:rsidR="005E6B10" w:rsidRPr="00055FF8" w14:paraId="51CCE6F5" w14:textId="77777777" w:rsidTr="005E6B10">
        <w:trPr>
          <w:tblHeader/>
        </w:trPr>
        <w:tc>
          <w:tcPr>
            <w:tcW w:w="2862" w:type="dxa"/>
            <w:shd w:val="clear" w:color="auto" w:fill="auto"/>
          </w:tcPr>
          <w:p w14:paraId="78564EC9" w14:textId="499172E4" w:rsidR="00BE66E3" w:rsidRPr="00055FF8" w:rsidRDefault="00BE66E3" w:rsidP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21965B7" w14:textId="2513B87C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435FD826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F40C43" w14:textId="009943F8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038733BF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4D8CBD9" w14:textId="12D1292F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C113D24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36AE9" w14:textId="7D25AA5E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8,869</w:t>
            </w:r>
          </w:p>
        </w:tc>
        <w:tc>
          <w:tcPr>
            <w:tcW w:w="271" w:type="dxa"/>
            <w:vAlign w:val="bottom"/>
          </w:tcPr>
          <w:p w14:paraId="0D096EE0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F2F2A" w14:textId="2905C9A1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BF1230B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0CDA2D19" w14:textId="5E14EFE4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900D23A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F8DD31D" w14:textId="6443E5D4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2,592</w:t>
            </w:r>
          </w:p>
        </w:tc>
        <w:tc>
          <w:tcPr>
            <w:tcW w:w="271" w:type="dxa"/>
          </w:tcPr>
          <w:p w14:paraId="1EE8C36C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29DCF70" w14:textId="1BD4D45A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B2BE748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4AF11" w14:textId="4EE34E78" w:rsidR="00BE66E3" w:rsidRPr="00055FF8" w:rsidRDefault="00484865" w:rsidP="00BE66E3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left="-8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11,471</w:t>
            </w:r>
          </w:p>
        </w:tc>
      </w:tr>
      <w:tr w:rsidR="005E6B10" w:rsidRPr="00055FF8" w14:paraId="43298BC7" w14:textId="77777777" w:rsidTr="005E6B10">
        <w:trPr>
          <w:tblHeader/>
        </w:trPr>
        <w:tc>
          <w:tcPr>
            <w:tcW w:w="2862" w:type="dxa"/>
            <w:shd w:val="clear" w:color="auto" w:fill="auto"/>
          </w:tcPr>
          <w:p w14:paraId="23F786B8" w14:textId="35BFF292" w:rsidR="00BE66E3" w:rsidRPr="00055FF8" w:rsidRDefault="00BE66E3" w:rsidP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6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69F80121" w14:textId="01464044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6A504958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1AA690" w14:textId="7F1C2F0A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(57,628)</w:t>
            </w:r>
          </w:p>
        </w:tc>
        <w:tc>
          <w:tcPr>
            <w:tcW w:w="274" w:type="dxa"/>
          </w:tcPr>
          <w:p w14:paraId="0A74A3E1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F9FBE" w14:textId="774597A1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(375,264)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D600DEB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2DEAA" w14:textId="43D6F0C0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(831,264)</w:t>
            </w:r>
          </w:p>
        </w:tc>
        <w:tc>
          <w:tcPr>
            <w:tcW w:w="271" w:type="dxa"/>
            <w:vAlign w:val="bottom"/>
          </w:tcPr>
          <w:p w14:paraId="7E2507FB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01B7F" w14:textId="27DED9EE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(25,947)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81BC5F5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6145A" w14:textId="2B5B53AF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(60,880)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EC7C46B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7234D" w14:textId="69A61A57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(41,989)</w:t>
            </w:r>
          </w:p>
        </w:tc>
        <w:tc>
          <w:tcPr>
            <w:tcW w:w="271" w:type="dxa"/>
          </w:tcPr>
          <w:p w14:paraId="42A20010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BE93D67" w14:textId="244D7D88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DE57F39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E6947" w14:textId="4BD5A2E5" w:rsidR="00BE66E3" w:rsidRPr="00055FF8" w:rsidRDefault="00484865" w:rsidP="00BE66E3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(1,392,972)</w:t>
            </w:r>
          </w:p>
        </w:tc>
      </w:tr>
      <w:tr w:rsidR="005E6B10" w:rsidRPr="00055FF8" w14:paraId="1E247DBB" w14:textId="77777777" w:rsidTr="005E6B10">
        <w:trPr>
          <w:tblHeader/>
        </w:trPr>
        <w:tc>
          <w:tcPr>
            <w:tcW w:w="2862" w:type="dxa"/>
            <w:shd w:val="clear" w:color="auto" w:fill="auto"/>
          </w:tcPr>
          <w:p w14:paraId="672BC456" w14:textId="77777777" w:rsidR="00BE66E3" w:rsidRPr="00055FF8" w:rsidRDefault="00BE66E3" w:rsidP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/>
              <w:rPr>
                <w:rFonts w:asciiTheme="majorBidi" w:hAnsiTheme="majorBidi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B28CA23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7" w:type="dxa"/>
          </w:tcPr>
          <w:p w14:paraId="0E8521BF" w14:textId="1ECF20C4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B879C4" w14:textId="09B20C0E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4" w:type="dxa"/>
          </w:tcPr>
          <w:p w14:paraId="7D4D704C" w14:textId="25285E5A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7FDF9" w14:textId="11477483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5476EE0E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77C8E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5B923BE2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04750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F8C855A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4BDDD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E549DE7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A7FDC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1" w:type="dxa"/>
          </w:tcPr>
          <w:p w14:paraId="2247E5B4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B43E882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73B8CF5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B62A8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974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BE66E3" w:rsidRPr="00055FF8" w14:paraId="74A798C4" w14:textId="77777777" w:rsidTr="005E6B10">
        <w:trPr>
          <w:tblHeader/>
        </w:trPr>
        <w:tc>
          <w:tcPr>
            <w:tcW w:w="2862" w:type="dxa"/>
            <w:shd w:val="clear" w:color="auto" w:fill="auto"/>
          </w:tcPr>
          <w:p w14:paraId="2048CD4A" w14:textId="30E953D6" w:rsidR="00BE66E3" w:rsidRPr="00055FF8" w:rsidRDefault="00BE66E3" w:rsidP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/>
              <w:rPr>
                <w:rFonts w:asciiTheme="majorBidi" w:hAnsiTheme="majorBidi" w:cs="Angsana New"/>
                <w:b/>
                <w:bCs/>
                <w:sz w:val="16"/>
                <w:szCs w:val="16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4" w:type="dxa"/>
          </w:tcPr>
          <w:p w14:paraId="23F859C4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7" w:type="dxa"/>
          </w:tcPr>
          <w:p w14:paraId="09986B6E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75E096B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4" w:type="dxa"/>
          </w:tcPr>
          <w:p w14:paraId="2D9C1907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878DC23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2FA20634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5D4CA69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7F660FF5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97F26EA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6E048AB0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F497E2B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17A17C2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3EE22AD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1" w:type="dxa"/>
          </w:tcPr>
          <w:p w14:paraId="21B51F57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9" w:type="dxa"/>
          </w:tcPr>
          <w:p w14:paraId="3C801F67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A41813F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82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E0804A8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974"/>
              </w:tabs>
              <w:spacing w:line="300" w:lineRule="exact"/>
              <w:ind w:left="-82" w:right="-11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5E6B10" w:rsidRPr="00055FF8" w14:paraId="20869055" w14:textId="77777777" w:rsidTr="005E6B10">
        <w:trPr>
          <w:tblHeader/>
        </w:trPr>
        <w:tc>
          <w:tcPr>
            <w:tcW w:w="2862" w:type="dxa"/>
            <w:shd w:val="clear" w:color="auto" w:fill="auto"/>
          </w:tcPr>
          <w:p w14:paraId="25D2470E" w14:textId="16009AD4" w:rsidR="00BE66E3" w:rsidRPr="00055FF8" w:rsidRDefault="00BE66E3" w:rsidP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6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33D98340" w14:textId="1FE2934F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520,878</w:t>
            </w:r>
          </w:p>
        </w:tc>
        <w:tc>
          <w:tcPr>
            <w:tcW w:w="277" w:type="dxa"/>
          </w:tcPr>
          <w:p w14:paraId="0D2FCDC3" w14:textId="4F48B8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6DF8E5" w14:textId="16E59A7E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61,733</w:t>
            </w:r>
          </w:p>
        </w:tc>
        <w:tc>
          <w:tcPr>
            <w:tcW w:w="274" w:type="dxa"/>
          </w:tcPr>
          <w:p w14:paraId="41ADF84C" w14:textId="09F61AC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FCA14E" w14:textId="0A68BF9F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112,105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CC4F02D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3EA2B8" w14:textId="665B1B2F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106,215</w:t>
            </w:r>
          </w:p>
        </w:tc>
        <w:tc>
          <w:tcPr>
            <w:tcW w:w="271" w:type="dxa"/>
            <w:vAlign w:val="bottom"/>
          </w:tcPr>
          <w:p w14:paraId="4FF56BC6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345962" w14:textId="2E34019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4,588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455BEE6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893D2B" w14:textId="23ECAE08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22,221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3FC7CA2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45F672" w14:textId="439961A2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12,944</w:t>
            </w:r>
          </w:p>
        </w:tc>
        <w:tc>
          <w:tcPr>
            <w:tcW w:w="271" w:type="dxa"/>
          </w:tcPr>
          <w:p w14:paraId="256F66E0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3DCA680E" w14:textId="2B458BC4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595,665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F0C319A" w14:textId="6851CE9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D7D802" w14:textId="407C790D" w:rsidR="00BE66E3" w:rsidRPr="00055FF8" w:rsidRDefault="00BE66E3" w:rsidP="00BE66E3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1,436,349</w:t>
            </w:r>
          </w:p>
        </w:tc>
      </w:tr>
      <w:tr w:rsidR="005E6B10" w:rsidRPr="00055FF8" w14:paraId="7500C7CB" w14:textId="77777777" w:rsidTr="005E6B10">
        <w:trPr>
          <w:tblHeader/>
        </w:trPr>
        <w:tc>
          <w:tcPr>
            <w:tcW w:w="2862" w:type="dxa"/>
            <w:shd w:val="clear" w:color="auto" w:fill="auto"/>
          </w:tcPr>
          <w:p w14:paraId="3E5E7820" w14:textId="3156800D" w:rsidR="00BE66E3" w:rsidRPr="00055FF8" w:rsidRDefault="00BE66E3" w:rsidP="00BE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6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31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4378EA93" w14:textId="023CCF81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520,878</w:t>
            </w:r>
          </w:p>
        </w:tc>
        <w:tc>
          <w:tcPr>
            <w:tcW w:w="277" w:type="dxa"/>
          </w:tcPr>
          <w:p w14:paraId="51B0CEA0" w14:textId="4E94F49C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0587812" w14:textId="71F12AED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59,264</w:t>
            </w:r>
          </w:p>
        </w:tc>
        <w:tc>
          <w:tcPr>
            <w:tcW w:w="274" w:type="dxa"/>
          </w:tcPr>
          <w:p w14:paraId="1872F9ED" w14:textId="2BBCAD7E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333E37" w14:textId="4C08C69A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86,388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DE68E9C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F9CD37" w14:textId="07B7E022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91,363</w:t>
            </w:r>
          </w:p>
        </w:tc>
        <w:tc>
          <w:tcPr>
            <w:tcW w:w="271" w:type="dxa"/>
            <w:vAlign w:val="bottom"/>
          </w:tcPr>
          <w:p w14:paraId="2A4288F4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8CC78A" w14:textId="341E3831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4,467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4CFDD3D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673A6A" w14:textId="065E805A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19,783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438B266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20CE3D" w14:textId="726EBA49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13,754</w:t>
            </w:r>
          </w:p>
        </w:tc>
        <w:tc>
          <w:tcPr>
            <w:tcW w:w="271" w:type="dxa"/>
          </w:tcPr>
          <w:p w14:paraId="59BAB759" w14:textId="77777777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6B18AB3E" w14:textId="2FDAB0CE" w:rsidR="00BE66E3" w:rsidRPr="00055FF8" w:rsidRDefault="00484865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0A75AC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A75AC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B94FC88" w14:textId="05E5BE1B" w:rsidR="00BE66E3" w:rsidRPr="00055FF8" w:rsidRDefault="00BE66E3" w:rsidP="00BE66E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A8EFB5" w14:textId="3D97332A" w:rsidR="00BE66E3" w:rsidRPr="00055FF8" w:rsidRDefault="00484865" w:rsidP="00BE66E3">
            <w:pPr>
              <w:pStyle w:val="acctfourfigures"/>
              <w:tabs>
                <w:tab w:val="clear" w:pos="765"/>
                <w:tab w:val="decimal" w:pos="974"/>
              </w:tabs>
              <w:spacing w:line="360" w:lineRule="exact"/>
              <w:ind w:left="-8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1,64</w:t>
            </w:r>
            <w:r w:rsidR="00F87B9F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C7DC7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541</w:t>
            </w:r>
          </w:p>
        </w:tc>
      </w:tr>
    </w:tbl>
    <w:p w14:paraId="0399436F" w14:textId="77777777" w:rsidR="00F137FB" w:rsidRPr="00055FF8" w:rsidRDefault="00F137FB">
      <w:pPr>
        <w:rPr>
          <w:rFonts w:cstheme="minorBidi"/>
          <w:cs/>
        </w:rPr>
      </w:pPr>
      <w:r w:rsidRPr="00055FF8">
        <w:br w:type="page"/>
      </w:r>
    </w:p>
    <w:tbl>
      <w:tblPr>
        <w:tblW w:w="1501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862"/>
        <w:gridCol w:w="1084"/>
        <w:gridCol w:w="277"/>
        <w:gridCol w:w="1080"/>
        <w:gridCol w:w="274"/>
        <w:gridCol w:w="1079"/>
        <w:gridCol w:w="279"/>
        <w:gridCol w:w="1082"/>
        <w:gridCol w:w="272"/>
        <w:gridCol w:w="1079"/>
        <w:gridCol w:w="271"/>
        <w:gridCol w:w="1169"/>
        <w:gridCol w:w="271"/>
        <w:gridCol w:w="1079"/>
        <w:gridCol w:w="271"/>
        <w:gridCol w:w="1079"/>
        <w:gridCol w:w="271"/>
        <w:gridCol w:w="1237"/>
      </w:tblGrid>
      <w:tr w:rsidR="00F137FB" w:rsidRPr="00055FF8" w14:paraId="19D9B009" w14:textId="77777777" w:rsidTr="000052A2">
        <w:trPr>
          <w:tblHeader/>
        </w:trPr>
        <w:tc>
          <w:tcPr>
            <w:tcW w:w="2862" w:type="dxa"/>
            <w:shd w:val="clear" w:color="auto" w:fill="auto"/>
          </w:tcPr>
          <w:p w14:paraId="2010D42D" w14:textId="64CF666D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154" w:type="dxa"/>
            <w:gridSpan w:val="17"/>
          </w:tcPr>
          <w:p w14:paraId="40A87693" w14:textId="49CEFC89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F137FB" w:rsidRPr="00055FF8" w14:paraId="31460CC7" w14:textId="77777777" w:rsidTr="000052A2">
        <w:trPr>
          <w:tblHeader/>
        </w:trPr>
        <w:tc>
          <w:tcPr>
            <w:tcW w:w="2862" w:type="dxa"/>
            <w:shd w:val="clear" w:color="auto" w:fill="auto"/>
          </w:tcPr>
          <w:p w14:paraId="4F42F973" w14:textId="77777777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76882BF" w14:textId="77777777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6CCEA6" w14:textId="77777777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409A68" w14:textId="77777777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707B66" w14:textId="77777777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7" w:type="dxa"/>
          </w:tcPr>
          <w:p w14:paraId="473AB605" w14:textId="77777777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65BFF9" w14:textId="77777777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828B5A" w14:textId="77777777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28B1A5" w14:textId="17F1FBF4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4" w:type="dxa"/>
          </w:tcPr>
          <w:p w14:paraId="7733D863" w14:textId="77777777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B0138D1" w14:textId="77777777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8ED5E4E" w14:textId="77777777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5478889" w14:textId="77777777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2" w:type="dxa"/>
            <w:vAlign w:val="bottom"/>
          </w:tcPr>
          <w:p w14:paraId="044DE470" w14:textId="77777777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29C1937" w14:textId="613600B6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980343D" w14:textId="77777777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660D928" w14:textId="60D82E69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C77BAEE" w14:textId="77777777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84B2FC6" w14:textId="77777777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1" w:type="dxa"/>
          </w:tcPr>
          <w:p w14:paraId="7774ADAC" w14:textId="77777777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2378B4E" w14:textId="77777777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7E817DD" w14:textId="77777777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5DE83BAC" w14:textId="77777777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137FB" w:rsidRPr="00055FF8" w14:paraId="1DCAB954" w14:textId="77777777" w:rsidTr="000052A2">
        <w:trPr>
          <w:tblHeader/>
        </w:trPr>
        <w:tc>
          <w:tcPr>
            <w:tcW w:w="2862" w:type="dxa"/>
            <w:shd w:val="clear" w:color="auto" w:fill="auto"/>
          </w:tcPr>
          <w:p w14:paraId="6764F938" w14:textId="77777777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4" w:type="dxa"/>
            <w:gridSpan w:val="17"/>
          </w:tcPr>
          <w:p w14:paraId="27B9CBC3" w14:textId="77777777" w:rsidR="00F137FB" w:rsidRPr="00055FF8" w:rsidRDefault="00F137FB" w:rsidP="00F137FB">
            <w:pPr>
              <w:pStyle w:val="acctfourfigures"/>
              <w:tabs>
                <w:tab w:val="clear" w:pos="765"/>
              </w:tabs>
              <w:spacing w:line="240" w:lineRule="atLeast"/>
              <w:ind w:right="-4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55FF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137FB" w:rsidRPr="00055FF8" w14:paraId="3C1A7A85" w14:textId="77777777" w:rsidTr="000052A2">
        <w:tc>
          <w:tcPr>
            <w:tcW w:w="2862" w:type="dxa"/>
            <w:shd w:val="clear" w:color="auto" w:fill="auto"/>
          </w:tcPr>
          <w:p w14:paraId="05349BEB" w14:textId="1886D63A" w:rsidR="00F137FB" w:rsidRPr="00055FF8" w:rsidRDefault="00F137FB" w:rsidP="00F13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ind w:left="57"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/</w:t>
            </w: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ราคาประเมินใหม่</w:t>
            </w:r>
          </w:p>
        </w:tc>
        <w:tc>
          <w:tcPr>
            <w:tcW w:w="1084" w:type="dxa"/>
          </w:tcPr>
          <w:p w14:paraId="4E4E3606" w14:textId="64385848" w:rsidR="00F137FB" w:rsidRPr="00055FF8" w:rsidRDefault="00F137FB" w:rsidP="00F137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</w:tcPr>
          <w:p w14:paraId="297B721A" w14:textId="77777777" w:rsidR="00F137FB" w:rsidRPr="00055FF8" w:rsidRDefault="00F137FB" w:rsidP="00F137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FD514D3" w14:textId="6A413FC5" w:rsidR="00F137FB" w:rsidRPr="00055FF8" w:rsidRDefault="00F137FB" w:rsidP="00F137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2C8CEA80" w14:textId="77777777" w:rsidR="00F137FB" w:rsidRPr="00055FF8" w:rsidRDefault="00F137FB" w:rsidP="00F137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50CF01D" w14:textId="5E04691C" w:rsidR="00F137FB" w:rsidRPr="00055FF8" w:rsidRDefault="00F137FB" w:rsidP="00F137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C646A8A" w14:textId="77777777" w:rsidR="00F137FB" w:rsidRPr="00055FF8" w:rsidRDefault="00F137FB" w:rsidP="00F137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3582073" w14:textId="2061ABB1" w:rsidR="00F137FB" w:rsidRPr="00055FF8" w:rsidRDefault="00F137FB" w:rsidP="00F137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6E1C055" w14:textId="77777777" w:rsidR="00F137FB" w:rsidRPr="00055FF8" w:rsidRDefault="00F137FB" w:rsidP="00F137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D9C4D94" w14:textId="08A0EAF0" w:rsidR="00F137FB" w:rsidRPr="00055FF8" w:rsidRDefault="00F137FB" w:rsidP="00F137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058F24B" w14:textId="77777777" w:rsidR="00F137FB" w:rsidRPr="00055FF8" w:rsidRDefault="00F137FB" w:rsidP="00F137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F5404AE" w14:textId="2F486D96" w:rsidR="00F137FB" w:rsidRPr="00055FF8" w:rsidRDefault="00F137FB" w:rsidP="00F137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5447475" w14:textId="77777777" w:rsidR="00F137FB" w:rsidRPr="00055FF8" w:rsidRDefault="00F137FB" w:rsidP="00F137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E347FE7" w14:textId="270CC0AD" w:rsidR="00F137FB" w:rsidRPr="00055FF8" w:rsidRDefault="00F137FB" w:rsidP="00F137FB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F1B7AC3" w14:textId="77777777" w:rsidR="00F137FB" w:rsidRPr="00055FF8" w:rsidRDefault="00F137FB" w:rsidP="00F137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C416D5F" w14:textId="1F3DF5D5" w:rsidR="00F137FB" w:rsidRPr="00055FF8" w:rsidRDefault="00F137FB" w:rsidP="00F137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50DA9E2" w14:textId="77777777" w:rsidR="00F137FB" w:rsidRPr="00055FF8" w:rsidRDefault="00F137FB" w:rsidP="00F137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683B0ACE" w14:textId="2B2400C3" w:rsidR="00F137FB" w:rsidRPr="00055FF8" w:rsidRDefault="00F137FB" w:rsidP="00F137FB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032C" w:rsidRPr="00055FF8" w14:paraId="0FD45E3D" w14:textId="77777777" w:rsidTr="000052A2">
        <w:tc>
          <w:tcPr>
            <w:tcW w:w="2862" w:type="dxa"/>
            <w:shd w:val="clear" w:color="auto" w:fill="auto"/>
          </w:tcPr>
          <w:p w14:paraId="5EDB198E" w14:textId="246C14F0" w:rsidR="0003032C" w:rsidRPr="00055FF8" w:rsidRDefault="0003032C" w:rsidP="0003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ind w:left="147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7C3D" w:rsidRPr="00055FF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84" w:type="dxa"/>
          </w:tcPr>
          <w:p w14:paraId="1670433E" w14:textId="622919C5" w:rsidR="0003032C" w:rsidRPr="00055FF8" w:rsidRDefault="00527C3D" w:rsidP="0003032C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395,998</w:t>
            </w:r>
          </w:p>
        </w:tc>
        <w:tc>
          <w:tcPr>
            <w:tcW w:w="277" w:type="dxa"/>
          </w:tcPr>
          <w:p w14:paraId="6BD04F27" w14:textId="77777777" w:rsidR="0003032C" w:rsidRPr="00055FF8" w:rsidRDefault="0003032C" w:rsidP="0003032C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797CC3" w14:textId="6885CA7F" w:rsidR="0003032C" w:rsidRPr="00055FF8" w:rsidRDefault="0003032C" w:rsidP="0003032C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114,899</w:t>
            </w:r>
          </w:p>
        </w:tc>
        <w:tc>
          <w:tcPr>
            <w:tcW w:w="274" w:type="dxa"/>
          </w:tcPr>
          <w:p w14:paraId="1CB40668" w14:textId="77777777" w:rsidR="0003032C" w:rsidRPr="00055FF8" w:rsidRDefault="0003032C" w:rsidP="0003032C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16674C9" w14:textId="0A20F461" w:rsidR="0003032C" w:rsidRPr="00055FF8" w:rsidRDefault="00527C3D" w:rsidP="0003032C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374,403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29B14EB" w14:textId="77777777" w:rsidR="0003032C" w:rsidRPr="00055FF8" w:rsidRDefault="0003032C" w:rsidP="0003032C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27E434D" w14:textId="18C87390" w:rsidR="0003032C" w:rsidRPr="00055FF8" w:rsidRDefault="00527C3D" w:rsidP="0003032C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844,747</w:t>
            </w:r>
          </w:p>
        </w:tc>
        <w:tc>
          <w:tcPr>
            <w:tcW w:w="272" w:type="dxa"/>
          </w:tcPr>
          <w:p w14:paraId="20E8C933" w14:textId="77777777" w:rsidR="0003032C" w:rsidRPr="00055FF8" w:rsidRDefault="0003032C" w:rsidP="0003032C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D7B7668" w14:textId="3294A6A7" w:rsidR="0003032C" w:rsidRPr="00055FF8" w:rsidRDefault="00527C3D" w:rsidP="0003032C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23,857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47A3532" w14:textId="77777777" w:rsidR="0003032C" w:rsidRPr="00055FF8" w:rsidRDefault="0003032C" w:rsidP="0003032C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F578897" w14:textId="617DEB37" w:rsidR="0003032C" w:rsidRPr="00055FF8" w:rsidRDefault="00527C3D" w:rsidP="0003032C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56,033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C20095B" w14:textId="77777777" w:rsidR="0003032C" w:rsidRPr="00055FF8" w:rsidRDefault="0003032C" w:rsidP="0003032C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413D5AE" w14:textId="622E6387" w:rsidR="0003032C" w:rsidRPr="00055FF8" w:rsidRDefault="00527C3D" w:rsidP="0003032C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40,255</w:t>
            </w:r>
          </w:p>
        </w:tc>
        <w:tc>
          <w:tcPr>
            <w:tcW w:w="271" w:type="dxa"/>
          </w:tcPr>
          <w:p w14:paraId="17F94416" w14:textId="77777777" w:rsidR="0003032C" w:rsidRPr="00055FF8" w:rsidRDefault="0003032C" w:rsidP="0003032C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0B5CB98" w14:textId="452EEF8D" w:rsidR="0003032C" w:rsidRPr="00055FF8" w:rsidRDefault="00527C3D" w:rsidP="0003032C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393,573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9506A9F" w14:textId="77777777" w:rsidR="0003032C" w:rsidRPr="00055FF8" w:rsidRDefault="0003032C" w:rsidP="0003032C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4D173EE3" w14:textId="3781F0D8" w:rsidR="0003032C" w:rsidRPr="00055FF8" w:rsidRDefault="00527C3D" w:rsidP="0003032C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2,243,765</w:t>
            </w:r>
          </w:p>
        </w:tc>
      </w:tr>
      <w:tr w:rsidR="00527C3D" w:rsidRPr="00055FF8" w14:paraId="3B02062B" w14:textId="77777777" w:rsidTr="000052A2">
        <w:tc>
          <w:tcPr>
            <w:tcW w:w="2862" w:type="dxa"/>
          </w:tcPr>
          <w:p w14:paraId="6130007B" w14:textId="122B89ED" w:rsidR="00527C3D" w:rsidRPr="00055FF8" w:rsidRDefault="00527C3D" w:rsidP="00527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ind w:left="57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4" w:type="dxa"/>
          </w:tcPr>
          <w:p w14:paraId="098F62FA" w14:textId="420AB1C0" w:rsidR="00527C3D" w:rsidRPr="00055FF8" w:rsidRDefault="00527C3D" w:rsidP="00563C5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5CD4C0B3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F16F7D" w14:textId="72254E99" w:rsidR="00527C3D" w:rsidRPr="00055FF8" w:rsidRDefault="00527C3D" w:rsidP="00563C5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114EEDCC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C05675B" w14:textId="26242057" w:rsidR="00527C3D" w:rsidRPr="00055FF8" w:rsidRDefault="00527C3D" w:rsidP="00563C5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65AC309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2F8F3DB" w14:textId="46CA79E4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50,342</w:t>
            </w:r>
          </w:p>
        </w:tc>
        <w:tc>
          <w:tcPr>
            <w:tcW w:w="272" w:type="dxa"/>
          </w:tcPr>
          <w:p w14:paraId="13AFEC42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F074F54" w14:textId="4D9C813B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67B41ED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19CF6F7" w14:textId="667C2CA8" w:rsidR="00527C3D" w:rsidRPr="00055FF8" w:rsidRDefault="00527C3D" w:rsidP="00563C5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DBB41B6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3D4D71B" w14:textId="18CDE94B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3,697</w:t>
            </w:r>
          </w:p>
        </w:tc>
        <w:tc>
          <w:tcPr>
            <w:tcW w:w="271" w:type="dxa"/>
          </w:tcPr>
          <w:p w14:paraId="574D078A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1272614" w14:textId="57CC7920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294,994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5ECAB27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36EC17F" w14:textId="3D441D9D" w:rsidR="00527C3D" w:rsidRPr="00055FF8" w:rsidRDefault="00527C3D" w:rsidP="00527C3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349,884</w:t>
            </w:r>
          </w:p>
        </w:tc>
      </w:tr>
      <w:tr w:rsidR="00527C3D" w:rsidRPr="00055FF8" w14:paraId="56F33C7C" w14:textId="77777777" w:rsidTr="000052A2">
        <w:tc>
          <w:tcPr>
            <w:tcW w:w="2862" w:type="dxa"/>
          </w:tcPr>
          <w:p w14:paraId="1B3C2EA2" w14:textId="7930F63C" w:rsidR="00527C3D" w:rsidRPr="00055FF8" w:rsidRDefault="00527C3D" w:rsidP="00527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ind w:left="57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ส่วนเกินทุนจากการตีราคา</w:t>
            </w:r>
          </w:p>
        </w:tc>
        <w:tc>
          <w:tcPr>
            <w:tcW w:w="1084" w:type="dxa"/>
          </w:tcPr>
          <w:p w14:paraId="6ED5BE90" w14:textId="666352B5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80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</w:t>
            </w:r>
            <w:r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7" w:type="dxa"/>
          </w:tcPr>
          <w:p w14:paraId="18FC7F9E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89A0E" w14:textId="0B68CDC9" w:rsidR="00527C3D" w:rsidRPr="00055FF8" w:rsidRDefault="00527C3D" w:rsidP="00563C5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29FAD3C5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69AE763" w14:textId="4EAB5E4D" w:rsidR="00527C3D" w:rsidRPr="00055FF8" w:rsidRDefault="00527C3D" w:rsidP="00563C5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FAB8AFE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3001DCD" w14:textId="1F4D985A" w:rsidR="00527C3D" w:rsidRPr="00055FF8" w:rsidRDefault="00527C3D" w:rsidP="00563C5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</w:tcPr>
          <w:p w14:paraId="3683E7B0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D5C16D7" w14:textId="7EDA6924" w:rsidR="00527C3D" w:rsidRPr="00055FF8" w:rsidRDefault="00527C3D" w:rsidP="00563C5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0E52706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216E0D5" w14:textId="1C008FFA" w:rsidR="00527C3D" w:rsidRPr="00055FF8" w:rsidRDefault="00527C3D" w:rsidP="00563C5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2BC0214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1A883AC" w14:textId="5CA03413" w:rsidR="00527C3D" w:rsidRPr="00055FF8" w:rsidRDefault="00527C3D" w:rsidP="00563C5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8D0361F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6B93EE4" w14:textId="08FA96F8" w:rsidR="00527C3D" w:rsidRPr="00055FF8" w:rsidRDefault="00527C3D" w:rsidP="00563C5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BAEA5F0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620E4B8" w14:textId="107E684F" w:rsidR="00527C3D" w:rsidRPr="00055FF8" w:rsidRDefault="00527C3D" w:rsidP="00527C3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80,010</w:t>
            </w:r>
          </w:p>
        </w:tc>
      </w:tr>
      <w:tr w:rsidR="00527C3D" w:rsidRPr="00055FF8" w14:paraId="61B9F2A7" w14:textId="77777777" w:rsidTr="000052A2">
        <w:tc>
          <w:tcPr>
            <w:tcW w:w="2862" w:type="dxa"/>
          </w:tcPr>
          <w:p w14:paraId="57B38213" w14:textId="79558DEB" w:rsidR="00527C3D" w:rsidRPr="00055FF8" w:rsidRDefault="00527C3D" w:rsidP="00527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ind w:left="57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084" w:type="dxa"/>
          </w:tcPr>
          <w:p w14:paraId="1C9206AB" w14:textId="4063D3C6" w:rsidR="00527C3D" w:rsidRPr="00055FF8" w:rsidRDefault="00527C3D" w:rsidP="00563C5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291699F3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31CD239" w14:textId="75BF078A" w:rsidR="00527C3D" w:rsidRPr="00055FF8" w:rsidRDefault="00527C3D" w:rsidP="00563C5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63B9B177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5DA1D7C" w14:textId="2979D39D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BAA1687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72F3C3E" w14:textId="4C550B12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5,491</w:t>
            </w:r>
          </w:p>
        </w:tc>
        <w:tc>
          <w:tcPr>
            <w:tcW w:w="272" w:type="dxa"/>
            <w:vAlign w:val="bottom"/>
          </w:tcPr>
          <w:p w14:paraId="7A26F275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3306DD6" w14:textId="2E6797A4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3F283FC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9BE1AD5" w14:textId="15F6A21A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19,200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D1857BE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9EAB8F6" w14:textId="1A2BCC38" w:rsidR="00527C3D" w:rsidRPr="00055FF8" w:rsidRDefault="00527C3D" w:rsidP="00563C5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CC6A443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B987196" w14:textId="296CCEE5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(26,411)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24A59C4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4962789D" w14:textId="03E351F3" w:rsidR="00527C3D" w:rsidRPr="00055FF8" w:rsidRDefault="00527C3D" w:rsidP="004C3588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27C3D" w:rsidRPr="00055FF8" w14:paraId="4F6526CD" w14:textId="77777777" w:rsidTr="000052A2">
        <w:tc>
          <w:tcPr>
            <w:tcW w:w="2862" w:type="dxa"/>
          </w:tcPr>
          <w:p w14:paraId="359EE5C8" w14:textId="168854ED" w:rsidR="00527C3D" w:rsidRPr="00055FF8" w:rsidRDefault="00527C3D" w:rsidP="00527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ind w:left="57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BE1FFD3" w14:textId="26AB0A67" w:rsidR="00527C3D" w:rsidRPr="00055FF8" w:rsidRDefault="00527C3D" w:rsidP="00563C5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18201726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24C9F3" w14:textId="3F6D19D2" w:rsidR="00527C3D" w:rsidRPr="00055FF8" w:rsidRDefault="00527C3D" w:rsidP="00563C5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78642B24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8094D" w14:textId="0F18DBC8" w:rsidR="00527C3D" w:rsidRPr="00055FF8" w:rsidRDefault="00527C3D" w:rsidP="00563C5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BE9A750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487D3" w14:textId="6A0DC4D9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(9,580)</w:t>
            </w:r>
          </w:p>
        </w:tc>
        <w:tc>
          <w:tcPr>
            <w:tcW w:w="272" w:type="dxa"/>
            <w:vAlign w:val="bottom"/>
          </w:tcPr>
          <w:p w14:paraId="479B625F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9C39C" w14:textId="626BD2E5" w:rsidR="00527C3D" w:rsidRPr="00055FF8" w:rsidRDefault="00527C3D" w:rsidP="00563C5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71FD22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8C370" w14:textId="0C1070E4" w:rsidR="00527C3D" w:rsidRPr="00055FF8" w:rsidRDefault="00527C3D" w:rsidP="00563C5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53E8178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9B402" w14:textId="1A85E534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(1,227)</w:t>
            </w:r>
          </w:p>
        </w:tc>
        <w:tc>
          <w:tcPr>
            <w:tcW w:w="271" w:type="dxa"/>
          </w:tcPr>
          <w:p w14:paraId="3B7B7B48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B3548BC" w14:textId="0421FE72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(68,608)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6340407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648B4F11" w14:textId="39E152C2" w:rsidR="00527C3D" w:rsidRPr="00055FF8" w:rsidRDefault="00527C3D" w:rsidP="00527C3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(79,415)</w:t>
            </w:r>
          </w:p>
        </w:tc>
      </w:tr>
      <w:tr w:rsidR="00527C3D" w:rsidRPr="00055FF8" w14:paraId="0CAE91B0" w14:textId="77777777" w:rsidTr="000052A2">
        <w:tc>
          <w:tcPr>
            <w:tcW w:w="2862" w:type="dxa"/>
            <w:shd w:val="clear" w:color="auto" w:fill="auto"/>
          </w:tcPr>
          <w:p w14:paraId="1F5CDAE3" w14:textId="651FFDEC" w:rsidR="00527C3D" w:rsidRPr="00055FF8" w:rsidRDefault="00527C3D" w:rsidP="00527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"/>
                <w:tab w:val="left" w:pos="147"/>
              </w:tabs>
              <w:spacing w:line="160" w:lineRule="atLeast"/>
              <w:ind w:left="57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  <w:p w14:paraId="44EEA97F" w14:textId="0F289CA1" w:rsidR="00527C3D" w:rsidRPr="00055FF8" w:rsidRDefault="0070145E" w:rsidP="0070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</w:t>
            </w:r>
            <w:r w:rsidR="00527C3D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="00527C3D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="00527C3D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27C3D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7A83ACF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2E9578A" w14:textId="1BE50532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476,008</w:t>
            </w:r>
          </w:p>
        </w:tc>
        <w:tc>
          <w:tcPr>
            <w:tcW w:w="277" w:type="dxa"/>
          </w:tcPr>
          <w:p w14:paraId="1CCFF9EA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FD7451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B342FF" w14:textId="5864075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114,899</w:t>
            </w:r>
          </w:p>
        </w:tc>
        <w:tc>
          <w:tcPr>
            <w:tcW w:w="274" w:type="dxa"/>
          </w:tcPr>
          <w:p w14:paraId="051E2B4C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FC36B" w14:textId="4392C118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375,387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7A8E4A4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862AF" w14:textId="4892BD8A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891,000</w:t>
            </w:r>
          </w:p>
        </w:tc>
        <w:tc>
          <w:tcPr>
            <w:tcW w:w="272" w:type="dxa"/>
          </w:tcPr>
          <w:p w14:paraId="3ACEBE1F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09057" w14:textId="46ECB251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25,444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B8E34B9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94BE3" w14:textId="6376CA58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75,233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3312385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CA045" w14:textId="52A87DF9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42,725</w:t>
            </w:r>
          </w:p>
        </w:tc>
        <w:tc>
          <w:tcPr>
            <w:tcW w:w="271" w:type="dxa"/>
          </w:tcPr>
          <w:p w14:paraId="1E0D7A0B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C0C7D2F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0FBEF5" w14:textId="062B6A51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593,548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51D7102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5850F72" w14:textId="1C34FFE8" w:rsidR="00527C3D" w:rsidRPr="00055FF8" w:rsidRDefault="00527C3D" w:rsidP="00527C3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2,594,244</w:t>
            </w:r>
          </w:p>
        </w:tc>
      </w:tr>
      <w:tr w:rsidR="00527C3D" w:rsidRPr="00055FF8" w14:paraId="75896D9F" w14:textId="77777777" w:rsidTr="000052A2">
        <w:tc>
          <w:tcPr>
            <w:tcW w:w="2862" w:type="dxa"/>
          </w:tcPr>
          <w:p w14:paraId="498840B0" w14:textId="77777777" w:rsidR="00527C3D" w:rsidRPr="00055FF8" w:rsidRDefault="00527C3D" w:rsidP="00527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ind w:left="57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4" w:type="dxa"/>
          </w:tcPr>
          <w:p w14:paraId="0B267030" w14:textId="384A21CD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5CAAA984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36231E" w14:textId="0EFF89FF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29EDFA89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9B11BEF" w14:textId="7C5DAAEA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A896237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38988E8" w14:textId="26A398F9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</w:t>
            </w:r>
            <w:r w:rsidR="003F099C"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365</w:t>
            </w:r>
          </w:p>
        </w:tc>
        <w:tc>
          <w:tcPr>
            <w:tcW w:w="272" w:type="dxa"/>
          </w:tcPr>
          <w:p w14:paraId="5E561D92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8B95C75" w14:textId="5633D6A8" w:rsidR="00527C3D" w:rsidRPr="00055FF8" w:rsidRDefault="004C048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A1CB5FD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A7EA1AB" w14:textId="6D0B838D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70D1981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C98316B" w14:textId="6F794281" w:rsidR="00527C3D" w:rsidRPr="00055FF8" w:rsidRDefault="0072686E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63C53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71" w:type="dxa"/>
          </w:tcPr>
          <w:p w14:paraId="25ACC19F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F8CAC07" w14:textId="4C160216" w:rsidR="00527C3D" w:rsidRPr="00055FF8" w:rsidRDefault="00EC7271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="00563C53"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2B7162" w:rsidRPr="00055FF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2B07C63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47A08E8C" w14:textId="2F619030" w:rsidR="00527C3D" w:rsidRPr="00055FF8" w:rsidRDefault="0045167B" w:rsidP="00527C3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="00563C53" w:rsidRPr="00055FF8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B7162" w:rsidRPr="00055FF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27C3D" w:rsidRPr="00055FF8" w14:paraId="76854505" w14:textId="77777777" w:rsidTr="000052A2">
        <w:tc>
          <w:tcPr>
            <w:tcW w:w="2862" w:type="dxa"/>
          </w:tcPr>
          <w:p w14:paraId="343F58A9" w14:textId="77777777" w:rsidR="00527C3D" w:rsidRPr="00055FF8" w:rsidRDefault="00527C3D" w:rsidP="00527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ind w:left="57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084" w:type="dxa"/>
          </w:tcPr>
          <w:p w14:paraId="7D391472" w14:textId="2540C789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11D25D71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576DA0" w14:textId="4133A3D8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0B156819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F4739CF" w14:textId="75215D79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A8192E9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7EDF73E" w14:textId="4B106F8B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048D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C048D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272" w:type="dxa"/>
            <w:vAlign w:val="bottom"/>
          </w:tcPr>
          <w:p w14:paraId="5F32F670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1251CA0" w14:textId="2F646B79" w:rsidR="00527C3D" w:rsidRPr="00055FF8" w:rsidRDefault="004C048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1,537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7C7FC38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5E23BEDE" w14:textId="1FF48FE3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C5E3247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4BB8949" w14:textId="0C5303B1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144E02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1" w:type="dxa"/>
          </w:tcPr>
          <w:p w14:paraId="098E97E7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E663F5A" w14:textId="081770A4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DB3690" w:rsidRPr="00055FF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3690" w:rsidRPr="00055FF8">
              <w:rPr>
                <w:rFonts w:asciiTheme="majorBidi" w:hAnsiTheme="majorBidi" w:cstheme="majorBidi"/>
                <w:sz w:val="30"/>
                <w:szCs w:val="30"/>
              </w:rPr>
              <w:t>834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3992FA4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56C59F83" w14:textId="21477234" w:rsidR="00527C3D" w:rsidRPr="00055FF8" w:rsidRDefault="00563C53" w:rsidP="00527C3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27C3D" w:rsidRPr="00055FF8" w14:paraId="58E2DDEF" w14:textId="77777777" w:rsidTr="000052A2">
        <w:tc>
          <w:tcPr>
            <w:tcW w:w="2862" w:type="dxa"/>
          </w:tcPr>
          <w:p w14:paraId="71B5C840" w14:textId="5FCF2648" w:rsidR="00527C3D" w:rsidRPr="00055FF8" w:rsidRDefault="00527C3D" w:rsidP="00527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ind w:left="57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5D02DC4" w14:textId="4CF4EC30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7E78B568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D444A0" w14:textId="6B15C939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2559930E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786B4D55" w14:textId="3DD57D1A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782C07F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E1FA379" w14:textId="422D2FC7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(8,928)</w:t>
            </w:r>
          </w:p>
        </w:tc>
        <w:tc>
          <w:tcPr>
            <w:tcW w:w="272" w:type="dxa"/>
            <w:vAlign w:val="bottom"/>
          </w:tcPr>
          <w:p w14:paraId="1ECF42E8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0469221" w14:textId="3B5B0E9A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30619" w:rsidRPr="00055FF8">
              <w:rPr>
                <w:rFonts w:asciiTheme="majorBidi" w:hAnsiTheme="majorBidi" w:cstheme="majorBidi"/>
                <w:sz w:val="30"/>
                <w:szCs w:val="30"/>
              </w:rPr>
              <w:t>457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E60B947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5FB0C8F6" w14:textId="30FF7042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C1A5C10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A4A8B5C" w14:textId="5282614D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(2,592)</w:t>
            </w:r>
          </w:p>
        </w:tc>
        <w:tc>
          <w:tcPr>
            <w:tcW w:w="271" w:type="dxa"/>
          </w:tcPr>
          <w:p w14:paraId="58D10F14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73C571E" w14:textId="517D5236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1D0B" w:rsidRPr="00055FF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61D0B" w:rsidRPr="00055FF8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2B7162" w:rsidRPr="00055FF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0E70679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9F00B01" w14:textId="3F468875" w:rsidR="00527C3D" w:rsidRPr="00055FF8" w:rsidRDefault="00563C53" w:rsidP="00527C3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09A1" w:rsidRPr="00055FF8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709A1" w:rsidRPr="00055FF8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2B7162" w:rsidRPr="00055F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7C3D" w:rsidRPr="00055FF8" w14:paraId="6E817512" w14:textId="77777777" w:rsidTr="000052A2">
        <w:tc>
          <w:tcPr>
            <w:tcW w:w="2862" w:type="dxa"/>
            <w:shd w:val="clear" w:color="auto" w:fill="auto"/>
          </w:tcPr>
          <w:p w14:paraId="1268F8FC" w14:textId="58AC9F28" w:rsidR="00527C3D" w:rsidRPr="00055FF8" w:rsidRDefault="00527C3D" w:rsidP="00527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"/>
              </w:tabs>
              <w:ind w:left="57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024A93F" w14:textId="5EB84E85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476,008</w:t>
            </w:r>
          </w:p>
        </w:tc>
        <w:tc>
          <w:tcPr>
            <w:tcW w:w="277" w:type="dxa"/>
          </w:tcPr>
          <w:p w14:paraId="797DBD96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DF0C51" w14:textId="77B44D9E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114,899</w:t>
            </w:r>
          </w:p>
        </w:tc>
        <w:tc>
          <w:tcPr>
            <w:tcW w:w="274" w:type="dxa"/>
          </w:tcPr>
          <w:p w14:paraId="72E85DC2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1CF9D" w14:textId="764BEB2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375,387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E66A8DA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8A5D6" w14:textId="4BD383C5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899,</w:t>
            </w:r>
            <w:r w:rsidR="00AC67B5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00AED924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CD7C0" w14:textId="67A360C5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26,886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37DB7E5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494A6" w14:textId="61B87F54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</w:t>
            </w:r>
            <w:r w:rsidR="00563C53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FC77095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6DA86" w14:textId="6EE6C112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50,713</w:t>
            </w:r>
          </w:p>
        </w:tc>
        <w:tc>
          <w:tcPr>
            <w:tcW w:w="271" w:type="dxa"/>
          </w:tcPr>
          <w:p w14:paraId="006A0AB8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F29E59E" w14:textId="6454B71A" w:rsidR="00527C3D" w:rsidRPr="00055FF8" w:rsidRDefault="00563C53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846,</w:t>
            </w:r>
            <w:r w:rsidR="00161D0B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55AE81F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7A995" w14:textId="36FE1A11" w:rsidR="00527C3D" w:rsidRPr="00055FF8" w:rsidRDefault="00563C53" w:rsidP="00527C3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2,86</w:t>
            </w:r>
            <w:r w:rsidR="007709A1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73C59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626</w:t>
            </w:r>
          </w:p>
        </w:tc>
      </w:tr>
      <w:tr w:rsidR="00527C3D" w:rsidRPr="00055FF8" w14:paraId="68164C94" w14:textId="77777777" w:rsidTr="000052A2">
        <w:tc>
          <w:tcPr>
            <w:tcW w:w="2862" w:type="dxa"/>
            <w:shd w:val="clear" w:color="auto" w:fill="auto"/>
          </w:tcPr>
          <w:p w14:paraId="2BCCF9D4" w14:textId="77777777" w:rsidR="00527C3D" w:rsidRPr="00055FF8" w:rsidRDefault="00527C3D" w:rsidP="00527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198FBE0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</w:tcPr>
          <w:p w14:paraId="1503B39E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0E75F6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7D035BC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A3F31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13472919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065F2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653C1CB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E4A28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EAFD053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7DA4A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8DE366D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AE2DD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B3E2E73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B88B67C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6CDA28A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16CC3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10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FB7E802" w14:textId="5365C652" w:rsidR="00581812" w:rsidRPr="00055FF8" w:rsidRDefault="00581812"/>
    <w:p w14:paraId="0276183A" w14:textId="078C13C9" w:rsidR="00581812" w:rsidRPr="00055FF8" w:rsidRDefault="00581812"/>
    <w:tbl>
      <w:tblPr>
        <w:tblW w:w="1512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059"/>
        <w:gridCol w:w="1170"/>
        <w:gridCol w:w="270"/>
        <w:gridCol w:w="991"/>
        <w:gridCol w:w="270"/>
        <w:gridCol w:w="1080"/>
        <w:gridCol w:w="270"/>
        <w:gridCol w:w="1080"/>
        <w:gridCol w:w="270"/>
        <w:gridCol w:w="1080"/>
        <w:gridCol w:w="270"/>
        <w:gridCol w:w="1170"/>
        <w:gridCol w:w="270"/>
        <w:gridCol w:w="1080"/>
        <w:gridCol w:w="270"/>
        <w:gridCol w:w="1080"/>
        <w:gridCol w:w="270"/>
        <w:gridCol w:w="1170"/>
      </w:tblGrid>
      <w:tr w:rsidR="003C5F74" w:rsidRPr="00055FF8" w14:paraId="2282EA20" w14:textId="77777777" w:rsidTr="003B6FCA">
        <w:tc>
          <w:tcPr>
            <w:tcW w:w="3059" w:type="dxa"/>
            <w:shd w:val="clear" w:color="auto" w:fill="auto"/>
          </w:tcPr>
          <w:p w14:paraId="0B396079" w14:textId="77777777" w:rsidR="003C5F74" w:rsidRPr="00055FF8" w:rsidRDefault="003C5F74" w:rsidP="000C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61" w:type="dxa"/>
            <w:gridSpan w:val="17"/>
          </w:tcPr>
          <w:p w14:paraId="6DEC6F9E" w14:textId="1D905650" w:rsidR="003C5F74" w:rsidRPr="00055FF8" w:rsidRDefault="003C5F74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460612" w:rsidRPr="00055FF8" w14:paraId="647821DC" w14:textId="77777777" w:rsidTr="003B6FCA">
        <w:tc>
          <w:tcPr>
            <w:tcW w:w="3059" w:type="dxa"/>
            <w:shd w:val="clear" w:color="auto" w:fill="auto"/>
          </w:tcPr>
          <w:p w14:paraId="0CF3D0F8" w14:textId="77777777" w:rsidR="00460612" w:rsidRPr="00055FF8" w:rsidRDefault="00460612" w:rsidP="000C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53E713" w14:textId="380B1D81" w:rsidR="00460612" w:rsidRPr="00055FF8" w:rsidRDefault="00460612" w:rsidP="000C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77AC2A" w14:textId="39BBF776" w:rsidR="00182C64" w:rsidRPr="00055FF8" w:rsidRDefault="00182C64" w:rsidP="000C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112B47" w14:textId="77777777" w:rsidR="009418D3" w:rsidRPr="00055FF8" w:rsidRDefault="009418D3" w:rsidP="000C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A47212" w14:textId="6FD49725" w:rsidR="00460612" w:rsidRPr="00055FF8" w:rsidRDefault="00460612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70" w:type="dxa"/>
          </w:tcPr>
          <w:p w14:paraId="3FB8C3F4" w14:textId="77777777" w:rsidR="00460612" w:rsidRPr="00055FF8" w:rsidRDefault="00460612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</w:tcPr>
          <w:p w14:paraId="27CB29B0" w14:textId="77777777" w:rsidR="00182C64" w:rsidRPr="00055FF8" w:rsidRDefault="00182C64" w:rsidP="000C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422FF3" w14:textId="7463541F" w:rsidR="00460612" w:rsidRPr="00055FF8" w:rsidRDefault="00460612" w:rsidP="000C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3C364715" w14:textId="77777777" w:rsidR="00460612" w:rsidRPr="00055FF8" w:rsidRDefault="00460612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51C740" w14:textId="719670F1" w:rsidR="00460612" w:rsidRPr="00055FF8" w:rsidRDefault="00460612" w:rsidP="000C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5594D4" w14:textId="77777777" w:rsidR="00460612" w:rsidRPr="00055FF8" w:rsidRDefault="00460612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3B53CB" w14:textId="1722CB2B" w:rsidR="00460612" w:rsidRPr="00055FF8" w:rsidRDefault="00460612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270" w:type="dxa"/>
            <w:vAlign w:val="bottom"/>
          </w:tcPr>
          <w:p w14:paraId="5E0A7739" w14:textId="77777777" w:rsidR="00460612" w:rsidRPr="00055FF8" w:rsidRDefault="00460612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8CB5E0" w14:textId="437B11DB" w:rsidR="00460612" w:rsidRPr="00055FF8" w:rsidRDefault="00460612" w:rsidP="000C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2A28FD" w14:textId="77777777" w:rsidR="00460612" w:rsidRPr="00055FF8" w:rsidRDefault="00460612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737137" w14:textId="2228A3E8" w:rsidR="00460612" w:rsidRPr="00055FF8" w:rsidRDefault="00460612" w:rsidP="000C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CB15D6" w14:textId="77777777" w:rsidR="00460612" w:rsidRPr="00055FF8" w:rsidRDefault="00460612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1177D4" w14:textId="7981756B" w:rsidR="00460612" w:rsidRPr="00055FF8" w:rsidRDefault="00460612" w:rsidP="000C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12EC5A0" w14:textId="77777777" w:rsidR="00460612" w:rsidRPr="00055FF8" w:rsidRDefault="00460612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A605B26" w14:textId="76F12D31" w:rsidR="00460612" w:rsidRPr="00055FF8" w:rsidRDefault="00460612" w:rsidP="000C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959A59" w14:textId="77777777" w:rsidR="00460612" w:rsidRPr="00055FF8" w:rsidRDefault="00460612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4EFE22" w14:textId="553FB9CC" w:rsidR="00460612" w:rsidRPr="00055FF8" w:rsidRDefault="00460612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623AED" w:rsidRPr="00055FF8" w14:paraId="547BE21E" w14:textId="77777777" w:rsidTr="003B6FCA">
        <w:tc>
          <w:tcPr>
            <w:tcW w:w="3059" w:type="dxa"/>
            <w:shd w:val="clear" w:color="auto" w:fill="auto"/>
          </w:tcPr>
          <w:p w14:paraId="6964950A" w14:textId="77777777" w:rsidR="00623AED" w:rsidRPr="00055FF8" w:rsidRDefault="00623AED" w:rsidP="000C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61" w:type="dxa"/>
            <w:gridSpan w:val="17"/>
          </w:tcPr>
          <w:p w14:paraId="46D780FA" w14:textId="2FC9AC8B" w:rsidR="00623AED" w:rsidRPr="00055FF8" w:rsidRDefault="00623AED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55FF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C5F74" w:rsidRPr="00055FF8" w14:paraId="5229A63B" w14:textId="77777777" w:rsidTr="003B6FCA">
        <w:tc>
          <w:tcPr>
            <w:tcW w:w="4229" w:type="dxa"/>
            <w:gridSpan w:val="2"/>
            <w:shd w:val="clear" w:color="auto" w:fill="auto"/>
          </w:tcPr>
          <w:p w14:paraId="36139DB8" w14:textId="706160A2" w:rsidR="003C5F74" w:rsidRPr="00055FF8" w:rsidRDefault="003C5F74" w:rsidP="000C4641">
            <w:pPr>
              <w:pStyle w:val="acctfourfigures"/>
              <w:tabs>
                <w:tab w:val="clear" w:pos="765"/>
              </w:tabs>
              <w:spacing w:line="360" w:lineRule="exact"/>
              <w:ind w:left="147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ค่าเสื่อมราคาและขาดทุนจากการด้อยค่า</w:t>
            </w:r>
          </w:p>
        </w:tc>
        <w:tc>
          <w:tcPr>
            <w:tcW w:w="270" w:type="dxa"/>
          </w:tcPr>
          <w:p w14:paraId="29966CD8" w14:textId="77777777" w:rsidR="003C5F74" w:rsidRPr="00055FF8" w:rsidRDefault="003C5F74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14:paraId="0ADA5B83" w14:textId="3A452F97" w:rsidR="003C5F74" w:rsidRPr="00055FF8" w:rsidRDefault="003C5F74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F5572D" w14:textId="77777777" w:rsidR="003C5F74" w:rsidRPr="00055FF8" w:rsidRDefault="003C5F74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1E4817" w14:textId="77777777" w:rsidR="003C5F74" w:rsidRPr="00055FF8" w:rsidRDefault="003C5F74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C0862E" w14:textId="77777777" w:rsidR="003C5F74" w:rsidRPr="00055FF8" w:rsidRDefault="003C5F74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E854CC" w14:textId="77777777" w:rsidR="003C5F74" w:rsidRPr="00055FF8" w:rsidRDefault="003C5F74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9F7E4" w14:textId="77777777" w:rsidR="003C5F74" w:rsidRPr="00055FF8" w:rsidRDefault="003C5F74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77C13D" w14:textId="77777777" w:rsidR="003C5F74" w:rsidRPr="00055FF8" w:rsidRDefault="003C5F74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3D3213" w14:textId="77777777" w:rsidR="003C5F74" w:rsidRPr="00055FF8" w:rsidRDefault="003C5F74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B6F8EB" w14:textId="77777777" w:rsidR="003C5F74" w:rsidRPr="00055FF8" w:rsidRDefault="003C5F74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780625" w14:textId="77777777" w:rsidR="003C5F74" w:rsidRPr="00055FF8" w:rsidRDefault="003C5F74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908AD1" w14:textId="77777777" w:rsidR="003C5F74" w:rsidRPr="00055FF8" w:rsidRDefault="003C5F74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A3172" w14:textId="77777777" w:rsidR="003C5F74" w:rsidRPr="00055FF8" w:rsidRDefault="003C5F74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B79AC3" w14:textId="77777777" w:rsidR="003C5F74" w:rsidRPr="00055FF8" w:rsidRDefault="003C5F74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B8F518" w14:textId="77777777" w:rsidR="003C5F74" w:rsidRPr="00055FF8" w:rsidRDefault="003C5F74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9F73C8" w14:textId="77777777" w:rsidR="003C5F74" w:rsidRPr="00055FF8" w:rsidRDefault="003C5F74" w:rsidP="000C464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6AA6" w:rsidRPr="00055FF8" w14:paraId="33D59C6A" w14:textId="77777777" w:rsidTr="005950E5">
        <w:trPr>
          <w:trHeight w:val="344"/>
        </w:trPr>
        <w:tc>
          <w:tcPr>
            <w:tcW w:w="3059" w:type="dxa"/>
            <w:shd w:val="clear" w:color="auto" w:fill="auto"/>
          </w:tcPr>
          <w:p w14:paraId="3B49ACFF" w14:textId="35C0B616" w:rsidR="00786AA6" w:rsidRPr="00055FF8" w:rsidRDefault="00F15712" w:rsidP="00873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786AA6"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86AA6"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786AA6"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786AA6"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7C3D" w:rsidRPr="00055FF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147E9266" w14:textId="69F5F1B5" w:rsidR="00786AA6" w:rsidRPr="00055FF8" w:rsidRDefault="00786AA6" w:rsidP="00904CF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C30BC6" w14:textId="77777777" w:rsidR="00786AA6" w:rsidRPr="00055FF8" w:rsidRDefault="00786AA6" w:rsidP="00786AA6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13A79807" w14:textId="4B57350E" w:rsidR="00786AA6" w:rsidRPr="00055FF8" w:rsidRDefault="00527C3D" w:rsidP="008733DE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(50,631)</w:t>
            </w:r>
          </w:p>
        </w:tc>
        <w:tc>
          <w:tcPr>
            <w:tcW w:w="270" w:type="dxa"/>
          </w:tcPr>
          <w:p w14:paraId="1F800A01" w14:textId="77777777" w:rsidR="00786AA6" w:rsidRPr="00055FF8" w:rsidRDefault="00786AA6" w:rsidP="00786AA6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0C8A74" w14:textId="1602CD38" w:rsidR="00786AA6" w:rsidRPr="00055FF8" w:rsidRDefault="00527C3D" w:rsidP="00786AA6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(259,542)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283F90" w14:textId="77777777" w:rsidR="00786AA6" w:rsidRPr="00055FF8" w:rsidRDefault="00786AA6" w:rsidP="00786AA6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1B2C5D" w14:textId="1772EFF2" w:rsidR="00786AA6" w:rsidRPr="00055FF8" w:rsidRDefault="00527C3D" w:rsidP="00786AA6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(745,517)</w:t>
            </w:r>
          </w:p>
        </w:tc>
        <w:tc>
          <w:tcPr>
            <w:tcW w:w="270" w:type="dxa"/>
            <w:vAlign w:val="bottom"/>
          </w:tcPr>
          <w:p w14:paraId="0681B658" w14:textId="77777777" w:rsidR="00786AA6" w:rsidRPr="00055FF8" w:rsidRDefault="00786AA6" w:rsidP="00786AA6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3CF72E" w14:textId="387C4368" w:rsidR="00786AA6" w:rsidRPr="00055FF8" w:rsidRDefault="00527C3D" w:rsidP="00786AA6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(20,060)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375CD" w14:textId="77777777" w:rsidR="00786AA6" w:rsidRPr="00055FF8" w:rsidRDefault="00786AA6" w:rsidP="00786AA6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2B2E5D" w14:textId="49667926" w:rsidR="00786AA6" w:rsidRPr="00055FF8" w:rsidRDefault="00527C3D" w:rsidP="00786AA6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(51,873)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E670C" w14:textId="77777777" w:rsidR="00786AA6" w:rsidRPr="00055FF8" w:rsidRDefault="00786AA6" w:rsidP="00786AA6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E41937" w14:textId="678495E2" w:rsidR="00786AA6" w:rsidRPr="00055FF8" w:rsidRDefault="00527C3D" w:rsidP="008733DE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(28,797)</w:t>
            </w:r>
          </w:p>
        </w:tc>
        <w:tc>
          <w:tcPr>
            <w:tcW w:w="270" w:type="dxa"/>
          </w:tcPr>
          <w:p w14:paraId="56A8355C" w14:textId="77777777" w:rsidR="00786AA6" w:rsidRPr="00055FF8" w:rsidRDefault="00786AA6" w:rsidP="00786AA6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13F74C" w14:textId="3E3C6E98" w:rsidR="00786AA6" w:rsidRPr="00055FF8" w:rsidRDefault="00527C3D" w:rsidP="008733DE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(16,632)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02CF2A" w14:textId="77777777" w:rsidR="00786AA6" w:rsidRPr="00055FF8" w:rsidRDefault="00786AA6" w:rsidP="00786AA6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D24CB6" w14:textId="2D9B716B" w:rsidR="00786AA6" w:rsidRPr="00055FF8" w:rsidRDefault="00527C3D" w:rsidP="00786AA6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(1,173,052)</w:t>
            </w:r>
          </w:p>
        </w:tc>
      </w:tr>
      <w:tr w:rsidR="00527C3D" w:rsidRPr="00055FF8" w14:paraId="2A627DA3" w14:textId="77777777" w:rsidTr="003B6FCA">
        <w:tc>
          <w:tcPr>
            <w:tcW w:w="3059" w:type="dxa"/>
            <w:shd w:val="clear" w:color="auto" w:fill="auto"/>
          </w:tcPr>
          <w:p w14:paraId="24DE4E20" w14:textId="03ED9A08" w:rsidR="00527C3D" w:rsidRPr="00055FF8" w:rsidRDefault="00527C3D" w:rsidP="00527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7F67DD44" w14:textId="55D7DE3A" w:rsidR="00527C3D" w:rsidRPr="00055FF8" w:rsidRDefault="00527C3D" w:rsidP="00904CF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A06A05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</w:tcPr>
          <w:p w14:paraId="7B102671" w14:textId="0E0173E1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(2,506)</w:t>
            </w:r>
          </w:p>
        </w:tc>
        <w:tc>
          <w:tcPr>
            <w:tcW w:w="270" w:type="dxa"/>
          </w:tcPr>
          <w:p w14:paraId="359FBB15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D8DC2F" w14:textId="3B0F6E79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(27,461)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83E2D2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A173C6" w14:textId="65A2BE0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(49,146)</w:t>
            </w:r>
          </w:p>
        </w:tc>
        <w:tc>
          <w:tcPr>
            <w:tcW w:w="270" w:type="dxa"/>
          </w:tcPr>
          <w:p w14:paraId="53E33278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1400A2" w14:textId="36B7C1FD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(1,219)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6914ED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54AC48" w14:textId="206A844D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(1,487)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61F416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DDD717" w14:textId="2093E8FE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(3,100)</w:t>
            </w:r>
          </w:p>
        </w:tc>
        <w:tc>
          <w:tcPr>
            <w:tcW w:w="270" w:type="dxa"/>
          </w:tcPr>
          <w:p w14:paraId="16918B2A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947CC2" w14:textId="66C15638" w:rsidR="00527C3D" w:rsidRPr="00055FF8" w:rsidRDefault="00527C3D" w:rsidP="00ED6F49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8308A7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EFB0E7" w14:textId="2EAB78D7" w:rsidR="00527C3D" w:rsidRPr="00055FF8" w:rsidRDefault="00527C3D" w:rsidP="00527C3D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(84,919)</w:t>
            </w:r>
          </w:p>
        </w:tc>
      </w:tr>
      <w:tr w:rsidR="00527C3D" w:rsidRPr="00055FF8" w14:paraId="72C9D81C" w14:textId="77777777">
        <w:tc>
          <w:tcPr>
            <w:tcW w:w="3059" w:type="dxa"/>
            <w:shd w:val="clear" w:color="auto" w:fill="auto"/>
          </w:tcPr>
          <w:p w14:paraId="5077BE03" w14:textId="4D3ACC05" w:rsidR="00527C3D" w:rsidRPr="00055FF8" w:rsidRDefault="00527C3D" w:rsidP="00527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pacing w:val="-4"/>
                <w:sz w:val="30"/>
                <w:szCs w:val="30"/>
                <w:cs/>
              </w:rPr>
              <w:t>ตัดจำหน่าย</w:t>
            </w:r>
            <w:r w:rsidRPr="00055FF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1CC15807" w14:textId="6E04E975" w:rsidR="00527C3D" w:rsidRPr="00055FF8" w:rsidRDefault="00527C3D" w:rsidP="00904CF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5ABD57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</w:tcPr>
          <w:p w14:paraId="741E804E" w14:textId="5286AD16" w:rsidR="00527C3D" w:rsidRPr="00055FF8" w:rsidRDefault="00527C3D" w:rsidP="00ED6F49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D1809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FFFA18" w14:textId="22C55A21" w:rsidR="00527C3D" w:rsidRPr="00055FF8" w:rsidRDefault="00527C3D" w:rsidP="00ED6F49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2A48FA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3E8BFD" w14:textId="38BB3BC0" w:rsidR="00527C3D" w:rsidRPr="00055FF8" w:rsidRDefault="00527C3D" w:rsidP="00ED6F49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8D5BC6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06A64D" w14:textId="732454BD" w:rsidR="00527C3D" w:rsidRPr="00055FF8" w:rsidRDefault="00527C3D" w:rsidP="00ED6F49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26BCFA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2C96F7" w14:textId="7E5482A6" w:rsidR="00527C3D" w:rsidRPr="00055FF8" w:rsidRDefault="00527C3D" w:rsidP="00ED6F49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85AE6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B3E2E0" w14:textId="26C7BDCF" w:rsidR="00527C3D" w:rsidRPr="00055FF8" w:rsidRDefault="00527C3D" w:rsidP="00ED6F49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13837E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843A1" w14:textId="67836FAD" w:rsidR="00527C3D" w:rsidRPr="00055FF8" w:rsidRDefault="00527C3D" w:rsidP="00527C3D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16,632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373C93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1B9903" w14:textId="5D1080B7" w:rsidR="00527C3D" w:rsidRPr="00055FF8" w:rsidRDefault="00527C3D" w:rsidP="00527C3D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16,632</w:t>
            </w:r>
          </w:p>
        </w:tc>
      </w:tr>
      <w:tr w:rsidR="00527C3D" w:rsidRPr="00055FF8" w14:paraId="5CC807A2" w14:textId="77777777" w:rsidTr="003B6FCA">
        <w:tc>
          <w:tcPr>
            <w:tcW w:w="3059" w:type="dxa"/>
            <w:shd w:val="clear" w:color="auto" w:fill="auto"/>
          </w:tcPr>
          <w:p w14:paraId="68330D2A" w14:textId="63B1AE9C" w:rsidR="00527C3D" w:rsidRPr="00055FF8" w:rsidRDefault="00527C3D" w:rsidP="00527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170" w:type="dxa"/>
          </w:tcPr>
          <w:p w14:paraId="098CF6E7" w14:textId="36870773" w:rsidR="00527C3D" w:rsidRPr="00055FF8" w:rsidRDefault="00527C3D" w:rsidP="00904CF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E8ABF2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1" w:type="dxa"/>
          </w:tcPr>
          <w:p w14:paraId="1C194D51" w14:textId="23DB9088" w:rsidR="00527C3D" w:rsidRPr="00055FF8" w:rsidRDefault="00527C3D" w:rsidP="00ED6F49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B7CD35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48273F" w14:textId="12B36330" w:rsidR="00527C3D" w:rsidRPr="00055FF8" w:rsidRDefault="00527C3D" w:rsidP="00ED6F49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16702F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DA7BD1" w14:textId="60B8B71C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9,580</w:t>
            </w:r>
          </w:p>
        </w:tc>
        <w:tc>
          <w:tcPr>
            <w:tcW w:w="270" w:type="dxa"/>
            <w:vAlign w:val="bottom"/>
          </w:tcPr>
          <w:p w14:paraId="35CCB201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D5A93C" w14:textId="54092EA7" w:rsidR="00527C3D" w:rsidRPr="00055FF8" w:rsidRDefault="00527C3D" w:rsidP="00ED6F49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CA1740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EAAB6B" w14:textId="2E1C6A91" w:rsidR="00527C3D" w:rsidRPr="00055FF8" w:rsidRDefault="00527C3D" w:rsidP="00ED6F49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BF186A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186DC1" w14:textId="5DFD0ED4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1,227</w:t>
            </w:r>
          </w:p>
        </w:tc>
        <w:tc>
          <w:tcPr>
            <w:tcW w:w="270" w:type="dxa"/>
          </w:tcPr>
          <w:p w14:paraId="1D375763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20355F" w14:textId="2ECB19F8" w:rsidR="00527C3D" w:rsidRPr="00055FF8" w:rsidRDefault="00527C3D" w:rsidP="00ED6F49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AC777F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7111E4" w14:textId="3B3882D9" w:rsidR="00527C3D" w:rsidRPr="00055FF8" w:rsidRDefault="00527C3D" w:rsidP="00527C3D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10,807</w:t>
            </w:r>
          </w:p>
        </w:tc>
      </w:tr>
      <w:tr w:rsidR="00527C3D" w:rsidRPr="00055FF8" w14:paraId="3285F76F" w14:textId="77777777" w:rsidTr="003B6FCA">
        <w:tc>
          <w:tcPr>
            <w:tcW w:w="3059" w:type="dxa"/>
            <w:shd w:val="clear" w:color="auto" w:fill="auto"/>
          </w:tcPr>
          <w:p w14:paraId="6C54A830" w14:textId="79370B6D" w:rsidR="00527C3D" w:rsidRPr="00055FF8" w:rsidRDefault="00527C3D" w:rsidP="00527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  <w:p w14:paraId="00D9A759" w14:textId="52CDF965" w:rsidR="00527C3D" w:rsidRPr="00055FF8" w:rsidRDefault="00527C3D" w:rsidP="00527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"/>
              </w:tabs>
              <w:spacing w:line="360" w:lineRule="exact"/>
              <w:ind w:left="237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1B84F1F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8F5BE79" w14:textId="46C0431C" w:rsidR="00527C3D" w:rsidRPr="00055FF8" w:rsidRDefault="00527C3D" w:rsidP="00ED6F4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990A30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7394BA35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828BDC2" w14:textId="2BB877EB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(53,137)</w:t>
            </w:r>
          </w:p>
        </w:tc>
        <w:tc>
          <w:tcPr>
            <w:tcW w:w="270" w:type="dxa"/>
          </w:tcPr>
          <w:p w14:paraId="4E04B203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E04B8" w14:textId="69B35172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(287,003)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77C256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73FA0" w14:textId="36867598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(785,083)</w:t>
            </w:r>
          </w:p>
        </w:tc>
        <w:tc>
          <w:tcPr>
            <w:tcW w:w="270" w:type="dxa"/>
            <w:vAlign w:val="bottom"/>
          </w:tcPr>
          <w:p w14:paraId="0600A3A3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254C4" w14:textId="215A99CB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(21,279)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CAD804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DF21D" w14:textId="1DDA9911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(53,360)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CE0227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54DD0" w14:textId="2F89865B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(30,670)</w:t>
            </w:r>
          </w:p>
        </w:tc>
        <w:tc>
          <w:tcPr>
            <w:tcW w:w="270" w:type="dxa"/>
          </w:tcPr>
          <w:p w14:paraId="2DF6EE85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8C1D55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292281" w14:textId="5B4E20C4" w:rsidR="00527C3D" w:rsidRPr="00055FF8" w:rsidRDefault="00527C3D" w:rsidP="00ED6F49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1DA5ED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340B2" w14:textId="7DB816CF" w:rsidR="00527C3D" w:rsidRPr="00055FF8" w:rsidRDefault="00527C3D" w:rsidP="00527C3D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(1,230,532)</w:t>
            </w:r>
          </w:p>
        </w:tc>
      </w:tr>
      <w:tr w:rsidR="00527C3D" w:rsidRPr="00055FF8" w14:paraId="0D5F9920" w14:textId="77777777" w:rsidTr="003B6FCA">
        <w:tc>
          <w:tcPr>
            <w:tcW w:w="3059" w:type="dxa"/>
            <w:shd w:val="clear" w:color="auto" w:fill="auto"/>
          </w:tcPr>
          <w:p w14:paraId="58722016" w14:textId="77777777" w:rsidR="00527C3D" w:rsidRPr="00055FF8" w:rsidRDefault="00527C3D" w:rsidP="00527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2D45BFC3" w14:textId="1A4FFD09" w:rsidR="00527C3D" w:rsidRPr="00055FF8" w:rsidRDefault="00ED6F49" w:rsidP="00527C3D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DA7886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34EA0F8" w14:textId="09AB033C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(2,469)</w:t>
            </w:r>
          </w:p>
        </w:tc>
        <w:tc>
          <w:tcPr>
            <w:tcW w:w="270" w:type="dxa"/>
          </w:tcPr>
          <w:p w14:paraId="3A822056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1F5FB5" w14:textId="00A7DAC9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(21,863)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A75BC7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789D89" w14:textId="4280F729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(32,416)</w:t>
            </w:r>
          </w:p>
        </w:tc>
        <w:tc>
          <w:tcPr>
            <w:tcW w:w="270" w:type="dxa"/>
          </w:tcPr>
          <w:p w14:paraId="60406C1B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8031C2" w14:textId="6896A4D4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(1,428)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01B32C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4374B3" w14:textId="763E4283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(2,420)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E0EF6F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4E71A2" w14:textId="4D8A9233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(9,743)</w:t>
            </w:r>
          </w:p>
        </w:tc>
        <w:tc>
          <w:tcPr>
            <w:tcW w:w="270" w:type="dxa"/>
          </w:tcPr>
          <w:p w14:paraId="396A1471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9EFC8F" w14:textId="58179D0C" w:rsidR="00527C3D" w:rsidRPr="00055FF8" w:rsidRDefault="00ED6F49" w:rsidP="00527C3D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4BC029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179FF1" w14:textId="141A8901" w:rsidR="00527C3D" w:rsidRPr="00055FF8" w:rsidRDefault="00ED6F49" w:rsidP="00527C3D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(70,3</w:t>
            </w:r>
            <w:r w:rsidR="00372CF3" w:rsidRPr="00055FF8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7C3D" w:rsidRPr="00055FF8" w14:paraId="226D3A46" w14:textId="77777777">
        <w:tc>
          <w:tcPr>
            <w:tcW w:w="3059" w:type="dxa"/>
            <w:shd w:val="clear" w:color="auto" w:fill="auto"/>
          </w:tcPr>
          <w:p w14:paraId="43AB5EF2" w14:textId="0811F2CA" w:rsidR="00527C3D" w:rsidRPr="00055FF8" w:rsidRDefault="00527C3D" w:rsidP="00527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170" w:type="dxa"/>
          </w:tcPr>
          <w:p w14:paraId="20664CAC" w14:textId="676F1AB7" w:rsidR="00527C3D" w:rsidRPr="00055FF8" w:rsidRDefault="00ED6F49" w:rsidP="00527C3D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982566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1" w:type="dxa"/>
          </w:tcPr>
          <w:p w14:paraId="5ADF7566" w14:textId="2C60C1FD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A79E80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78632D" w14:textId="16FEC2C8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81848C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C6C87A" w14:textId="46832B27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8,869</w:t>
            </w:r>
          </w:p>
        </w:tc>
        <w:tc>
          <w:tcPr>
            <w:tcW w:w="270" w:type="dxa"/>
            <w:vAlign w:val="bottom"/>
          </w:tcPr>
          <w:p w14:paraId="3F05AD16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CE0ABE" w14:textId="311B4F5C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7F0E7E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5BA7BB" w14:textId="7FC04E3D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E6E01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0ED144" w14:textId="0F8687DA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2,592</w:t>
            </w:r>
          </w:p>
        </w:tc>
        <w:tc>
          <w:tcPr>
            <w:tcW w:w="270" w:type="dxa"/>
          </w:tcPr>
          <w:p w14:paraId="2F7EDA52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8A539B" w14:textId="37167C41" w:rsidR="00527C3D" w:rsidRPr="00055FF8" w:rsidRDefault="00ED6F49" w:rsidP="00527C3D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B636A7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5B7A3C" w14:textId="74A99D15" w:rsidR="00527C3D" w:rsidRPr="00055FF8" w:rsidRDefault="00ED6F49" w:rsidP="00527C3D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11,471</w:t>
            </w:r>
          </w:p>
        </w:tc>
      </w:tr>
      <w:tr w:rsidR="00527C3D" w:rsidRPr="00055FF8" w14:paraId="450F3539" w14:textId="77777777" w:rsidTr="003B6FCA">
        <w:tc>
          <w:tcPr>
            <w:tcW w:w="3059" w:type="dxa"/>
            <w:shd w:val="clear" w:color="auto" w:fill="auto"/>
          </w:tcPr>
          <w:p w14:paraId="53614740" w14:textId="792CC9F6" w:rsidR="00527C3D" w:rsidRPr="00055FF8" w:rsidRDefault="00527C3D" w:rsidP="00527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F74874" w14:textId="29FC15CF" w:rsidR="00527C3D" w:rsidRPr="00055FF8" w:rsidRDefault="00ED6F49" w:rsidP="00527C3D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A35AB1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37DAF5E5" w14:textId="46DD5E52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(55,606)</w:t>
            </w:r>
          </w:p>
        </w:tc>
        <w:tc>
          <w:tcPr>
            <w:tcW w:w="270" w:type="dxa"/>
          </w:tcPr>
          <w:p w14:paraId="66181181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46E5C" w14:textId="35784B81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(308,866)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EA99DC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D6FFA" w14:textId="62F553ED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(808,630)</w:t>
            </w:r>
          </w:p>
        </w:tc>
        <w:tc>
          <w:tcPr>
            <w:tcW w:w="270" w:type="dxa"/>
            <w:vAlign w:val="bottom"/>
          </w:tcPr>
          <w:p w14:paraId="4E5DA89B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A1387" w14:textId="78A1908C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(22,697)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6C1E59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5235C" w14:textId="693348D0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(55,780)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BA50E6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E3E2D" w14:textId="6F7D3A70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(37,821)</w:t>
            </w:r>
          </w:p>
        </w:tc>
        <w:tc>
          <w:tcPr>
            <w:tcW w:w="270" w:type="dxa"/>
          </w:tcPr>
          <w:p w14:paraId="59642E25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4B2D8F" w14:textId="3237C397" w:rsidR="00527C3D" w:rsidRPr="00055FF8" w:rsidRDefault="00ED6F49" w:rsidP="00527C3D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1FCB46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60DE1" w14:textId="205736B9" w:rsidR="00527C3D" w:rsidRPr="00055FF8" w:rsidRDefault="00ED6F49" w:rsidP="00527C3D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(1,289,400)</w:t>
            </w:r>
          </w:p>
        </w:tc>
      </w:tr>
      <w:tr w:rsidR="00527C3D" w:rsidRPr="00055FF8" w14:paraId="26E0166E" w14:textId="77777777" w:rsidTr="003B6FCA">
        <w:trPr>
          <w:trHeight w:hRule="exact" w:val="274"/>
        </w:trPr>
        <w:tc>
          <w:tcPr>
            <w:tcW w:w="3059" w:type="dxa"/>
            <w:shd w:val="clear" w:color="auto" w:fill="auto"/>
          </w:tcPr>
          <w:p w14:paraId="764C91F6" w14:textId="77777777" w:rsidR="00527C3D" w:rsidRPr="00055FF8" w:rsidRDefault="00527C3D" w:rsidP="00527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7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8891D6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4FA82A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16F342FB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5D4412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91272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158A30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3270F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CDE3933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52FB3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439528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E0309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875281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4D75D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76BC9E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2EA4DB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774CE2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D6673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27C3D" w:rsidRPr="00055FF8" w14:paraId="1FA7C2B5" w14:textId="77777777" w:rsidTr="003B6FCA">
        <w:tc>
          <w:tcPr>
            <w:tcW w:w="3059" w:type="dxa"/>
            <w:shd w:val="clear" w:color="auto" w:fill="auto"/>
          </w:tcPr>
          <w:p w14:paraId="68042501" w14:textId="77777777" w:rsidR="00527C3D" w:rsidRPr="00055FF8" w:rsidRDefault="00527C3D" w:rsidP="00527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7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020C8F2D" w14:textId="7B77A690" w:rsidR="00527C3D" w:rsidRPr="00055FF8" w:rsidRDefault="00527C3D" w:rsidP="00527C3D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6DD75D5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1" w:type="dxa"/>
          </w:tcPr>
          <w:p w14:paraId="68FE46F8" w14:textId="569A6092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DF579B9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4BA20C" w14:textId="1D86C759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94794E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FE8218" w14:textId="3BAE01C5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D1CDF9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D7C204" w14:textId="22A8AAD2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3AF743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2C76B8" w14:textId="2ADAB042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D33F38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2D2109" w14:textId="717183D0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6591A01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77A00" w14:textId="13319D70" w:rsidR="00527C3D" w:rsidRPr="00055FF8" w:rsidRDefault="00527C3D" w:rsidP="00527C3D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1FF91C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A4A056" w14:textId="688A0D6A" w:rsidR="00527C3D" w:rsidRPr="00055FF8" w:rsidRDefault="00527C3D" w:rsidP="00527C3D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527C3D" w:rsidRPr="00055FF8" w14:paraId="795CB91E" w14:textId="77777777" w:rsidTr="003B6FCA">
        <w:tc>
          <w:tcPr>
            <w:tcW w:w="3059" w:type="dxa"/>
            <w:shd w:val="clear" w:color="auto" w:fill="auto"/>
          </w:tcPr>
          <w:p w14:paraId="01E56DD4" w14:textId="0C6C45EF" w:rsidR="00527C3D" w:rsidRPr="00055FF8" w:rsidRDefault="00527C3D" w:rsidP="00527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7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48DADA4" w14:textId="0C7D32FF" w:rsidR="00527C3D" w:rsidRPr="00055FF8" w:rsidRDefault="00527C3D" w:rsidP="00527C3D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476,008</w:t>
            </w:r>
          </w:p>
        </w:tc>
        <w:tc>
          <w:tcPr>
            <w:tcW w:w="270" w:type="dxa"/>
          </w:tcPr>
          <w:p w14:paraId="0A4B34F6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40AA755C" w14:textId="168DC22F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61,762</w:t>
            </w:r>
          </w:p>
        </w:tc>
        <w:tc>
          <w:tcPr>
            <w:tcW w:w="270" w:type="dxa"/>
          </w:tcPr>
          <w:p w14:paraId="66653472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99EB14" w14:textId="7B066B05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88,384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DC4D29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88F123" w14:textId="24222E2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105,917</w:t>
            </w:r>
          </w:p>
        </w:tc>
        <w:tc>
          <w:tcPr>
            <w:tcW w:w="270" w:type="dxa"/>
            <w:vAlign w:val="bottom"/>
          </w:tcPr>
          <w:p w14:paraId="6897C459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54751B" w14:textId="227A98A3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1D606E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092AB6" w14:textId="77A3A70C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21,873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B85E48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05EC03" w14:textId="7A23DD32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12,055</w:t>
            </w:r>
          </w:p>
        </w:tc>
        <w:tc>
          <w:tcPr>
            <w:tcW w:w="270" w:type="dxa"/>
          </w:tcPr>
          <w:p w14:paraId="5E3C12AB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A51352" w14:textId="3DA0E958" w:rsidR="00527C3D" w:rsidRPr="00055FF8" w:rsidRDefault="00527C3D" w:rsidP="00527C3D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593,548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E30B86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3E129C" w14:textId="56F43123" w:rsidR="00527C3D" w:rsidRPr="00055FF8" w:rsidRDefault="00527C3D" w:rsidP="00527C3D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1,363,712</w:t>
            </w:r>
          </w:p>
        </w:tc>
      </w:tr>
      <w:tr w:rsidR="00527C3D" w:rsidRPr="00055FF8" w14:paraId="681A7A29" w14:textId="77777777" w:rsidTr="003B6FCA">
        <w:tc>
          <w:tcPr>
            <w:tcW w:w="3059" w:type="dxa"/>
            <w:shd w:val="clear" w:color="auto" w:fill="auto"/>
          </w:tcPr>
          <w:p w14:paraId="1A4AA60E" w14:textId="59E4A0E9" w:rsidR="00527C3D" w:rsidRPr="00055FF8" w:rsidRDefault="00527C3D" w:rsidP="00527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7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31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A6E475" w14:textId="710DFA02" w:rsidR="00527C3D" w:rsidRPr="00055FF8" w:rsidRDefault="00ED6F49" w:rsidP="00527C3D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476,008</w:t>
            </w:r>
          </w:p>
        </w:tc>
        <w:tc>
          <w:tcPr>
            <w:tcW w:w="270" w:type="dxa"/>
          </w:tcPr>
          <w:p w14:paraId="23972D6E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6B99F6FA" w14:textId="403D06F4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59,293</w:t>
            </w:r>
          </w:p>
        </w:tc>
        <w:tc>
          <w:tcPr>
            <w:tcW w:w="270" w:type="dxa"/>
          </w:tcPr>
          <w:p w14:paraId="0CA4C358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6B773" w14:textId="00408B99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66,521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87E42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B08EC2" w14:textId="47380E99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91,224</w:t>
            </w:r>
          </w:p>
        </w:tc>
        <w:tc>
          <w:tcPr>
            <w:tcW w:w="270" w:type="dxa"/>
            <w:vAlign w:val="bottom"/>
          </w:tcPr>
          <w:p w14:paraId="5F6167B7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D4BD02" w14:textId="4C94EF41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63D44A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3D734" w14:textId="08AB7984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19,683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F3A1D6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44E36" w14:textId="35617BD2" w:rsidR="00527C3D" w:rsidRPr="00055FF8" w:rsidRDefault="00ED6F49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12,892</w:t>
            </w:r>
          </w:p>
        </w:tc>
        <w:tc>
          <w:tcPr>
            <w:tcW w:w="270" w:type="dxa"/>
          </w:tcPr>
          <w:p w14:paraId="48893254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5C89A5" w14:textId="3616F304" w:rsidR="00527C3D" w:rsidRPr="00055FF8" w:rsidRDefault="00ED6F49" w:rsidP="00527C3D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846,</w:t>
            </w:r>
            <w:r w:rsidR="00CA6DCA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196392" w14:textId="77777777" w:rsidR="00527C3D" w:rsidRPr="00055FF8" w:rsidRDefault="00527C3D" w:rsidP="00527C3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0DAFB5" w14:textId="1C4CC9FA" w:rsidR="00527C3D" w:rsidRPr="00055FF8" w:rsidRDefault="00ED6F49" w:rsidP="00527C3D">
            <w:pPr>
              <w:pStyle w:val="acctfourfigures"/>
              <w:tabs>
                <w:tab w:val="clear" w:pos="765"/>
                <w:tab w:val="decimal" w:pos="916"/>
              </w:tabs>
              <w:spacing w:line="360" w:lineRule="exac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1,576,</w:t>
            </w:r>
            <w:r w:rsidR="00CA6DCA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226</w:t>
            </w:r>
          </w:p>
        </w:tc>
      </w:tr>
    </w:tbl>
    <w:p w14:paraId="30EBE370" w14:textId="77777777" w:rsidR="0008316F" w:rsidRPr="00055FF8" w:rsidRDefault="0008316F" w:rsidP="00ED4805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  <w:sectPr w:rsidR="0008316F" w:rsidRPr="00055FF8" w:rsidSect="00B42BF1"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56C200F7" w14:textId="77777777" w:rsidR="006610A2" w:rsidRPr="00055FF8" w:rsidRDefault="006610A2" w:rsidP="006610A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055FF8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lastRenderedPageBreak/>
        <w:t>สินทรัพย์ระหว่างการก่อสร้างและติดตั้ง</w:t>
      </w:r>
    </w:p>
    <w:p w14:paraId="0F1FE945" w14:textId="77777777" w:rsidR="006610A2" w:rsidRPr="00055FF8" w:rsidRDefault="006610A2" w:rsidP="006610A2">
      <w:pPr>
        <w:tabs>
          <w:tab w:val="clear" w:pos="227"/>
          <w:tab w:val="clear" w:pos="454"/>
        </w:tabs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266A089" w14:textId="378B1063" w:rsidR="001E101D" w:rsidRPr="00055FF8" w:rsidRDefault="006610A2" w:rsidP="006610A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สินทรัพย์ระหว่างการก่อสร้างและติดตั้งของกลุ่มบริษัทและบริษัท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/>
          <w:spacing w:val="-2"/>
          <w:sz w:val="30"/>
          <w:szCs w:val="30"/>
        </w:rPr>
        <w:t>31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ธันวาคม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/>
          <w:spacing w:val="-2"/>
          <w:sz w:val="30"/>
          <w:szCs w:val="30"/>
        </w:rPr>
        <w:t>256</w:t>
      </w:r>
      <w:r w:rsidR="0050478D" w:rsidRPr="00055FF8">
        <w:rPr>
          <w:rFonts w:asciiTheme="majorBidi" w:hAnsiTheme="majorBidi" w:cs="Angsana New"/>
          <w:spacing w:val="-2"/>
          <w:sz w:val="30"/>
          <w:szCs w:val="30"/>
        </w:rPr>
        <w:t>7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มีจำนวนเงินรวม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/>
          <w:spacing w:val="-2"/>
          <w:sz w:val="30"/>
          <w:szCs w:val="30"/>
        </w:rPr>
        <w:br/>
      </w:r>
      <w:r w:rsidR="008A4BCA" w:rsidRPr="00055FF8">
        <w:rPr>
          <w:rFonts w:asciiTheme="majorBidi" w:hAnsiTheme="majorBidi" w:cstheme="majorBidi"/>
          <w:spacing w:val="-2"/>
          <w:sz w:val="30"/>
          <w:szCs w:val="30"/>
        </w:rPr>
        <w:t>84</w:t>
      </w:r>
      <w:r w:rsidR="00965C1E" w:rsidRPr="00055FF8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8A4BCA" w:rsidRPr="00055FF8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965C1E" w:rsidRPr="00055FF8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055FF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และ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A4BCA" w:rsidRPr="00055FF8">
        <w:rPr>
          <w:rFonts w:asciiTheme="majorBidi" w:hAnsiTheme="majorBidi" w:cstheme="majorBidi"/>
          <w:spacing w:val="-2"/>
          <w:sz w:val="30"/>
          <w:szCs w:val="30"/>
        </w:rPr>
        <w:t>84</w:t>
      </w:r>
      <w:r w:rsidR="00FE7A3A" w:rsidRPr="00055FF8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B16CED" w:rsidRPr="00055FF8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923C1E" w:rsidRPr="00055FF8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786AA6" w:rsidRPr="00055FF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ตามลำดับ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3F3423" w:rsidRPr="00055FF8">
        <w:rPr>
          <w:rFonts w:asciiTheme="majorBidi" w:hAnsiTheme="majorBidi" w:cs="Angsana New"/>
          <w:i/>
          <w:iCs/>
          <w:spacing w:val="-2"/>
          <w:sz w:val="30"/>
          <w:szCs w:val="30"/>
        </w:rPr>
        <w:t>256</w:t>
      </w:r>
      <w:r w:rsidR="0050478D" w:rsidRPr="00055FF8">
        <w:rPr>
          <w:rFonts w:asciiTheme="majorBidi" w:hAnsiTheme="majorBidi" w:cs="Angsana New"/>
          <w:i/>
          <w:iCs/>
          <w:spacing w:val="-2"/>
          <w:sz w:val="30"/>
          <w:szCs w:val="30"/>
        </w:rPr>
        <w:t>6</w:t>
      </w:r>
      <w:r w:rsidRPr="00055FF8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: </w:t>
      </w:r>
      <w:r w:rsidR="0050478D" w:rsidRPr="00055FF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595.7 </w:t>
      </w:r>
      <w:r w:rsidR="0050478D" w:rsidRPr="00055FF8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ล้านบาท</w:t>
      </w:r>
      <w:r w:rsidR="0050478D" w:rsidRPr="00055FF8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50478D" w:rsidRPr="00055FF8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และ</w:t>
      </w:r>
      <w:r w:rsidR="0050478D" w:rsidRPr="00055FF8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50478D" w:rsidRPr="00055FF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593.5 </w:t>
      </w:r>
      <w:r w:rsidR="0050478D" w:rsidRPr="00055FF8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ล้านบาท</w:t>
      </w:r>
      <w:r w:rsidR="0050478D" w:rsidRPr="00055FF8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ตามลำดับ</w:t>
      </w:r>
      <w:r w:rsidRPr="00055FF8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)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ส่วนใหญ่เป็นต้นทุน</w:t>
      </w:r>
      <w:r w:rsidR="002B7162"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อาคาร</w:t>
      </w:r>
      <w:r w:rsidR="00316FBB"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เครื่องจักรและอุปกรณ์</w:t>
      </w:r>
      <w:r w:rsidRPr="00055F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pacing w:val="-2"/>
          <w:sz w:val="30"/>
          <w:szCs w:val="30"/>
          <w:cs/>
        </w:rPr>
        <w:t>รวมทั้งต้นทุนการติดตั้งที่เกี่ยวข้อง</w:t>
      </w:r>
    </w:p>
    <w:p w14:paraId="6B33F658" w14:textId="77777777" w:rsidR="001E101D" w:rsidRPr="00055FF8" w:rsidRDefault="001E101D" w:rsidP="006610A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70C35F82" w14:textId="36295879" w:rsidR="007B413C" w:rsidRPr="00055FF8" w:rsidRDefault="007B413C" w:rsidP="006610A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055FF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การค้ำประกัน</w:t>
      </w:r>
    </w:p>
    <w:p w14:paraId="1233F212" w14:textId="77777777" w:rsidR="007B413C" w:rsidRPr="00055FF8" w:rsidRDefault="007B413C" w:rsidP="007B413C">
      <w:pPr>
        <w:tabs>
          <w:tab w:val="clear" w:pos="227"/>
          <w:tab w:val="clear" w:pos="454"/>
        </w:tabs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A38CD67" w14:textId="4942FFC8" w:rsidR="004C33E5" w:rsidRPr="00055FF8" w:rsidRDefault="007B413C" w:rsidP="00673A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153E7" w:rsidRPr="00055FF8">
        <w:rPr>
          <w:rFonts w:asciiTheme="majorBidi" w:hAnsiTheme="majorBidi" w:cstheme="majorBidi"/>
          <w:sz w:val="30"/>
          <w:szCs w:val="30"/>
        </w:rPr>
        <w:t>3</w:t>
      </w:r>
      <w:r w:rsidR="00420A13" w:rsidRPr="00055FF8">
        <w:rPr>
          <w:rFonts w:asciiTheme="majorBidi" w:hAnsiTheme="majorBidi" w:cstheme="majorBidi"/>
          <w:sz w:val="30"/>
          <w:szCs w:val="30"/>
        </w:rPr>
        <w:t>1</w:t>
      </w:r>
      <w:r w:rsidR="00420A13" w:rsidRPr="00055FF8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Pr="00055F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/>
          <w:sz w:val="30"/>
          <w:szCs w:val="30"/>
        </w:rPr>
        <w:t>256</w:t>
      </w:r>
      <w:r w:rsidR="0050478D" w:rsidRPr="00055FF8">
        <w:rPr>
          <w:rFonts w:asciiTheme="majorBidi" w:hAnsiTheme="majorBidi" w:cstheme="majorBidi"/>
          <w:sz w:val="30"/>
          <w:szCs w:val="30"/>
        </w:rPr>
        <w:t>7</w:t>
      </w:r>
      <w:r w:rsidRPr="00055FF8">
        <w:rPr>
          <w:rFonts w:asciiTheme="majorBidi" w:hAnsiTheme="majorBidi" w:cstheme="majorBidi"/>
          <w:sz w:val="30"/>
          <w:szCs w:val="30"/>
        </w:rPr>
        <w:t xml:space="preserve"> </w:t>
      </w:r>
      <w:r w:rsidRPr="00055FF8">
        <w:rPr>
          <w:rFonts w:asciiTheme="majorBidi" w:hAnsiTheme="majorBidi" w:cstheme="majorBidi"/>
          <w:sz w:val="30"/>
          <w:szCs w:val="30"/>
          <w:cs/>
        </w:rPr>
        <w:t>ทรัพย์สินของกลุ่มบริษัท</w:t>
      </w:r>
      <w:r w:rsidR="00B21E65" w:rsidRPr="00055FF8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055FF8">
        <w:rPr>
          <w:rFonts w:asciiTheme="majorBidi" w:hAnsiTheme="majorBidi" w:cstheme="majorBidi"/>
          <w:sz w:val="30"/>
          <w:szCs w:val="30"/>
          <w:cs/>
        </w:rPr>
        <w:t>มูลค่าตามบัญชีจำนวน</w:t>
      </w:r>
      <w:r w:rsidRPr="00055FF8">
        <w:rPr>
          <w:rFonts w:asciiTheme="majorBidi" w:hAnsiTheme="majorBidi" w:cstheme="majorBidi"/>
          <w:sz w:val="30"/>
          <w:szCs w:val="30"/>
        </w:rPr>
        <w:t xml:space="preserve"> </w:t>
      </w:r>
      <w:r w:rsidR="00B16CED" w:rsidRPr="00055FF8">
        <w:rPr>
          <w:rFonts w:asciiTheme="majorBidi" w:hAnsiTheme="majorBidi" w:cstheme="majorBidi"/>
          <w:spacing w:val="-2"/>
          <w:sz w:val="30"/>
          <w:szCs w:val="30"/>
        </w:rPr>
        <w:t>517.1</w:t>
      </w:r>
      <w:r w:rsidR="00BA37BC" w:rsidRPr="00055FF8">
        <w:rPr>
          <w:rFonts w:asciiTheme="majorBidi" w:hAnsiTheme="majorBidi" w:cstheme="majorBidi"/>
          <w:sz w:val="30"/>
          <w:szCs w:val="30"/>
        </w:rPr>
        <w:t xml:space="preserve"> </w:t>
      </w:r>
      <w:r w:rsidRPr="00055FF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12572B" w:rsidRPr="00055FF8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055F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6CED" w:rsidRPr="00055FF8">
        <w:rPr>
          <w:rFonts w:asciiTheme="majorBidi" w:hAnsiTheme="majorBidi" w:cstheme="majorBidi"/>
          <w:spacing w:val="-2"/>
          <w:sz w:val="30"/>
          <w:szCs w:val="30"/>
        </w:rPr>
        <w:t>471.4</w:t>
      </w:r>
      <w:r w:rsidR="00786AA6" w:rsidRPr="00055FF8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="00AD120A" w:rsidRPr="00055FF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</w:t>
      </w:r>
      <w:r w:rsidR="00591C3B" w:rsidRPr="00055FF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ตามลำดับ </w:t>
      </w:r>
      <w:r w:rsidRPr="00055FF8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Pr="00055FF8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50478D" w:rsidRPr="00055FF8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Pr="00055FF8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:</w:t>
      </w:r>
      <w:r w:rsidRPr="00055FF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50478D" w:rsidRPr="00055FF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534.9 </w:t>
      </w:r>
      <w:r w:rsidR="0050478D" w:rsidRPr="00055FF8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ล้านบาท</w:t>
      </w:r>
      <w:r w:rsidR="0050478D" w:rsidRPr="00055FF8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="0050478D" w:rsidRPr="00055FF8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และ</w:t>
      </w:r>
      <w:r w:rsidR="0050478D" w:rsidRPr="00055FF8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="0050478D" w:rsidRPr="00055FF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487.6 </w:t>
      </w:r>
      <w:r w:rsidR="0050478D" w:rsidRPr="00055FF8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ล้านบาท</w:t>
      </w:r>
      <w:r w:rsidR="0050478D" w:rsidRPr="00055FF8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="00591C3B" w:rsidRPr="00055FF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ตามลำดับ</w:t>
      </w:r>
      <w:r w:rsidRPr="00055FF8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)</w:t>
      </w:r>
      <w:r w:rsidRPr="00055FF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ใช้เพื่อเป็นหลักประกันวงเงินกู้ยืม</w:t>
      </w:r>
      <w:r w:rsidRPr="00055FF8">
        <w:rPr>
          <w:rFonts w:asciiTheme="majorBidi" w:hAnsiTheme="majorBidi" w:cstheme="majorBidi" w:hint="cs"/>
          <w:spacing w:val="-4"/>
          <w:sz w:val="30"/>
          <w:szCs w:val="30"/>
          <w:cs/>
        </w:rPr>
        <w:t>ระยะสั้น</w:t>
      </w:r>
      <w:r w:rsidRPr="00055FF8">
        <w:rPr>
          <w:rFonts w:asciiTheme="majorBidi" w:hAnsiTheme="majorBidi" w:cstheme="majorBidi"/>
          <w:spacing w:val="-2"/>
          <w:sz w:val="30"/>
          <w:szCs w:val="30"/>
          <w:cs/>
        </w:rPr>
        <w:t>จากสถาบันการเงิ</w:t>
      </w:r>
      <w:r w:rsidRPr="00055FF8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</w:p>
    <w:p w14:paraId="4F14F352" w14:textId="77777777" w:rsidR="00430FC1" w:rsidRPr="00055FF8" w:rsidRDefault="00430FC1" w:rsidP="006610A2">
      <w:pPr>
        <w:tabs>
          <w:tab w:val="clear" w:pos="227"/>
          <w:tab w:val="clear" w:pos="454"/>
        </w:tabs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0D16CE6" w14:textId="5FEAE799" w:rsidR="008C3466" w:rsidRPr="00055FF8" w:rsidRDefault="007619AD" w:rsidP="00220165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/>
          <w:b/>
          <w:bCs/>
          <w:sz w:val="30"/>
          <w:szCs w:val="30"/>
          <w:cs/>
        </w:rPr>
        <w:t>ส</w:t>
      </w:r>
      <w:r w:rsidR="00DB52F9"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ัญญาเช่า</w:t>
      </w:r>
    </w:p>
    <w:p w14:paraId="51C3C839" w14:textId="3C0CD3CD" w:rsidR="00DA3D39" w:rsidRPr="00055FF8" w:rsidRDefault="00DA3D39" w:rsidP="006610A2">
      <w:pPr>
        <w:tabs>
          <w:tab w:val="clear" w:pos="227"/>
          <w:tab w:val="clear" w:pos="454"/>
        </w:tabs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326314B" w14:textId="17FE79C1" w:rsidR="007768E3" w:rsidRPr="00055FF8" w:rsidRDefault="007768E3" w:rsidP="00776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autoSpaceDE w:val="0"/>
        <w:autoSpaceDN w:val="0"/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055FF8">
        <w:rPr>
          <w:rFonts w:asciiTheme="majorBidi" w:hAnsiTheme="majorBidi" w:cstheme="majorBidi" w:hint="cs"/>
          <w:b/>
          <w:bCs/>
          <w:i/>
          <w:iCs/>
          <w:spacing w:val="-2"/>
          <w:sz w:val="30"/>
          <w:szCs w:val="30"/>
          <w:cs/>
        </w:rPr>
        <w:t>สินทรัพย์สิทธิการใช้</w:t>
      </w:r>
    </w:p>
    <w:p w14:paraId="189192B8" w14:textId="77777777" w:rsidR="007768E3" w:rsidRPr="00055FF8" w:rsidRDefault="007768E3" w:rsidP="006610A2">
      <w:pPr>
        <w:tabs>
          <w:tab w:val="clear" w:pos="227"/>
          <w:tab w:val="clear" w:pos="454"/>
        </w:tabs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2"/>
        <w:gridCol w:w="1171"/>
        <w:gridCol w:w="178"/>
        <w:gridCol w:w="1079"/>
        <w:gridCol w:w="180"/>
        <w:gridCol w:w="1170"/>
      </w:tblGrid>
      <w:tr w:rsidR="008C1C41" w:rsidRPr="00055FF8" w14:paraId="6C2F4C81" w14:textId="77777777" w:rsidTr="00194C52">
        <w:trPr>
          <w:cantSplit/>
          <w:trHeight w:val="20"/>
          <w:tblHeader/>
        </w:trPr>
        <w:tc>
          <w:tcPr>
            <w:tcW w:w="4230" w:type="dxa"/>
            <w:vAlign w:val="bottom"/>
          </w:tcPr>
          <w:p w14:paraId="581A6D79" w14:textId="56054E1D" w:rsidR="008C1C41" w:rsidRPr="00055FF8" w:rsidRDefault="008C1C41" w:rsidP="006A6AC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08E69819" w14:textId="53B82285" w:rsidR="008C1C41" w:rsidRPr="00055FF8" w:rsidRDefault="008C1C41" w:rsidP="006A6AC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55FF8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1165A218" w14:textId="77777777" w:rsidR="008C1C41" w:rsidRPr="00055FF8" w:rsidRDefault="008C1C41" w:rsidP="006A6A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9" w:type="dxa"/>
            <w:gridSpan w:val="3"/>
          </w:tcPr>
          <w:p w14:paraId="0308303D" w14:textId="1EE24EF9" w:rsidR="008C1C41" w:rsidRPr="00055FF8" w:rsidRDefault="008C1C41" w:rsidP="006A6AC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86AA6" w:rsidRPr="00055FF8" w14:paraId="4A0031A9" w14:textId="77777777" w:rsidTr="00000E56">
        <w:trPr>
          <w:cantSplit/>
          <w:trHeight w:val="20"/>
          <w:tblHeader/>
        </w:trPr>
        <w:tc>
          <w:tcPr>
            <w:tcW w:w="4230" w:type="dxa"/>
            <w:vAlign w:val="bottom"/>
          </w:tcPr>
          <w:p w14:paraId="6D96E17B" w14:textId="77777777" w:rsidR="00786AA6" w:rsidRPr="00055FF8" w:rsidRDefault="00786AA6" w:rsidP="00786AA6">
            <w:pPr>
              <w:tabs>
                <w:tab w:val="clear" w:pos="227"/>
                <w:tab w:val="left" w:pos="-80"/>
                <w:tab w:val="left" w:pos="13"/>
              </w:tabs>
              <w:ind w:left="-170" w:firstLine="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50551CC0" w14:textId="75F3FB1B" w:rsidR="00786AA6" w:rsidRPr="00055FF8" w:rsidRDefault="00786AA6" w:rsidP="00786AA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50478D"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6C3CCF55" w14:textId="77777777" w:rsidR="00786AA6" w:rsidRPr="00055FF8" w:rsidRDefault="00786AA6" w:rsidP="00786AA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3EAEB0F" w14:textId="6C64ECBD" w:rsidR="00786AA6" w:rsidRPr="00055FF8" w:rsidRDefault="0050478D" w:rsidP="00786AA6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78" w:type="dxa"/>
          </w:tcPr>
          <w:p w14:paraId="16488FF8" w14:textId="77777777" w:rsidR="00786AA6" w:rsidRPr="00055FF8" w:rsidRDefault="00786AA6" w:rsidP="00786AA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8C7D7C2" w14:textId="61340B73" w:rsidR="00786AA6" w:rsidRPr="00055FF8" w:rsidRDefault="0050478D" w:rsidP="00786AA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5AD364C" w14:textId="77777777" w:rsidR="00786AA6" w:rsidRPr="00055FF8" w:rsidRDefault="00786AA6" w:rsidP="00786AA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08CF2A" w14:textId="16A4FC78" w:rsidR="00786AA6" w:rsidRPr="00055FF8" w:rsidRDefault="0050478D" w:rsidP="00786AA6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</w:tr>
      <w:tr w:rsidR="008C1C41" w:rsidRPr="00055FF8" w14:paraId="3B689048" w14:textId="77777777" w:rsidTr="00194C52">
        <w:trPr>
          <w:cantSplit/>
          <w:trHeight w:val="20"/>
          <w:tblHeader/>
        </w:trPr>
        <w:tc>
          <w:tcPr>
            <w:tcW w:w="4230" w:type="dxa"/>
          </w:tcPr>
          <w:p w14:paraId="047DEB1A" w14:textId="2974E6D7" w:rsidR="008C1C41" w:rsidRPr="00055FF8" w:rsidRDefault="008C1C41" w:rsidP="006A6AC2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center"/>
          </w:tcPr>
          <w:p w14:paraId="6DB1070E" w14:textId="07F33DC5" w:rsidR="008C1C41" w:rsidRPr="00055FF8" w:rsidRDefault="00F45B81" w:rsidP="006A6AC2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1C5F2E" w:rsidRPr="00055FF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0478D" w:rsidRPr="00055FF8" w14:paraId="2F8449D2" w14:textId="77777777" w:rsidTr="00000E56">
        <w:trPr>
          <w:cantSplit/>
          <w:trHeight w:val="20"/>
        </w:trPr>
        <w:tc>
          <w:tcPr>
            <w:tcW w:w="4230" w:type="dxa"/>
          </w:tcPr>
          <w:p w14:paraId="3573FF16" w14:textId="4893159F" w:rsidR="0050478D" w:rsidRPr="00055FF8" w:rsidRDefault="0050478D" w:rsidP="0050478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3E0DBC2B" w14:textId="130EAF33" w:rsidR="0050478D" w:rsidRPr="00055FF8" w:rsidRDefault="00D67742" w:rsidP="0050478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28,632</w:t>
            </w:r>
          </w:p>
        </w:tc>
        <w:tc>
          <w:tcPr>
            <w:tcW w:w="182" w:type="dxa"/>
            <w:vAlign w:val="bottom"/>
          </w:tcPr>
          <w:p w14:paraId="2FF89AE8" w14:textId="77777777" w:rsidR="0050478D" w:rsidRPr="00055FF8" w:rsidRDefault="0050478D" w:rsidP="0050478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F5B9596" w14:textId="207DB23E" w:rsidR="0050478D" w:rsidRPr="00055FF8" w:rsidRDefault="0050478D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19,143</w:t>
            </w:r>
          </w:p>
        </w:tc>
        <w:tc>
          <w:tcPr>
            <w:tcW w:w="178" w:type="dxa"/>
            <w:vAlign w:val="bottom"/>
          </w:tcPr>
          <w:p w14:paraId="27869D7F" w14:textId="77777777" w:rsidR="0050478D" w:rsidRPr="00055FF8" w:rsidRDefault="0050478D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254CA4E" w14:textId="20D54CC1" w:rsidR="0050478D" w:rsidRPr="00055FF8" w:rsidRDefault="00D67742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28,631</w:t>
            </w:r>
          </w:p>
        </w:tc>
        <w:tc>
          <w:tcPr>
            <w:tcW w:w="180" w:type="dxa"/>
            <w:vAlign w:val="bottom"/>
          </w:tcPr>
          <w:p w14:paraId="39E202E1" w14:textId="77777777" w:rsidR="0050478D" w:rsidRPr="00055FF8" w:rsidRDefault="0050478D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9544FC" w14:textId="34BD9F62" w:rsidR="0050478D" w:rsidRPr="00055FF8" w:rsidRDefault="0050478D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19,142</w:t>
            </w:r>
          </w:p>
        </w:tc>
      </w:tr>
      <w:tr w:rsidR="0050478D" w:rsidRPr="00055FF8" w14:paraId="25071A64" w14:textId="77777777" w:rsidTr="00000E56">
        <w:trPr>
          <w:cantSplit/>
          <w:trHeight w:val="20"/>
        </w:trPr>
        <w:tc>
          <w:tcPr>
            <w:tcW w:w="4230" w:type="dxa"/>
          </w:tcPr>
          <w:p w14:paraId="0110C1B4" w14:textId="150BE0E8" w:rsidR="0050478D" w:rsidRPr="00055FF8" w:rsidRDefault="0050478D" w:rsidP="005047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อ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าคาร</w:t>
            </w:r>
          </w:p>
        </w:tc>
        <w:tc>
          <w:tcPr>
            <w:tcW w:w="1170" w:type="dxa"/>
            <w:vAlign w:val="bottom"/>
          </w:tcPr>
          <w:p w14:paraId="7AE3C3A5" w14:textId="3563EBE7" w:rsidR="0050478D" w:rsidRPr="00055FF8" w:rsidRDefault="00D67742" w:rsidP="0050478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21,095</w:t>
            </w:r>
          </w:p>
        </w:tc>
        <w:tc>
          <w:tcPr>
            <w:tcW w:w="182" w:type="dxa"/>
            <w:vAlign w:val="bottom"/>
          </w:tcPr>
          <w:p w14:paraId="0ED5860F" w14:textId="77777777" w:rsidR="0050478D" w:rsidRPr="00055FF8" w:rsidRDefault="0050478D" w:rsidP="0050478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084A8DE" w14:textId="57E93F58" w:rsidR="0050478D" w:rsidRPr="00055FF8" w:rsidRDefault="0050478D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22,641</w:t>
            </w:r>
          </w:p>
        </w:tc>
        <w:tc>
          <w:tcPr>
            <w:tcW w:w="178" w:type="dxa"/>
            <w:vAlign w:val="bottom"/>
          </w:tcPr>
          <w:p w14:paraId="6C4F280F" w14:textId="77777777" w:rsidR="0050478D" w:rsidRPr="00055FF8" w:rsidRDefault="0050478D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3C0B85E" w14:textId="31EE39F1" w:rsidR="0050478D" w:rsidRPr="00055FF8" w:rsidRDefault="00D67742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23,183</w:t>
            </w:r>
          </w:p>
        </w:tc>
        <w:tc>
          <w:tcPr>
            <w:tcW w:w="180" w:type="dxa"/>
            <w:vAlign w:val="bottom"/>
          </w:tcPr>
          <w:p w14:paraId="036DBDCD" w14:textId="77777777" w:rsidR="0050478D" w:rsidRPr="00055FF8" w:rsidRDefault="0050478D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17182C" w14:textId="13183875" w:rsidR="0050478D" w:rsidRPr="00055FF8" w:rsidRDefault="0050478D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22,943</w:t>
            </w:r>
          </w:p>
        </w:tc>
      </w:tr>
      <w:tr w:rsidR="0050478D" w:rsidRPr="00055FF8" w14:paraId="4DEB3E82" w14:textId="77777777" w:rsidTr="00000E56">
        <w:trPr>
          <w:cantSplit/>
          <w:trHeight w:val="20"/>
        </w:trPr>
        <w:tc>
          <w:tcPr>
            <w:tcW w:w="4230" w:type="dxa"/>
          </w:tcPr>
          <w:p w14:paraId="1C8C2FF8" w14:textId="230707F9" w:rsidR="0050478D" w:rsidRPr="00055FF8" w:rsidRDefault="0050478D" w:rsidP="005047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4918F511" w14:textId="555DD57B" w:rsidR="0050478D" w:rsidRPr="00055FF8" w:rsidRDefault="00D67742" w:rsidP="0050478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14,463</w:t>
            </w:r>
          </w:p>
        </w:tc>
        <w:tc>
          <w:tcPr>
            <w:tcW w:w="182" w:type="dxa"/>
            <w:vAlign w:val="bottom"/>
          </w:tcPr>
          <w:p w14:paraId="5D7E5AF3" w14:textId="77777777" w:rsidR="0050478D" w:rsidRPr="00055FF8" w:rsidRDefault="0050478D" w:rsidP="0050478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3740AF2" w14:textId="0EB8CF0D" w:rsidR="0050478D" w:rsidRPr="00055FF8" w:rsidRDefault="0050478D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12,106</w:t>
            </w:r>
          </w:p>
        </w:tc>
        <w:tc>
          <w:tcPr>
            <w:tcW w:w="178" w:type="dxa"/>
            <w:vAlign w:val="bottom"/>
          </w:tcPr>
          <w:p w14:paraId="25D4CA9F" w14:textId="77777777" w:rsidR="0050478D" w:rsidRPr="00055FF8" w:rsidRDefault="0050478D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F6DEE08" w14:textId="1B31A460" w:rsidR="0050478D" w:rsidRPr="00055FF8" w:rsidRDefault="00D67742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18,896</w:t>
            </w:r>
          </w:p>
        </w:tc>
        <w:tc>
          <w:tcPr>
            <w:tcW w:w="180" w:type="dxa"/>
            <w:vAlign w:val="bottom"/>
          </w:tcPr>
          <w:p w14:paraId="6751928E" w14:textId="77777777" w:rsidR="0050478D" w:rsidRPr="00055FF8" w:rsidRDefault="0050478D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702FEC" w14:textId="1BD85880" w:rsidR="0050478D" w:rsidRPr="00055FF8" w:rsidRDefault="0050478D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12,746</w:t>
            </w:r>
          </w:p>
        </w:tc>
      </w:tr>
      <w:tr w:rsidR="0050478D" w:rsidRPr="00055FF8" w14:paraId="4BE2FC85" w14:textId="77777777" w:rsidTr="00000E56">
        <w:trPr>
          <w:cantSplit/>
          <w:trHeight w:val="20"/>
        </w:trPr>
        <w:tc>
          <w:tcPr>
            <w:tcW w:w="4230" w:type="dxa"/>
          </w:tcPr>
          <w:p w14:paraId="54C9EFE5" w14:textId="65D54DF2" w:rsidR="0050478D" w:rsidRPr="00055FF8" w:rsidRDefault="0050478D" w:rsidP="005047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0508E5" w14:textId="0BD3C45A" w:rsidR="0050478D" w:rsidRPr="00055FF8" w:rsidRDefault="00D67742" w:rsidP="0050478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5,990</w:t>
            </w:r>
          </w:p>
        </w:tc>
        <w:tc>
          <w:tcPr>
            <w:tcW w:w="182" w:type="dxa"/>
            <w:vAlign w:val="bottom"/>
          </w:tcPr>
          <w:p w14:paraId="763317D3" w14:textId="77777777" w:rsidR="0050478D" w:rsidRPr="00055FF8" w:rsidRDefault="0050478D" w:rsidP="0050478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2125E34E" w14:textId="0E4E5BD0" w:rsidR="0050478D" w:rsidRPr="00055FF8" w:rsidRDefault="0050478D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10,470</w:t>
            </w:r>
          </w:p>
        </w:tc>
        <w:tc>
          <w:tcPr>
            <w:tcW w:w="178" w:type="dxa"/>
            <w:vAlign w:val="bottom"/>
          </w:tcPr>
          <w:p w14:paraId="458DDF4F" w14:textId="77777777" w:rsidR="0050478D" w:rsidRPr="00055FF8" w:rsidRDefault="0050478D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6EBCA779" w14:textId="5A7BB7D6" w:rsidR="0050478D" w:rsidRPr="00055FF8" w:rsidRDefault="00D67742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2,424</w:t>
            </w:r>
          </w:p>
        </w:tc>
        <w:tc>
          <w:tcPr>
            <w:tcW w:w="180" w:type="dxa"/>
            <w:vAlign w:val="bottom"/>
          </w:tcPr>
          <w:p w14:paraId="5671BBA0" w14:textId="77777777" w:rsidR="0050478D" w:rsidRPr="00055FF8" w:rsidRDefault="0050478D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37CDE7" w14:textId="727A5587" w:rsidR="0050478D" w:rsidRPr="00055FF8" w:rsidRDefault="0050478D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5,607</w:t>
            </w:r>
          </w:p>
        </w:tc>
      </w:tr>
      <w:tr w:rsidR="0050478D" w:rsidRPr="00055FF8" w14:paraId="0765C054" w14:textId="77777777" w:rsidTr="00000E56">
        <w:trPr>
          <w:cantSplit/>
          <w:trHeight w:val="20"/>
        </w:trPr>
        <w:tc>
          <w:tcPr>
            <w:tcW w:w="4230" w:type="dxa"/>
          </w:tcPr>
          <w:p w14:paraId="5DFE5FD8" w14:textId="77777777" w:rsidR="0050478D" w:rsidRPr="00055FF8" w:rsidRDefault="0050478D" w:rsidP="005047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FC008" w14:textId="56205D0D" w:rsidR="0050478D" w:rsidRPr="00055FF8" w:rsidRDefault="00D67742" w:rsidP="0050478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70,180</w:t>
            </w:r>
          </w:p>
        </w:tc>
        <w:tc>
          <w:tcPr>
            <w:tcW w:w="182" w:type="dxa"/>
            <w:vAlign w:val="bottom"/>
          </w:tcPr>
          <w:p w14:paraId="2B66AF3A" w14:textId="77777777" w:rsidR="0050478D" w:rsidRPr="00055FF8" w:rsidRDefault="0050478D" w:rsidP="0050478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D0005" w14:textId="77FA99B9" w:rsidR="0050478D" w:rsidRPr="00055FF8" w:rsidRDefault="0050478D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6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64,360</w:t>
            </w:r>
          </w:p>
        </w:tc>
        <w:tc>
          <w:tcPr>
            <w:tcW w:w="178" w:type="dxa"/>
            <w:vAlign w:val="bottom"/>
          </w:tcPr>
          <w:p w14:paraId="13D66FEC" w14:textId="77777777" w:rsidR="0050478D" w:rsidRPr="00055FF8" w:rsidRDefault="0050478D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07BBD" w14:textId="57487916" w:rsidR="0050478D" w:rsidRPr="00055FF8" w:rsidRDefault="00D67742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73,134</w:t>
            </w:r>
          </w:p>
        </w:tc>
        <w:tc>
          <w:tcPr>
            <w:tcW w:w="180" w:type="dxa"/>
            <w:vAlign w:val="bottom"/>
          </w:tcPr>
          <w:p w14:paraId="55E7D4AE" w14:textId="77777777" w:rsidR="0050478D" w:rsidRPr="00055FF8" w:rsidRDefault="0050478D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6FAF1" w14:textId="018A9C4B" w:rsidR="0050478D" w:rsidRPr="00055FF8" w:rsidRDefault="0050478D" w:rsidP="005047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60,438</w:t>
            </w:r>
          </w:p>
        </w:tc>
      </w:tr>
    </w:tbl>
    <w:p w14:paraId="620420D5" w14:textId="77777777" w:rsidR="008C3466" w:rsidRPr="00055FF8" w:rsidRDefault="008C3466" w:rsidP="00387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</w:rPr>
      </w:pPr>
    </w:p>
    <w:p w14:paraId="08C4F924" w14:textId="14BF9A71" w:rsidR="00CD2F23" w:rsidRPr="00055FF8" w:rsidRDefault="00CD2F23" w:rsidP="00504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55FF8">
        <w:rPr>
          <w:rFonts w:asciiTheme="majorBidi" w:eastAsia="MS Mincho" w:hAnsiTheme="majorBidi" w:cstheme="majorBidi"/>
          <w:sz w:val="30"/>
          <w:szCs w:val="30"/>
          <w:cs/>
        </w:rPr>
        <w:t xml:space="preserve">ในปี </w:t>
      </w:r>
      <w:r w:rsidR="00165871" w:rsidRPr="00055FF8">
        <w:rPr>
          <w:rFonts w:asciiTheme="majorBidi" w:eastAsia="MS Mincho" w:hAnsiTheme="majorBidi" w:cstheme="majorBidi"/>
          <w:sz w:val="30"/>
          <w:szCs w:val="30"/>
        </w:rPr>
        <w:t>256</w:t>
      </w:r>
      <w:r w:rsidR="0050478D" w:rsidRPr="00055FF8">
        <w:rPr>
          <w:rFonts w:asciiTheme="majorBidi" w:eastAsia="MS Mincho" w:hAnsiTheme="majorBidi" w:cstheme="majorBidi"/>
          <w:sz w:val="30"/>
          <w:szCs w:val="30"/>
        </w:rPr>
        <w:t>7</w:t>
      </w:r>
      <w:r w:rsidRPr="00055FF8">
        <w:rPr>
          <w:rFonts w:asciiTheme="majorBidi" w:eastAsia="MS Mincho" w:hAnsiTheme="majorBidi" w:cstheme="majorBidi"/>
          <w:sz w:val="30"/>
          <w:szCs w:val="30"/>
          <w:cs/>
        </w:rPr>
        <w:t xml:space="preserve"> สินทรัพย์สิทธิการใช้ของ</w:t>
      </w:r>
      <w:r w:rsidR="00890979" w:rsidRPr="00055FF8">
        <w:rPr>
          <w:rFonts w:asciiTheme="majorBidi" w:eastAsia="MS Mincho" w:hAnsiTheme="majorBidi" w:cstheme="majorBidi" w:hint="cs"/>
          <w:sz w:val="30"/>
          <w:szCs w:val="30"/>
          <w:cs/>
        </w:rPr>
        <w:t>กลุ่มบริษัทและ</w:t>
      </w:r>
      <w:r w:rsidRPr="00055FF8">
        <w:rPr>
          <w:rFonts w:asciiTheme="majorBidi" w:eastAsia="MS Mincho" w:hAnsiTheme="majorBidi" w:cstheme="majorBidi"/>
          <w:sz w:val="30"/>
          <w:szCs w:val="30"/>
          <w:cs/>
        </w:rPr>
        <w:t>บริษัทเพิ่มขึ้นเป็นจำนวน</w:t>
      </w:r>
      <w:r w:rsidR="009462C4" w:rsidRPr="00055FF8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45603D" w:rsidRPr="00055FF8">
        <w:rPr>
          <w:rFonts w:asciiTheme="majorBidi" w:eastAsia="MS Mincho" w:hAnsiTheme="majorBidi" w:cstheme="majorBidi"/>
          <w:sz w:val="30"/>
          <w:szCs w:val="30"/>
        </w:rPr>
        <w:t>26.2</w:t>
      </w:r>
      <w:r w:rsidRPr="00055FF8">
        <w:rPr>
          <w:rFonts w:asciiTheme="majorBidi" w:eastAsia="MS Mincho" w:hAnsiTheme="majorBidi" w:cstheme="majorBidi"/>
          <w:sz w:val="30"/>
          <w:szCs w:val="30"/>
          <w:cs/>
        </w:rPr>
        <w:t xml:space="preserve"> ล้านบาท</w:t>
      </w:r>
      <w:r w:rsidR="00970BA2" w:rsidRPr="00055FF8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2A71FF" w:rsidRPr="00055FF8">
        <w:rPr>
          <w:rFonts w:asciiTheme="majorBidi" w:eastAsia="MS Mincho" w:hAnsiTheme="majorBidi" w:cstheme="majorBidi" w:hint="cs"/>
          <w:sz w:val="30"/>
          <w:szCs w:val="30"/>
          <w:cs/>
        </w:rPr>
        <w:t>แล</w:t>
      </w:r>
      <w:r w:rsidR="00EB21C2" w:rsidRPr="00055FF8">
        <w:rPr>
          <w:rFonts w:asciiTheme="majorBidi" w:eastAsia="MS Mincho" w:hAnsiTheme="majorBidi" w:cstheme="majorBidi" w:hint="cs"/>
          <w:sz w:val="30"/>
          <w:szCs w:val="30"/>
          <w:cs/>
        </w:rPr>
        <w:t xml:space="preserve">ะ </w:t>
      </w:r>
      <w:r w:rsidR="0075555B" w:rsidRPr="00055FF8">
        <w:rPr>
          <w:rFonts w:asciiTheme="majorBidi" w:eastAsia="MS Mincho" w:hAnsiTheme="majorBidi" w:cstheme="majorBidi"/>
          <w:sz w:val="30"/>
          <w:szCs w:val="30"/>
        </w:rPr>
        <w:t>34.4</w:t>
      </w:r>
      <w:r w:rsidR="00EB21C2" w:rsidRPr="00055FF8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EB21C2" w:rsidRPr="00055FF8">
        <w:rPr>
          <w:rFonts w:asciiTheme="majorBidi" w:eastAsia="MS Mincho" w:hAnsiTheme="majorBidi" w:cstheme="majorBidi" w:hint="cs"/>
          <w:sz w:val="30"/>
          <w:szCs w:val="30"/>
          <w:cs/>
        </w:rPr>
        <w:t>ล้านบาท</w:t>
      </w:r>
      <w:r w:rsidR="00E51F72" w:rsidRPr="00055FF8">
        <w:rPr>
          <w:rFonts w:asciiTheme="majorBidi" w:eastAsia="MS Mincho" w:hAnsiTheme="majorBidi" w:cstheme="majorBidi" w:hint="cs"/>
          <w:sz w:val="30"/>
          <w:szCs w:val="30"/>
          <w:cs/>
        </w:rPr>
        <w:t xml:space="preserve"> ตามลำดับ</w:t>
      </w:r>
      <w:r w:rsidR="00CC25BB" w:rsidRPr="00055FF8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CC25BB" w:rsidRPr="00055FF8">
        <w:rPr>
          <w:rFonts w:asciiTheme="majorBidi" w:eastAsia="MS Mincho" w:hAnsiTheme="majorBidi" w:cstheme="majorBidi"/>
          <w:i/>
          <w:iCs/>
          <w:sz w:val="30"/>
          <w:szCs w:val="30"/>
        </w:rPr>
        <w:t>(</w:t>
      </w:r>
      <w:r w:rsidR="00165871" w:rsidRPr="00055FF8">
        <w:rPr>
          <w:rFonts w:asciiTheme="majorBidi" w:eastAsia="MS Mincho" w:hAnsiTheme="majorBidi" w:cstheme="majorBidi"/>
          <w:i/>
          <w:iCs/>
          <w:sz w:val="30"/>
          <w:szCs w:val="30"/>
        </w:rPr>
        <w:t>256</w:t>
      </w:r>
      <w:r w:rsidR="0050478D" w:rsidRPr="00055FF8">
        <w:rPr>
          <w:rFonts w:asciiTheme="majorBidi" w:eastAsia="MS Mincho" w:hAnsiTheme="majorBidi" w:cstheme="majorBidi"/>
          <w:i/>
          <w:iCs/>
          <w:sz w:val="30"/>
          <w:szCs w:val="30"/>
        </w:rPr>
        <w:t>6</w:t>
      </w:r>
      <w:r w:rsidR="000E37D9" w:rsidRPr="00055FF8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: </w:t>
      </w:r>
      <w:r w:rsidR="0050478D" w:rsidRPr="00055FF8">
        <w:rPr>
          <w:rFonts w:asciiTheme="majorBidi" w:eastAsia="MS Mincho" w:hAnsiTheme="majorBidi" w:cstheme="majorBidi"/>
          <w:i/>
          <w:iCs/>
          <w:sz w:val="30"/>
          <w:szCs w:val="30"/>
        </w:rPr>
        <w:t>9.8</w:t>
      </w:r>
      <w:r w:rsidR="000E37D9" w:rsidRPr="00055FF8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 </w:t>
      </w:r>
      <w:r w:rsidR="000E37D9" w:rsidRPr="00055FF8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>ล้านบาท</w:t>
      </w:r>
      <w:r w:rsidR="0050478D" w:rsidRPr="00055FF8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 xml:space="preserve"> และ </w:t>
      </w:r>
      <w:r w:rsidR="0050478D" w:rsidRPr="00055FF8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5.0 </w:t>
      </w:r>
      <w:r w:rsidR="0050478D" w:rsidRPr="00055FF8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="000E37D9" w:rsidRPr="00055FF8">
        <w:rPr>
          <w:rFonts w:asciiTheme="majorBidi" w:eastAsia="MS Mincho" w:hAnsiTheme="majorBidi" w:cstheme="majorBidi"/>
          <w:i/>
          <w:iCs/>
          <w:sz w:val="30"/>
          <w:szCs w:val="30"/>
        </w:rPr>
        <w:t>)</w:t>
      </w:r>
      <w:r w:rsidR="007E2D80" w:rsidRPr="00055FF8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E015B2" w:rsidRPr="00055FF8">
        <w:rPr>
          <w:rFonts w:asciiTheme="majorBidi" w:eastAsia="MS Mincho" w:hAnsiTheme="majorBidi" w:cs="Angsana New" w:hint="cs"/>
          <w:sz w:val="30"/>
          <w:szCs w:val="30"/>
          <w:cs/>
        </w:rPr>
        <w:t>กลุ่มบริษัทและบริษัทได้เข้าทำสัญญาเช่า</w:t>
      </w:r>
      <w:r w:rsidR="0062175C" w:rsidRPr="00055FF8">
        <w:rPr>
          <w:rFonts w:asciiTheme="majorBidi" w:eastAsia="MS Mincho" w:hAnsiTheme="majorBidi" w:cs="Angsana New" w:hint="cs"/>
          <w:sz w:val="30"/>
          <w:szCs w:val="30"/>
          <w:cs/>
        </w:rPr>
        <w:t xml:space="preserve">ที่ดิน </w:t>
      </w:r>
      <w:r w:rsidR="00E015B2" w:rsidRPr="00055FF8">
        <w:rPr>
          <w:rFonts w:asciiTheme="majorBidi" w:eastAsia="MS Mincho" w:hAnsiTheme="majorBidi" w:cs="Angsana New" w:hint="cs"/>
          <w:sz w:val="30"/>
          <w:szCs w:val="30"/>
          <w:cs/>
        </w:rPr>
        <w:t>อาคาร</w:t>
      </w:r>
      <w:r w:rsidR="006636E0" w:rsidRPr="00055FF8">
        <w:rPr>
          <w:rFonts w:asciiTheme="majorBidi" w:eastAsia="MS Mincho" w:hAnsiTheme="majorBidi" w:cs="Angsana New" w:hint="cs"/>
          <w:sz w:val="30"/>
          <w:szCs w:val="30"/>
          <w:cs/>
        </w:rPr>
        <w:t xml:space="preserve"> </w:t>
      </w:r>
      <w:r w:rsidR="003B4F23" w:rsidRPr="00055FF8">
        <w:rPr>
          <w:rFonts w:asciiTheme="majorBidi" w:eastAsia="MS Mincho" w:hAnsiTheme="majorBidi" w:cs="Angsana New" w:hint="cs"/>
          <w:sz w:val="30"/>
          <w:szCs w:val="30"/>
          <w:cs/>
        </w:rPr>
        <w:t>และ</w:t>
      </w:r>
      <w:r w:rsidR="00492929" w:rsidRPr="00055FF8">
        <w:rPr>
          <w:rFonts w:asciiTheme="majorBidi" w:eastAsia="MS Mincho" w:hAnsiTheme="majorBidi" w:cs="Angsana New" w:hint="cs"/>
          <w:sz w:val="30"/>
          <w:szCs w:val="30"/>
          <w:cs/>
        </w:rPr>
        <w:t>เครื่องจักร</w:t>
      </w:r>
      <w:r w:rsidR="005E2F11" w:rsidRPr="00055FF8">
        <w:rPr>
          <w:rFonts w:asciiTheme="majorBidi" w:eastAsia="MS Mincho" w:hAnsiTheme="majorBidi" w:cs="Angsana New" w:hint="cs"/>
          <w:sz w:val="30"/>
          <w:szCs w:val="30"/>
          <w:cs/>
        </w:rPr>
        <w:t xml:space="preserve"> </w:t>
      </w:r>
      <w:r w:rsidR="00E015B2" w:rsidRPr="00055FF8">
        <w:rPr>
          <w:rFonts w:asciiTheme="majorBidi" w:eastAsia="MS Mincho" w:hAnsiTheme="majorBidi" w:cs="Angsana New" w:hint="cs"/>
          <w:sz w:val="30"/>
          <w:szCs w:val="30"/>
          <w:cs/>
        </w:rPr>
        <w:t>โดย</w:t>
      </w:r>
      <w:r w:rsidR="003C69D3" w:rsidRPr="00055FF8">
        <w:rPr>
          <w:rFonts w:asciiTheme="majorBidi" w:eastAsia="MS Mincho" w:hAnsiTheme="majorBidi" w:cs="Angsana New" w:hint="cs"/>
          <w:sz w:val="30"/>
          <w:szCs w:val="30"/>
          <w:cs/>
        </w:rPr>
        <w:t>มี</w:t>
      </w:r>
      <w:r w:rsidR="00E015B2" w:rsidRPr="00055FF8">
        <w:rPr>
          <w:rFonts w:asciiTheme="majorBidi" w:eastAsia="MS Mincho" w:hAnsiTheme="majorBidi" w:cs="Angsana New" w:hint="cs"/>
          <w:sz w:val="30"/>
          <w:szCs w:val="30"/>
          <w:cs/>
        </w:rPr>
        <w:t>ระยะเวลา</w:t>
      </w:r>
      <w:r w:rsidR="0050478D" w:rsidRPr="00055FF8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="002966E4" w:rsidRPr="00055FF8">
        <w:rPr>
          <w:rFonts w:asciiTheme="majorBidi" w:eastAsia="MS Mincho" w:hAnsiTheme="majorBidi" w:cs="Angsana New"/>
          <w:sz w:val="30"/>
          <w:szCs w:val="30"/>
        </w:rPr>
        <w:t xml:space="preserve">9 </w:t>
      </w:r>
      <w:r w:rsidR="002966E4" w:rsidRPr="00055FF8">
        <w:rPr>
          <w:rFonts w:asciiTheme="majorBidi" w:eastAsia="MS Mincho" w:hAnsiTheme="majorBidi" w:cs="Angsana New" w:hint="cs"/>
          <w:sz w:val="30"/>
          <w:szCs w:val="30"/>
          <w:cs/>
        </w:rPr>
        <w:t xml:space="preserve">ปี และ </w:t>
      </w:r>
      <w:r w:rsidR="000D1837" w:rsidRPr="00055FF8">
        <w:rPr>
          <w:rFonts w:asciiTheme="majorBidi" w:eastAsia="MS Mincho" w:hAnsiTheme="majorBidi" w:cs="Angsana New"/>
          <w:sz w:val="30"/>
          <w:szCs w:val="30"/>
        </w:rPr>
        <w:t>3</w:t>
      </w:r>
      <w:r w:rsidR="00E015B2" w:rsidRPr="00055FF8">
        <w:rPr>
          <w:rFonts w:asciiTheme="majorBidi" w:eastAsia="MS Mincho" w:hAnsiTheme="majorBidi" w:cs="Angsana New" w:hint="cs"/>
          <w:sz w:val="30"/>
          <w:szCs w:val="30"/>
          <w:cs/>
        </w:rPr>
        <w:t xml:space="preserve"> </w:t>
      </w:r>
      <w:r w:rsidR="004578DF" w:rsidRPr="00055FF8">
        <w:rPr>
          <w:rFonts w:asciiTheme="majorBidi" w:eastAsia="MS Mincho" w:hAnsiTheme="majorBidi" w:cs="Angsana New" w:hint="cs"/>
          <w:sz w:val="30"/>
          <w:szCs w:val="30"/>
          <w:cs/>
        </w:rPr>
        <w:t>ปี</w:t>
      </w:r>
      <w:r w:rsidR="00EE5312" w:rsidRPr="00055FF8">
        <w:rPr>
          <w:rFonts w:asciiTheme="majorBidi" w:eastAsia="MS Mincho" w:hAnsiTheme="majorBidi" w:cs="Angsana New" w:hint="cs"/>
          <w:sz w:val="30"/>
          <w:szCs w:val="30"/>
          <w:cs/>
        </w:rPr>
        <w:t xml:space="preserve"> </w:t>
      </w:r>
      <w:r w:rsidR="005B3BA5" w:rsidRPr="00055FF8">
        <w:rPr>
          <w:rFonts w:asciiTheme="majorBidi" w:eastAsia="MS Mincho" w:hAnsiTheme="majorBidi" w:cs="Angsana New" w:hint="cs"/>
          <w:sz w:val="30"/>
          <w:szCs w:val="30"/>
          <w:cs/>
        </w:rPr>
        <w:t xml:space="preserve">ตามลำดับ </w:t>
      </w:r>
      <w:r w:rsidR="00EE5312" w:rsidRPr="00055FF8">
        <w:rPr>
          <w:rFonts w:asciiTheme="majorBidi" w:eastAsia="MS Mincho" w:hAnsiTheme="majorBidi" w:cs="Angsana New"/>
          <w:i/>
          <w:iCs/>
          <w:sz w:val="30"/>
          <w:szCs w:val="30"/>
        </w:rPr>
        <w:t>(</w:t>
      </w:r>
      <w:r w:rsidR="00384142" w:rsidRPr="00055FF8">
        <w:rPr>
          <w:rFonts w:asciiTheme="majorBidi" w:eastAsia="MS Mincho" w:hAnsiTheme="majorBidi" w:cs="Angsana New"/>
          <w:i/>
          <w:iCs/>
          <w:sz w:val="30"/>
          <w:szCs w:val="30"/>
        </w:rPr>
        <w:t>25</w:t>
      </w:r>
      <w:r w:rsidR="0050478D" w:rsidRPr="00055FF8">
        <w:rPr>
          <w:rFonts w:asciiTheme="majorBidi" w:eastAsia="MS Mincho" w:hAnsiTheme="majorBidi" w:cs="Angsana New"/>
          <w:i/>
          <w:iCs/>
          <w:sz w:val="30"/>
          <w:szCs w:val="30"/>
        </w:rPr>
        <w:t>66</w:t>
      </w:r>
      <w:r w:rsidR="00384142" w:rsidRPr="00055FF8">
        <w:rPr>
          <w:rFonts w:asciiTheme="majorBidi" w:eastAsia="MS Mincho" w:hAnsiTheme="majorBidi" w:cs="Angsana New"/>
          <w:i/>
          <w:iCs/>
          <w:sz w:val="30"/>
          <w:szCs w:val="30"/>
        </w:rPr>
        <w:t>:</w:t>
      </w:r>
      <w:r w:rsidR="005476B9" w:rsidRPr="00055FF8">
        <w:rPr>
          <w:rFonts w:asciiTheme="majorBidi" w:eastAsia="MS Mincho" w:hAnsiTheme="majorBidi" w:cs="Angsana New"/>
          <w:i/>
          <w:iCs/>
          <w:sz w:val="30"/>
          <w:szCs w:val="30"/>
        </w:rPr>
        <w:t xml:space="preserve"> </w:t>
      </w:r>
      <w:r w:rsidR="005476B9" w:rsidRPr="00055FF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กลุ่มบริษัทและบริษัทได้เข้าทำสัญญา</w:t>
      </w:r>
      <w:r w:rsidR="00642248" w:rsidRPr="00055FF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เช่าอาคาร</w:t>
      </w:r>
      <w:r w:rsidR="005476B9" w:rsidRPr="00055FF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โดยมีระยะเวลา</w:t>
      </w:r>
      <w:r w:rsidR="005476B9" w:rsidRPr="00055FF8">
        <w:rPr>
          <w:rFonts w:asciiTheme="majorBidi" w:eastAsia="MS Mincho" w:hAnsiTheme="majorBidi" w:cs="Angsana New"/>
          <w:i/>
          <w:iCs/>
          <w:sz w:val="30"/>
          <w:szCs w:val="30"/>
          <w:cs/>
        </w:rPr>
        <w:t xml:space="preserve"> </w:t>
      </w:r>
      <w:r w:rsidR="005476B9" w:rsidRPr="00055FF8">
        <w:rPr>
          <w:rFonts w:asciiTheme="majorBidi" w:eastAsia="MS Mincho" w:hAnsiTheme="majorBidi" w:cs="Angsana New"/>
          <w:i/>
          <w:iCs/>
          <w:sz w:val="30"/>
          <w:szCs w:val="30"/>
        </w:rPr>
        <w:t xml:space="preserve">3 </w:t>
      </w:r>
      <w:r w:rsidR="005476B9" w:rsidRPr="00055FF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ปี</w:t>
      </w:r>
      <w:r w:rsidR="0050478D" w:rsidRPr="00055FF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 xml:space="preserve"> และ </w:t>
      </w:r>
      <w:r w:rsidR="0050478D" w:rsidRPr="00055FF8">
        <w:rPr>
          <w:rFonts w:asciiTheme="majorBidi" w:eastAsia="MS Mincho" w:hAnsiTheme="majorBidi" w:cs="Angsana New"/>
          <w:i/>
          <w:iCs/>
          <w:sz w:val="30"/>
          <w:szCs w:val="30"/>
        </w:rPr>
        <w:t xml:space="preserve">4 </w:t>
      </w:r>
      <w:r w:rsidR="0050478D" w:rsidRPr="00055FF8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ปี ตามลำดับ</w:t>
      </w:r>
      <w:r w:rsidR="005476B9" w:rsidRPr="00055FF8">
        <w:rPr>
          <w:rFonts w:asciiTheme="majorBidi" w:eastAsia="MS Mincho" w:hAnsiTheme="majorBidi" w:cs="Angsana New"/>
          <w:i/>
          <w:iCs/>
          <w:sz w:val="30"/>
          <w:szCs w:val="30"/>
        </w:rPr>
        <w:t>)</w:t>
      </w:r>
    </w:p>
    <w:p w14:paraId="26C7CCF6" w14:textId="1866C42C" w:rsidR="00227AD4" w:rsidRPr="00055FF8" w:rsidRDefault="00227AD4" w:rsidP="00DD7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Theme="majorBidi" w:eastAsia="MS Mincho" w:hAnsiTheme="majorBidi" w:cstheme="majorBidi"/>
          <w:sz w:val="14"/>
          <w:szCs w:val="14"/>
        </w:rPr>
      </w:pPr>
      <w:r w:rsidRPr="00055FF8">
        <w:rPr>
          <w:rFonts w:asciiTheme="majorBidi" w:eastAsia="MS Mincho" w:hAnsiTheme="majorBidi" w:cstheme="majorBidi"/>
          <w:sz w:val="14"/>
          <w:szCs w:val="14"/>
        </w:rP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170"/>
      </w:tblGrid>
      <w:tr w:rsidR="00DD7DF6" w:rsidRPr="00055FF8" w14:paraId="7A5E8DA6" w14:textId="77777777" w:rsidTr="00194C52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</w:tcPr>
          <w:p w14:paraId="14B72CCD" w14:textId="77777777" w:rsidR="00DD7DF6" w:rsidRPr="00055FF8" w:rsidRDefault="00DD7DF6" w:rsidP="00D347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523E8073" w14:textId="227C374C" w:rsidR="00DD7DF6" w:rsidRPr="00055FF8" w:rsidRDefault="00DD7DF6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D29CA9" w14:textId="77777777" w:rsidR="00DD7DF6" w:rsidRPr="00055FF8" w:rsidRDefault="00DD7DF6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4D0D3EA" w14:textId="5542339F" w:rsidR="00DD7DF6" w:rsidRPr="00055FF8" w:rsidRDefault="00DD7DF6" w:rsidP="00D3473D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7DF6" w:rsidRPr="00055FF8" w14:paraId="4B0202DB" w14:textId="77777777" w:rsidTr="00194C52">
        <w:trPr>
          <w:cantSplit/>
          <w:tblHeader/>
        </w:trPr>
        <w:tc>
          <w:tcPr>
            <w:tcW w:w="4230" w:type="dxa"/>
          </w:tcPr>
          <w:p w14:paraId="186D0AC0" w14:textId="77777777" w:rsidR="00DD7DF6" w:rsidRPr="00055FF8" w:rsidRDefault="00DD7DF6" w:rsidP="00D347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2A421B87" w14:textId="2E8C3676" w:rsidR="00DD7DF6" w:rsidRPr="00055FF8" w:rsidRDefault="00044219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50478D"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526D13A" w14:textId="77777777" w:rsidR="00DD7DF6" w:rsidRPr="00055FF8" w:rsidRDefault="00DD7DF6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3566F9" w14:textId="01BC70B5" w:rsidR="00DD7DF6" w:rsidRPr="00055FF8" w:rsidRDefault="0050478D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4BC548C" w14:textId="77777777" w:rsidR="00DD7DF6" w:rsidRPr="00055FF8" w:rsidRDefault="00DD7DF6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043C86" w14:textId="417CE28A" w:rsidR="00DD7DF6" w:rsidRPr="00055FF8" w:rsidRDefault="0050478D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592CD53" w14:textId="77777777" w:rsidR="00DD7DF6" w:rsidRPr="00055FF8" w:rsidRDefault="00DD7DF6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DBD187" w14:textId="4CA8304A" w:rsidR="00DD7DF6" w:rsidRPr="00055FF8" w:rsidRDefault="0050478D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DD7DF6" w:rsidRPr="00055FF8" w14:paraId="2ED5E7A7" w14:textId="77777777" w:rsidTr="00194C52">
        <w:trPr>
          <w:cantSplit/>
          <w:tblHeader/>
        </w:trPr>
        <w:tc>
          <w:tcPr>
            <w:tcW w:w="4230" w:type="dxa"/>
          </w:tcPr>
          <w:p w14:paraId="27346B18" w14:textId="17ADF45B" w:rsidR="00DD7DF6" w:rsidRPr="00055FF8" w:rsidRDefault="00DD7DF6" w:rsidP="00D3473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0FD41E6" w14:textId="03547D1D" w:rsidR="00DD7DF6" w:rsidRPr="00055FF8" w:rsidRDefault="00F45B81" w:rsidP="00D3473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1C5F2E"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55FF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D7DF6" w:rsidRPr="00055FF8" w14:paraId="0491A894" w14:textId="77777777" w:rsidTr="00194C52">
        <w:trPr>
          <w:cantSplit/>
        </w:trPr>
        <w:tc>
          <w:tcPr>
            <w:tcW w:w="4230" w:type="dxa"/>
          </w:tcPr>
          <w:p w14:paraId="5F24B600" w14:textId="77777777" w:rsidR="00DD7DF6" w:rsidRPr="00055FF8" w:rsidRDefault="00DD7DF6" w:rsidP="00D3473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1E671104" w14:textId="77777777" w:rsidR="00DD7DF6" w:rsidRPr="00055FF8" w:rsidRDefault="00DD7DF6" w:rsidP="00D347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049952" w14:textId="77777777" w:rsidR="00DD7DF6" w:rsidRPr="00055FF8" w:rsidRDefault="00DD7DF6" w:rsidP="00D3473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7ADAF3" w14:textId="77777777" w:rsidR="00DD7DF6" w:rsidRPr="00055FF8" w:rsidRDefault="00DD7DF6" w:rsidP="00D347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2E4F02" w14:textId="77777777" w:rsidR="00DD7DF6" w:rsidRPr="00055FF8" w:rsidRDefault="00DD7DF6" w:rsidP="00D3473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99B215" w14:textId="77777777" w:rsidR="00DD7DF6" w:rsidRPr="00055FF8" w:rsidRDefault="00DD7DF6" w:rsidP="00D347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518581" w14:textId="77777777" w:rsidR="00DD7DF6" w:rsidRPr="00055FF8" w:rsidRDefault="00DD7DF6" w:rsidP="00D3473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7B7057" w14:textId="77777777" w:rsidR="00DD7DF6" w:rsidRPr="00055FF8" w:rsidRDefault="00DD7DF6" w:rsidP="00D347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7DF6" w:rsidRPr="00055FF8" w14:paraId="1A213376" w14:textId="77777777" w:rsidTr="00194C52">
        <w:trPr>
          <w:cantSplit/>
        </w:trPr>
        <w:tc>
          <w:tcPr>
            <w:tcW w:w="4230" w:type="dxa"/>
          </w:tcPr>
          <w:p w14:paraId="6C2F4491" w14:textId="77777777" w:rsidR="00DD7DF6" w:rsidRPr="00055FF8" w:rsidRDefault="00DD7DF6" w:rsidP="00D3473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6C66685B" w14:textId="77777777" w:rsidR="00DD7DF6" w:rsidRPr="00055FF8" w:rsidRDefault="00DD7DF6" w:rsidP="00D347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FBE6AAA" w14:textId="77777777" w:rsidR="00DD7DF6" w:rsidRPr="00055FF8" w:rsidRDefault="00DD7DF6" w:rsidP="00D3473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0EBC1F" w14:textId="77777777" w:rsidR="00DD7DF6" w:rsidRPr="00055FF8" w:rsidRDefault="00DD7DF6" w:rsidP="00D347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B53CC39" w14:textId="77777777" w:rsidR="00DD7DF6" w:rsidRPr="00055FF8" w:rsidRDefault="00DD7DF6" w:rsidP="00D3473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CE942D" w14:textId="77777777" w:rsidR="00DD7DF6" w:rsidRPr="00055FF8" w:rsidRDefault="00DD7DF6" w:rsidP="00D347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8176AA6" w14:textId="77777777" w:rsidR="00DD7DF6" w:rsidRPr="00055FF8" w:rsidRDefault="00DD7DF6" w:rsidP="00D3473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633627" w14:textId="77777777" w:rsidR="00DD7DF6" w:rsidRPr="00055FF8" w:rsidRDefault="00DD7DF6" w:rsidP="00D347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478D" w:rsidRPr="00055FF8" w14:paraId="62A33D6F" w14:textId="77777777">
        <w:trPr>
          <w:cantSplit/>
        </w:trPr>
        <w:tc>
          <w:tcPr>
            <w:tcW w:w="4230" w:type="dxa"/>
          </w:tcPr>
          <w:p w14:paraId="535024EA" w14:textId="7E2D5B70" w:rsidR="0050478D" w:rsidRPr="00055FF8" w:rsidRDefault="0050478D" w:rsidP="0050478D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44A4FDA6" w14:textId="6E064195" w:rsidR="0050478D" w:rsidRPr="00055FF8" w:rsidRDefault="0094102A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1,450</w:t>
            </w:r>
          </w:p>
        </w:tc>
        <w:tc>
          <w:tcPr>
            <w:tcW w:w="180" w:type="dxa"/>
            <w:vAlign w:val="bottom"/>
          </w:tcPr>
          <w:p w14:paraId="08A39E94" w14:textId="77777777" w:rsidR="0050478D" w:rsidRPr="00055FF8" w:rsidRDefault="0050478D" w:rsidP="005047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073C02" w14:textId="29D5EE3A" w:rsidR="0050478D" w:rsidRPr="00055FF8" w:rsidRDefault="0050478D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1,454</w:t>
            </w:r>
          </w:p>
        </w:tc>
        <w:tc>
          <w:tcPr>
            <w:tcW w:w="180" w:type="dxa"/>
            <w:vAlign w:val="bottom"/>
          </w:tcPr>
          <w:p w14:paraId="1895BA99" w14:textId="77777777" w:rsidR="0050478D" w:rsidRPr="00055FF8" w:rsidRDefault="0050478D" w:rsidP="005047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2436F4" w14:textId="2F878C60" w:rsidR="0050478D" w:rsidRPr="00055FF8" w:rsidRDefault="0094102A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1,450</w:t>
            </w:r>
          </w:p>
        </w:tc>
        <w:tc>
          <w:tcPr>
            <w:tcW w:w="180" w:type="dxa"/>
            <w:vAlign w:val="bottom"/>
          </w:tcPr>
          <w:p w14:paraId="5F5D1165" w14:textId="77777777" w:rsidR="0050478D" w:rsidRPr="00055FF8" w:rsidRDefault="0050478D" w:rsidP="005047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7138F8" w14:textId="699B0CB0" w:rsidR="0050478D" w:rsidRPr="00055FF8" w:rsidRDefault="0050478D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1,454</w:t>
            </w:r>
          </w:p>
        </w:tc>
      </w:tr>
      <w:tr w:rsidR="0050478D" w:rsidRPr="00055FF8" w14:paraId="36966B74" w14:textId="77777777" w:rsidTr="00194C52">
        <w:trPr>
          <w:cantSplit/>
        </w:trPr>
        <w:tc>
          <w:tcPr>
            <w:tcW w:w="4230" w:type="dxa"/>
          </w:tcPr>
          <w:p w14:paraId="06BFFFAD" w14:textId="77777777" w:rsidR="0050478D" w:rsidRPr="00055FF8" w:rsidRDefault="0050478D" w:rsidP="0050478D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0EC0401B" w14:textId="010EEDF7" w:rsidR="0050478D" w:rsidRPr="00055FF8" w:rsidRDefault="0094102A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5,044</w:t>
            </w:r>
          </w:p>
        </w:tc>
        <w:tc>
          <w:tcPr>
            <w:tcW w:w="180" w:type="dxa"/>
            <w:vAlign w:val="bottom"/>
          </w:tcPr>
          <w:p w14:paraId="0067FE64" w14:textId="77777777" w:rsidR="0050478D" w:rsidRPr="00055FF8" w:rsidRDefault="0050478D" w:rsidP="005047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96E6BF" w14:textId="7EA8ADC6" w:rsidR="0050478D" w:rsidRPr="00055FF8" w:rsidRDefault="0050478D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3,553</w:t>
            </w:r>
          </w:p>
        </w:tc>
        <w:tc>
          <w:tcPr>
            <w:tcW w:w="180" w:type="dxa"/>
            <w:vAlign w:val="bottom"/>
          </w:tcPr>
          <w:p w14:paraId="281EEB81" w14:textId="77777777" w:rsidR="0050478D" w:rsidRPr="00055FF8" w:rsidRDefault="0050478D" w:rsidP="005047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3D8BFB" w14:textId="7E210E12" w:rsidR="0050478D" w:rsidRPr="00055FF8" w:rsidRDefault="0094102A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5,940</w:t>
            </w:r>
          </w:p>
        </w:tc>
        <w:tc>
          <w:tcPr>
            <w:tcW w:w="180" w:type="dxa"/>
            <w:vAlign w:val="bottom"/>
          </w:tcPr>
          <w:p w14:paraId="652FE709" w14:textId="77777777" w:rsidR="0050478D" w:rsidRPr="00055FF8" w:rsidRDefault="0050478D" w:rsidP="005047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BF2FB7" w14:textId="24F0FD01" w:rsidR="0050478D" w:rsidRPr="00055FF8" w:rsidRDefault="0050478D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4,456</w:t>
            </w:r>
          </w:p>
        </w:tc>
      </w:tr>
      <w:tr w:rsidR="0050478D" w:rsidRPr="00055FF8" w14:paraId="320722D7" w14:textId="77777777" w:rsidTr="00194C52">
        <w:trPr>
          <w:cantSplit/>
        </w:trPr>
        <w:tc>
          <w:tcPr>
            <w:tcW w:w="4230" w:type="dxa"/>
          </w:tcPr>
          <w:p w14:paraId="43A5113D" w14:textId="05A21D39" w:rsidR="0050478D" w:rsidRPr="00055FF8" w:rsidRDefault="0050478D" w:rsidP="0050478D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2E9331AB" w14:textId="34CBC185" w:rsidR="0050478D" w:rsidRPr="00055FF8" w:rsidRDefault="0094102A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4,640</w:t>
            </w:r>
          </w:p>
        </w:tc>
        <w:tc>
          <w:tcPr>
            <w:tcW w:w="180" w:type="dxa"/>
            <w:vAlign w:val="bottom"/>
          </w:tcPr>
          <w:p w14:paraId="5FE54529" w14:textId="77777777" w:rsidR="0050478D" w:rsidRPr="00055FF8" w:rsidRDefault="0050478D" w:rsidP="005047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9B2024" w14:textId="5954FCED" w:rsidR="0050478D" w:rsidRPr="00055FF8" w:rsidRDefault="0050478D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2,041</w:t>
            </w:r>
          </w:p>
        </w:tc>
        <w:tc>
          <w:tcPr>
            <w:tcW w:w="180" w:type="dxa"/>
            <w:vAlign w:val="bottom"/>
          </w:tcPr>
          <w:p w14:paraId="4F2CF4A5" w14:textId="77777777" w:rsidR="0050478D" w:rsidRPr="00055FF8" w:rsidRDefault="0050478D" w:rsidP="005047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B2499E" w14:textId="5525C884" w:rsidR="0050478D" w:rsidRPr="00055FF8" w:rsidRDefault="0094102A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6,545</w:t>
            </w:r>
          </w:p>
        </w:tc>
        <w:tc>
          <w:tcPr>
            <w:tcW w:w="180" w:type="dxa"/>
            <w:vAlign w:val="bottom"/>
          </w:tcPr>
          <w:p w14:paraId="74BEE68C" w14:textId="77777777" w:rsidR="0050478D" w:rsidRPr="00055FF8" w:rsidRDefault="0050478D" w:rsidP="005047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9F72E2" w14:textId="0AA24F04" w:rsidR="0050478D" w:rsidRPr="00055FF8" w:rsidRDefault="0050478D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3,959</w:t>
            </w:r>
          </w:p>
        </w:tc>
      </w:tr>
      <w:tr w:rsidR="0050478D" w:rsidRPr="00055FF8" w14:paraId="1FC23577" w14:textId="77777777" w:rsidTr="00194C52">
        <w:trPr>
          <w:cantSplit/>
        </w:trPr>
        <w:tc>
          <w:tcPr>
            <w:tcW w:w="4230" w:type="dxa"/>
          </w:tcPr>
          <w:p w14:paraId="56D06AAB" w14:textId="77777777" w:rsidR="0050478D" w:rsidRPr="00055FF8" w:rsidRDefault="0050478D" w:rsidP="0050478D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149916CA" w14:textId="07CBEC47" w:rsidR="0050478D" w:rsidRPr="00055FF8" w:rsidRDefault="0094102A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2,470</w:t>
            </w:r>
          </w:p>
        </w:tc>
        <w:tc>
          <w:tcPr>
            <w:tcW w:w="180" w:type="dxa"/>
            <w:vAlign w:val="bottom"/>
          </w:tcPr>
          <w:p w14:paraId="500BEFBD" w14:textId="77777777" w:rsidR="0050478D" w:rsidRPr="00055FF8" w:rsidRDefault="0050478D" w:rsidP="005047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F913E0" w14:textId="11927420" w:rsidR="0050478D" w:rsidRPr="00055FF8" w:rsidRDefault="0050478D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3,431</w:t>
            </w:r>
          </w:p>
        </w:tc>
        <w:tc>
          <w:tcPr>
            <w:tcW w:w="180" w:type="dxa"/>
            <w:vAlign w:val="bottom"/>
          </w:tcPr>
          <w:p w14:paraId="127C8000" w14:textId="77777777" w:rsidR="0050478D" w:rsidRPr="00055FF8" w:rsidRDefault="0050478D" w:rsidP="005047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472AC9" w14:textId="258A5316" w:rsidR="0050478D" w:rsidRPr="00055FF8" w:rsidRDefault="0094102A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1,411</w:t>
            </w:r>
          </w:p>
        </w:tc>
        <w:tc>
          <w:tcPr>
            <w:tcW w:w="180" w:type="dxa"/>
            <w:vAlign w:val="bottom"/>
          </w:tcPr>
          <w:p w14:paraId="3E412FFF" w14:textId="77777777" w:rsidR="0050478D" w:rsidRPr="00055FF8" w:rsidRDefault="0050478D" w:rsidP="005047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DB0E58" w14:textId="07FBD488" w:rsidR="0050478D" w:rsidRPr="00055FF8" w:rsidRDefault="0050478D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2,895</w:t>
            </w:r>
          </w:p>
        </w:tc>
      </w:tr>
      <w:tr w:rsidR="0050478D" w:rsidRPr="00055FF8" w14:paraId="71117D55" w14:textId="77777777" w:rsidTr="00194C52">
        <w:trPr>
          <w:cantSplit/>
        </w:trPr>
        <w:tc>
          <w:tcPr>
            <w:tcW w:w="4230" w:type="dxa"/>
          </w:tcPr>
          <w:p w14:paraId="61137FBA" w14:textId="77777777" w:rsidR="0050478D" w:rsidRPr="00055FF8" w:rsidRDefault="0050478D" w:rsidP="0050478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</w:tcPr>
          <w:p w14:paraId="4417F476" w14:textId="450A0A26" w:rsidR="0050478D" w:rsidRPr="00055FF8" w:rsidRDefault="007C7237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1,782</w:t>
            </w:r>
          </w:p>
        </w:tc>
        <w:tc>
          <w:tcPr>
            <w:tcW w:w="180" w:type="dxa"/>
            <w:vAlign w:val="bottom"/>
          </w:tcPr>
          <w:p w14:paraId="660A304D" w14:textId="77777777" w:rsidR="0050478D" w:rsidRPr="00055FF8" w:rsidRDefault="0050478D" w:rsidP="005047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EBE738" w14:textId="046AA5A4" w:rsidR="0050478D" w:rsidRPr="00055FF8" w:rsidRDefault="0050478D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1,591</w:t>
            </w:r>
          </w:p>
        </w:tc>
        <w:tc>
          <w:tcPr>
            <w:tcW w:w="180" w:type="dxa"/>
            <w:vAlign w:val="bottom"/>
          </w:tcPr>
          <w:p w14:paraId="081222BE" w14:textId="77777777" w:rsidR="0050478D" w:rsidRPr="00055FF8" w:rsidRDefault="0050478D" w:rsidP="005047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B8CDE" w14:textId="1423A5E5" w:rsidR="0050478D" w:rsidRPr="00055FF8" w:rsidRDefault="007C7237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1,955</w:t>
            </w:r>
          </w:p>
        </w:tc>
        <w:tc>
          <w:tcPr>
            <w:tcW w:w="180" w:type="dxa"/>
            <w:vAlign w:val="bottom"/>
          </w:tcPr>
          <w:p w14:paraId="2DE8032E" w14:textId="77777777" w:rsidR="0050478D" w:rsidRPr="00055FF8" w:rsidRDefault="0050478D" w:rsidP="005047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CED015" w14:textId="3C70DBE0" w:rsidR="0050478D" w:rsidRPr="00055FF8" w:rsidRDefault="0050478D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1,645</w:t>
            </w:r>
          </w:p>
        </w:tc>
      </w:tr>
      <w:tr w:rsidR="0050478D" w:rsidRPr="00055FF8" w14:paraId="56BEC12C" w14:textId="77777777" w:rsidTr="000D308F">
        <w:trPr>
          <w:cantSplit/>
        </w:trPr>
        <w:tc>
          <w:tcPr>
            <w:tcW w:w="4230" w:type="dxa"/>
          </w:tcPr>
          <w:p w14:paraId="541B704F" w14:textId="3AFD73D3" w:rsidR="0050478D" w:rsidRPr="00055FF8" w:rsidRDefault="0050478D" w:rsidP="0050478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170" w:type="dxa"/>
          </w:tcPr>
          <w:p w14:paraId="3BB06556" w14:textId="2BCC890B" w:rsidR="0050478D" w:rsidRPr="00055FF8" w:rsidRDefault="0094102A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3,456</w:t>
            </w:r>
          </w:p>
        </w:tc>
        <w:tc>
          <w:tcPr>
            <w:tcW w:w="180" w:type="dxa"/>
            <w:vAlign w:val="bottom"/>
          </w:tcPr>
          <w:p w14:paraId="792C5786" w14:textId="77777777" w:rsidR="0050478D" w:rsidRPr="00055FF8" w:rsidRDefault="0050478D" w:rsidP="005047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26B43B" w14:textId="50C9CA93" w:rsidR="0050478D" w:rsidRPr="00055FF8" w:rsidRDefault="0050478D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3,456</w:t>
            </w:r>
          </w:p>
        </w:tc>
        <w:tc>
          <w:tcPr>
            <w:tcW w:w="180" w:type="dxa"/>
            <w:vAlign w:val="bottom"/>
          </w:tcPr>
          <w:p w14:paraId="28DCFB59" w14:textId="77777777" w:rsidR="0050478D" w:rsidRPr="00055FF8" w:rsidRDefault="0050478D" w:rsidP="005047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A35CD9" w14:textId="5773A6B4" w:rsidR="0050478D" w:rsidRPr="00055FF8" w:rsidRDefault="0094102A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3,456</w:t>
            </w:r>
          </w:p>
        </w:tc>
        <w:tc>
          <w:tcPr>
            <w:tcW w:w="180" w:type="dxa"/>
            <w:vAlign w:val="bottom"/>
          </w:tcPr>
          <w:p w14:paraId="562DD0AA" w14:textId="77777777" w:rsidR="0050478D" w:rsidRPr="00055FF8" w:rsidRDefault="0050478D" w:rsidP="005047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AAEFD0" w14:textId="0ABA1AAC" w:rsidR="0050478D" w:rsidRPr="00055FF8" w:rsidRDefault="0050478D" w:rsidP="00504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3,456</w:t>
            </w:r>
          </w:p>
        </w:tc>
      </w:tr>
    </w:tbl>
    <w:p w14:paraId="679A8514" w14:textId="77777777" w:rsidR="00A60790" w:rsidRPr="00055FF8" w:rsidRDefault="00A60790" w:rsidP="002D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20B7DFC5" w14:textId="4CB9B84B" w:rsidR="00227AD4" w:rsidRPr="00055FF8" w:rsidRDefault="00A60790" w:rsidP="00227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55FF8">
        <w:rPr>
          <w:rFonts w:asciiTheme="majorBidi" w:eastAsia="MS Mincho" w:hAnsiTheme="majorBidi" w:cstheme="majorBidi" w:hint="cs"/>
          <w:spacing w:val="-8"/>
          <w:sz w:val="30"/>
          <w:szCs w:val="30"/>
          <w:cs/>
        </w:rPr>
        <w:t xml:space="preserve">ในปี </w:t>
      </w:r>
      <w:r w:rsidR="00F37211" w:rsidRPr="00055FF8">
        <w:rPr>
          <w:rFonts w:asciiTheme="majorBidi" w:eastAsia="MS Mincho" w:hAnsiTheme="majorBidi" w:cstheme="majorBidi"/>
          <w:spacing w:val="-8"/>
          <w:sz w:val="30"/>
          <w:szCs w:val="30"/>
        </w:rPr>
        <w:t>256</w:t>
      </w:r>
      <w:r w:rsidR="0050478D" w:rsidRPr="00055FF8">
        <w:rPr>
          <w:rFonts w:asciiTheme="majorBidi" w:eastAsia="MS Mincho" w:hAnsiTheme="majorBidi" w:cstheme="majorBidi"/>
          <w:spacing w:val="-8"/>
          <w:sz w:val="30"/>
          <w:szCs w:val="30"/>
        </w:rPr>
        <w:t xml:space="preserve">7 </w:t>
      </w:r>
      <w:r w:rsidRPr="00055FF8">
        <w:rPr>
          <w:rFonts w:asciiTheme="majorBidi" w:eastAsia="MS Mincho" w:hAnsiTheme="majorBidi" w:cstheme="majorBidi" w:hint="cs"/>
          <w:spacing w:val="-8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F10050">
        <w:rPr>
          <w:rFonts w:asciiTheme="majorBidi" w:eastAsia="MS Mincho" w:hAnsiTheme="majorBidi" w:cstheme="majorBidi"/>
          <w:spacing w:val="-8"/>
          <w:sz w:val="30"/>
          <w:szCs w:val="30"/>
        </w:rPr>
        <w:t>23.0</w:t>
      </w:r>
      <w:r w:rsidR="00C57333" w:rsidRPr="00055FF8">
        <w:rPr>
          <w:rFonts w:asciiTheme="majorBidi" w:eastAsia="MS Mincho" w:hAnsiTheme="majorBidi" w:cstheme="majorBidi"/>
          <w:spacing w:val="-8"/>
          <w:sz w:val="30"/>
          <w:szCs w:val="30"/>
        </w:rPr>
        <w:t xml:space="preserve"> </w:t>
      </w:r>
      <w:r w:rsidRPr="00055FF8">
        <w:rPr>
          <w:rFonts w:asciiTheme="majorBidi" w:eastAsia="MS Mincho" w:hAnsiTheme="majorBidi" w:cstheme="majorBidi" w:hint="cs"/>
          <w:spacing w:val="-8"/>
          <w:sz w:val="30"/>
          <w:szCs w:val="30"/>
          <w:cs/>
        </w:rPr>
        <w:t>ล้านบาท</w:t>
      </w:r>
      <w:r w:rsidR="006F4C22" w:rsidRPr="00055FF8">
        <w:rPr>
          <w:rFonts w:asciiTheme="majorBidi" w:eastAsia="MS Mincho" w:hAnsiTheme="majorBidi" w:cstheme="majorBidi" w:hint="cs"/>
          <w:spacing w:val="-8"/>
          <w:sz w:val="30"/>
          <w:szCs w:val="30"/>
          <w:cs/>
        </w:rPr>
        <w:t xml:space="preserve"> </w:t>
      </w:r>
      <w:r w:rsidRPr="00055FF8">
        <w:rPr>
          <w:rFonts w:asciiTheme="majorBidi" w:eastAsia="MS Mincho" w:hAnsiTheme="majorBidi" w:cstheme="majorBidi" w:hint="cs"/>
          <w:spacing w:val="-8"/>
          <w:sz w:val="30"/>
          <w:szCs w:val="30"/>
          <w:cs/>
        </w:rPr>
        <w:t xml:space="preserve">และ </w:t>
      </w:r>
      <w:r w:rsidR="00F10050">
        <w:rPr>
          <w:rFonts w:asciiTheme="majorBidi" w:eastAsia="MS Mincho" w:hAnsiTheme="majorBidi" w:cstheme="majorBidi"/>
          <w:spacing w:val="-8"/>
          <w:sz w:val="30"/>
          <w:szCs w:val="30"/>
        </w:rPr>
        <w:t>25.2</w:t>
      </w:r>
      <w:r w:rsidR="00D461AD" w:rsidRPr="00055FF8">
        <w:rPr>
          <w:rFonts w:asciiTheme="majorBidi" w:eastAsia="MS Mincho" w:hAnsiTheme="majorBidi" w:cstheme="majorBidi"/>
          <w:spacing w:val="-8"/>
          <w:sz w:val="30"/>
          <w:szCs w:val="30"/>
        </w:rPr>
        <w:t xml:space="preserve"> </w:t>
      </w:r>
      <w:r w:rsidRPr="00055FF8">
        <w:rPr>
          <w:rFonts w:asciiTheme="majorBidi" w:eastAsia="MS Mincho" w:hAnsiTheme="majorBidi" w:cstheme="majorBidi" w:hint="cs"/>
          <w:spacing w:val="-8"/>
          <w:sz w:val="30"/>
          <w:szCs w:val="30"/>
          <w:cs/>
        </w:rPr>
        <w:t>ล้านบาท</w:t>
      </w:r>
      <w:r w:rsidRPr="00055FF8">
        <w:rPr>
          <w:rFonts w:asciiTheme="majorBidi" w:eastAsia="MS Mincho" w:hAnsiTheme="majorBidi" w:cstheme="majorBidi" w:hint="cs"/>
          <w:sz w:val="30"/>
          <w:szCs w:val="30"/>
          <w:cs/>
        </w:rPr>
        <w:t xml:space="preserve"> ตามลำดับ </w:t>
      </w:r>
      <w:r w:rsidRPr="00055FF8">
        <w:rPr>
          <w:rFonts w:asciiTheme="majorBidi" w:eastAsia="MS Mincho" w:hAnsiTheme="majorBidi" w:cstheme="majorBidi"/>
          <w:i/>
          <w:iCs/>
          <w:sz w:val="30"/>
          <w:szCs w:val="30"/>
        </w:rPr>
        <w:t>(256</w:t>
      </w:r>
      <w:r w:rsidR="0050478D" w:rsidRPr="00055FF8">
        <w:rPr>
          <w:rFonts w:asciiTheme="majorBidi" w:eastAsia="MS Mincho" w:hAnsiTheme="majorBidi" w:cstheme="majorBidi"/>
          <w:i/>
          <w:iCs/>
          <w:sz w:val="30"/>
          <w:szCs w:val="30"/>
        </w:rPr>
        <w:t>6</w:t>
      </w:r>
      <w:r w:rsidRPr="00055FF8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: </w:t>
      </w:r>
      <w:r w:rsidR="006033CE">
        <w:rPr>
          <w:rFonts w:asciiTheme="majorBidi" w:eastAsia="MS Mincho" w:hAnsiTheme="majorBidi" w:cstheme="majorBidi"/>
          <w:i/>
          <w:iCs/>
          <w:spacing w:val="-8"/>
          <w:sz w:val="30"/>
          <w:szCs w:val="30"/>
        </w:rPr>
        <w:t>24</w:t>
      </w:r>
      <w:r w:rsidR="0050478D" w:rsidRPr="00055FF8">
        <w:rPr>
          <w:rFonts w:asciiTheme="majorBidi" w:eastAsia="MS Mincho" w:hAnsiTheme="majorBidi" w:cstheme="majorBidi"/>
          <w:i/>
          <w:iCs/>
          <w:spacing w:val="-8"/>
          <w:sz w:val="30"/>
          <w:szCs w:val="30"/>
        </w:rPr>
        <w:t>.4</w:t>
      </w:r>
      <w:r w:rsidR="00FB0BD8" w:rsidRPr="00055FF8">
        <w:rPr>
          <w:rFonts w:asciiTheme="majorBidi" w:eastAsia="MS Mincho" w:hAnsiTheme="majorBidi" w:cstheme="majorBidi" w:hint="cs"/>
          <w:i/>
          <w:iCs/>
          <w:spacing w:val="-8"/>
          <w:sz w:val="30"/>
          <w:szCs w:val="30"/>
          <w:cs/>
        </w:rPr>
        <w:t xml:space="preserve"> ล้านบาท และ </w:t>
      </w:r>
      <w:r w:rsidR="0050478D" w:rsidRPr="00055FF8">
        <w:rPr>
          <w:rFonts w:asciiTheme="majorBidi" w:eastAsia="MS Mincho" w:hAnsiTheme="majorBidi" w:cstheme="majorBidi"/>
          <w:i/>
          <w:iCs/>
          <w:spacing w:val="-8"/>
          <w:sz w:val="30"/>
          <w:szCs w:val="30"/>
        </w:rPr>
        <w:t>2</w:t>
      </w:r>
      <w:r w:rsidR="006033CE">
        <w:rPr>
          <w:rFonts w:asciiTheme="majorBidi" w:eastAsia="MS Mincho" w:hAnsiTheme="majorBidi" w:cstheme="majorBidi"/>
          <w:i/>
          <w:iCs/>
          <w:spacing w:val="-8"/>
          <w:sz w:val="30"/>
          <w:szCs w:val="30"/>
        </w:rPr>
        <w:t>6</w:t>
      </w:r>
      <w:r w:rsidR="0050478D" w:rsidRPr="00055FF8">
        <w:rPr>
          <w:rFonts w:asciiTheme="majorBidi" w:eastAsia="MS Mincho" w:hAnsiTheme="majorBidi" w:cstheme="majorBidi"/>
          <w:i/>
          <w:iCs/>
          <w:spacing w:val="-8"/>
          <w:sz w:val="30"/>
          <w:szCs w:val="30"/>
        </w:rPr>
        <w:t>.</w:t>
      </w:r>
      <w:r w:rsidR="006033CE">
        <w:rPr>
          <w:rFonts w:asciiTheme="majorBidi" w:eastAsia="MS Mincho" w:hAnsiTheme="majorBidi" w:cstheme="majorBidi"/>
          <w:i/>
          <w:iCs/>
          <w:spacing w:val="-8"/>
          <w:sz w:val="30"/>
          <w:szCs w:val="30"/>
        </w:rPr>
        <w:t>9</w:t>
      </w:r>
      <w:r w:rsidR="00FB0BD8" w:rsidRPr="00055FF8">
        <w:rPr>
          <w:rFonts w:asciiTheme="majorBidi" w:eastAsia="MS Mincho" w:hAnsiTheme="majorBidi" w:cstheme="majorBidi" w:hint="cs"/>
          <w:i/>
          <w:iCs/>
          <w:spacing w:val="-8"/>
          <w:sz w:val="30"/>
          <w:szCs w:val="30"/>
          <w:cs/>
        </w:rPr>
        <w:t xml:space="preserve"> ล้านบาท</w:t>
      </w:r>
      <w:r w:rsidR="00FB0BD8" w:rsidRPr="00055FF8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 xml:space="preserve"> </w:t>
      </w:r>
      <w:r w:rsidRPr="00055FF8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>ตามลำดับ</w:t>
      </w:r>
      <w:r w:rsidRPr="00055FF8">
        <w:rPr>
          <w:rFonts w:asciiTheme="majorBidi" w:eastAsia="MS Mincho" w:hAnsiTheme="majorBidi" w:cstheme="majorBidi"/>
          <w:i/>
          <w:iCs/>
          <w:sz w:val="30"/>
          <w:szCs w:val="30"/>
        </w:rPr>
        <w:t>)</w:t>
      </w:r>
    </w:p>
    <w:p w14:paraId="130C736F" w14:textId="77777777" w:rsidR="00227AD4" w:rsidRPr="00055FF8" w:rsidRDefault="00227AD4" w:rsidP="00227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7A475F0C" w14:textId="491057FD" w:rsidR="003410FC" w:rsidRPr="00055FF8" w:rsidRDefault="003410FC" w:rsidP="00220165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5114D0EB" w14:textId="77777777" w:rsidR="007B5C23" w:rsidRPr="00055FF8" w:rsidRDefault="007B5C23" w:rsidP="007B5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autoSpaceDE w:val="0"/>
        <w:autoSpaceDN w:val="0"/>
        <w:spacing w:line="240" w:lineRule="auto"/>
        <w:outlineLvl w:val="0"/>
        <w:rPr>
          <w:rFonts w:ascii="Angsana New" w:hAnsi="Angsana New" w:cstheme="minorBidi"/>
          <w:b/>
          <w:bCs/>
          <w:sz w:val="30"/>
          <w:szCs w:val="30"/>
          <w:lang w:val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270"/>
        <w:gridCol w:w="990"/>
        <w:gridCol w:w="270"/>
        <w:gridCol w:w="1078"/>
        <w:gridCol w:w="236"/>
        <w:gridCol w:w="1017"/>
        <w:gridCol w:w="236"/>
        <w:gridCol w:w="1026"/>
        <w:gridCol w:w="236"/>
        <w:gridCol w:w="1031"/>
      </w:tblGrid>
      <w:tr w:rsidR="00476C24" w:rsidRPr="00055FF8" w14:paraId="289B7B08" w14:textId="77777777" w:rsidTr="00086FA4">
        <w:trPr>
          <w:tblHeader/>
        </w:trPr>
        <w:tc>
          <w:tcPr>
            <w:tcW w:w="1980" w:type="dxa"/>
          </w:tcPr>
          <w:p w14:paraId="1B2E594A" w14:textId="7521F3CD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0" w:type="dxa"/>
            <w:gridSpan w:val="11"/>
          </w:tcPr>
          <w:p w14:paraId="705283E9" w14:textId="25F0B5D4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76C24" w:rsidRPr="00055FF8" w14:paraId="12BEC2D5" w14:textId="77777777" w:rsidTr="00086FA4">
        <w:trPr>
          <w:tblHeader/>
        </w:trPr>
        <w:tc>
          <w:tcPr>
            <w:tcW w:w="1980" w:type="dxa"/>
          </w:tcPr>
          <w:p w14:paraId="6FCB9F45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8" w:type="dxa"/>
            <w:gridSpan w:val="5"/>
          </w:tcPr>
          <w:p w14:paraId="2462CA8A" w14:textId="3B189350" w:rsidR="00476C24" w:rsidRPr="00055FF8" w:rsidRDefault="00EA3E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478D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D00D118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6" w:type="dxa"/>
            <w:gridSpan w:val="5"/>
          </w:tcPr>
          <w:p w14:paraId="23627211" w14:textId="09EBD581" w:rsidR="00476C24" w:rsidRPr="00055FF8" w:rsidRDefault="0050478D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51B00" w:rsidRPr="00055FF8" w14:paraId="54573B11" w14:textId="77777777" w:rsidTr="00086FA4">
        <w:trPr>
          <w:tblHeader/>
        </w:trPr>
        <w:tc>
          <w:tcPr>
            <w:tcW w:w="1980" w:type="dxa"/>
          </w:tcPr>
          <w:p w14:paraId="3B4511E3" w14:textId="20D427D8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3F47FE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7B9AD06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2F792C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D487D74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1019758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4517DA65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F221CD9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AB9879A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A93DF75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5F07467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24AE78A6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76C24" w:rsidRPr="00055FF8" w14:paraId="73482440" w14:textId="77777777" w:rsidTr="00086FA4">
        <w:trPr>
          <w:tblHeader/>
        </w:trPr>
        <w:tc>
          <w:tcPr>
            <w:tcW w:w="1980" w:type="dxa"/>
          </w:tcPr>
          <w:p w14:paraId="3181CEF2" w14:textId="77777777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0" w:type="dxa"/>
            <w:gridSpan w:val="11"/>
            <w:vAlign w:val="bottom"/>
          </w:tcPr>
          <w:p w14:paraId="2CBD3FDF" w14:textId="60D28C4C" w:rsidR="00476C24" w:rsidRPr="00055FF8" w:rsidRDefault="00476C24" w:rsidP="00C5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31E5C"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0478D" w:rsidRPr="00055FF8" w14:paraId="2CC84D54" w14:textId="77777777" w:rsidTr="00086FA4">
        <w:tc>
          <w:tcPr>
            <w:tcW w:w="1980" w:type="dxa"/>
          </w:tcPr>
          <w:p w14:paraId="4D54EF5F" w14:textId="77777777" w:rsidR="0070145E" w:rsidRPr="00055FF8" w:rsidRDefault="0050478D" w:rsidP="005047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73" w:right="-22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</w:t>
            </w:r>
            <w:r w:rsidR="0070145E"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</w:p>
          <w:p w14:paraId="418ADE96" w14:textId="6898AE0A" w:rsidR="0050478D" w:rsidRPr="00055FF8" w:rsidRDefault="0070145E" w:rsidP="005047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73" w:right="-22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50478D" w:rsidRPr="00055FF8">
              <w:rPr>
                <w:rFonts w:asciiTheme="majorBidi" w:hAnsi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80" w:type="dxa"/>
            <w:vAlign w:val="bottom"/>
          </w:tcPr>
          <w:p w14:paraId="5588C734" w14:textId="593D65F4" w:rsidR="0050478D" w:rsidRPr="00055FF8" w:rsidRDefault="007158E9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1,071,869</w:t>
            </w:r>
          </w:p>
        </w:tc>
        <w:tc>
          <w:tcPr>
            <w:tcW w:w="270" w:type="dxa"/>
            <w:vAlign w:val="bottom"/>
          </w:tcPr>
          <w:p w14:paraId="7B4EED2E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EDEF01" w14:textId="237D1DCE" w:rsidR="0050478D" w:rsidRPr="00055FF8" w:rsidRDefault="007158E9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F6C56A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5005B5C" w14:textId="11ED2B59" w:rsidR="0050478D" w:rsidRPr="00055FF8" w:rsidRDefault="007158E9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1,071,869</w:t>
            </w:r>
          </w:p>
        </w:tc>
        <w:tc>
          <w:tcPr>
            <w:tcW w:w="236" w:type="dxa"/>
            <w:vAlign w:val="bottom"/>
          </w:tcPr>
          <w:p w14:paraId="09BDA8D3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C02564E" w14:textId="3D768066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1,077,802</w:t>
            </w:r>
          </w:p>
        </w:tc>
        <w:tc>
          <w:tcPr>
            <w:tcW w:w="236" w:type="dxa"/>
            <w:vAlign w:val="bottom"/>
          </w:tcPr>
          <w:p w14:paraId="10B5DC42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BCF955D" w14:textId="5DD615B1" w:rsidR="0050478D" w:rsidRPr="00055FF8" w:rsidRDefault="0050478D" w:rsidP="007158E9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A1CBE7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3B1842D2" w14:textId="39BE2B24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1,077,802   </w:t>
            </w:r>
          </w:p>
        </w:tc>
      </w:tr>
      <w:tr w:rsidR="0050478D" w:rsidRPr="00055FF8" w14:paraId="2BBB7E6D" w14:textId="77777777" w:rsidTr="00086FA4">
        <w:tc>
          <w:tcPr>
            <w:tcW w:w="1980" w:type="dxa"/>
          </w:tcPr>
          <w:p w14:paraId="2B92B4BC" w14:textId="77777777" w:rsidR="0050478D" w:rsidRPr="00055FF8" w:rsidRDefault="0050478D" w:rsidP="0050478D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5F5B449F" w14:textId="3E734468" w:rsidR="0050478D" w:rsidRPr="00055FF8" w:rsidRDefault="008E2BD1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4,232</w:t>
            </w:r>
          </w:p>
        </w:tc>
        <w:tc>
          <w:tcPr>
            <w:tcW w:w="270" w:type="dxa"/>
            <w:vAlign w:val="bottom"/>
          </w:tcPr>
          <w:p w14:paraId="4B6466C5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C779B1" w14:textId="28287288" w:rsidR="0050478D" w:rsidRPr="00055FF8" w:rsidRDefault="007158E9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E2BD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2BD1"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270" w:type="dxa"/>
            <w:vAlign w:val="bottom"/>
          </w:tcPr>
          <w:p w14:paraId="30946B3F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48E31199" w14:textId="71E04F8D" w:rsidR="0050478D" w:rsidRPr="00055FF8" w:rsidRDefault="007158E9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47,995</w:t>
            </w:r>
          </w:p>
        </w:tc>
        <w:tc>
          <w:tcPr>
            <w:tcW w:w="236" w:type="dxa"/>
            <w:vAlign w:val="bottom"/>
          </w:tcPr>
          <w:p w14:paraId="4A26FFE3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533711E" w14:textId="6F18DB99" w:rsidR="0050478D" w:rsidRPr="00055FF8" w:rsidRDefault="008E2BD1" w:rsidP="007158E9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6,778</w:t>
            </w:r>
          </w:p>
        </w:tc>
        <w:tc>
          <w:tcPr>
            <w:tcW w:w="236" w:type="dxa"/>
            <w:vAlign w:val="bottom"/>
          </w:tcPr>
          <w:p w14:paraId="31877AF2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58450BC" w14:textId="16158E97" w:rsidR="0050478D" w:rsidRPr="00055FF8" w:rsidRDefault="008E2BD1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35,750</w:t>
            </w:r>
          </w:p>
        </w:tc>
        <w:tc>
          <w:tcPr>
            <w:tcW w:w="236" w:type="dxa"/>
            <w:vAlign w:val="bottom"/>
          </w:tcPr>
          <w:p w14:paraId="301A0654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717189AC" w14:textId="02B1E51C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42,528</w:t>
            </w:r>
          </w:p>
        </w:tc>
      </w:tr>
      <w:tr w:rsidR="0050478D" w:rsidRPr="00055FF8" w14:paraId="2DE24E2A" w14:textId="77777777" w:rsidTr="00086FA4">
        <w:tc>
          <w:tcPr>
            <w:tcW w:w="1980" w:type="dxa"/>
          </w:tcPr>
          <w:p w14:paraId="3E09A24A" w14:textId="77777777" w:rsidR="0070145E" w:rsidRPr="00055FF8" w:rsidRDefault="0050478D" w:rsidP="0050478D">
            <w:pPr>
              <w:pStyle w:val="ListParagraph"/>
              <w:ind w:left="73" w:right="-22" w:hanging="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</w:t>
            </w:r>
          </w:p>
          <w:p w14:paraId="05D9EB4E" w14:textId="1008D7D5" w:rsidR="0050478D" w:rsidRPr="00055FF8" w:rsidRDefault="0070145E" w:rsidP="0050478D">
            <w:pPr>
              <w:pStyle w:val="ListParagraph"/>
              <w:ind w:left="73" w:right="-22" w:hanging="8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50478D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C772D" w14:textId="0C6B2CAF" w:rsidR="0050478D" w:rsidRPr="00055FF8" w:rsidRDefault="007158E9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</w:t>
            </w:r>
            <w:r w:rsidR="008E2B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E2B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270" w:type="dxa"/>
            <w:vAlign w:val="bottom"/>
          </w:tcPr>
          <w:p w14:paraId="4DC4E731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62795" w14:textId="12E0385C" w:rsidR="0050478D" w:rsidRPr="00055FF8" w:rsidRDefault="008E2BD1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2B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  <w:vAlign w:val="bottom"/>
          </w:tcPr>
          <w:p w14:paraId="39893E5E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A81AD" w14:textId="661733FB" w:rsidR="0050478D" w:rsidRPr="00055FF8" w:rsidRDefault="007158E9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1,119,864</w:t>
            </w:r>
          </w:p>
        </w:tc>
        <w:tc>
          <w:tcPr>
            <w:tcW w:w="236" w:type="dxa"/>
            <w:vAlign w:val="bottom"/>
          </w:tcPr>
          <w:p w14:paraId="36BDA868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28077" w14:textId="4F70FA20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8E2B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84,580</w:t>
            </w:r>
          </w:p>
        </w:tc>
        <w:tc>
          <w:tcPr>
            <w:tcW w:w="236" w:type="dxa"/>
            <w:vAlign w:val="bottom"/>
          </w:tcPr>
          <w:p w14:paraId="0637112D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AAAD1" w14:textId="01CACB04" w:rsidR="0050478D" w:rsidRPr="00055FF8" w:rsidRDefault="008E2BD1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35,750</w:t>
            </w:r>
          </w:p>
        </w:tc>
        <w:tc>
          <w:tcPr>
            <w:tcW w:w="236" w:type="dxa"/>
            <w:vAlign w:val="bottom"/>
          </w:tcPr>
          <w:p w14:paraId="0D97C1A3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C360D" w14:textId="7A87A93D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1,120,330</w:t>
            </w:r>
          </w:p>
        </w:tc>
      </w:tr>
    </w:tbl>
    <w:p w14:paraId="5BF24F40" w14:textId="48D85C3F" w:rsidR="003410FC" w:rsidRPr="00055FF8" w:rsidRDefault="003410FC" w:rsidP="003410FC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Theme="majorBidi" w:hAnsiTheme="majorBidi" w:cstheme="minorBidi"/>
          <w:b/>
          <w:bCs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990"/>
        <w:gridCol w:w="360"/>
        <w:gridCol w:w="1078"/>
        <w:gridCol w:w="243"/>
        <w:gridCol w:w="1017"/>
        <w:gridCol w:w="236"/>
        <w:gridCol w:w="1026"/>
        <w:gridCol w:w="236"/>
        <w:gridCol w:w="1024"/>
      </w:tblGrid>
      <w:tr w:rsidR="00B81763" w:rsidRPr="00055FF8" w14:paraId="26ACD52E" w14:textId="77777777" w:rsidTr="00402410">
        <w:trPr>
          <w:tblHeader/>
        </w:trPr>
        <w:tc>
          <w:tcPr>
            <w:tcW w:w="1890" w:type="dxa"/>
          </w:tcPr>
          <w:p w14:paraId="554015C4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0" w:type="dxa"/>
            <w:gridSpan w:val="11"/>
          </w:tcPr>
          <w:p w14:paraId="168FD360" w14:textId="6CA8DC0E" w:rsidR="00B81763" w:rsidRPr="00055FF8" w:rsidRDefault="006A4D7B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1763" w:rsidRPr="00055FF8" w14:paraId="028875A7" w14:textId="77777777" w:rsidTr="00402410">
        <w:trPr>
          <w:tblHeader/>
        </w:trPr>
        <w:tc>
          <w:tcPr>
            <w:tcW w:w="1890" w:type="dxa"/>
          </w:tcPr>
          <w:p w14:paraId="4F7B0E3E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78" w:type="dxa"/>
            <w:gridSpan w:val="5"/>
          </w:tcPr>
          <w:p w14:paraId="3EDE33C5" w14:textId="43144F6A" w:rsidR="00B81763" w:rsidRPr="00055FF8" w:rsidRDefault="00EA3E24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478D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6D74DED6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9" w:type="dxa"/>
            <w:gridSpan w:val="5"/>
          </w:tcPr>
          <w:p w14:paraId="3795A284" w14:textId="121FCFC7" w:rsidR="00B81763" w:rsidRPr="00055FF8" w:rsidRDefault="0050478D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81763" w:rsidRPr="00055FF8" w14:paraId="7E2A5460" w14:textId="77777777" w:rsidTr="00402410">
        <w:trPr>
          <w:tblHeader/>
        </w:trPr>
        <w:tc>
          <w:tcPr>
            <w:tcW w:w="1890" w:type="dxa"/>
          </w:tcPr>
          <w:p w14:paraId="48163706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49B33B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16DA4F2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5D8877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  <w:vAlign w:val="bottom"/>
          </w:tcPr>
          <w:p w14:paraId="2D49320C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C11BC1E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43" w:type="dxa"/>
            <w:vAlign w:val="center"/>
          </w:tcPr>
          <w:p w14:paraId="7F6AA8DB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9DCD15F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6758EE12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9B20A18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1E3A2798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80DA2C6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81763" w:rsidRPr="00055FF8" w14:paraId="1DE8235F" w14:textId="77777777" w:rsidTr="00402410">
        <w:trPr>
          <w:tblHeader/>
        </w:trPr>
        <w:tc>
          <w:tcPr>
            <w:tcW w:w="1890" w:type="dxa"/>
          </w:tcPr>
          <w:p w14:paraId="38F3EDE6" w14:textId="77777777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0" w:type="dxa"/>
            <w:gridSpan w:val="11"/>
            <w:vAlign w:val="bottom"/>
          </w:tcPr>
          <w:p w14:paraId="00FA5053" w14:textId="6B676269" w:rsidR="00B81763" w:rsidRPr="00055FF8" w:rsidRDefault="00B81763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33917"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0478D" w:rsidRPr="00055FF8" w14:paraId="4B5779C9" w14:textId="77777777" w:rsidTr="00402410">
        <w:tc>
          <w:tcPr>
            <w:tcW w:w="1890" w:type="dxa"/>
          </w:tcPr>
          <w:p w14:paraId="222C4518" w14:textId="77777777" w:rsidR="0070145E" w:rsidRPr="00055FF8" w:rsidRDefault="0050478D" w:rsidP="005047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73" w:right="-22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</w:p>
          <w:p w14:paraId="6DA1B539" w14:textId="619BAA1A" w:rsidR="0050478D" w:rsidRPr="00055FF8" w:rsidRDefault="0070145E" w:rsidP="005047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73" w:right="-22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50478D" w:rsidRPr="00055FF8">
              <w:rPr>
                <w:rFonts w:asciiTheme="majorBidi" w:hAnsi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80" w:type="dxa"/>
            <w:vAlign w:val="bottom"/>
          </w:tcPr>
          <w:p w14:paraId="6FB23C82" w14:textId="51AD9CC8" w:rsidR="0050478D" w:rsidRPr="00055FF8" w:rsidRDefault="005D2867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1,071,869</w:t>
            </w:r>
          </w:p>
        </w:tc>
        <w:tc>
          <w:tcPr>
            <w:tcW w:w="270" w:type="dxa"/>
            <w:vAlign w:val="bottom"/>
          </w:tcPr>
          <w:p w14:paraId="23C845EF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2F9B4B" w14:textId="0C648DA2" w:rsidR="0050478D" w:rsidRPr="00055FF8" w:rsidRDefault="005D2867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1E65724D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4DEB696" w14:textId="089A45B0" w:rsidR="0050478D" w:rsidRPr="00055FF8" w:rsidRDefault="005D2867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1,071,869</w:t>
            </w:r>
          </w:p>
        </w:tc>
        <w:tc>
          <w:tcPr>
            <w:tcW w:w="243" w:type="dxa"/>
            <w:vAlign w:val="bottom"/>
          </w:tcPr>
          <w:p w14:paraId="5F0F5E53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BA27B14" w14:textId="36EED79B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1,077,802</w:t>
            </w:r>
          </w:p>
        </w:tc>
        <w:tc>
          <w:tcPr>
            <w:tcW w:w="236" w:type="dxa"/>
            <w:vAlign w:val="bottom"/>
          </w:tcPr>
          <w:p w14:paraId="5358A1CE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A443946" w14:textId="2ED55418" w:rsidR="0050478D" w:rsidRPr="00055FF8" w:rsidRDefault="0050478D" w:rsidP="005D2867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655F94F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B4A4575" w14:textId="4F2C18E9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1,077,802</w:t>
            </w:r>
          </w:p>
        </w:tc>
      </w:tr>
      <w:tr w:rsidR="0050478D" w:rsidRPr="00055FF8" w14:paraId="7B02434F" w14:textId="77777777" w:rsidTr="00402410">
        <w:tc>
          <w:tcPr>
            <w:tcW w:w="1890" w:type="dxa"/>
          </w:tcPr>
          <w:p w14:paraId="52A9CF87" w14:textId="77777777" w:rsidR="0050478D" w:rsidRPr="00055FF8" w:rsidRDefault="0050478D" w:rsidP="0050478D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578B5C43" w14:textId="51C459E1" w:rsidR="0050478D" w:rsidRPr="00055FF8" w:rsidRDefault="004A7676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2,056</w:t>
            </w:r>
          </w:p>
        </w:tc>
        <w:tc>
          <w:tcPr>
            <w:tcW w:w="270" w:type="dxa"/>
            <w:vAlign w:val="bottom"/>
          </w:tcPr>
          <w:p w14:paraId="185F5799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B05995" w14:textId="427640F9" w:rsidR="0050478D" w:rsidRPr="00055FF8" w:rsidRDefault="005D2867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A7676">
              <w:rPr>
                <w:rFonts w:asciiTheme="majorBidi" w:hAnsiTheme="majorBidi" w:cstheme="majorBidi"/>
                <w:sz w:val="30"/>
                <w:szCs w:val="30"/>
              </w:rPr>
              <w:t>0,632</w:t>
            </w:r>
          </w:p>
        </w:tc>
        <w:tc>
          <w:tcPr>
            <w:tcW w:w="360" w:type="dxa"/>
            <w:vAlign w:val="bottom"/>
          </w:tcPr>
          <w:p w14:paraId="34696A2B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4B1AC092" w14:textId="5F8E9DEB" w:rsidR="0050478D" w:rsidRPr="00055FF8" w:rsidRDefault="005D2867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52,688</w:t>
            </w:r>
          </w:p>
        </w:tc>
        <w:tc>
          <w:tcPr>
            <w:tcW w:w="243" w:type="dxa"/>
            <w:vAlign w:val="bottom"/>
          </w:tcPr>
          <w:p w14:paraId="5C5A8FC8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194AD755" w14:textId="2580736E" w:rsidR="0050478D" w:rsidRPr="00055FF8" w:rsidRDefault="004A7676" w:rsidP="005D2867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3,715</w:t>
            </w:r>
          </w:p>
        </w:tc>
        <w:tc>
          <w:tcPr>
            <w:tcW w:w="236" w:type="dxa"/>
            <w:vAlign w:val="bottom"/>
          </w:tcPr>
          <w:p w14:paraId="67338C07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F8FD291" w14:textId="190E9391" w:rsidR="0050478D" w:rsidRPr="00055FF8" w:rsidRDefault="004A7676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37,002</w:t>
            </w:r>
          </w:p>
        </w:tc>
        <w:tc>
          <w:tcPr>
            <w:tcW w:w="236" w:type="dxa"/>
            <w:vAlign w:val="bottom"/>
          </w:tcPr>
          <w:p w14:paraId="0B8DDF58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CBDDE33" w14:textId="1D44E13C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40,717</w:t>
            </w:r>
          </w:p>
        </w:tc>
      </w:tr>
      <w:tr w:rsidR="0050478D" w:rsidRPr="00055FF8" w14:paraId="395C87B2" w14:textId="77777777" w:rsidTr="00402410">
        <w:tc>
          <w:tcPr>
            <w:tcW w:w="1890" w:type="dxa"/>
          </w:tcPr>
          <w:p w14:paraId="5319357E" w14:textId="77777777" w:rsidR="0070145E" w:rsidRPr="00055FF8" w:rsidRDefault="0050478D" w:rsidP="0050478D">
            <w:pPr>
              <w:pStyle w:val="ListParagraph"/>
              <w:ind w:left="73" w:right="-22" w:hanging="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</w:t>
            </w:r>
          </w:p>
          <w:p w14:paraId="20DD2669" w14:textId="06AA52F9" w:rsidR="0050478D" w:rsidRPr="00055FF8" w:rsidRDefault="0070145E" w:rsidP="0050478D">
            <w:pPr>
              <w:pStyle w:val="ListParagraph"/>
              <w:ind w:left="73" w:right="-22" w:hanging="8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50478D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75599" w14:textId="5BB9AE89" w:rsidR="0050478D" w:rsidRPr="00055FF8" w:rsidRDefault="005D2867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</w:t>
            </w:r>
            <w:r w:rsidR="004A76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3,925</w:t>
            </w:r>
          </w:p>
        </w:tc>
        <w:tc>
          <w:tcPr>
            <w:tcW w:w="270" w:type="dxa"/>
            <w:vAlign w:val="bottom"/>
          </w:tcPr>
          <w:p w14:paraId="1D3BA50D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7AEBB" w14:textId="72C5E73B" w:rsidR="0050478D" w:rsidRPr="00055FF8" w:rsidRDefault="004A7676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50,632</w:t>
            </w:r>
          </w:p>
        </w:tc>
        <w:tc>
          <w:tcPr>
            <w:tcW w:w="360" w:type="dxa"/>
            <w:vAlign w:val="bottom"/>
          </w:tcPr>
          <w:p w14:paraId="3736E897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5CC96" w14:textId="3216315E" w:rsidR="0050478D" w:rsidRPr="00055FF8" w:rsidRDefault="005D2867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1,124,557</w:t>
            </w:r>
          </w:p>
        </w:tc>
        <w:tc>
          <w:tcPr>
            <w:tcW w:w="243" w:type="dxa"/>
            <w:vAlign w:val="bottom"/>
          </w:tcPr>
          <w:p w14:paraId="38066744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46E32" w14:textId="79C60656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4A76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81,517</w:t>
            </w:r>
          </w:p>
        </w:tc>
        <w:tc>
          <w:tcPr>
            <w:tcW w:w="236" w:type="dxa"/>
            <w:vAlign w:val="bottom"/>
          </w:tcPr>
          <w:p w14:paraId="6CF473D7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CECB9" w14:textId="6622212E" w:rsidR="0050478D" w:rsidRPr="00055FF8" w:rsidRDefault="004A7676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37,002</w:t>
            </w:r>
          </w:p>
        </w:tc>
        <w:tc>
          <w:tcPr>
            <w:tcW w:w="236" w:type="dxa"/>
            <w:vAlign w:val="bottom"/>
          </w:tcPr>
          <w:p w14:paraId="7FE26B84" w14:textId="77777777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39FF7" w14:textId="226C790B" w:rsidR="0050478D" w:rsidRPr="00055FF8" w:rsidRDefault="0050478D" w:rsidP="0050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1,118,519</w:t>
            </w:r>
          </w:p>
        </w:tc>
      </w:tr>
    </w:tbl>
    <w:p w14:paraId="2F57C57D" w14:textId="5638F6C7" w:rsidR="00B81763" w:rsidRPr="00055FF8" w:rsidRDefault="00B81763" w:rsidP="00DE4CD3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2601D50" w14:textId="57321DF8" w:rsidR="008D2021" w:rsidRPr="00055FF8" w:rsidRDefault="008D2021" w:rsidP="00B066FE">
      <w:pPr>
        <w:pStyle w:val="ListParagraph"/>
        <w:tabs>
          <w:tab w:val="clear" w:pos="454"/>
          <w:tab w:val="clear" w:pos="68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pacing w:val="-4"/>
          <w:sz w:val="30"/>
          <w:szCs w:val="30"/>
          <w:cs/>
        </w:rPr>
        <w:t>ณ</w:t>
      </w:r>
      <w:r w:rsidRPr="00055FF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Pr="00055FF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55FF8">
        <w:rPr>
          <w:rFonts w:ascii="Angsana New" w:hAnsi="Angsana New"/>
          <w:spacing w:val="-4"/>
          <w:sz w:val="30"/>
          <w:szCs w:val="30"/>
        </w:rPr>
        <w:t xml:space="preserve">31 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055FF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55FF8">
        <w:rPr>
          <w:rFonts w:ascii="Angsana New" w:hAnsi="Angsana New"/>
          <w:spacing w:val="-4"/>
          <w:sz w:val="30"/>
          <w:szCs w:val="30"/>
        </w:rPr>
        <w:t>256</w:t>
      </w:r>
      <w:r w:rsidR="0050478D" w:rsidRPr="00055FF8">
        <w:rPr>
          <w:rFonts w:ascii="Angsana New" w:hAnsi="Angsana New"/>
          <w:spacing w:val="-4"/>
          <w:sz w:val="30"/>
          <w:szCs w:val="30"/>
        </w:rPr>
        <w:t>7</w:t>
      </w:r>
      <w:r w:rsidR="00EA3E24" w:rsidRPr="00055FF8">
        <w:rPr>
          <w:rFonts w:ascii="Angsana New" w:hAnsi="Angsana New"/>
          <w:spacing w:val="-4"/>
          <w:sz w:val="30"/>
          <w:szCs w:val="30"/>
        </w:rPr>
        <w:t xml:space="preserve"> 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055FF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066FE" w:rsidRPr="00055FF8">
        <w:rPr>
          <w:rFonts w:ascii="Angsana New" w:hAnsi="Angsana New"/>
          <w:sz w:val="30"/>
          <w:szCs w:val="30"/>
          <w:lang w:val="en-GB"/>
        </w:rPr>
        <w:t>2,361.4</w:t>
      </w:r>
      <w:r w:rsidRPr="00055FF8">
        <w:rPr>
          <w:rFonts w:ascii="Angsana New" w:hAnsi="Angsana New"/>
          <w:spacing w:val="-4"/>
          <w:sz w:val="30"/>
          <w:szCs w:val="30"/>
        </w:rPr>
        <w:t xml:space="preserve"> </w:t>
      </w:r>
      <w:r w:rsidRPr="00055FF8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055FF8">
        <w:rPr>
          <w:rFonts w:ascii="Angsana New" w:hAnsi="Angsana New"/>
          <w:sz w:val="30"/>
          <w:szCs w:val="30"/>
          <w:cs/>
        </w:rPr>
        <w:t xml:space="preserve"> </w:t>
      </w:r>
      <w:r w:rsidRPr="00055FF8">
        <w:rPr>
          <w:rFonts w:ascii="Angsana New" w:hAnsi="Angsana New"/>
          <w:i/>
          <w:iCs/>
          <w:sz w:val="30"/>
          <w:szCs w:val="30"/>
          <w:cs/>
        </w:rPr>
        <w:t>(</w:t>
      </w:r>
      <w:r w:rsidRPr="00055FF8">
        <w:rPr>
          <w:rFonts w:ascii="Angsana New" w:hAnsi="Angsana New"/>
          <w:i/>
          <w:iCs/>
          <w:sz w:val="30"/>
          <w:szCs w:val="30"/>
        </w:rPr>
        <w:t>256</w:t>
      </w:r>
      <w:r w:rsidR="00EE0437" w:rsidRPr="00055FF8">
        <w:rPr>
          <w:rFonts w:ascii="Angsana New" w:hAnsi="Angsana New"/>
          <w:i/>
          <w:iCs/>
          <w:sz w:val="30"/>
          <w:szCs w:val="30"/>
        </w:rPr>
        <w:t>6</w:t>
      </w:r>
      <w:r w:rsidRPr="00055FF8">
        <w:rPr>
          <w:rFonts w:ascii="Angsana New" w:hAnsi="Angsana New"/>
          <w:i/>
          <w:iCs/>
          <w:sz w:val="30"/>
          <w:szCs w:val="30"/>
        </w:rPr>
        <w:t xml:space="preserve">: </w:t>
      </w:r>
      <w:r w:rsidR="00EE0437" w:rsidRPr="00055FF8">
        <w:rPr>
          <w:rFonts w:ascii="Angsana New" w:hAnsi="Angsana New"/>
          <w:i/>
          <w:iCs/>
          <w:spacing w:val="-4"/>
          <w:sz w:val="30"/>
          <w:szCs w:val="30"/>
        </w:rPr>
        <w:t>2,432.9</w:t>
      </w:r>
      <w:r w:rsidR="00FB0BD8" w:rsidRPr="00055FF8">
        <w:rPr>
          <w:rFonts w:ascii="Angsana New" w:hAnsi="Angsana New"/>
          <w:spacing w:val="-4"/>
          <w:sz w:val="30"/>
          <w:szCs w:val="30"/>
        </w:rPr>
        <w:t xml:space="preserve"> </w:t>
      </w:r>
      <w:r w:rsidRPr="00055FF8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55FF8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153E35D" w14:textId="77777777" w:rsidR="00BB373E" w:rsidRPr="00055FF8" w:rsidRDefault="00BB373E" w:rsidP="00F46742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BC36B59" w14:textId="55A6EB88" w:rsidR="008D2021" w:rsidRPr="00055FF8" w:rsidRDefault="008D2021" w:rsidP="00F46742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55F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7FA6A63B" w14:textId="37441FDE" w:rsidR="00FB0BD8" w:rsidRPr="00055FF8" w:rsidRDefault="00FB0BD8" w:rsidP="00F46742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170"/>
        <w:gridCol w:w="180"/>
        <w:gridCol w:w="1170"/>
        <w:gridCol w:w="180"/>
        <w:gridCol w:w="1170"/>
      </w:tblGrid>
      <w:tr w:rsidR="00FB0BD8" w:rsidRPr="00055FF8" w14:paraId="003376C5" w14:textId="77777777">
        <w:trPr>
          <w:cantSplit/>
          <w:tblHeader/>
        </w:trPr>
        <w:tc>
          <w:tcPr>
            <w:tcW w:w="5580" w:type="dxa"/>
          </w:tcPr>
          <w:p w14:paraId="22945704" w14:textId="77777777" w:rsidR="00FB0BD8" w:rsidRPr="00055FF8" w:rsidRDefault="00FB0BD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2FDB03F4" w14:textId="77777777" w:rsidR="00FB0BD8" w:rsidRPr="00055FF8" w:rsidRDefault="00FB0BD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FB0BD8" w:rsidRPr="00055FF8" w14:paraId="7BE37E0D" w14:textId="77777777">
        <w:trPr>
          <w:cantSplit/>
        </w:trPr>
        <w:tc>
          <w:tcPr>
            <w:tcW w:w="5580" w:type="dxa"/>
          </w:tcPr>
          <w:p w14:paraId="51600FD9" w14:textId="77777777" w:rsidR="00FB0BD8" w:rsidRPr="00055FF8" w:rsidRDefault="00FB0BD8">
            <w:pPr>
              <w:shd w:val="clear" w:color="auto" w:fill="FFFFFF"/>
              <w:tabs>
                <w:tab w:val="left" w:pos="54"/>
              </w:tabs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4CDF15" w14:textId="77777777" w:rsidR="00FB0BD8" w:rsidRPr="00055FF8" w:rsidRDefault="00FB0BD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39171C65" w14:textId="77777777" w:rsidR="00FB0BD8" w:rsidRPr="00055FF8" w:rsidRDefault="00FB0BD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  <w:p w14:paraId="46A91A98" w14:textId="77777777" w:rsidR="00FB0BD8" w:rsidRPr="00055FF8" w:rsidRDefault="00FB0BD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606E1322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E0D7FD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eastAsiaTheme="minorHAnsi" w:hAnsi="Angsana New" w:cs="Angsana New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41CB008B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E0A33F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3"/>
              <w:jc w:val="center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B0BD8" w:rsidRPr="00055FF8" w14:paraId="01AD9A2C" w14:textId="77777777">
        <w:trPr>
          <w:cantSplit/>
        </w:trPr>
        <w:tc>
          <w:tcPr>
            <w:tcW w:w="5580" w:type="dxa"/>
          </w:tcPr>
          <w:p w14:paraId="6167B494" w14:textId="77777777" w:rsidR="00FB0BD8" w:rsidRPr="00055FF8" w:rsidRDefault="00FB0BD8">
            <w:pPr>
              <w:shd w:val="clear" w:color="auto" w:fill="FFFFFF"/>
              <w:tabs>
                <w:tab w:val="left" w:pos="54"/>
              </w:tabs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62877558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B0BD8" w:rsidRPr="00055FF8" w14:paraId="2E93086D" w14:textId="77777777">
        <w:trPr>
          <w:cantSplit/>
        </w:trPr>
        <w:tc>
          <w:tcPr>
            <w:tcW w:w="5580" w:type="dxa"/>
          </w:tcPr>
          <w:p w14:paraId="7C003E5B" w14:textId="505AD3D1" w:rsidR="00FB0BD8" w:rsidRPr="00055FF8" w:rsidRDefault="00FB0BD8">
            <w:pPr>
              <w:shd w:val="clear" w:color="auto" w:fill="FFFFFF"/>
              <w:tabs>
                <w:tab w:val="left" w:pos="54"/>
              </w:tabs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EE0437"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306527FE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BBFA4A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7DB981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4274C9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872493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1434" w:rsidRPr="00055FF8" w14:paraId="1D6E30F7" w14:textId="77777777">
        <w:trPr>
          <w:cantSplit/>
        </w:trPr>
        <w:tc>
          <w:tcPr>
            <w:tcW w:w="5580" w:type="dxa"/>
          </w:tcPr>
          <w:p w14:paraId="59B6FC29" w14:textId="196109E1" w:rsidR="00DD1434" w:rsidRPr="00055FF8" w:rsidRDefault="00DD1434" w:rsidP="00DD14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E0437" w:rsidRPr="00055FF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5BF4A46F" w14:textId="551DB9D7" w:rsidR="00DD1434" w:rsidRPr="00055FF8" w:rsidRDefault="00685687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1,077,802</w:t>
            </w:r>
          </w:p>
        </w:tc>
        <w:tc>
          <w:tcPr>
            <w:tcW w:w="180" w:type="dxa"/>
            <w:vAlign w:val="bottom"/>
          </w:tcPr>
          <w:p w14:paraId="5355139C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DE26FC" w14:textId="706F478B" w:rsidR="00DD1434" w:rsidRPr="00055FF8" w:rsidRDefault="00685687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42,528</w:t>
            </w:r>
          </w:p>
        </w:tc>
        <w:tc>
          <w:tcPr>
            <w:tcW w:w="180" w:type="dxa"/>
            <w:vAlign w:val="bottom"/>
          </w:tcPr>
          <w:p w14:paraId="428A46D2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CBC5C0" w14:textId="7818828C" w:rsidR="00DD1434" w:rsidRPr="00055FF8" w:rsidRDefault="00685687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1,120,330</w:t>
            </w:r>
          </w:p>
        </w:tc>
      </w:tr>
      <w:tr w:rsidR="00DD1434" w:rsidRPr="00055FF8" w14:paraId="36C72369" w14:textId="77777777">
        <w:trPr>
          <w:cantSplit/>
        </w:trPr>
        <w:tc>
          <w:tcPr>
            <w:tcW w:w="5580" w:type="dxa"/>
          </w:tcPr>
          <w:p w14:paraId="275941E2" w14:textId="77777777" w:rsidR="00DD1434" w:rsidRPr="00055FF8" w:rsidRDefault="00DD1434" w:rsidP="00DD14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1170" w:type="dxa"/>
            <w:vAlign w:val="bottom"/>
          </w:tcPr>
          <w:p w14:paraId="26413FE3" w14:textId="5F553A28" w:rsidR="00DD1434" w:rsidRPr="00055FF8" w:rsidRDefault="00685687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3CB791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5AEFD2" w14:textId="63A4EFC3" w:rsidR="00DD1434" w:rsidRPr="00055FF8" w:rsidRDefault="00685687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26,022</w:t>
            </w:r>
          </w:p>
        </w:tc>
        <w:tc>
          <w:tcPr>
            <w:tcW w:w="180" w:type="dxa"/>
            <w:vAlign w:val="bottom"/>
          </w:tcPr>
          <w:p w14:paraId="4FAF2354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EB37C4" w14:textId="498F06DF" w:rsidR="00DD1434" w:rsidRPr="00055FF8" w:rsidRDefault="00685687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26,022</w:t>
            </w:r>
          </w:p>
        </w:tc>
      </w:tr>
      <w:tr w:rsidR="009D79A0" w:rsidRPr="00055FF8" w14:paraId="74EE3854" w14:textId="77777777">
        <w:trPr>
          <w:cantSplit/>
        </w:trPr>
        <w:tc>
          <w:tcPr>
            <w:tcW w:w="5580" w:type="dxa"/>
          </w:tcPr>
          <w:p w14:paraId="4EDFB4B4" w14:textId="78230458" w:rsidR="009D79A0" w:rsidRPr="00055FF8" w:rsidRDefault="00B13453" w:rsidP="00DD14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ตัดจำหน่ายสินทรัพย์ภายใต้สัญญาเช่า</w:t>
            </w:r>
          </w:p>
        </w:tc>
        <w:tc>
          <w:tcPr>
            <w:tcW w:w="1170" w:type="dxa"/>
            <w:vAlign w:val="bottom"/>
          </w:tcPr>
          <w:p w14:paraId="77242B9D" w14:textId="35C84343" w:rsidR="009D79A0" w:rsidRPr="00055FF8" w:rsidRDefault="00B13453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1AA1827" w14:textId="77777777" w:rsidR="009D79A0" w:rsidRPr="00055FF8" w:rsidRDefault="009D79A0" w:rsidP="00DD1434">
            <w:pPr>
              <w:pStyle w:val="acctfourfigures"/>
              <w:shd w:val="clear" w:color="auto" w:fill="FFFFFF"/>
              <w:tabs>
                <w:tab w:val="decimal" w:pos="802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6D5C39" w14:textId="5E537748" w:rsidR="009D79A0" w:rsidRPr="00055FF8" w:rsidRDefault="00B13453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(4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617)</w:t>
            </w:r>
          </w:p>
        </w:tc>
        <w:tc>
          <w:tcPr>
            <w:tcW w:w="180" w:type="dxa"/>
            <w:vAlign w:val="bottom"/>
          </w:tcPr>
          <w:p w14:paraId="3F77B832" w14:textId="77777777" w:rsidR="009D79A0" w:rsidRPr="00055FF8" w:rsidRDefault="009D79A0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E2268F" w14:textId="2A78505C" w:rsidR="009D79A0" w:rsidRPr="00055FF8" w:rsidRDefault="00B13453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(4,617)</w:t>
            </w:r>
          </w:p>
        </w:tc>
      </w:tr>
      <w:tr w:rsidR="00DD1434" w:rsidRPr="00055FF8" w14:paraId="023EE262" w14:textId="77777777">
        <w:trPr>
          <w:cantSplit/>
        </w:trPr>
        <w:tc>
          <w:tcPr>
            <w:tcW w:w="5580" w:type="dxa"/>
          </w:tcPr>
          <w:p w14:paraId="10A63862" w14:textId="77777777" w:rsidR="00DD1434" w:rsidRPr="00055FF8" w:rsidRDefault="00DD1434" w:rsidP="00DD14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</w:t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170" w:type="dxa"/>
            <w:vAlign w:val="bottom"/>
          </w:tcPr>
          <w:p w14:paraId="53CDB4C8" w14:textId="0F077C98" w:rsidR="00DD1434" w:rsidRPr="00055FF8" w:rsidRDefault="00685687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(6,800)</w:t>
            </w:r>
          </w:p>
        </w:tc>
        <w:tc>
          <w:tcPr>
            <w:tcW w:w="180" w:type="dxa"/>
            <w:vAlign w:val="bottom"/>
          </w:tcPr>
          <w:p w14:paraId="159D4ACE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4B74C3" w14:textId="3024B7FB" w:rsidR="00DD1434" w:rsidRPr="00055FF8" w:rsidRDefault="00B13453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(17,720)</w:t>
            </w:r>
          </w:p>
        </w:tc>
        <w:tc>
          <w:tcPr>
            <w:tcW w:w="180" w:type="dxa"/>
            <w:vAlign w:val="bottom"/>
          </w:tcPr>
          <w:p w14:paraId="3FCB31F5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486B07" w14:textId="0C1442C4" w:rsidR="00DD1434" w:rsidRPr="00055FF8" w:rsidRDefault="00B13453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(24,520)</w:t>
            </w:r>
          </w:p>
        </w:tc>
      </w:tr>
      <w:tr w:rsidR="00DD1434" w:rsidRPr="00055FF8" w14:paraId="085290F2" w14:textId="77777777">
        <w:trPr>
          <w:cantSplit/>
        </w:trPr>
        <w:tc>
          <w:tcPr>
            <w:tcW w:w="5580" w:type="dxa"/>
          </w:tcPr>
          <w:p w14:paraId="417F8060" w14:textId="77777777" w:rsidR="00DD1434" w:rsidRPr="00055FF8" w:rsidRDefault="00DD1434" w:rsidP="00DD14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ผลกระทบของการเปลี่ยนแปลงของอัตราแลกเปลี่ยน</w:t>
            </w:r>
          </w:p>
          <w:p w14:paraId="536CB440" w14:textId="77777777" w:rsidR="00DD1434" w:rsidRPr="00055FF8" w:rsidRDefault="00DD1434" w:rsidP="00DD1434">
            <w:pPr>
              <w:shd w:val="clear" w:color="auto" w:fill="FFFFFF"/>
              <w:ind w:left="36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vAlign w:val="bottom"/>
          </w:tcPr>
          <w:p w14:paraId="0C4BCFC6" w14:textId="017B8439" w:rsidR="00DD1434" w:rsidRPr="00055FF8" w:rsidRDefault="00685687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180" w:type="dxa"/>
            <w:vAlign w:val="bottom"/>
          </w:tcPr>
          <w:p w14:paraId="536E8E35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5278B2" w14:textId="7A8C26A4" w:rsidR="00DD1434" w:rsidRPr="00055FF8" w:rsidRDefault="00685687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DED1EA8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BDCC47" w14:textId="6DB35AA9" w:rsidR="00DD1434" w:rsidRPr="00055FF8" w:rsidRDefault="00685687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867</w:t>
            </w:r>
          </w:p>
        </w:tc>
      </w:tr>
      <w:tr w:rsidR="00DD1434" w:rsidRPr="00055FF8" w14:paraId="46056AB1" w14:textId="77777777">
        <w:trPr>
          <w:cantSplit/>
        </w:trPr>
        <w:tc>
          <w:tcPr>
            <w:tcW w:w="5580" w:type="dxa"/>
          </w:tcPr>
          <w:p w14:paraId="628F3C86" w14:textId="77777777" w:rsidR="00DD1434" w:rsidRPr="00055FF8" w:rsidRDefault="00DD1434" w:rsidP="00DD143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11CBC1" w14:textId="14A9FF28" w:rsidR="00DD1434" w:rsidRPr="00055FF8" w:rsidRDefault="00685687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1C2743E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F25327" w14:textId="58AE5B73" w:rsidR="00DD1434" w:rsidRPr="00055FF8" w:rsidRDefault="00685687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1,782</w:t>
            </w:r>
          </w:p>
        </w:tc>
        <w:tc>
          <w:tcPr>
            <w:tcW w:w="180" w:type="dxa"/>
            <w:vAlign w:val="bottom"/>
          </w:tcPr>
          <w:p w14:paraId="7A6CD6D5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7A9726" w14:textId="33F73447" w:rsidR="00DD1434" w:rsidRPr="00055FF8" w:rsidRDefault="00685687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1,782</w:t>
            </w:r>
          </w:p>
        </w:tc>
      </w:tr>
      <w:tr w:rsidR="00DD1434" w:rsidRPr="00055FF8" w14:paraId="4626478D" w14:textId="77777777">
        <w:trPr>
          <w:cantSplit/>
        </w:trPr>
        <w:tc>
          <w:tcPr>
            <w:tcW w:w="5580" w:type="dxa"/>
          </w:tcPr>
          <w:p w14:paraId="58DAD2A1" w14:textId="293E21E9" w:rsidR="00DD1434" w:rsidRPr="00055FF8" w:rsidRDefault="00DD1434" w:rsidP="00DD14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</w:t>
            </w:r>
            <w:r w:rsidR="00EE0437"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F4B85" w14:textId="2D9D580B" w:rsidR="00DD1434" w:rsidRPr="00055FF8" w:rsidRDefault="00685687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1,071,869</w:t>
            </w:r>
          </w:p>
        </w:tc>
        <w:tc>
          <w:tcPr>
            <w:tcW w:w="180" w:type="dxa"/>
            <w:vAlign w:val="bottom"/>
          </w:tcPr>
          <w:p w14:paraId="74910FC5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6EC54" w14:textId="08476615" w:rsidR="00DD1434" w:rsidRPr="00055FF8" w:rsidRDefault="00685687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47,995</w:t>
            </w:r>
          </w:p>
        </w:tc>
        <w:tc>
          <w:tcPr>
            <w:tcW w:w="180" w:type="dxa"/>
            <w:vAlign w:val="bottom"/>
          </w:tcPr>
          <w:p w14:paraId="167544C9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C86A6" w14:textId="3623DD11" w:rsidR="00DD1434" w:rsidRPr="00055FF8" w:rsidRDefault="00685687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1,119,864</w:t>
            </w:r>
          </w:p>
        </w:tc>
      </w:tr>
    </w:tbl>
    <w:p w14:paraId="4B8759FF" w14:textId="77777777" w:rsidR="00FB0BD8" w:rsidRPr="00055FF8" w:rsidRDefault="00FB0BD8" w:rsidP="00F46742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170"/>
        <w:gridCol w:w="180"/>
        <w:gridCol w:w="1170"/>
        <w:gridCol w:w="180"/>
        <w:gridCol w:w="1170"/>
      </w:tblGrid>
      <w:tr w:rsidR="008C746D" w:rsidRPr="00055FF8" w14:paraId="11FE5BB3" w14:textId="77777777" w:rsidTr="000D16E6">
        <w:trPr>
          <w:cantSplit/>
          <w:tblHeader/>
        </w:trPr>
        <w:tc>
          <w:tcPr>
            <w:tcW w:w="5580" w:type="dxa"/>
          </w:tcPr>
          <w:p w14:paraId="4FD25C07" w14:textId="77777777" w:rsidR="008C746D" w:rsidRPr="00055FF8" w:rsidRDefault="008C746D" w:rsidP="0039015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6" w:name="_Hlk31356853"/>
          </w:p>
        </w:tc>
        <w:tc>
          <w:tcPr>
            <w:tcW w:w="3870" w:type="dxa"/>
            <w:gridSpan w:val="5"/>
            <w:vAlign w:val="bottom"/>
          </w:tcPr>
          <w:p w14:paraId="3997DCCC" w14:textId="2F7A8A46" w:rsidR="008C746D" w:rsidRPr="00055FF8" w:rsidRDefault="008C746D" w:rsidP="0039015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8C746D" w:rsidRPr="00055FF8" w14:paraId="0B35B89F" w14:textId="77777777" w:rsidTr="000D16E6">
        <w:trPr>
          <w:cantSplit/>
        </w:trPr>
        <w:tc>
          <w:tcPr>
            <w:tcW w:w="5580" w:type="dxa"/>
          </w:tcPr>
          <w:p w14:paraId="2822B1A3" w14:textId="02D51317" w:rsidR="008C746D" w:rsidRPr="00055FF8" w:rsidRDefault="008C746D" w:rsidP="00EC6FFD">
            <w:pPr>
              <w:shd w:val="clear" w:color="auto" w:fill="FFFFFF"/>
              <w:tabs>
                <w:tab w:val="left" w:pos="54"/>
              </w:tabs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10DEA9" w14:textId="77777777" w:rsidR="008C746D" w:rsidRPr="00055FF8" w:rsidRDefault="008C746D" w:rsidP="008C746D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5F3AE37E" w14:textId="77777777" w:rsidR="008C746D" w:rsidRPr="00055FF8" w:rsidRDefault="008C746D" w:rsidP="008C746D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  <w:p w14:paraId="2D488E1A" w14:textId="71363A67" w:rsidR="008C746D" w:rsidRPr="00055FF8" w:rsidRDefault="008C746D" w:rsidP="008C746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29FF684D" w14:textId="77777777" w:rsidR="008C746D" w:rsidRPr="00055FF8" w:rsidRDefault="008C746D" w:rsidP="008C746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5114E2" w14:textId="48E05AA6" w:rsidR="008C746D" w:rsidRPr="00055FF8" w:rsidRDefault="008C746D" w:rsidP="008C746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eastAsiaTheme="minorHAnsi" w:hAnsi="Angsana New" w:cs="Angsana New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2F9B03CF" w14:textId="77777777" w:rsidR="008C746D" w:rsidRPr="00055FF8" w:rsidRDefault="008C746D" w:rsidP="008C746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EDF0A4" w14:textId="2D8DEB07" w:rsidR="008C746D" w:rsidRPr="00055FF8" w:rsidRDefault="008C746D" w:rsidP="008C746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3"/>
              <w:jc w:val="center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756B7B" w:rsidRPr="00055FF8" w14:paraId="0C373B81" w14:textId="77777777">
        <w:trPr>
          <w:cantSplit/>
        </w:trPr>
        <w:tc>
          <w:tcPr>
            <w:tcW w:w="5580" w:type="dxa"/>
          </w:tcPr>
          <w:p w14:paraId="31273BCF" w14:textId="67C17CE8" w:rsidR="00756B7B" w:rsidRPr="00055FF8" w:rsidRDefault="00756B7B" w:rsidP="00EC6FFD">
            <w:pPr>
              <w:shd w:val="clear" w:color="auto" w:fill="FFFFFF"/>
              <w:tabs>
                <w:tab w:val="left" w:pos="54"/>
              </w:tabs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4C2D9844" w14:textId="51634100" w:rsidR="00756B7B" w:rsidRPr="00055FF8" w:rsidRDefault="00756B7B" w:rsidP="00756B7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C746D" w:rsidRPr="00055FF8" w14:paraId="28897EBD" w14:textId="77777777" w:rsidTr="000D16E6">
        <w:trPr>
          <w:cantSplit/>
        </w:trPr>
        <w:tc>
          <w:tcPr>
            <w:tcW w:w="5580" w:type="dxa"/>
          </w:tcPr>
          <w:p w14:paraId="76CEB135" w14:textId="6D94B34F" w:rsidR="008C746D" w:rsidRPr="00055FF8" w:rsidRDefault="008C746D" w:rsidP="00EC6FFD">
            <w:pPr>
              <w:shd w:val="clear" w:color="auto" w:fill="FFFFFF"/>
              <w:tabs>
                <w:tab w:val="left" w:pos="54"/>
              </w:tabs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EE0437"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72712C9F" w14:textId="77777777" w:rsidR="008C746D" w:rsidRPr="00055FF8" w:rsidRDefault="008C746D" w:rsidP="00EC6FFD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F49576" w14:textId="77777777" w:rsidR="008C746D" w:rsidRPr="00055FF8" w:rsidRDefault="008C746D" w:rsidP="00EC6F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16BF5C" w14:textId="77777777" w:rsidR="008C746D" w:rsidRPr="00055FF8" w:rsidRDefault="008C746D" w:rsidP="00EC6F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B8110D" w14:textId="77777777" w:rsidR="008C746D" w:rsidRPr="00055FF8" w:rsidRDefault="008C746D" w:rsidP="00EC6F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72F763" w14:textId="77777777" w:rsidR="008C746D" w:rsidRPr="00055FF8" w:rsidRDefault="008C746D" w:rsidP="00EC6FFD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0437" w:rsidRPr="00055FF8" w14:paraId="03A8C2EF" w14:textId="77777777" w:rsidTr="000D16E6">
        <w:trPr>
          <w:cantSplit/>
        </w:trPr>
        <w:tc>
          <w:tcPr>
            <w:tcW w:w="5580" w:type="dxa"/>
          </w:tcPr>
          <w:p w14:paraId="26F85499" w14:textId="7F1D987A" w:rsidR="00EE0437" w:rsidRPr="00055FF8" w:rsidRDefault="00EE0437" w:rsidP="00EE0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2A614300" w14:textId="4D7492B2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654,55</w:t>
            </w: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8A44F46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81E554" w14:textId="22BC4D0A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52,177</w:t>
            </w:r>
          </w:p>
        </w:tc>
        <w:tc>
          <w:tcPr>
            <w:tcW w:w="180" w:type="dxa"/>
            <w:vAlign w:val="bottom"/>
          </w:tcPr>
          <w:p w14:paraId="7C47AA7E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64A207" w14:textId="4C6552D6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706,734</w:t>
            </w:r>
          </w:p>
        </w:tc>
      </w:tr>
      <w:tr w:rsidR="00EE0437" w:rsidRPr="00055FF8" w14:paraId="4162BA6D" w14:textId="77777777" w:rsidTr="000D16E6">
        <w:trPr>
          <w:cantSplit/>
        </w:trPr>
        <w:tc>
          <w:tcPr>
            <w:tcW w:w="5580" w:type="dxa"/>
          </w:tcPr>
          <w:p w14:paraId="4E5217F4" w14:textId="480ECA5B" w:rsidR="00EE0437" w:rsidRPr="00055FF8" w:rsidRDefault="00EE0437" w:rsidP="00EE0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1170" w:type="dxa"/>
            <w:vAlign w:val="bottom"/>
          </w:tcPr>
          <w:p w14:paraId="3E6DD42A" w14:textId="1FE8FEB6" w:rsidR="00EE0437" w:rsidRPr="00055FF8" w:rsidRDefault="00EE0437" w:rsidP="00DD7E39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6896BE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6BE970" w14:textId="7F084E5D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8,119</w:t>
            </w:r>
          </w:p>
        </w:tc>
        <w:tc>
          <w:tcPr>
            <w:tcW w:w="180" w:type="dxa"/>
            <w:vAlign w:val="bottom"/>
          </w:tcPr>
          <w:p w14:paraId="28E7558A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C95F88" w14:textId="05938106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8,119</w:t>
            </w:r>
          </w:p>
        </w:tc>
      </w:tr>
      <w:tr w:rsidR="00EE0437" w:rsidRPr="00055FF8" w14:paraId="3F0DFA1A" w14:textId="77777777" w:rsidTr="000D16E6">
        <w:trPr>
          <w:cantSplit/>
        </w:trPr>
        <w:tc>
          <w:tcPr>
            <w:tcW w:w="5580" w:type="dxa"/>
          </w:tcPr>
          <w:p w14:paraId="7C4AFCDF" w14:textId="4DFE5FB0" w:rsidR="00EE0437" w:rsidRPr="00055FF8" w:rsidRDefault="00EE0437" w:rsidP="00EE0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</w:t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170" w:type="dxa"/>
            <w:vAlign w:val="bottom"/>
          </w:tcPr>
          <w:p w14:paraId="5120471F" w14:textId="76FFBD8D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425,117</w:t>
            </w:r>
          </w:p>
        </w:tc>
        <w:tc>
          <w:tcPr>
            <w:tcW w:w="180" w:type="dxa"/>
            <w:vAlign w:val="bottom"/>
          </w:tcPr>
          <w:p w14:paraId="1BDC0234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4D3A17" w14:textId="43903974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(19,359)</w:t>
            </w:r>
          </w:p>
        </w:tc>
        <w:tc>
          <w:tcPr>
            <w:tcW w:w="180" w:type="dxa"/>
            <w:vAlign w:val="bottom"/>
          </w:tcPr>
          <w:p w14:paraId="47BA5CD8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88B82A" w14:textId="00023632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405,758</w:t>
            </w:r>
          </w:p>
        </w:tc>
      </w:tr>
      <w:tr w:rsidR="00EE0437" w:rsidRPr="00055FF8" w14:paraId="51690D66" w14:textId="77777777" w:rsidTr="000D16E6">
        <w:trPr>
          <w:cantSplit/>
        </w:trPr>
        <w:tc>
          <w:tcPr>
            <w:tcW w:w="5580" w:type="dxa"/>
          </w:tcPr>
          <w:p w14:paraId="0C9595C7" w14:textId="77777777" w:rsidR="00EE0437" w:rsidRPr="00055FF8" w:rsidRDefault="00EE0437" w:rsidP="00EE0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ผลกระทบของการเปลี่ยนแปลงของอัตราแลกเปลี่ยน</w:t>
            </w:r>
          </w:p>
          <w:p w14:paraId="6607855B" w14:textId="03631E7F" w:rsidR="00EE0437" w:rsidRPr="00055FF8" w:rsidRDefault="00EE0437" w:rsidP="00EE0437">
            <w:pPr>
              <w:shd w:val="clear" w:color="auto" w:fill="FFFFFF"/>
              <w:ind w:left="36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vAlign w:val="bottom"/>
          </w:tcPr>
          <w:p w14:paraId="4993D0F8" w14:textId="5D280616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(1,872)</w:t>
            </w:r>
          </w:p>
        </w:tc>
        <w:tc>
          <w:tcPr>
            <w:tcW w:w="180" w:type="dxa"/>
            <w:vAlign w:val="bottom"/>
          </w:tcPr>
          <w:p w14:paraId="42B6C968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596FAC" w14:textId="053CAC30" w:rsidR="00EE0437" w:rsidRPr="00055FF8" w:rsidRDefault="00EE0437" w:rsidP="0000415E">
            <w:pPr>
              <w:pStyle w:val="acctfourfigures"/>
              <w:shd w:val="clear" w:color="auto" w:fill="FFFFFF"/>
              <w:tabs>
                <w:tab w:val="clear" w:pos="765"/>
                <w:tab w:val="decimal" w:pos="9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1E11F7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A433EE" w14:textId="1E799E5C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(1,872)</w:t>
            </w:r>
          </w:p>
        </w:tc>
      </w:tr>
      <w:tr w:rsidR="00EE0437" w:rsidRPr="00055FF8" w14:paraId="4A7E0A22" w14:textId="77777777" w:rsidTr="000D16E6">
        <w:trPr>
          <w:cantSplit/>
        </w:trPr>
        <w:tc>
          <w:tcPr>
            <w:tcW w:w="5580" w:type="dxa"/>
          </w:tcPr>
          <w:p w14:paraId="5422ACF7" w14:textId="21205588" w:rsidR="00EE0437" w:rsidRPr="00055FF8" w:rsidRDefault="00EE0437" w:rsidP="00EE043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527451" w14:textId="7B36E4C6" w:rsidR="00EE0437" w:rsidRPr="00055FF8" w:rsidRDefault="00EE0437" w:rsidP="00DD7E39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784E3D8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2583B4" w14:textId="311F97BC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1,591</w:t>
            </w:r>
          </w:p>
        </w:tc>
        <w:tc>
          <w:tcPr>
            <w:tcW w:w="180" w:type="dxa"/>
            <w:vAlign w:val="bottom"/>
          </w:tcPr>
          <w:p w14:paraId="0A3A46A4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B4C888" w14:textId="1CAA32F3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1,591</w:t>
            </w:r>
          </w:p>
        </w:tc>
      </w:tr>
      <w:tr w:rsidR="00EE0437" w:rsidRPr="00055FF8" w14:paraId="3D93D5BF" w14:textId="77777777" w:rsidTr="000D16E6">
        <w:trPr>
          <w:cantSplit/>
        </w:trPr>
        <w:tc>
          <w:tcPr>
            <w:tcW w:w="5580" w:type="dxa"/>
          </w:tcPr>
          <w:p w14:paraId="3135C776" w14:textId="27524112" w:rsidR="00EE0437" w:rsidRPr="00055FF8" w:rsidRDefault="00EE0437" w:rsidP="00EE0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A4243" w14:textId="40588091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1,077,802</w:t>
            </w:r>
          </w:p>
        </w:tc>
        <w:tc>
          <w:tcPr>
            <w:tcW w:w="180" w:type="dxa"/>
            <w:vAlign w:val="bottom"/>
          </w:tcPr>
          <w:p w14:paraId="2902E3A6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41844" w14:textId="723AD96D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42,528</w:t>
            </w:r>
          </w:p>
        </w:tc>
        <w:tc>
          <w:tcPr>
            <w:tcW w:w="180" w:type="dxa"/>
            <w:vAlign w:val="bottom"/>
          </w:tcPr>
          <w:p w14:paraId="3F83D50D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12060" w14:textId="595666BB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1,120,330</w:t>
            </w:r>
          </w:p>
        </w:tc>
      </w:tr>
    </w:tbl>
    <w:p w14:paraId="79F913BA" w14:textId="6A464F75" w:rsidR="001C1745" w:rsidRPr="00055FF8" w:rsidRDefault="001C1745">
      <w:pPr>
        <w:rPr>
          <w:rFonts w:ascii="Angsana New" w:hAnsi="Angsana New" w:cs="Angsana New"/>
          <w:sz w:val="30"/>
          <w:szCs w:val="30"/>
        </w:rPr>
      </w:pPr>
    </w:p>
    <w:bookmarkEnd w:id="6"/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170"/>
        <w:gridCol w:w="180"/>
        <w:gridCol w:w="1170"/>
        <w:gridCol w:w="180"/>
        <w:gridCol w:w="1170"/>
      </w:tblGrid>
      <w:tr w:rsidR="00565A8B" w:rsidRPr="00055FF8" w14:paraId="6882D75F" w14:textId="77777777" w:rsidTr="002448F7">
        <w:trPr>
          <w:cantSplit/>
        </w:trPr>
        <w:tc>
          <w:tcPr>
            <w:tcW w:w="5580" w:type="dxa"/>
          </w:tcPr>
          <w:p w14:paraId="60B08E3B" w14:textId="1E098589" w:rsidR="00565A8B" w:rsidRPr="00055FF8" w:rsidRDefault="00565A8B" w:rsidP="0039015F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1882AF11" w14:textId="2FA8B034" w:rsidR="00565A8B" w:rsidRPr="00055FF8" w:rsidRDefault="00565A8B" w:rsidP="00565A8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65A8B" w:rsidRPr="00055FF8" w14:paraId="7BAD9F18" w14:textId="77777777" w:rsidTr="002448F7">
        <w:trPr>
          <w:cantSplit/>
        </w:trPr>
        <w:tc>
          <w:tcPr>
            <w:tcW w:w="5580" w:type="dxa"/>
          </w:tcPr>
          <w:p w14:paraId="46EF9404" w14:textId="77777777" w:rsidR="00565A8B" w:rsidRPr="00055FF8" w:rsidRDefault="00565A8B" w:rsidP="00856FB5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910E81A" w14:textId="77777777" w:rsidR="00565A8B" w:rsidRPr="00055FF8" w:rsidRDefault="00565A8B" w:rsidP="00856FB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58A5087B" w14:textId="77777777" w:rsidR="00565A8B" w:rsidRPr="00055FF8" w:rsidRDefault="00565A8B" w:rsidP="00856FB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  <w:p w14:paraId="700E3531" w14:textId="4E434B1F" w:rsidR="00565A8B" w:rsidRPr="00055FF8" w:rsidRDefault="00565A8B" w:rsidP="00856FB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5C24E234" w14:textId="77777777" w:rsidR="00565A8B" w:rsidRPr="00055FF8" w:rsidRDefault="00565A8B" w:rsidP="00856FB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E06C554" w14:textId="25DD2430" w:rsidR="00565A8B" w:rsidRPr="00055FF8" w:rsidRDefault="00565A8B" w:rsidP="00856FB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34CCD23A" w14:textId="77777777" w:rsidR="00565A8B" w:rsidRPr="00055FF8" w:rsidRDefault="00565A8B" w:rsidP="00856FB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0A9C314" w14:textId="101510D9" w:rsidR="00565A8B" w:rsidRPr="00055FF8" w:rsidRDefault="00565A8B" w:rsidP="00856FB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565A8B" w:rsidRPr="00055FF8" w14:paraId="7F405039" w14:textId="77777777" w:rsidTr="002448F7">
        <w:trPr>
          <w:cantSplit/>
        </w:trPr>
        <w:tc>
          <w:tcPr>
            <w:tcW w:w="5580" w:type="dxa"/>
          </w:tcPr>
          <w:p w14:paraId="5FCA5EB1" w14:textId="5B00C3D1" w:rsidR="00565A8B" w:rsidRPr="00055FF8" w:rsidRDefault="00565A8B" w:rsidP="00856FB5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5AD02C4C" w14:textId="5A4135E9" w:rsidR="00565A8B" w:rsidRPr="00055FF8" w:rsidRDefault="00565A8B" w:rsidP="00565A8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65A8B" w:rsidRPr="00055FF8" w14:paraId="3BE13594" w14:textId="77777777" w:rsidTr="002448F7">
        <w:trPr>
          <w:cantSplit/>
        </w:trPr>
        <w:tc>
          <w:tcPr>
            <w:tcW w:w="5580" w:type="dxa"/>
          </w:tcPr>
          <w:p w14:paraId="04B18AA3" w14:textId="7D2CCB63" w:rsidR="00565A8B" w:rsidRPr="00055FF8" w:rsidRDefault="00565A8B" w:rsidP="00856FB5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EE0437"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2A2044B7" w14:textId="77777777" w:rsidR="00565A8B" w:rsidRPr="00055FF8" w:rsidRDefault="00565A8B" w:rsidP="00856FB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D84687" w14:textId="77777777" w:rsidR="00565A8B" w:rsidRPr="00055FF8" w:rsidRDefault="00565A8B" w:rsidP="00856FB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16AF29" w14:textId="77777777" w:rsidR="00565A8B" w:rsidRPr="00055FF8" w:rsidRDefault="00565A8B" w:rsidP="00856FB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4ABD7D" w14:textId="77777777" w:rsidR="00565A8B" w:rsidRPr="00055FF8" w:rsidRDefault="00565A8B" w:rsidP="00856FB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545F85" w14:textId="77777777" w:rsidR="00565A8B" w:rsidRPr="00055FF8" w:rsidRDefault="00565A8B" w:rsidP="00856FB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1434" w:rsidRPr="00055FF8" w14:paraId="09C470D3" w14:textId="77777777" w:rsidTr="002448F7">
        <w:trPr>
          <w:cantSplit/>
        </w:trPr>
        <w:tc>
          <w:tcPr>
            <w:tcW w:w="5580" w:type="dxa"/>
          </w:tcPr>
          <w:p w14:paraId="07593B96" w14:textId="6646159F" w:rsidR="00DD1434" w:rsidRPr="00055FF8" w:rsidRDefault="00DD1434" w:rsidP="00DD14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E0437" w:rsidRPr="00055FF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054FA776" w14:textId="31700CF8" w:rsidR="00DD1434" w:rsidRPr="00055FF8" w:rsidRDefault="0083579C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1,077,802</w:t>
            </w:r>
          </w:p>
        </w:tc>
        <w:tc>
          <w:tcPr>
            <w:tcW w:w="180" w:type="dxa"/>
            <w:vAlign w:val="bottom"/>
          </w:tcPr>
          <w:p w14:paraId="7180E8D4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7104D3" w14:textId="32AE554B" w:rsidR="00DD1434" w:rsidRPr="00055FF8" w:rsidRDefault="0083579C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40,717</w:t>
            </w:r>
          </w:p>
        </w:tc>
        <w:tc>
          <w:tcPr>
            <w:tcW w:w="180" w:type="dxa"/>
            <w:vAlign w:val="bottom"/>
          </w:tcPr>
          <w:p w14:paraId="7FD2FD92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56D208" w14:textId="650AF7DC" w:rsidR="00DD1434" w:rsidRPr="00055FF8" w:rsidRDefault="0083579C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1,118,519</w:t>
            </w:r>
          </w:p>
        </w:tc>
      </w:tr>
      <w:tr w:rsidR="00DD1434" w:rsidRPr="00055FF8" w14:paraId="4200BF3E" w14:textId="77777777" w:rsidTr="002448F7">
        <w:trPr>
          <w:cantSplit/>
        </w:trPr>
        <w:tc>
          <w:tcPr>
            <w:tcW w:w="5580" w:type="dxa"/>
          </w:tcPr>
          <w:p w14:paraId="33F95E98" w14:textId="6CB4F3D0" w:rsidR="00DD1434" w:rsidRPr="00055FF8" w:rsidRDefault="00DD1434" w:rsidP="00DD14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1170" w:type="dxa"/>
            <w:vAlign w:val="bottom"/>
          </w:tcPr>
          <w:p w14:paraId="00AEB1DB" w14:textId="70D3960D" w:rsidR="00DD1434" w:rsidRPr="00055FF8" w:rsidRDefault="0083579C" w:rsidP="0000415E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51B38FA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6591BC" w14:textId="0030567B" w:rsidR="00DD1434" w:rsidRPr="00055FF8" w:rsidRDefault="0083579C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34,403</w:t>
            </w:r>
          </w:p>
        </w:tc>
        <w:tc>
          <w:tcPr>
            <w:tcW w:w="180" w:type="dxa"/>
            <w:vAlign w:val="bottom"/>
          </w:tcPr>
          <w:p w14:paraId="539494A4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172C07" w14:textId="59725392" w:rsidR="00DD1434" w:rsidRPr="00055FF8" w:rsidRDefault="0083579C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34,403</w:t>
            </w:r>
          </w:p>
        </w:tc>
      </w:tr>
      <w:tr w:rsidR="00B13453" w:rsidRPr="00055FF8" w14:paraId="5C9C54A6" w14:textId="77777777" w:rsidTr="002448F7">
        <w:trPr>
          <w:cantSplit/>
        </w:trPr>
        <w:tc>
          <w:tcPr>
            <w:tcW w:w="5580" w:type="dxa"/>
          </w:tcPr>
          <w:p w14:paraId="37A61699" w14:textId="25E59AE6" w:rsidR="00B13453" w:rsidRPr="00055FF8" w:rsidRDefault="00B13453" w:rsidP="00DD14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ตัดจำหน่ายสินทรัพย์ภายใต้สัญญาเช่า</w:t>
            </w:r>
          </w:p>
        </w:tc>
        <w:tc>
          <w:tcPr>
            <w:tcW w:w="1170" w:type="dxa"/>
            <w:vAlign w:val="bottom"/>
          </w:tcPr>
          <w:p w14:paraId="79BDCC63" w14:textId="4FDEF536" w:rsidR="00B13453" w:rsidRPr="00055FF8" w:rsidRDefault="00B13453" w:rsidP="0000415E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156E5E2" w14:textId="77777777" w:rsidR="00B13453" w:rsidRPr="00055FF8" w:rsidRDefault="00B13453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BDC293" w14:textId="550339B2" w:rsidR="00B13453" w:rsidRPr="00055FF8" w:rsidRDefault="00B13453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(4,617)</w:t>
            </w:r>
          </w:p>
        </w:tc>
        <w:tc>
          <w:tcPr>
            <w:tcW w:w="180" w:type="dxa"/>
            <w:vAlign w:val="bottom"/>
          </w:tcPr>
          <w:p w14:paraId="73DE7970" w14:textId="77777777" w:rsidR="00B13453" w:rsidRPr="00055FF8" w:rsidRDefault="00B13453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E5A29E" w14:textId="4E734B73" w:rsidR="00B13453" w:rsidRPr="00055FF8" w:rsidRDefault="00B13453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(4,617)</w:t>
            </w:r>
          </w:p>
        </w:tc>
      </w:tr>
      <w:tr w:rsidR="00DD1434" w:rsidRPr="00055FF8" w14:paraId="04037746" w14:textId="77777777" w:rsidTr="002448F7">
        <w:trPr>
          <w:cantSplit/>
        </w:trPr>
        <w:tc>
          <w:tcPr>
            <w:tcW w:w="5580" w:type="dxa"/>
          </w:tcPr>
          <w:p w14:paraId="5029020D" w14:textId="77777777" w:rsidR="00DD1434" w:rsidRPr="00055FF8" w:rsidRDefault="00DD1434" w:rsidP="00DD14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</w:t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170" w:type="dxa"/>
            <w:vAlign w:val="bottom"/>
          </w:tcPr>
          <w:p w14:paraId="50409DCA" w14:textId="11FCEC4C" w:rsidR="00DD1434" w:rsidRPr="00055FF8" w:rsidRDefault="0083579C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(6,800)</w:t>
            </w:r>
          </w:p>
        </w:tc>
        <w:tc>
          <w:tcPr>
            <w:tcW w:w="180" w:type="dxa"/>
            <w:vAlign w:val="bottom"/>
          </w:tcPr>
          <w:p w14:paraId="77A97B44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EAE6A6" w14:textId="79B5EFC0" w:rsidR="00DD1434" w:rsidRPr="00055FF8" w:rsidRDefault="00B13453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(19,770)</w:t>
            </w:r>
          </w:p>
        </w:tc>
        <w:tc>
          <w:tcPr>
            <w:tcW w:w="180" w:type="dxa"/>
            <w:vAlign w:val="bottom"/>
          </w:tcPr>
          <w:p w14:paraId="3D9F4D64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68BC10" w14:textId="43515EB5" w:rsidR="00DD1434" w:rsidRPr="00055FF8" w:rsidRDefault="00B13453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(26,570)</w:t>
            </w:r>
          </w:p>
        </w:tc>
      </w:tr>
      <w:tr w:rsidR="00DD1434" w:rsidRPr="00055FF8" w14:paraId="3DCAB534" w14:textId="77777777" w:rsidTr="002448F7">
        <w:trPr>
          <w:cantSplit/>
        </w:trPr>
        <w:tc>
          <w:tcPr>
            <w:tcW w:w="5580" w:type="dxa"/>
          </w:tcPr>
          <w:p w14:paraId="10C3BFDF" w14:textId="51D12FBD" w:rsidR="00DD1434" w:rsidRPr="00055FF8" w:rsidRDefault="00DD1434" w:rsidP="00DD14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ผลกระทบของการเปลี่ยนแปลงของอัตราแลกเปลี่ยน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vAlign w:val="bottom"/>
          </w:tcPr>
          <w:p w14:paraId="40A4927F" w14:textId="7847642F" w:rsidR="00DD1434" w:rsidRPr="00055FF8" w:rsidRDefault="0083579C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867</w:t>
            </w:r>
          </w:p>
        </w:tc>
        <w:tc>
          <w:tcPr>
            <w:tcW w:w="180" w:type="dxa"/>
            <w:vAlign w:val="bottom"/>
          </w:tcPr>
          <w:p w14:paraId="213F8912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7A4983" w14:textId="65DB55AF" w:rsidR="00DD1434" w:rsidRPr="00055FF8" w:rsidRDefault="0083579C" w:rsidP="00DD7E39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62F57C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70A084" w14:textId="2A730918" w:rsidR="00DD1434" w:rsidRPr="00055FF8" w:rsidRDefault="0083579C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867</w:t>
            </w:r>
          </w:p>
        </w:tc>
      </w:tr>
      <w:tr w:rsidR="00DD1434" w:rsidRPr="00055FF8" w14:paraId="1D9BC975" w14:textId="77777777" w:rsidTr="002448F7">
        <w:trPr>
          <w:cantSplit/>
        </w:trPr>
        <w:tc>
          <w:tcPr>
            <w:tcW w:w="5580" w:type="dxa"/>
          </w:tcPr>
          <w:p w14:paraId="1701B808" w14:textId="755E5D0A" w:rsidR="00DD1434" w:rsidRPr="00055FF8" w:rsidRDefault="00DD1434" w:rsidP="00DD14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FDD5C3" w14:textId="1A30B47D" w:rsidR="00DD1434" w:rsidRPr="00055FF8" w:rsidRDefault="0083579C" w:rsidP="0000415E">
            <w:pPr>
              <w:pStyle w:val="acctfourfigures"/>
              <w:shd w:val="clear" w:color="auto" w:fill="FFFFFF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2A642C7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5CA5D5" w14:textId="5988DFEC" w:rsidR="00DD1434" w:rsidRPr="00055FF8" w:rsidRDefault="0083579C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1,955</w:t>
            </w:r>
          </w:p>
        </w:tc>
        <w:tc>
          <w:tcPr>
            <w:tcW w:w="180" w:type="dxa"/>
            <w:vAlign w:val="bottom"/>
          </w:tcPr>
          <w:p w14:paraId="1052B88B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7E7001" w14:textId="730349A2" w:rsidR="00DD1434" w:rsidRPr="00055FF8" w:rsidRDefault="0083579C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1,955</w:t>
            </w:r>
          </w:p>
        </w:tc>
      </w:tr>
      <w:tr w:rsidR="00DD1434" w:rsidRPr="00055FF8" w14:paraId="11A86BE9" w14:textId="77777777" w:rsidTr="002448F7">
        <w:trPr>
          <w:cantSplit/>
        </w:trPr>
        <w:tc>
          <w:tcPr>
            <w:tcW w:w="5580" w:type="dxa"/>
          </w:tcPr>
          <w:p w14:paraId="14037A85" w14:textId="23FBDE73" w:rsidR="00DD1434" w:rsidRPr="00055FF8" w:rsidRDefault="00DD1434" w:rsidP="00DD14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</w:t>
            </w:r>
            <w:r w:rsidR="00EE0437"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FFBBC" w14:textId="602CB114" w:rsidR="00DD1434" w:rsidRPr="00055FF8" w:rsidRDefault="0083579C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1,071,869</w:t>
            </w:r>
          </w:p>
        </w:tc>
        <w:tc>
          <w:tcPr>
            <w:tcW w:w="180" w:type="dxa"/>
            <w:vAlign w:val="bottom"/>
          </w:tcPr>
          <w:p w14:paraId="150DCC10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A318B" w14:textId="2D923564" w:rsidR="00DD1434" w:rsidRPr="00055FF8" w:rsidRDefault="0083579C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52,688</w:t>
            </w:r>
          </w:p>
        </w:tc>
        <w:tc>
          <w:tcPr>
            <w:tcW w:w="180" w:type="dxa"/>
            <w:vAlign w:val="bottom"/>
          </w:tcPr>
          <w:p w14:paraId="182B7006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55771" w14:textId="5D171119" w:rsidR="00DD1434" w:rsidRPr="00055FF8" w:rsidRDefault="0083579C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1,124,557</w:t>
            </w:r>
          </w:p>
        </w:tc>
      </w:tr>
      <w:tr w:rsidR="00DD1434" w:rsidRPr="00055FF8" w14:paraId="3F50F1E0" w14:textId="77777777" w:rsidTr="002448F7">
        <w:trPr>
          <w:cantSplit/>
        </w:trPr>
        <w:tc>
          <w:tcPr>
            <w:tcW w:w="5580" w:type="dxa"/>
          </w:tcPr>
          <w:p w14:paraId="054085AA" w14:textId="77777777" w:rsidR="00DD1434" w:rsidRPr="00055FF8" w:rsidRDefault="00DD1434" w:rsidP="00DD14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7549131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6B51D612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D8E5A0A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92101E2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252032F" w14:textId="77777777" w:rsidR="00DD1434" w:rsidRPr="00055FF8" w:rsidRDefault="00DD1434" w:rsidP="00DD143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EC4506" w:rsidRPr="00055FF8" w14:paraId="7F890CFF" w14:textId="77777777">
        <w:trPr>
          <w:cantSplit/>
        </w:trPr>
        <w:tc>
          <w:tcPr>
            <w:tcW w:w="5580" w:type="dxa"/>
          </w:tcPr>
          <w:p w14:paraId="13030018" w14:textId="77777777" w:rsidR="00EC4506" w:rsidRPr="00055FF8" w:rsidRDefault="00EC4506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75274B84" w14:textId="77777777" w:rsidR="00EC4506" w:rsidRPr="00055FF8" w:rsidRDefault="00EC450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FB0BD8" w:rsidRPr="00055FF8" w14:paraId="06EDBB83" w14:textId="77777777">
        <w:trPr>
          <w:cantSplit/>
        </w:trPr>
        <w:tc>
          <w:tcPr>
            <w:tcW w:w="5580" w:type="dxa"/>
          </w:tcPr>
          <w:p w14:paraId="24C951BD" w14:textId="77777777" w:rsidR="00FB0BD8" w:rsidRPr="00055FF8" w:rsidRDefault="00FB0BD8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5A5195D4" w14:textId="1A4F2CB5" w:rsidR="00FB0BD8" w:rsidRPr="00055FF8" w:rsidRDefault="00FB0BD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0BD8" w:rsidRPr="00055FF8" w14:paraId="6E4220EC" w14:textId="77777777">
        <w:trPr>
          <w:cantSplit/>
        </w:trPr>
        <w:tc>
          <w:tcPr>
            <w:tcW w:w="5580" w:type="dxa"/>
          </w:tcPr>
          <w:p w14:paraId="693F4DBB" w14:textId="77777777" w:rsidR="00FB0BD8" w:rsidRPr="00055FF8" w:rsidRDefault="00FB0BD8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C95E12A" w14:textId="77777777" w:rsidR="00FB0BD8" w:rsidRPr="00055FF8" w:rsidRDefault="00FB0BD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5CEBE71E" w14:textId="77777777" w:rsidR="00FB0BD8" w:rsidRPr="00055FF8" w:rsidRDefault="00FB0BD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  <w:p w14:paraId="610E4216" w14:textId="77777777" w:rsidR="00FB0BD8" w:rsidRPr="00055FF8" w:rsidRDefault="00FB0BD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7B0A3E2D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002BAC" w14:textId="77777777" w:rsidR="00FB0BD8" w:rsidRPr="00055FF8" w:rsidRDefault="00FB0BD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489851E8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68B04C1" w14:textId="77777777" w:rsidR="00FB0BD8" w:rsidRPr="00055FF8" w:rsidRDefault="00FB0BD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B0BD8" w:rsidRPr="00055FF8" w14:paraId="214A59B8" w14:textId="77777777">
        <w:trPr>
          <w:cantSplit/>
        </w:trPr>
        <w:tc>
          <w:tcPr>
            <w:tcW w:w="5580" w:type="dxa"/>
          </w:tcPr>
          <w:p w14:paraId="79F60281" w14:textId="77777777" w:rsidR="00FB0BD8" w:rsidRPr="00055FF8" w:rsidRDefault="00FB0BD8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6DCB09F8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B0BD8" w:rsidRPr="00055FF8" w14:paraId="68D8D8CF" w14:textId="77777777">
        <w:trPr>
          <w:cantSplit/>
        </w:trPr>
        <w:tc>
          <w:tcPr>
            <w:tcW w:w="5580" w:type="dxa"/>
          </w:tcPr>
          <w:p w14:paraId="3C60AD9A" w14:textId="3D1D4484" w:rsidR="00FB0BD8" w:rsidRPr="00055FF8" w:rsidRDefault="00FB0BD8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EE0437"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63F0CAE7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A4F795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BAC5AC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3E60AD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0FBD2B" w14:textId="77777777" w:rsidR="00FB0BD8" w:rsidRPr="00055FF8" w:rsidRDefault="00FB0BD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0437" w:rsidRPr="00055FF8" w14:paraId="56946476" w14:textId="77777777">
        <w:trPr>
          <w:cantSplit/>
        </w:trPr>
        <w:tc>
          <w:tcPr>
            <w:tcW w:w="5580" w:type="dxa"/>
          </w:tcPr>
          <w:p w14:paraId="62027442" w14:textId="22537053" w:rsidR="00EE0437" w:rsidRPr="00055FF8" w:rsidRDefault="00EE0437" w:rsidP="00EE0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1332F9DF" w14:textId="2594937C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654,557</w:t>
            </w:r>
          </w:p>
        </w:tc>
        <w:tc>
          <w:tcPr>
            <w:tcW w:w="180" w:type="dxa"/>
            <w:vAlign w:val="bottom"/>
          </w:tcPr>
          <w:p w14:paraId="25A89716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B8EDE0" w14:textId="7AE367C3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55,912</w:t>
            </w:r>
          </w:p>
        </w:tc>
        <w:tc>
          <w:tcPr>
            <w:tcW w:w="180" w:type="dxa"/>
            <w:vAlign w:val="bottom"/>
          </w:tcPr>
          <w:p w14:paraId="048A7DC6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07CEC6" w14:textId="72DFF4DE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710,469</w:t>
            </w:r>
          </w:p>
        </w:tc>
      </w:tr>
      <w:tr w:rsidR="00EE0437" w:rsidRPr="00055FF8" w14:paraId="2F07DAA6" w14:textId="77777777">
        <w:trPr>
          <w:cantSplit/>
        </w:trPr>
        <w:tc>
          <w:tcPr>
            <w:tcW w:w="5580" w:type="dxa"/>
          </w:tcPr>
          <w:p w14:paraId="15DED73D" w14:textId="77777777" w:rsidR="00EE0437" w:rsidRPr="00055FF8" w:rsidRDefault="00EE0437" w:rsidP="00EE0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1170" w:type="dxa"/>
            <w:vAlign w:val="bottom"/>
          </w:tcPr>
          <w:p w14:paraId="20F406DE" w14:textId="6A34DCC3" w:rsidR="00EE0437" w:rsidRPr="00055FF8" w:rsidRDefault="00EE0437" w:rsidP="006E7EF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CB845F8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611455" w14:textId="4AAB5579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5,006</w:t>
            </w:r>
          </w:p>
        </w:tc>
        <w:tc>
          <w:tcPr>
            <w:tcW w:w="180" w:type="dxa"/>
            <w:vAlign w:val="bottom"/>
          </w:tcPr>
          <w:p w14:paraId="2B55E788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A02067" w14:textId="15CA88BE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5,006</w:t>
            </w:r>
          </w:p>
        </w:tc>
      </w:tr>
      <w:tr w:rsidR="00EE0437" w:rsidRPr="00055FF8" w14:paraId="2FED4605" w14:textId="77777777">
        <w:trPr>
          <w:cantSplit/>
        </w:trPr>
        <w:tc>
          <w:tcPr>
            <w:tcW w:w="5580" w:type="dxa"/>
          </w:tcPr>
          <w:p w14:paraId="5B5BD3DE" w14:textId="77777777" w:rsidR="00EE0437" w:rsidRPr="00055FF8" w:rsidRDefault="00EE0437" w:rsidP="00EE0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</w:t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170" w:type="dxa"/>
            <w:vAlign w:val="bottom"/>
          </w:tcPr>
          <w:p w14:paraId="6CDBC303" w14:textId="342E7474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425,117</w:t>
            </w:r>
          </w:p>
        </w:tc>
        <w:tc>
          <w:tcPr>
            <w:tcW w:w="180" w:type="dxa"/>
            <w:vAlign w:val="bottom"/>
          </w:tcPr>
          <w:p w14:paraId="45D5425A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5F3EB4" w14:textId="3E4FBCEC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(21,846)</w:t>
            </w:r>
          </w:p>
        </w:tc>
        <w:tc>
          <w:tcPr>
            <w:tcW w:w="180" w:type="dxa"/>
            <w:vAlign w:val="bottom"/>
          </w:tcPr>
          <w:p w14:paraId="5DF54838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E07B77" w14:textId="30D8BFDA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403,271</w:t>
            </w:r>
          </w:p>
        </w:tc>
      </w:tr>
      <w:tr w:rsidR="00EE0437" w:rsidRPr="00055FF8" w14:paraId="465E3888" w14:textId="77777777">
        <w:trPr>
          <w:cantSplit/>
        </w:trPr>
        <w:tc>
          <w:tcPr>
            <w:tcW w:w="5580" w:type="dxa"/>
          </w:tcPr>
          <w:p w14:paraId="3CA3F3BA" w14:textId="77777777" w:rsidR="00EE0437" w:rsidRPr="00055FF8" w:rsidRDefault="00EE0437" w:rsidP="00EE0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ผลกระทบของการเปลี่ยนแปลงของอัตราแลกเปลี่ยน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vAlign w:val="bottom"/>
          </w:tcPr>
          <w:p w14:paraId="78C9EC1A" w14:textId="1D106CBC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(1,872)</w:t>
            </w:r>
          </w:p>
        </w:tc>
        <w:tc>
          <w:tcPr>
            <w:tcW w:w="180" w:type="dxa"/>
            <w:vAlign w:val="bottom"/>
          </w:tcPr>
          <w:p w14:paraId="757390DC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894C05" w14:textId="1486D583" w:rsidR="00EE0437" w:rsidRPr="00055FF8" w:rsidRDefault="00EE0437" w:rsidP="0000415E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7363EA6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0E3043" w14:textId="57D7ECD8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(1,872)</w:t>
            </w:r>
          </w:p>
        </w:tc>
      </w:tr>
      <w:tr w:rsidR="00EE0437" w:rsidRPr="00055FF8" w14:paraId="025B56C3" w14:textId="77777777">
        <w:trPr>
          <w:cantSplit/>
        </w:trPr>
        <w:tc>
          <w:tcPr>
            <w:tcW w:w="5580" w:type="dxa"/>
          </w:tcPr>
          <w:p w14:paraId="27AB8A1B" w14:textId="77777777" w:rsidR="00EE0437" w:rsidRPr="00055FF8" w:rsidRDefault="00EE0437" w:rsidP="00EE0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DDF955" w14:textId="29A26974" w:rsidR="00EE0437" w:rsidRPr="00055FF8" w:rsidRDefault="00EE0437" w:rsidP="0000415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0B335AE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1F1B2B" w14:textId="60E24FE3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1,645</w:t>
            </w:r>
          </w:p>
        </w:tc>
        <w:tc>
          <w:tcPr>
            <w:tcW w:w="180" w:type="dxa"/>
            <w:vAlign w:val="bottom"/>
          </w:tcPr>
          <w:p w14:paraId="52621AFC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B211A3" w14:textId="0BF5B6E2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1,645</w:t>
            </w:r>
          </w:p>
        </w:tc>
      </w:tr>
      <w:tr w:rsidR="00EE0437" w:rsidRPr="00055FF8" w14:paraId="46C79CF8" w14:textId="77777777">
        <w:trPr>
          <w:cantSplit/>
        </w:trPr>
        <w:tc>
          <w:tcPr>
            <w:tcW w:w="5580" w:type="dxa"/>
          </w:tcPr>
          <w:p w14:paraId="051C2154" w14:textId="4D46A6AB" w:rsidR="00EE0437" w:rsidRPr="00055FF8" w:rsidRDefault="00EE0437" w:rsidP="00EE0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7469F" w14:textId="7BF9FA1F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1,077,802</w:t>
            </w:r>
          </w:p>
        </w:tc>
        <w:tc>
          <w:tcPr>
            <w:tcW w:w="180" w:type="dxa"/>
            <w:vAlign w:val="bottom"/>
          </w:tcPr>
          <w:p w14:paraId="1A9D0797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8DB2D" w14:textId="78B1EF6D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40,717</w:t>
            </w:r>
          </w:p>
        </w:tc>
        <w:tc>
          <w:tcPr>
            <w:tcW w:w="180" w:type="dxa"/>
            <w:vAlign w:val="bottom"/>
          </w:tcPr>
          <w:p w14:paraId="413D08BB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4B2AE" w14:textId="3DD05DE1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1,118,519</w:t>
            </w:r>
          </w:p>
        </w:tc>
      </w:tr>
      <w:tr w:rsidR="00EE0437" w:rsidRPr="00055FF8" w14:paraId="0542F167" w14:textId="77777777">
        <w:trPr>
          <w:cantSplit/>
        </w:trPr>
        <w:tc>
          <w:tcPr>
            <w:tcW w:w="5580" w:type="dxa"/>
          </w:tcPr>
          <w:p w14:paraId="72DDB52D" w14:textId="77777777" w:rsidR="00EE0437" w:rsidRPr="00055FF8" w:rsidRDefault="00EE0437" w:rsidP="00EE04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E7C6C72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465916DF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2CF5176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4674FDA6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133A4B8" w14:textId="77777777" w:rsidR="00EE0437" w:rsidRPr="00055FF8" w:rsidRDefault="00EE0437" w:rsidP="00EE0437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</w:tbl>
    <w:p w14:paraId="4A991339" w14:textId="32FAE9FC" w:rsidR="00FA5690" w:rsidRPr="00055FF8" w:rsidRDefault="00FA5690" w:rsidP="00220165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10498753" w14:textId="77777777" w:rsidR="00930B5D" w:rsidRPr="00055FF8" w:rsidRDefault="00930B5D" w:rsidP="00930B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630"/>
        <w:jc w:val="thaiDistribute"/>
        <w:rPr>
          <w:rFonts w:ascii="Angsana New" w:hAnsi="Angsana New"/>
          <w:sz w:val="24"/>
          <w:szCs w:val="24"/>
        </w:rPr>
      </w:pPr>
    </w:p>
    <w:p w14:paraId="2FD3C657" w14:textId="2E2403CA" w:rsidR="00860B24" w:rsidRPr="00055FF8" w:rsidRDefault="00860B24" w:rsidP="007257A3">
      <w:pPr>
        <w:pStyle w:val="ListParagraph"/>
        <w:tabs>
          <w:tab w:val="clear" w:pos="680"/>
          <w:tab w:val="left" w:pos="540"/>
          <w:tab w:val="left" w:pos="720"/>
        </w:tabs>
        <w:ind w:left="540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 w:rsidRPr="00055FF8"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  <w:r w:rsidRPr="00055FF8">
        <w:rPr>
          <w:rFonts w:ascii="Angsana New" w:eastAsia="Calibri" w:hAnsi="Angsana New"/>
          <w:b/>
          <w:bCs/>
          <w:i/>
          <w:iCs/>
          <w:sz w:val="30"/>
          <w:szCs w:val="30"/>
        </w:rPr>
        <w:t xml:space="preserve"> </w:t>
      </w:r>
    </w:p>
    <w:p w14:paraId="6A6CC754" w14:textId="77777777" w:rsidR="00860B24" w:rsidRPr="00055FF8" w:rsidRDefault="00860B24" w:rsidP="00231D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630"/>
        <w:jc w:val="thaiDistribute"/>
        <w:rPr>
          <w:rFonts w:ascii="Angsana New" w:hAnsi="Angsana New"/>
          <w:sz w:val="24"/>
          <w:szCs w:val="24"/>
        </w:rPr>
      </w:pPr>
    </w:p>
    <w:p w14:paraId="05E14A3C" w14:textId="77777777" w:rsidR="005B050C" w:rsidRPr="00055FF8" w:rsidRDefault="00D50ECA" w:rsidP="00656FCC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656FCC" w:rsidRPr="00055FF8">
        <w:rPr>
          <w:rFonts w:ascii="Angsana New" w:hAnsi="Angsana New" w:hint="cs"/>
          <w:sz w:val="30"/>
          <w:szCs w:val="30"/>
          <w:cs/>
        </w:rPr>
        <w:t>บริษัทจัดการโครงการผลประโยชน์ที่กำหนดไว้ตามข้อกำหนดของพระราชบัญญัติคุ้มครองแรงงาน</w:t>
      </w:r>
      <w:r w:rsidR="00656FCC" w:rsidRPr="00055FF8">
        <w:rPr>
          <w:rFonts w:ascii="Angsana New" w:hAnsi="Angsana New"/>
          <w:sz w:val="30"/>
          <w:szCs w:val="30"/>
          <w:cs/>
        </w:rPr>
        <w:t xml:space="preserve"> </w:t>
      </w:r>
      <w:r w:rsidR="00656FCC" w:rsidRPr="00055FF8">
        <w:rPr>
          <w:rFonts w:ascii="Angsana New" w:hAnsi="Angsana New" w:hint="cs"/>
          <w:sz w:val="30"/>
          <w:szCs w:val="30"/>
          <w:cs/>
        </w:rPr>
        <w:t>พ</w:t>
      </w:r>
      <w:r w:rsidR="00656FCC" w:rsidRPr="00055FF8">
        <w:rPr>
          <w:rFonts w:ascii="Angsana New" w:hAnsi="Angsana New"/>
          <w:sz w:val="30"/>
          <w:szCs w:val="30"/>
          <w:cs/>
        </w:rPr>
        <w:t>.</w:t>
      </w:r>
      <w:r w:rsidR="00656FCC" w:rsidRPr="00055FF8">
        <w:rPr>
          <w:rFonts w:ascii="Angsana New" w:hAnsi="Angsana New" w:hint="cs"/>
          <w:sz w:val="30"/>
          <w:szCs w:val="30"/>
          <w:cs/>
        </w:rPr>
        <w:t>ศ</w:t>
      </w:r>
      <w:r w:rsidR="00656FCC" w:rsidRPr="00055FF8">
        <w:rPr>
          <w:rFonts w:ascii="Angsana New" w:hAnsi="Angsana New"/>
          <w:sz w:val="30"/>
          <w:szCs w:val="30"/>
          <w:cs/>
        </w:rPr>
        <w:t>.</w:t>
      </w:r>
      <w:r w:rsidR="00EA7A66" w:rsidRPr="00055FF8">
        <w:rPr>
          <w:rFonts w:ascii="Angsana New" w:hAnsi="Angsana New"/>
          <w:sz w:val="30"/>
          <w:szCs w:val="30"/>
        </w:rPr>
        <w:t xml:space="preserve"> 2541</w:t>
      </w:r>
      <w:r w:rsidR="00656FCC" w:rsidRPr="00055FF8">
        <w:rPr>
          <w:rFonts w:ascii="Angsana New" w:hAnsi="Angsana New"/>
          <w:sz w:val="30"/>
          <w:szCs w:val="30"/>
          <w:cs/>
        </w:rPr>
        <w:t xml:space="preserve"> </w:t>
      </w:r>
      <w:r w:rsidR="00656FCC" w:rsidRPr="00055FF8">
        <w:rPr>
          <w:rFonts w:ascii="Angsana New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656FCC" w:rsidRPr="00055FF8">
        <w:rPr>
          <w:rFonts w:ascii="Angsana New" w:hAnsi="Angsana New"/>
          <w:sz w:val="30"/>
          <w:szCs w:val="30"/>
          <w:cs/>
        </w:rPr>
        <w:t xml:space="preserve"> </w:t>
      </w:r>
      <w:r w:rsidR="00656FCC" w:rsidRPr="00055FF8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="00656FCC" w:rsidRPr="00055FF8">
        <w:rPr>
          <w:rFonts w:ascii="Angsana New" w:hAnsi="Angsana New"/>
          <w:sz w:val="30"/>
          <w:szCs w:val="30"/>
          <w:cs/>
        </w:rPr>
        <w:t xml:space="preserve"> </w:t>
      </w:r>
      <w:r w:rsidR="00656FCC" w:rsidRPr="00055FF8">
        <w:rPr>
          <w:rFonts w:ascii="Angsana New" w:hAnsi="Angsana New" w:hint="cs"/>
          <w:sz w:val="30"/>
          <w:szCs w:val="30"/>
          <w:cs/>
        </w:rPr>
        <w:t>ได้แก่</w:t>
      </w:r>
      <w:r w:rsidR="00656FCC" w:rsidRPr="00055FF8">
        <w:rPr>
          <w:rFonts w:ascii="Angsana New" w:hAnsi="Angsana New"/>
          <w:sz w:val="30"/>
          <w:szCs w:val="30"/>
          <w:cs/>
        </w:rPr>
        <w:t xml:space="preserve"> </w:t>
      </w:r>
      <w:r w:rsidR="00656FCC" w:rsidRPr="00055FF8">
        <w:rPr>
          <w:rFonts w:ascii="Angsana New" w:hAnsi="Angsana New" w:hint="cs"/>
          <w:sz w:val="30"/>
          <w:szCs w:val="30"/>
          <w:cs/>
        </w:rPr>
        <w:t>ความเสี่ยงของช่วงชีวิต</w:t>
      </w:r>
      <w:r w:rsidR="00656FCC" w:rsidRPr="00055FF8">
        <w:rPr>
          <w:rFonts w:ascii="Angsana New" w:hAnsi="Angsana New"/>
          <w:sz w:val="30"/>
          <w:szCs w:val="30"/>
          <w:cs/>
        </w:rPr>
        <w:t xml:space="preserve"> </w:t>
      </w:r>
      <w:r w:rsidR="00656FCC" w:rsidRPr="00055FF8">
        <w:rPr>
          <w:rFonts w:ascii="Angsana New" w:hAnsi="Angsana New" w:hint="cs"/>
          <w:sz w:val="30"/>
          <w:szCs w:val="30"/>
          <w:cs/>
        </w:rPr>
        <w:t>ความเสี่ยงจาก</w:t>
      </w:r>
      <w:r w:rsidR="009F7C15" w:rsidRPr="00055FF8">
        <w:rPr>
          <w:rFonts w:ascii="Angsana New" w:hAnsi="Angsana New"/>
          <w:sz w:val="30"/>
          <w:szCs w:val="30"/>
        </w:rPr>
        <w:br/>
      </w:r>
      <w:r w:rsidR="009F7C15" w:rsidRPr="00055FF8">
        <w:rPr>
          <w:rFonts w:ascii="Angsana New" w:hAnsi="Angsana New" w:hint="cs"/>
          <w:sz w:val="30"/>
          <w:szCs w:val="30"/>
          <w:cs/>
        </w:rPr>
        <w:t>การเพิ่มขึ้นของเงินเดือนในอนาคต</w:t>
      </w:r>
      <w:r w:rsidR="00656FCC" w:rsidRPr="00055FF8">
        <w:rPr>
          <w:rFonts w:ascii="Angsana New" w:hAnsi="Angsana New"/>
          <w:sz w:val="30"/>
          <w:szCs w:val="30"/>
          <w:cs/>
        </w:rPr>
        <w:t xml:space="preserve"> </w:t>
      </w:r>
      <w:r w:rsidR="00C829A1" w:rsidRPr="00055FF8">
        <w:rPr>
          <w:rFonts w:ascii="Angsana New" w:hAnsi="Angsana New" w:hint="cs"/>
          <w:sz w:val="30"/>
          <w:szCs w:val="30"/>
          <w:cs/>
        </w:rPr>
        <w:t>และ</w:t>
      </w:r>
      <w:r w:rsidR="00656FCC" w:rsidRPr="00055FF8">
        <w:rPr>
          <w:rFonts w:ascii="Angsana New" w:hAnsi="Angsana New" w:hint="cs"/>
          <w:sz w:val="30"/>
          <w:szCs w:val="30"/>
          <w:cs/>
        </w:rPr>
        <w:t>ความเสี่ยง</w:t>
      </w:r>
      <w:r w:rsidR="00C829A1" w:rsidRPr="00055FF8">
        <w:rPr>
          <w:rFonts w:ascii="Angsana New" w:hAnsi="Angsana New" w:hint="cs"/>
          <w:sz w:val="30"/>
          <w:szCs w:val="30"/>
          <w:cs/>
        </w:rPr>
        <w:t>จากอัตราการหมุนเวียนของพนักงาน</w:t>
      </w:r>
    </w:p>
    <w:p w14:paraId="644154AF" w14:textId="1F159013" w:rsidR="005155C0" w:rsidRPr="00055FF8" w:rsidRDefault="005155C0" w:rsidP="00656FCC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3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8"/>
        <w:gridCol w:w="1169"/>
        <w:gridCol w:w="180"/>
        <w:gridCol w:w="1170"/>
        <w:gridCol w:w="180"/>
        <w:gridCol w:w="1170"/>
        <w:gridCol w:w="183"/>
        <w:gridCol w:w="1171"/>
      </w:tblGrid>
      <w:tr w:rsidR="00030A4A" w:rsidRPr="00055FF8" w14:paraId="22593B99" w14:textId="77777777" w:rsidTr="001D0686">
        <w:trPr>
          <w:cantSplit/>
          <w:trHeight w:hRule="exact" w:val="360"/>
          <w:tblHeader/>
        </w:trPr>
        <w:tc>
          <w:tcPr>
            <w:tcW w:w="4138" w:type="dxa"/>
            <w:vMerge w:val="restart"/>
            <w:shd w:val="clear" w:color="auto" w:fill="auto"/>
            <w:vAlign w:val="bottom"/>
          </w:tcPr>
          <w:p w14:paraId="7361BD62" w14:textId="77777777" w:rsidR="00030A4A" w:rsidRPr="00055FF8" w:rsidRDefault="00030A4A" w:rsidP="001D0686">
            <w:pPr>
              <w:pStyle w:val="acctfourfigures"/>
              <w:spacing w:line="300" w:lineRule="exac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มูลค่าปัจจุบันของภาระผูกพันตาม</w:t>
            </w:r>
          </w:p>
          <w:p w14:paraId="18A23F32" w14:textId="07AB3E35" w:rsidR="00030A4A" w:rsidRPr="00055FF8" w:rsidRDefault="00030A4A" w:rsidP="001D0686">
            <w:pPr>
              <w:pStyle w:val="acctfourfigures"/>
              <w:tabs>
                <w:tab w:val="clear" w:pos="765"/>
                <w:tab w:val="left" w:pos="230"/>
              </w:tabs>
              <w:spacing w:line="300" w:lineRule="exact"/>
              <w:ind w:left="100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โครงการผลประโยชน์</w:t>
            </w:r>
          </w:p>
        </w:tc>
        <w:tc>
          <w:tcPr>
            <w:tcW w:w="2519" w:type="dxa"/>
            <w:gridSpan w:val="3"/>
          </w:tcPr>
          <w:p w14:paraId="235F2F8B" w14:textId="0C2B4028" w:rsidR="00030A4A" w:rsidRPr="00055FF8" w:rsidRDefault="00030A4A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5AF9AD3" w14:textId="77777777" w:rsidR="00030A4A" w:rsidRPr="00055FF8" w:rsidRDefault="00030A4A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0CD35464" w14:textId="76BAA2E4" w:rsidR="00030A4A" w:rsidRPr="00055FF8" w:rsidRDefault="00030A4A" w:rsidP="00D3473D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30A4A" w:rsidRPr="00055FF8" w14:paraId="74ACA21B" w14:textId="77777777" w:rsidTr="001D0686">
        <w:trPr>
          <w:cantSplit/>
          <w:trHeight w:hRule="exact" w:val="360"/>
          <w:tblHeader/>
        </w:trPr>
        <w:tc>
          <w:tcPr>
            <w:tcW w:w="4138" w:type="dxa"/>
            <w:vMerge/>
          </w:tcPr>
          <w:p w14:paraId="54502A0F" w14:textId="4F7E366B" w:rsidR="00030A4A" w:rsidRPr="00055FF8" w:rsidRDefault="00030A4A" w:rsidP="00EC7CDC">
            <w:pPr>
              <w:pStyle w:val="acctfourfigures"/>
              <w:tabs>
                <w:tab w:val="clear" w:pos="765"/>
              </w:tabs>
              <w:spacing w:line="240" w:lineRule="atLeast"/>
              <w:ind w:left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9" w:type="dxa"/>
          </w:tcPr>
          <w:p w14:paraId="226A543F" w14:textId="723E86FB" w:rsidR="00030A4A" w:rsidRPr="00055FF8" w:rsidRDefault="00C1563E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E0437"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42EC3B6" w14:textId="77777777" w:rsidR="00030A4A" w:rsidRPr="00055FF8" w:rsidRDefault="00030A4A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16FA40" w14:textId="5CD4ADA6" w:rsidR="00030A4A" w:rsidRPr="00055FF8" w:rsidRDefault="00EE0437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98B60FD" w14:textId="77777777" w:rsidR="00030A4A" w:rsidRPr="00055FF8" w:rsidRDefault="00030A4A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148794" w14:textId="33E03B77" w:rsidR="00030A4A" w:rsidRPr="00055FF8" w:rsidRDefault="00EE0437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3" w:type="dxa"/>
          </w:tcPr>
          <w:p w14:paraId="15A1FF0D" w14:textId="77777777" w:rsidR="00030A4A" w:rsidRPr="00055FF8" w:rsidRDefault="00030A4A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2C257BD" w14:textId="77E8D7D6" w:rsidR="00030A4A" w:rsidRPr="00055FF8" w:rsidRDefault="00EE0437" w:rsidP="00D3473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EC7CDC" w:rsidRPr="00055FF8" w14:paraId="1D9B4438" w14:textId="77777777" w:rsidTr="001D0686">
        <w:trPr>
          <w:cantSplit/>
          <w:trHeight w:hRule="exact" w:val="360"/>
          <w:tblHeader/>
        </w:trPr>
        <w:tc>
          <w:tcPr>
            <w:tcW w:w="4138" w:type="dxa"/>
          </w:tcPr>
          <w:p w14:paraId="1DD3EBB6" w14:textId="77777777" w:rsidR="00EC7CDC" w:rsidRPr="00055FF8" w:rsidRDefault="00EC7CDC" w:rsidP="00D3473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3" w:type="dxa"/>
            <w:gridSpan w:val="7"/>
          </w:tcPr>
          <w:p w14:paraId="66065FEF" w14:textId="35A3FFFA" w:rsidR="00EC7CDC" w:rsidRPr="00055FF8" w:rsidRDefault="00EC7CDC" w:rsidP="00D3473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24FCA"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E0437" w:rsidRPr="00055FF8" w14:paraId="75BD9F81" w14:textId="77777777" w:rsidTr="00C1563E">
        <w:trPr>
          <w:cantSplit/>
        </w:trPr>
        <w:tc>
          <w:tcPr>
            <w:tcW w:w="4138" w:type="dxa"/>
          </w:tcPr>
          <w:p w14:paraId="6894DD80" w14:textId="6FC0305E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วันที่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9" w:type="dxa"/>
          </w:tcPr>
          <w:p w14:paraId="32026A71" w14:textId="5CA90989" w:rsidR="00EE0437" w:rsidRPr="00055FF8" w:rsidRDefault="0077227C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19,600</w:t>
            </w:r>
          </w:p>
        </w:tc>
        <w:tc>
          <w:tcPr>
            <w:tcW w:w="180" w:type="dxa"/>
            <w:vAlign w:val="bottom"/>
          </w:tcPr>
          <w:p w14:paraId="21BA3CF5" w14:textId="77777777" w:rsidR="00EE0437" w:rsidRPr="00055FF8" w:rsidRDefault="00EE0437" w:rsidP="00EE0437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56BE3B" w14:textId="1EBAD71E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20,424</w:t>
            </w:r>
          </w:p>
        </w:tc>
        <w:tc>
          <w:tcPr>
            <w:tcW w:w="180" w:type="dxa"/>
            <w:vAlign w:val="bottom"/>
          </w:tcPr>
          <w:p w14:paraId="0DCC8C58" w14:textId="77777777" w:rsidR="00EE0437" w:rsidRPr="00055FF8" w:rsidRDefault="00EE0437" w:rsidP="00EE0437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30BFB4" w14:textId="32BBF8F7" w:rsidR="00EE0437" w:rsidRPr="00055FF8" w:rsidRDefault="0077227C" w:rsidP="00EE043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18,599</w:t>
            </w:r>
          </w:p>
        </w:tc>
        <w:tc>
          <w:tcPr>
            <w:tcW w:w="183" w:type="dxa"/>
            <w:vAlign w:val="bottom"/>
          </w:tcPr>
          <w:p w14:paraId="183759A3" w14:textId="77777777" w:rsidR="00EE0437" w:rsidRPr="00055FF8" w:rsidRDefault="00EE0437" w:rsidP="00EE04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2349179" w14:textId="4488937D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17,154</w:t>
            </w:r>
          </w:p>
        </w:tc>
      </w:tr>
      <w:tr w:rsidR="00EE0437" w:rsidRPr="00055FF8" w14:paraId="4E032636" w14:textId="77777777" w:rsidTr="00C1563E">
        <w:trPr>
          <w:cantSplit/>
        </w:trPr>
        <w:tc>
          <w:tcPr>
            <w:tcW w:w="4138" w:type="dxa"/>
          </w:tcPr>
          <w:p w14:paraId="398249E5" w14:textId="7EB72056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69" w:type="dxa"/>
          </w:tcPr>
          <w:p w14:paraId="5659B5E0" w14:textId="77777777" w:rsidR="00EE0437" w:rsidRPr="00055FF8" w:rsidRDefault="00EE0437" w:rsidP="00EE04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A32A7E" w14:textId="77777777" w:rsidR="00EE0437" w:rsidRPr="00055FF8" w:rsidRDefault="00EE0437" w:rsidP="00EE04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A1EEA0" w14:textId="77777777" w:rsidR="00EE0437" w:rsidRPr="00055FF8" w:rsidRDefault="00EE0437" w:rsidP="00EE04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4C5B93" w14:textId="77777777" w:rsidR="00EE0437" w:rsidRPr="00055FF8" w:rsidRDefault="00EE0437" w:rsidP="00EE04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61DC28" w14:textId="77777777" w:rsidR="00EE0437" w:rsidRPr="00055FF8" w:rsidRDefault="00EE0437" w:rsidP="00EE04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847EEDA" w14:textId="77777777" w:rsidR="00EE0437" w:rsidRPr="00055FF8" w:rsidRDefault="00EE0437" w:rsidP="00EE04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AA31902" w14:textId="2F75C383" w:rsidR="00EE0437" w:rsidRPr="00055FF8" w:rsidRDefault="00EE0437" w:rsidP="00EE04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437" w:rsidRPr="00055FF8" w14:paraId="44536633" w14:textId="77777777" w:rsidTr="00C1563E">
        <w:trPr>
          <w:cantSplit/>
        </w:trPr>
        <w:tc>
          <w:tcPr>
            <w:tcW w:w="4138" w:type="dxa"/>
          </w:tcPr>
          <w:p w14:paraId="15C6B31F" w14:textId="268499AD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69" w:type="dxa"/>
          </w:tcPr>
          <w:p w14:paraId="02D256C0" w14:textId="5BDFA7A8" w:rsidR="00EE0437" w:rsidRPr="00055FF8" w:rsidRDefault="0077227C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1,403</w:t>
            </w:r>
          </w:p>
        </w:tc>
        <w:tc>
          <w:tcPr>
            <w:tcW w:w="180" w:type="dxa"/>
            <w:vAlign w:val="bottom"/>
          </w:tcPr>
          <w:p w14:paraId="5A56B6DA" w14:textId="77777777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B19E64" w14:textId="7BA6A5D7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1,427</w:t>
            </w:r>
          </w:p>
        </w:tc>
        <w:tc>
          <w:tcPr>
            <w:tcW w:w="180" w:type="dxa"/>
            <w:vAlign w:val="bottom"/>
          </w:tcPr>
          <w:p w14:paraId="781640F6" w14:textId="77777777" w:rsidR="00EE0437" w:rsidRPr="00055FF8" w:rsidRDefault="00EE0437" w:rsidP="00EE0437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70705" w14:textId="704AF305" w:rsidR="00EE0437" w:rsidRPr="00055FF8" w:rsidRDefault="0077227C" w:rsidP="00EE043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1,208</w:t>
            </w:r>
          </w:p>
        </w:tc>
        <w:tc>
          <w:tcPr>
            <w:tcW w:w="183" w:type="dxa"/>
            <w:vAlign w:val="bottom"/>
          </w:tcPr>
          <w:p w14:paraId="566502C9" w14:textId="77777777" w:rsidR="00EE0437" w:rsidRPr="00055FF8" w:rsidRDefault="00EE0437" w:rsidP="00EE0437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C28CD28" w14:textId="7883BCFE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1,237</w:t>
            </w:r>
          </w:p>
        </w:tc>
      </w:tr>
      <w:tr w:rsidR="00EE0437" w:rsidRPr="00055FF8" w14:paraId="3DBA023D" w14:textId="77777777" w:rsidTr="00E2569F">
        <w:trPr>
          <w:cantSplit/>
        </w:trPr>
        <w:tc>
          <w:tcPr>
            <w:tcW w:w="4138" w:type="dxa"/>
          </w:tcPr>
          <w:p w14:paraId="2B2A1098" w14:textId="451F3E11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7CB4E72" w14:textId="2E2FBE89" w:rsidR="00EE0437" w:rsidRPr="00055FF8" w:rsidRDefault="0077227C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180" w:type="dxa"/>
            <w:vAlign w:val="bottom"/>
          </w:tcPr>
          <w:p w14:paraId="1D8D19DF" w14:textId="77777777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264B2A" w14:textId="698CF843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80" w:type="dxa"/>
            <w:vAlign w:val="bottom"/>
          </w:tcPr>
          <w:p w14:paraId="5D1E6B37" w14:textId="77777777" w:rsidR="00EE0437" w:rsidRPr="00055FF8" w:rsidRDefault="00EE0437" w:rsidP="00EE0437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03F877" w14:textId="0659F81D" w:rsidR="00EE0437" w:rsidRPr="00055FF8" w:rsidRDefault="0077227C" w:rsidP="00EE043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183" w:type="dxa"/>
            <w:vAlign w:val="bottom"/>
          </w:tcPr>
          <w:p w14:paraId="7A5FE51D" w14:textId="77777777" w:rsidR="00EE0437" w:rsidRPr="00055FF8" w:rsidRDefault="00EE0437" w:rsidP="00EE0437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BE57B5A" w14:textId="36F01E83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</w:tr>
      <w:tr w:rsidR="00EE0437" w:rsidRPr="00055FF8" w14:paraId="4DCDE140" w14:textId="77777777" w:rsidTr="00E2569F">
        <w:trPr>
          <w:cantSplit/>
        </w:trPr>
        <w:tc>
          <w:tcPr>
            <w:tcW w:w="4138" w:type="dxa"/>
          </w:tcPr>
          <w:p w14:paraId="048E8389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A58CE0C" w14:textId="78AD53D3" w:rsidR="00EE0437" w:rsidRPr="00055FF8" w:rsidRDefault="0077227C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1,658</w:t>
            </w:r>
          </w:p>
        </w:tc>
        <w:tc>
          <w:tcPr>
            <w:tcW w:w="180" w:type="dxa"/>
            <w:vAlign w:val="bottom"/>
          </w:tcPr>
          <w:p w14:paraId="6BE593CC" w14:textId="77777777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163F976" w14:textId="55730651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1,663</w:t>
            </w:r>
          </w:p>
        </w:tc>
        <w:tc>
          <w:tcPr>
            <w:tcW w:w="180" w:type="dxa"/>
            <w:vAlign w:val="bottom"/>
          </w:tcPr>
          <w:p w14:paraId="5366038D" w14:textId="77777777" w:rsidR="00EE0437" w:rsidRPr="00055FF8" w:rsidRDefault="00EE0437" w:rsidP="00EE0437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A31058" w14:textId="44901639" w:rsidR="00EE0437" w:rsidRPr="00055FF8" w:rsidRDefault="0077227C" w:rsidP="00EE043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1,426</w:t>
            </w:r>
          </w:p>
        </w:tc>
        <w:tc>
          <w:tcPr>
            <w:tcW w:w="183" w:type="dxa"/>
            <w:vAlign w:val="bottom"/>
          </w:tcPr>
          <w:p w14:paraId="09B6A476" w14:textId="77777777" w:rsidR="00EE0437" w:rsidRPr="00055FF8" w:rsidRDefault="00EE0437" w:rsidP="00EE0437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ED007F4" w14:textId="12F0899A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1,445</w:t>
            </w:r>
          </w:p>
        </w:tc>
      </w:tr>
    </w:tbl>
    <w:p w14:paraId="7700014B" w14:textId="5AA74EFD" w:rsidR="00151744" w:rsidRPr="00055FF8" w:rsidRDefault="00151744">
      <w:r w:rsidRPr="00055FF8">
        <w:br w:type="page"/>
      </w:r>
    </w:p>
    <w:tbl>
      <w:tblPr>
        <w:tblW w:w="93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8"/>
        <w:gridCol w:w="1169"/>
        <w:gridCol w:w="180"/>
        <w:gridCol w:w="1170"/>
        <w:gridCol w:w="180"/>
        <w:gridCol w:w="1170"/>
        <w:gridCol w:w="183"/>
        <w:gridCol w:w="1171"/>
      </w:tblGrid>
      <w:tr w:rsidR="00FC3134" w:rsidRPr="00055FF8" w14:paraId="6EB57B1A" w14:textId="77777777" w:rsidTr="00151744">
        <w:trPr>
          <w:cantSplit/>
          <w:trHeight w:hRule="exact" w:val="360"/>
        </w:trPr>
        <w:tc>
          <w:tcPr>
            <w:tcW w:w="4138" w:type="dxa"/>
            <w:vAlign w:val="bottom"/>
          </w:tcPr>
          <w:p w14:paraId="702425CD" w14:textId="4AD652E3" w:rsidR="00FC3134" w:rsidRPr="00055FF8" w:rsidRDefault="00FC3134" w:rsidP="00FC3134">
            <w:pPr>
              <w:pStyle w:val="acctfourfigures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2519" w:type="dxa"/>
            <w:gridSpan w:val="3"/>
          </w:tcPr>
          <w:p w14:paraId="701ED24B" w14:textId="1AFCF35A" w:rsidR="00FC3134" w:rsidRPr="00055FF8" w:rsidRDefault="00FC3134" w:rsidP="00FC313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9768067" w14:textId="77777777" w:rsidR="00FC3134" w:rsidRPr="00055FF8" w:rsidRDefault="00FC3134" w:rsidP="00FC3134">
            <w:pPr>
              <w:pStyle w:val="acctfourfigures"/>
              <w:tabs>
                <w:tab w:val="decimal" w:pos="907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3F59AFAE" w14:textId="55F7786A" w:rsidR="00FC3134" w:rsidRPr="00055FF8" w:rsidRDefault="00FC3134" w:rsidP="00FC313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C3134" w:rsidRPr="00055FF8" w14:paraId="00CE629E" w14:textId="77777777" w:rsidTr="00151744">
        <w:trPr>
          <w:cantSplit/>
          <w:trHeight w:hRule="exact" w:val="360"/>
        </w:trPr>
        <w:tc>
          <w:tcPr>
            <w:tcW w:w="4138" w:type="dxa"/>
          </w:tcPr>
          <w:p w14:paraId="1494C031" w14:textId="5C671AF9" w:rsidR="00FC3134" w:rsidRPr="00055FF8" w:rsidRDefault="00FC3134" w:rsidP="00FC3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hanging="9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  <w:r w:rsidR="00681733"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="00681733"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="00681733"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69" w:type="dxa"/>
          </w:tcPr>
          <w:p w14:paraId="299DCAE7" w14:textId="7264945E" w:rsidR="00FC3134" w:rsidRPr="00055FF8" w:rsidRDefault="00FC3134" w:rsidP="001517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E0437"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257DD51D" w14:textId="77777777" w:rsidR="00FC3134" w:rsidRPr="00055FF8" w:rsidRDefault="00FC3134" w:rsidP="001517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5812A" w14:textId="16231902" w:rsidR="00FC3134" w:rsidRPr="00055FF8" w:rsidRDefault="00EE0437" w:rsidP="001517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C191AF9" w14:textId="77777777" w:rsidR="00FC3134" w:rsidRPr="00055FF8" w:rsidRDefault="00FC3134" w:rsidP="001517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2C9FD2" w14:textId="14FF82EA" w:rsidR="00FC3134" w:rsidRPr="00055FF8" w:rsidRDefault="00EE0437" w:rsidP="001517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3" w:type="dxa"/>
          </w:tcPr>
          <w:p w14:paraId="0CFBFB35" w14:textId="77777777" w:rsidR="00FC3134" w:rsidRPr="00055FF8" w:rsidRDefault="00FC3134" w:rsidP="001517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9E0D168" w14:textId="61D8DEFC" w:rsidR="00FC3134" w:rsidRPr="00055FF8" w:rsidRDefault="00EE0437" w:rsidP="001517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151744" w:rsidRPr="00055FF8" w14:paraId="52807E23" w14:textId="77777777" w:rsidTr="00151744">
        <w:trPr>
          <w:cantSplit/>
          <w:trHeight w:hRule="exact" w:val="360"/>
        </w:trPr>
        <w:tc>
          <w:tcPr>
            <w:tcW w:w="4138" w:type="dxa"/>
          </w:tcPr>
          <w:p w14:paraId="31A41F37" w14:textId="77777777" w:rsidR="00151744" w:rsidRPr="00055FF8" w:rsidRDefault="00151744" w:rsidP="00FC3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3" w:type="dxa"/>
            <w:gridSpan w:val="7"/>
          </w:tcPr>
          <w:p w14:paraId="0E9703FB" w14:textId="14399515" w:rsidR="00151744" w:rsidRPr="00055FF8" w:rsidRDefault="00151744" w:rsidP="0015174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3134" w:rsidRPr="00055FF8" w14:paraId="78C67078" w14:textId="77777777" w:rsidTr="004D62A7">
        <w:trPr>
          <w:cantSplit/>
          <w:trHeight w:hRule="exact" w:val="374"/>
        </w:trPr>
        <w:tc>
          <w:tcPr>
            <w:tcW w:w="4138" w:type="dxa"/>
          </w:tcPr>
          <w:p w14:paraId="4341A3D6" w14:textId="0FB783C0" w:rsidR="00FC3134" w:rsidRPr="00055FF8" w:rsidRDefault="00FC3134" w:rsidP="00FC3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9" w:type="dxa"/>
          </w:tcPr>
          <w:p w14:paraId="48371DDC" w14:textId="4A8F6968" w:rsidR="00FC3134" w:rsidRPr="00055FF8" w:rsidRDefault="00FC3134" w:rsidP="00FC313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8167F4" w14:textId="77777777" w:rsidR="00FC3134" w:rsidRPr="00055FF8" w:rsidRDefault="00FC3134" w:rsidP="00FC313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7DA5C0" w14:textId="0E461613" w:rsidR="00FC3134" w:rsidRPr="00055FF8" w:rsidRDefault="00FC3134" w:rsidP="00FC313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4C93BC" w14:textId="77777777" w:rsidR="00FC3134" w:rsidRPr="00055FF8" w:rsidRDefault="00FC3134" w:rsidP="00FC3134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CC7D19" w14:textId="7A16837E" w:rsidR="00FC3134" w:rsidRPr="00055FF8" w:rsidRDefault="00FC3134" w:rsidP="00FC313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AE7EDD7" w14:textId="77777777" w:rsidR="00FC3134" w:rsidRPr="00055FF8" w:rsidRDefault="00FC3134" w:rsidP="00FC3134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E9C2F10" w14:textId="31C988A8" w:rsidR="00FC3134" w:rsidRPr="00055FF8" w:rsidRDefault="00FC3134" w:rsidP="00FC313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3134" w:rsidRPr="00055FF8" w14:paraId="21D68C55" w14:textId="77777777" w:rsidTr="00FC3134">
        <w:trPr>
          <w:cantSplit/>
          <w:trHeight w:hRule="exact" w:val="731"/>
        </w:trPr>
        <w:tc>
          <w:tcPr>
            <w:tcW w:w="4138" w:type="dxa"/>
            <w:vAlign w:val="bottom"/>
          </w:tcPr>
          <w:p w14:paraId="4685927C" w14:textId="734E571D" w:rsidR="008C5DF0" w:rsidRPr="00055FF8" w:rsidRDefault="000F072F" w:rsidP="00FC3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259" w:hanging="259"/>
              <w:rPr>
                <w:rFonts w:asciiTheme="majorBidi" w:hAnsiTheme="majorBidi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</w:t>
            </w:r>
            <w:r w:rsidR="00FC3134"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จากการประมาณตาม</w:t>
            </w:r>
          </w:p>
          <w:p w14:paraId="5F4ECE60" w14:textId="261034FC" w:rsidR="00FC3134" w:rsidRPr="00055FF8" w:rsidRDefault="008C5DF0" w:rsidP="00FC3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259" w:hanging="25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</w:rPr>
              <w:t xml:space="preserve">    </w:t>
            </w:r>
            <w:r w:rsidR="00FC3134"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69" w:type="dxa"/>
          </w:tcPr>
          <w:p w14:paraId="6D501DF3" w14:textId="77777777" w:rsidR="00FC3134" w:rsidRPr="00055FF8" w:rsidRDefault="00FC3134" w:rsidP="00FC313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99F4C1" w14:textId="77777777" w:rsidR="00FC3134" w:rsidRPr="00055FF8" w:rsidRDefault="00FC3134" w:rsidP="00FC313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4F6528" w14:textId="77777777" w:rsidR="00FC3134" w:rsidRPr="00055FF8" w:rsidRDefault="00FC3134" w:rsidP="00FC313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E88F96" w14:textId="77777777" w:rsidR="00FC3134" w:rsidRPr="00055FF8" w:rsidRDefault="00FC3134" w:rsidP="00FC3134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6E7C53" w14:textId="77777777" w:rsidR="00FC3134" w:rsidRPr="00055FF8" w:rsidRDefault="00FC3134" w:rsidP="00FC313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D96899" w14:textId="0CE04389" w:rsidR="00CC2468" w:rsidRPr="00055FF8" w:rsidRDefault="00CC2468" w:rsidP="00FC313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98EA034" w14:textId="77777777" w:rsidR="00FC3134" w:rsidRPr="00055FF8" w:rsidRDefault="00FC3134" w:rsidP="00FC3134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FA4D6EF" w14:textId="77777777" w:rsidR="00FC3134" w:rsidRPr="00055FF8" w:rsidRDefault="00FC3134" w:rsidP="00FC313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437" w:rsidRPr="00055FF8" w14:paraId="3C9D487C" w14:textId="77777777" w:rsidTr="004D62A7">
        <w:trPr>
          <w:cantSplit/>
          <w:trHeight w:hRule="exact" w:val="360"/>
        </w:trPr>
        <w:tc>
          <w:tcPr>
            <w:tcW w:w="4138" w:type="dxa"/>
          </w:tcPr>
          <w:p w14:paraId="1FCF77C7" w14:textId="116C2A8B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6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055FF8">
              <w:rPr>
                <w:rFonts w:asciiTheme="majorBidi" w:hAnsi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69" w:type="dxa"/>
          </w:tcPr>
          <w:p w14:paraId="7532E1F6" w14:textId="2ACA1852" w:rsidR="00EE0437" w:rsidRPr="00055FF8" w:rsidRDefault="00B93149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C137DF3" w14:textId="3ECA9E38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D39630" w14:textId="3B9D64F6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(190)</w:t>
            </w:r>
          </w:p>
        </w:tc>
        <w:tc>
          <w:tcPr>
            <w:tcW w:w="180" w:type="dxa"/>
            <w:vAlign w:val="bottom"/>
          </w:tcPr>
          <w:p w14:paraId="1A359126" w14:textId="77777777" w:rsidR="00EE0437" w:rsidRPr="00055FF8" w:rsidRDefault="00EE0437" w:rsidP="00EE0437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0E0CE3" w14:textId="418F34D5" w:rsidR="00EE0437" w:rsidRPr="00055FF8" w:rsidRDefault="00964C9D" w:rsidP="00EE043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7A112F23" w14:textId="77777777" w:rsidR="00EE0437" w:rsidRPr="00055FF8" w:rsidRDefault="00EE0437" w:rsidP="00EE0437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04A4748" w14:textId="1BA50372" w:rsidR="00EE0437" w:rsidRPr="00055FF8" w:rsidRDefault="00EE0437" w:rsidP="00964C9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0437" w:rsidRPr="00055FF8" w14:paraId="4D677082" w14:textId="77777777" w:rsidTr="007459E1">
        <w:trPr>
          <w:cantSplit/>
          <w:trHeight w:hRule="exact" w:val="360"/>
        </w:trPr>
        <w:tc>
          <w:tcPr>
            <w:tcW w:w="4138" w:type="dxa"/>
          </w:tcPr>
          <w:p w14:paraId="539FD437" w14:textId="22275076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6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055FF8">
              <w:rPr>
                <w:rFonts w:asciiTheme="majorBidi" w:hAnsi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59D2F60" w14:textId="2613BCC2" w:rsidR="00EE0437" w:rsidRPr="00055FF8" w:rsidRDefault="00B93149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2F5734" w14:textId="77777777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316439" w14:textId="79AD4DD2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(2,297)</w:t>
            </w:r>
          </w:p>
        </w:tc>
        <w:tc>
          <w:tcPr>
            <w:tcW w:w="180" w:type="dxa"/>
            <w:vAlign w:val="bottom"/>
          </w:tcPr>
          <w:p w14:paraId="42DE9BA0" w14:textId="77777777" w:rsidR="00EE0437" w:rsidRPr="00055FF8" w:rsidRDefault="00EE0437" w:rsidP="00EE0437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051673" w14:textId="2DEAACAB" w:rsidR="00EE0437" w:rsidRPr="00055FF8" w:rsidRDefault="00964C9D" w:rsidP="00EE043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6B3B24FF" w14:textId="77777777" w:rsidR="00EE0437" w:rsidRPr="00055FF8" w:rsidRDefault="00EE0437" w:rsidP="00EE0437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7074824" w14:textId="257F9F1D" w:rsidR="00EE0437" w:rsidRPr="00055FF8" w:rsidRDefault="00EE0437" w:rsidP="00964C9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0437" w:rsidRPr="00055FF8" w14:paraId="1C51E3C4" w14:textId="77777777" w:rsidTr="007459E1">
        <w:trPr>
          <w:cantSplit/>
          <w:trHeight w:hRule="exact" w:val="360"/>
        </w:trPr>
        <w:tc>
          <w:tcPr>
            <w:tcW w:w="4138" w:type="dxa"/>
          </w:tcPr>
          <w:p w14:paraId="56479997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62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3DC1817" w14:textId="5E3D3671" w:rsidR="00EE0437" w:rsidRPr="00055FF8" w:rsidRDefault="00B93149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D94E2D9" w14:textId="77777777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3CF9D63" w14:textId="0144090F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(2,487)</w:t>
            </w:r>
          </w:p>
        </w:tc>
        <w:tc>
          <w:tcPr>
            <w:tcW w:w="180" w:type="dxa"/>
            <w:vAlign w:val="bottom"/>
          </w:tcPr>
          <w:p w14:paraId="5ED5B0DC" w14:textId="77777777" w:rsidR="00EE0437" w:rsidRPr="00055FF8" w:rsidRDefault="00EE0437" w:rsidP="00EE0437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EED637" w14:textId="1EEEE088" w:rsidR="00EE0437" w:rsidRPr="00055FF8" w:rsidRDefault="00964C9D" w:rsidP="00EE043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539CE434" w14:textId="77777777" w:rsidR="00EE0437" w:rsidRPr="00055FF8" w:rsidRDefault="00EE0437" w:rsidP="00EE0437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4EB9221" w14:textId="4671ABA9" w:rsidR="00EE0437" w:rsidRPr="00055FF8" w:rsidRDefault="00EE0437" w:rsidP="00964C9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E0437" w:rsidRPr="00055FF8" w14:paraId="701D0B24" w14:textId="77777777" w:rsidTr="007459E1">
        <w:trPr>
          <w:cantSplit/>
          <w:trHeight w:hRule="exact" w:val="360"/>
        </w:trPr>
        <w:tc>
          <w:tcPr>
            <w:tcW w:w="4138" w:type="dxa"/>
          </w:tcPr>
          <w:p w14:paraId="3BF65A46" w14:textId="0CB6E0A3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4F21302" w14:textId="6D5E7054" w:rsidR="00EE0437" w:rsidRPr="00055FF8" w:rsidRDefault="00B93149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(231)</w:t>
            </w:r>
          </w:p>
        </w:tc>
        <w:tc>
          <w:tcPr>
            <w:tcW w:w="180" w:type="dxa"/>
            <w:vAlign w:val="bottom"/>
          </w:tcPr>
          <w:p w14:paraId="05D01CEE" w14:textId="77777777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F28AD7" w14:textId="19189F93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C50C4F" w14:textId="77777777" w:rsidR="00EE0437" w:rsidRPr="00055FF8" w:rsidRDefault="00EE0437" w:rsidP="00EE0437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760100" w14:textId="4D289507" w:rsidR="00EE0437" w:rsidRPr="00055FF8" w:rsidRDefault="00964C9D" w:rsidP="00EE043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(231)</w:t>
            </w:r>
          </w:p>
        </w:tc>
        <w:tc>
          <w:tcPr>
            <w:tcW w:w="183" w:type="dxa"/>
            <w:vAlign w:val="bottom"/>
          </w:tcPr>
          <w:p w14:paraId="76112FB8" w14:textId="77777777" w:rsidR="00EE0437" w:rsidRPr="00055FF8" w:rsidRDefault="00EE0437" w:rsidP="00EE0437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C609411" w14:textId="742E73CD" w:rsidR="00EE0437" w:rsidRPr="00055FF8" w:rsidRDefault="00EE0437" w:rsidP="00964C9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0437" w:rsidRPr="00055FF8" w14:paraId="2F6D10E4" w14:textId="77777777" w:rsidTr="004D62A7">
        <w:trPr>
          <w:cantSplit/>
          <w:trHeight w:hRule="exact" w:val="360"/>
        </w:trPr>
        <w:tc>
          <w:tcPr>
            <w:tcW w:w="4138" w:type="dxa"/>
          </w:tcPr>
          <w:p w14:paraId="2502BBE2" w14:textId="167C9334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ณ</w:t>
            </w:r>
            <w:r w:rsidRPr="00055FF8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วันที่</w:t>
            </w:r>
            <w:r w:rsidRPr="00055FF8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055FF8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lang w:val="en-GB"/>
              </w:rPr>
              <w:t>31</w:t>
            </w:r>
            <w:r w:rsidRPr="00055FF8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E9D7F" w14:textId="5B083A34" w:rsidR="00EE0437" w:rsidRPr="00055FF8" w:rsidRDefault="00B93149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21,027</w:t>
            </w:r>
          </w:p>
        </w:tc>
        <w:tc>
          <w:tcPr>
            <w:tcW w:w="180" w:type="dxa"/>
            <w:vAlign w:val="bottom"/>
          </w:tcPr>
          <w:p w14:paraId="011D0D86" w14:textId="77777777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C6EDF" w14:textId="21216259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19,600</w:t>
            </w:r>
          </w:p>
        </w:tc>
        <w:tc>
          <w:tcPr>
            <w:tcW w:w="180" w:type="dxa"/>
            <w:vAlign w:val="bottom"/>
          </w:tcPr>
          <w:p w14:paraId="56564CC2" w14:textId="77777777" w:rsidR="00EE0437" w:rsidRPr="00055FF8" w:rsidRDefault="00EE0437" w:rsidP="00EE0437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B9B6C" w14:textId="28E9FC4B" w:rsidR="00EE0437" w:rsidRPr="00055FF8" w:rsidRDefault="00964C9D" w:rsidP="00EE043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19,794</w:t>
            </w:r>
          </w:p>
        </w:tc>
        <w:tc>
          <w:tcPr>
            <w:tcW w:w="183" w:type="dxa"/>
            <w:vAlign w:val="bottom"/>
          </w:tcPr>
          <w:p w14:paraId="69165C1E" w14:textId="77777777" w:rsidR="00EE0437" w:rsidRPr="00055FF8" w:rsidRDefault="00EE0437" w:rsidP="00EE0437">
            <w:pPr>
              <w:pStyle w:val="acctfourfigures"/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8DB98" w14:textId="43DDEDE1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18,599</w:t>
            </w:r>
          </w:p>
        </w:tc>
      </w:tr>
    </w:tbl>
    <w:p w14:paraId="69DBEBFE" w14:textId="77777777" w:rsidR="000827FD" w:rsidRPr="00055FF8" w:rsidRDefault="000827FD">
      <w:pPr>
        <w:rPr>
          <w:rFonts w:ascii="Angsana New" w:hAnsi="Angsana New" w:cs="Angsana New"/>
          <w:sz w:val="30"/>
          <w:szCs w:val="30"/>
        </w:rPr>
      </w:pPr>
    </w:p>
    <w:tbl>
      <w:tblPr>
        <w:tblW w:w="93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8"/>
        <w:gridCol w:w="1169"/>
        <w:gridCol w:w="180"/>
        <w:gridCol w:w="1170"/>
        <w:gridCol w:w="180"/>
        <w:gridCol w:w="1170"/>
        <w:gridCol w:w="183"/>
        <w:gridCol w:w="1171"/>
      </w:tblGrid>
      <w:tr w:rsidR="00FC3134" w:rsidRPr="00055FF8" w14:paraId="73843ADF" w14:textId="77777777" w:rsidTr="00B64913">
        <w:trPr>
          <w:cantSplit/>
          <w:trHeight w:hRule="exact" w:val="360"/>
        </w:trPr>
        <w:tc>
          <w:tcPr>
            <w:tcW w:w="4138" w:type="dxa"/>
            <w:vMerge w:val="restart"/>
            <w:shd w:val="clear" w:color="auto" w:fill="auto"/>
            <w:vAlign w:val="center"/>
          </w:tcPr>
          <w:p w14:paraId="3B373A93" w14:textId="77777777" w:rsidR="00FC3134" w:rsidRPr="00055FF8" w:rsidRDefault="00FC3134" w:rsidP="00D60896">
            <w:pPr>
              <w:pStyle w:val="acctfourfigures"/>
              <w:spacing w:line="340" w:lineRule="exact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ข้อสมมติหลักในการประมาณการตาม</w:t>
            </w:r>
          </w:p>
          <w:p w14:paraId="4AA8D8BB" w14:textId="50CEEC4E" w:rsidR="00FC3134" w:rsidRPr="00055FF8" w:rsidRDefault="00FC3134" w:rsidP="00D60896">
            <w:pPr>
              <w:pStyle w:val="acctfourfigures"/>
              <w:spacing w:line="340" w:lineRule="exact"/>
              <w:ind w:left="192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หลักคณิตศาสตร์ประกันภัย</w:t>
            </w:r>
          </w:p>
        </w:tc>
        <w:tc>
          <w:tcPr>
            <w:tcW w:w="2519" w:type="dxa"/>
            <w:gridSpan w:val="3"/>
          </w:tcPr>
          <w:p w14:paraId="4A8F60C4" w14:textId="77777777" w:rsidR="00FC3134" w:rsidRPr="00055FF8" w:rsidRDefault="00FC3134" w:rsidP="00FC313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9800914" w14:textId="77777777" w:rsidR="00FC3134" w:rsidRPr="00055FF8" w:rsidRDefault="00FC3134" w:rsidP="00FC313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3FE94837" w14:textId="77777777" w:rsidR="00FC3134" w:rsidRPr="00055FF8" w:rsidRDefault="00FC3134" w:rsidP="00FC3134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0BD8" w:rsidRPr="00055FF8" w14:paraId="340072AD" w14:textId="77777777" w:rsidTr="00B64913">
        <w:trPr>
          <w:cantSplit/>
          <w:trHeight w:hRule="exact" w:val="380"/>
        </w:trPr>
        <w:tc>
          <w:tcPr>
            <w:tcW w:w="4138" w:type="dxa"/>
            <w:vMerge/>
          </w:tcPr>
          <w:p w14:paraId="75367717" w14:textId="05DAF009" w:rsidR="00FB0BD8" w:rsidRPr="00055FF8" w:rsidRDefault="00FB0BD8" w:rsidP="00FB0BD8">
            <w:pPr>
              <w:pStyle w:val="acctfourfigures"/>
              <w:ind w:left="192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4583A65D" w14:textId="6277D139" w:rsidR="00FB0BD8" w:rsidRPr="00055FF8" w:rsidRDefault="00FB0BD8" w:rsidP="00FB0B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0437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692251C" w14:textId="77777777" w:rsidR="00FB0BD8" w:rsidRPr="00055FF8" w:rsidRDefault="00FB0BD8" w:rsidP="00FB0BD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A68F85" w14:textId="6D2B33BB" w:rsidR="00FB0BD8" w:rsidRPr="00055FF8" w:rsidRDefault="00EE0437" w:rsidP="00FB0B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3DCADD2" w14:textId="77777777" w:rsidR="00FB0BD8" w:rsidRPr="00055FF8" w:rsidRDefault="00FB0BD8" w:rsidP="00FB0BD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051639" w14:textId="2E5B5135" w:rsidR="00FB0BD8" w:rsidRPr="00055FF8" w:rsidRDefault="00EE0437" w:rsidP="00FB0B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3" w:type="dxa"/>
          </w:tcPr>
          <w:p w14:paraId="123266BF" w14:textId="77777777" w:rsidR="00FB0BD8" w:rsidRPr="00055FF8" w:rsidRDefault="00FB0BD8" w:rsidP="00FB0BD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29C5F4A" w14:textId="2436F171" w:rsidR="00FB0BD8" w:rsidRPr="00055FF8" w:rsidRDefault="00EE0437" w:rsidP="00FB0B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2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B0BD8" w:rsidRPr="00055FF8" w14:paraId="0F9E80E4" w14:textId="77777777" w:rsidTr="000827FD">
        <w:trPr>
          <w:cantSplit/>
          <w:trHeight w:hRule="exact" w:val="360"/>
        </w:trPr>
        <w:tc>
          <w:tcPr>
            <w:tcW w:w="4138" w:type="dxa"/>
          </w:tcPr>
          <w:p w14:paraId="0E00325C" w14:textId="77777777" w:rsidR="00FB0BD8" w:rsidRPr="00055FF8" w:rsidRDefault="00FB0BD8" w:rsidP="00FB0BD8">
            <w:pPr>
              <w:pStyle w:val="acctfourfigures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3" w:type="dxa"/>
            <w:gridSpan w:val="7"/>
          </w:tcPr>
          <w:p w14:paraId="171EB1FA" w14:textId="37F39C35" w:rsidR="00FB0BD8" w:rsidRPr="00055FF8" w:rsidRDefault="00FB0BD8" w:rsidP="00FB0B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055FF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E0437" w:rsidRPr="00055FF8" w14:paraId="41B83144" w14:textId="77777777" w:rsidTr="000827FD">
        <w:trPr>
          <w:cantSplit/>
          <w:trHeight w:hRule="exact" w:val="360"/>
        </w:trPr>
        <w:tc>
          <w:tcPr>
            <w:tcW w:w="4138" w:type="dxa"/>
          </w:tcPr>
          <w:p w14:paraId="4BD38193" w14:textId="59CFC13C" w:rsidR="00EE0437" w:rsidRPr="00055FF8" w:rsidRDefault="00EE0437" w:rsidP="00EE0437">
            <w:pPr>
              <w:pStyle w:val="acctfourfigures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69" w:type="dxa"/>
          </w:tcPr>
          <w:p w14:paraId="0C1EC643" w14:textId="067EF4C6" w:rsidR="00EE0437" w:rsidRPr="00055FF8" w:rsidRDefault="00EA0017" w:rsidP="00EE04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1.91 - 3.65</w:t>
            </w:r>
          </w:p>
        </w:tc>
        <w:tc>
          <w:tcPr>
            <w:tcW w:w="180" w:type="dxa"/>
            <w:vAlign w:val="bottom"/>
          </w:tcPr>
          <w:p w14:paraId="13A8B45C" w14:textId="77777777" w:rsidR="00EE0437" w:rsidRPr="00055FF8" w:rsidRDefault="00EE0437" w:rsidP="00EE04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BF3DB" w14:textId="178D2017" w:rsidR="00EE0437" w:rsidRPr="00055FF8" w:rsidRDefault="00EE0437" w:rsidP="00EE04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1.91 - 3.65</w:t>
            </w:r>
          </w:p>
        </w:tc>
        <w:tc>
          <w:tcPr>
            <w:tcW w:w="180" w:type="dxa"/>
            <w:vAlign w:val="bottom"/>
          </w:tcPr>
          <w:p w14:paraId="2D66E882" w14:textId="77777777" w:rsidR="00EE0437" w:rsidRPr="00055FF8" w:rsidRDefault="00EE0437" w:rsidP="00EE04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F295CC" w14:textId="03B86319" w:rsidR="00EE0437" w:rsidRPr="00055FF8" w:rsidRDefault="00EA0017" w:rsidP="00EE04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1.91</w:t>
            </w:r>
          </w:p>
        </w:tc>
        <w:tc>
          <w:tcPr>
            <w:tcW w:w="183" w:type="dxa"/>
            <w:vAlign w:val="bottom"/>
          </w:tcPr>
          <w:p w14:paraId="78699364" w14:textId="77777777" w:rsidR="00EE0437" w:rsidRPr="00055FF8" w:rsidRDefault="00EE0437" w:rsidP="00EE04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5484CD5" w14:textId="20B66DE5" w:rsidR="00EE0437" w:rsidRPr="00055FF8" w:rsidRDefault="00EE0437" w:rsidP="00EE04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2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1.91</w:t>
            </w:r>
          </w:p>
        </w:tc>
      </w:tr>
      <w:tr w:rsidR="00EE0437" w:rsidRPr="00055FF8" w14:paraId="026EECA0" w14:textId="77777777" w:rsidTr="000827FD">
        <w:trPr>
          <w:cantSplit/>
          <w:trHeight w:hRule="exact" w:val="360"/>
        </w:trPr>
        <w:tc>
          <w:tcPr>
            <w:tcW w:w="4138" w:type="dxa"/>
          </w:tcPr>
          <w:p w14:paraId="505BDFB3" w14:textId="1234FB28" w:rsidR="00EE0437" w:rsidRPr="00055FF8" w:rsidRDefault="00EE0437" w:rsidP="00EE0437">
            <w:pPr>
              <w:pStyle w:val="acctfourfigures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การเพิ่มขึ้นของเงินเดือนในอนาคต</w:t>
            </w:r>
          </w:p>
        </w:tc>
        <w:tc>
          <w:tcPr>
            <w:tcW w:w="1169" w:type="dxa"/>
          </w:tcPr>
          <w:p w14:paraId="6FA1B99B" w14:textId="4F80F9D0" w:rsidR="00EE0437" w:rsidRPr="00055FF8" w:rsidRDefault="00EA0017" w:rsidP="00EE04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4.00 - 6.00</w:t>
            </w:r>
          </w:p>
        </w:tc>
        <w:tc>
          <w:tcPr>
            <w:tcW w:w="180" w:type="dxa"/>
            <w:vAlign w:val="bottom"/>
          </w:tcPr>
          <w:p w14:paraId="2A5A5882" w14:textId="77777777" w:rsidR="00EE0437" w:rsidRPr="00055FF8" w:rsidRDefault="00EE0437" w:rsidP="00EE04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024DF6" w14:textId="666611FC" w:rsidR="00EE0437" w:rsidRPr="00055FF8" w:rsidRDefault="00EE0437" w:rsidP="00EE04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4.00 - 6.00</w:t>
            </w:r>
          </w:p>
        </w:tc>
        <w:tc>
          <w:tcPr>
            <w:tcW w:w="180" w:type="dxa"/>
            <w:vAlign w:val="bottom"/>
          </w:tcPr>
          <w:p w14:paraId="5E75D54B" w14:textId="77777777" w:rsidR="00EE0437" w:rsidRPr="00055FF8" w:rsidRDefault="00EE0437" w:rsidP="00EE04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8492E8" w14:textId="53BE576D" w:rsidR="00EE0437" w:rsidRPr="00055FF8" w:rsidRDefault="00EA0017" w:rsidP="00EE04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4.00</w:t>
            </w:r>
          </w:p>
        </w:tc>
        <w:tc>
          <w:tcPr>
            <w:tcW w:w="183" w:type="dxa"/>
            <w:vAlign w:val="bottom"/>
          </w:tcPr>
          <w:p w14:paraId="1E04C75E" w14:textId="77777777" w:rsidR="00EE0437" w:rsidRPr="00055FF8" w:rsidRDefault="00EE0437" w:rsidP="00EE04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8612901" w14:textId="2A1F5169" w:rsidR="00EE0437" w:rsidRPr="00055FF8" w:rsidRDefault="00EE0437" w:rsidP="00EE04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2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4.00</w:t>
            </w:r>
          </w:p>
        </w:tc>
      </w:tr>
      <w:tr w:rsidR="00EE0437" w:rsidRPr="00055FF8" w14:paraId="107ED803" w14:textId="77777777" w:rsidTr="000827FD">
        <w:trPr>
          <w:cantSplit/>
          <w:trHeight w:hRule="exact" w:val="360"/>
        </w:trPr>
        <w:tc>
          <w:tcPr>
            <w:tcW w:w="4138" w:type="dxa"/>
          </w:tcPr>
          <w:p w14:paraId="0A48C6E8" w14:textId="1593F7A3" w:rsidR="00EE0437" w:rsidRPr="00055FF8" w:rsidRDefault="00EE0437" w:rsidP="00EE0437">
            <w:pPr>
              <w:pStyle w:val="acctfourfigures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อัตราการหมุนเวียนของพนักงาน</w:t>
            </w:r>
          </w:p>
        </w:tc>
        <w:tc>
          <w:tcPr>
            <w:tcW w:w="1169" w:type="dxa"/>
          </w:tcPr>
          <w:p w14:paraId="25035E44" w14:textId="21FC8F02" w:rsidR="00EE0437" w:rsidRPr="00055FF8" w:rsidRDefault="00EA0017" w:rsidP="00EE04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1.91 - 57.30</w:t>
            </w:r>
          </w:p>
        </w:tc>
        <w:tc>
          <w:tcPr>
            <w:tcW w:w="180" w:type="dxa"/>
            <w:vAlign w:val="bottom"/>
          </w:tcPr>
          <w:p w14:paraId="0D442216" w14:textId="77777777" w:rsidR="00EE0437" w:rsidRPr="00055FF8" w:rsidRDefault="00EE0437" w:rsidP="00EE04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C4F22" w14:textId="73627CC2" w:rsidR="00EE0437" w:rsidRPr="00055FF8" w:rsidRDefault="00EE0437" w:rsidP="00EE04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1.91 - 57.30</w:t>
            </w:r>
          </w:p>
        </w:tc>
        <w:tc>
          <w:tcPr>
            <w:tcW w:w="180" w:type="dxa"/>
            <w:vAlign w:val="bottom"/>
          </w:tcPr>
          <w:p w14:paraId="63D4741C" w14:textId="77777777" w:rsidR="00EE0437" w:rsidRPr="00055FF8" w:rsidRDefault="00EE0437" w:rsidP="00EE04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74F2E" w14:textId="482CC3EB" w:rsidR="00EE0437" w:rsidRPr="00055FF8" w:rsidRDefault="00EA0017" w:rsidP="00EE04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4.78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57.30</w:t>
            </w:r>
          </w:p>
        </w:tc>
        <w:tc>
          <w:tcPr>
            <w:tcW w:w="183" w:type="dxa"/>
            <w:vAlign w:val="bottom"/>
          </w:tcPr>
          <w:p w14:paraId="44257EF6" w14:textId="77777777" w:rsidR="00EE0437" w:rsidRPr="00055FF8" w:rsidRDefault="00EE0437" w:rsidP="00EE04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D8488BE" w14:textId="50DD28D3" w:rsidR="00EE0437" w:rsidRPr="00055FF8" w:rsidRDefault="00EE0437" w:rsidP="00EE04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4.78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57.30</w:t>
            </w:r>
          </w:p>
        </w:tc>
      </w:tr>
    </w:tbl>
    <w:p w14:paraId="7F14590A" w14:textId="0F18D554" w:rsidR="00FD6B2D" w:rsidRPr="00055FF8" w:rsidRDefault="00FD6B2D" w:rsidP="00E0665A">
      <w:pPr>
        <w:rPr>
          <w:rFonts w:ascii="Angsana New" w:hAnsi="Angsana New" w:cs="Angsana New"/>
          <w:sz w:val="30"/>
          <w:szCs w:val="30"/>
        </w:rPr>
      </w:pPr>
    </w:p>
    <w:p w14:paraId="46BCAD50" w14:textId="7EEE6D13" w:rsidR="0058350A" w:rsidRPr="00055FF8" w:rsidRDefault="0058350A" w:rsidP="0058350A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EA5F29F" w14:textId="77777777" w:rsidR="003B32F3" w:rsidRPr="00055FF8" w:rsidRDefault="003B32F3" w:rsidP="00E0665A">
      <w:pPr>
        <w:rPr>
          <w:rFonts w:ascii="Angsana New" w:hAnsi="Angsana New" w:cs="Angsana New"/>
          <w:sz w:val="30"/>
          <w:szCs w:val="30"/>
        </w:rPr>
      </w:pPr>
    </w:p>
    <w:p w14:paraId="42AC60AA" w14:textId="070708D4" w:rsidR="007440E9" w:rsidRPr="00055FF8" w:rsidRDefault="007440E9" w:rsidP="00F44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4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ณ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/>
          <w:sz w:val="30"/>
          <w:szCs w:val="30"/>
        </w:rPr>
        <w:t xml:space="preserve">31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/>
          <w:sz w:val="30"/>
          <w:szCs w:val="30"/>
        </w:rPr>
        <w:t>256</w:t>
      </w:r>
      <w:r w:rsidR="00EE0437" w:rsidRPr="00055FF8">
        <w:rPr>
          <w:rFonts w:asciiTheme="majorBidi" w:hAnsiTheme="majorBidi" w:cstheme="majorBidi"/>
          <w:sz w:val="30"/>
          <w:szCs w:val="30"/>
        </w:rPr>
        <w:t>7</w:t>
      </w:r>
      <w:r w:rsidRPr="00055FF8">
        <w:rPr>
          <w:rFonts w:asciiTheme="majorBidi" w:hAnsiTheme="majorBidi" w:cstheme="majorBidi"/>
          <w:sz w:val="30"/>
          <w:szCs w:val="30"/>
        </w:rPr>
        <w:t xml:space="preserve"> </w:t>
      </w:r>
      <w:r w:rsidR="007A1AB7" w:rsidRPr="00055FF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A1AB7" w:rsidRPr="00055FF8">
        <w:rPr>
          <w:rFonts w:asciiTheme="majorBidi" w:hAnsiTheme="majorBidi" w:cstheme="majorBidi"/>
          <w:sz w:val="30"/>
          <w:szCs w:val="30"/>
        </w:rPr>
        <w:t>256</w:t>
      </w:r>
      <w:r w:rsidR="00EE0437" w:rsidRPr="00055FF8">
        <w:rPr>
          <w:rFonts w:asciiTheme="majorBidi" w:hAnsiTheme="majorBidi" w:cstheme="majorBidi"/>
          <w:sz w:val="30"/>
          <w:szCs w:val="30"/>
        </w:rPr>
        <w:t>6</w:t>
      </w:r>
      <w:r w:rsidR="007A1AB7" w:rsidRPr="00055FF8">
        <w:rPr>
          <w:rFonts w:asciiTheme="majorBidi" w:hAnsiTheme="majorBidi" w:cstheme="majorBidi"/>
          <w:sz w:val="30"/>
          <w:szCs w:val="30"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AF0114" w:rsidRPr="00055FF8">
        <w:rPr>
          <w:rFonts w:asciiTheme="majorBidi" w:hAnsiTheme="majorBidi" w:cs="Angsana New" w:hint="cs"/>
          <w:sz w:val="30"/>
          <w:szCs w:val="30"/>
          <w:cs/>
        </w:rPr>
        <w:t>ของกลุ่มบริษัท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เป็น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234FF" w:rsidRPr="00055FF8">
        <w:rPr>
          <w:rFonts w:asciiTheme="majorBidi" w:hAnsiTheme="majorBidi" w:cs="Angsana New"/>
          <w:spacing w:val="-4"/>
          <w:sz w:val="30"/>
          <w:szCs w:val="30"/>
        </w:rPr>
        <w:t>9</w:t>
      </w:r>
      <w:r w:rsidRPr="00055FF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55FF8">
        <w:rPr>
          <w:rFonts w:asciiTheme="majorBidi" w:hAnsiTheme="majorBidi" w:cs="Angsana New" w:hint="cs"/>
          <w:spacing w:val="-4"/>
          <w:sz w:val="30"/>
          <w:szCs w:val="30"/>
          <w:cs/>
        </w:rPr>
        <w:t>ปี</w:t>
      </w:r>
      <w:r w:rsidR="00A20506" w:rsidRPr="00055FF8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A20506" w:rsidRPr="00055FF8">
        <w:rPr>
          <w:rFonts w:asciiTheme="majorBidi" w:hAnsiTheme="majorBidi" w:cs="Angsana New" w:hint="cs"/>
          <w:spacing w:val="-4"/>
          <w:sz w:val="30"/>
          <w:szCs w:val="30"/>
          <w:cs/>
        </w:rPr>
        <w:t>ถึง</w:t>
      </w:r>
      <w:r w:rsidR="00AF0114" w:rsidRPr="00055FF8">
        <w:rPr>
          <w:rFonts w:asciiTheme="majorBidi" w:hAnsiTheme="majorBidi" w:cs="Angsana New"/>
          <w:spacing w:val="-4"/>
          <w:sz w:val="30"/>
          <w:szCs w:val="30"/>
        </w:rPr>
        <w:t xml:space="preserve"> 21</w:t>
      </w:r>
      <w:r w:rsidR="00AF0114" w:rsidRPr="00055FF8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ปี</w:t>
      </w:r>
      <w:r w:rsidR="00CF4632" w:rsidRPr="00055FF8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และของบริษัท</w:t>
      </w:r>
      <w:r w:rsidR="00CA62FE" w:rsidRPr="00055FF8">
        <w:rPr>
          <w:rFonts w:asciiTheme="majorBidi" w:hAnsiTheme="majorBidi" w:cs="Angsana New" w:hint="cs"/>
          <w:spacing w:val="-4"/>
          <w:sz w:val="30"/>
          <w:szCs w:val="30"/>
          <w:cs/>
        </w:rPr>
        <w:t>เป็น</w:t>
      </w:r>
      <w:r w:rsidR="00473D69" w:rsidRPr="00055FF8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9234FF" w:rsidRPr="00055FF8">
        <w:rPr>
          <w:rFonts w:asciiTheme="majorBidi" w:hAnsiTheme="majorBidi" w:cs="Angsana New"/>
          <w:spacing w:val="-4"/>
          <w:sz w:val="30"/>
          <w:szCs w:val="30"/>
        </w:rPr>
        <w:t>9</w:t>
      </w:r>
      <w:r w:rsidR="00473D69" w:rsidRPr="00055FF8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ปี</w:t>
      </w:r>
      <w:r w:rsidRPr="00055FF8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</w:p>
    <w:p w14:paraId="500F7354" w14:textId="77777777" w:rsidR="00B50F53" w:rsidRPr="00055FF8" w:rsidRDefault="00B50F53" w:rsidP="00E0665A">
      <w:pPr>
        <w:rPr>
          <w:rFonts w:ascii="Angsana New" w:hAnsi="Angsana New" w:cs="Angsana New"/>
          <w:sz w:val="30"/>
          <w:szCs w:val="30"/>
        </w:rPr>
      </w:pPr>
    </w:p>
    <w:p w14:paraId="131D43F6" w14:textId="77777777" w:rsidR="0070145E" w:rsidRPr="00055FF8" w:rsidRDefault="0070145E" w:rsidP="00E0665A">
      <w:pPr>
        <w:rPr>
          <w:rFonts w:ascii="Angsana New" w:hAnsi="Angsana New" w:cs="Angsana New"/>
          <w:sz w:val="30"/>
          <w:szCs w:val="30"/>
        </w:rPr>
      </w:pPr>
    </w:p>
    <w:p w14:paraId="7382FE2B" w14:textId="77777777" w:rsidR="0070145E" w:rsidRPr="00055FF8" w:rsidRDefault="0070145E" w:rsidP="00E0665A">
      <w:pPr>
        <w:rPr>
          <w:rFonts w:ascii="Angsana New" w:hAnsi="Angsana New" w:cs="Angsana New"/>
          <w:sz w:val="30"/>
          <w:szCs w:val="30"/>
        </w:rPr>
      </w:pPr>
    </w:p>
    <w:p w14:paraId="3CF4B050" w14:textId="77777777" w:rsidR="0070145E" w:rsidRPr="00055FF8" w:rsidRDefault="0070145E" w:rsidP="00E0665A">
      <w:pPr>
        <w:rPr>
          <w:rFonts w:ascii="Angsana New" w:hAnsi="Angsana New" w:cs="Angsana New"/>
          <w:sz w:val="30"/>
          <w:szCs w:val="30"/>
        </w:rPr>
      </w:pPr>
    </w:p>
    <w:p w14:paraId="767A2CE7" w14:textId="77777777" w:rsidR="0070145E" w:rsidRPr="00055FF8" w:rsidRDefault="0070145E" w:rsidP="00E0665A">
      <w:pPr>
        <w:rPr>
          <w:rFonts w:ascii="Angsana New" w:hAnsi="Angsana New" w:cs="Angsana New"/>
          <w:sz w:val="30"/>
          <w:szCs w:val="30"/>
        </w:rPr>
      </w:pPr>
    </w:p>
    <w:p w14:paraId="19FB006C" w14:textId="77777777" w:rsidR="0070145E" w:rsidRPr="00055FF8" w:rsidRDefault="0070145E" w:rsidP="00E0665A">
      <w:pPr>
        <w:rPr>
          <w:rFonts w:ascii="Angsana New" w:hAnsi="Angsana New" w:cs="Angsana New"/>
          <w:sz w:val="30"/>
          <w:szCs w:val="30"/>
        </w:rPr>
      </w:pPr>
    </w:p>
    <w:p w14:paraId="74284792" w14:textId="77777777" w:rsidR="0070145E" w:rsidRPr="00055FF8" w:rsidRDefault="0070145E" w:rsidP="00E0665A">
      <w:pPr>
        <w:rPr>
          <w:rFonts w:ascii="Angsana New" w:hAnsi="Angsana New" w:cs="Angsana New"/>
          <w:sz w:val="30"/>
          <w:szCs w:val="30"/>
        </w:rPr>
      </w:pPr>
    </w:p>
    <w:p w14:paraId="0A55992D" w14:textId="77777777" w:rsidR="0070145E" w:rsidRPr="00055FF8" w:rsidRDefault="0070145E" w:rsidP="00E0665A">
      <w:pPr>
        <w:rPr>
          <w:rFonts w:ascii="Angsana New" w:hAnsi="Angsana New" w:cs="Angsana New"/>
          <w:sz w:val="30"/>
          <w:szCs w:val="30"/>
        </w:rPr>
      </w:pPr>
    </w:p>
    <w:p w14:paraId="4C5D251B" w14:textId="77777777" w:rsidR="0070145E" w:rsidRPr="00055FF8" w:rsidRDefault="0070145E" w:rsidP="00E0665A">
      <w:pPr>
        <w:rPr>
          <w:rFonts w:ascii="Angsana New" w:hAnsi="Angsana New" w:cs="Angsana New"/>
          <w:sz w:val="30"/>
          <w:szCs w:val="30"/>
        </w:rPr>
      </w:pPr>
    </w:p>
    <w:p w14:paraId="46F64D43" w14:textId="77777777" w:rsidR="0070145E" w:rsidRPr="00055FF8" w:rsidRDefault="0070145E" w:rsidP="00E0665A">
      <w:pPr>
        <w:rPr>
          <w:rFonts w:ascii="Angsana New" w:hAnsi="Angsana New" w:cs="Angsana New"/>
          <w:sz w:val="30"/>
          <w:szCs w:val="30"/>
        </w:rPr>
      </w:pPr>
    </w:p>
    <w:p w14:paraId="5E097197" w14:textId="5893029C" w:rsidR="0070145E" w:rsidRPr="00055FF8" w:rsidRDefault="0070145E" w:rsidP="00E0665A">
      <w:pPr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hAnsi="Angsana New" w:cs="Angsana New"/>
          <w:sz w:val="30"/>
          <w:szCs w:val="30"/>
        </w:rPr>
        <w:br w:type="page"/>
      </w:r>
    </w:p>
    <w:p w14:paraId="5B240DA5" w14:textId="3FD7F2A6" w:rsidR="00AD52A6" w:rsidRPr="00055FF8" w:rsidRDefault="00AD52A6" w:rsidP="00AD5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55FF8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</w:p>
    <w:p w14:paraId="5A84A424" w14:textId="77777777" w:rsidR="00CF6E93" w:rsidRPr="00055FF8" w:rsidRDefault="00CF6E93" w:rsidP="00E0665A">
      <w:pPr>
        <w:rPr>
          <w:rFonts w:ascii="Angsana New" w:hAnsi="Angsana New" w:cs="Angsana New"/>
          <w:sz w:val="30"/>
          <w:szCs w:val="30"/>
          <w:cs/>
        </w:rPr>
      </w:pPr>
    </w:p>
    <w:p w14:paraId="16869C3E" w14:textId="6C0F880B" w:rsidR="0070145E" w:rsidRPr="00055FF8" w:rsidRDefault="00AD52A6" w:rsidP="00701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936714" w:rsidRPr="00055FF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/>
          <w:sz w:val="30"/>
          <w:szCs w:val="30"/>
          <w:cs/>
        </w:rPr>
        <w:t>ๆ คงที่</w:t>
      </w:r>
      <w:r w:rsidR="0070145E" w:rsidRPr="00055FF8">
        <w:rPr>
          <w:rFonts w:asciiTheme="majorBidi" w:hAnsiTheme="majorBidi" w:cstheme="majorBidi" w:hint="cs"/>
          <w:sz w:val="30"/>
          <w:szCs w:val="30"/>
          <w:cs/>
        </w:rPr>
        <w:t>จะมีผลกระทบต่อภาระผูกพันของโครงการผลประโยชน์เป็นจำนวนเงินดังต่อไปนี้</w:t>
      </w:r>
    </w:p>
    <w:p w14:paraId="301482C7" w14:textId="77777777" w:rsidR="00904258" w:rsidRPr="00055FF8" w:rsidRDefault="00904258" w:rsidP="00701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1080"/>
        <w:gridCol w:w="180"/>
        <w:gridCol w:w="1080"/>
        <w:gridCol w:w="180"/>
        <w:gridCol w:w="1080"/>
        <w:gridCol w:w="180"/>
        <w:gridCol w:w="990"/>
      </w:tblGrid>
      <w:tr w:rsidR="003A1DE9" w:rsidRPr="00055FF8" w14:paraId="45863773" w14:textId="77777777" w:rsidTr="004D62A7">
        <w:trPr>
          <w:cantSplit/>
          <w:trHeight w:hRule="exact" w:val="360"/>
          <w:tblHeader/>
        </w:trPr>
        <w:tc>
          <w:tcPr>
            <w:tcW w:w="3240" w:type="dxa"/>
            <w:shd w:val="clear" w:color="auto" w:fill="auto"/>
            <w:vAlign w:val="bottom"/>
          </w:tcPr>
          <w:p w14:paraId="2EB62B00" w14:textId="77777777" w:rsidR="003A1DE9" w:rsidRPr="00055FF8" w:rsidRDefault="003A1DE9" w:rsidP="00D347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46AC0D9" w14:textId="77777777" w:rsidR="003A1DE9" w:rsidRPr="00055FF8" w:rsidRDefault="003A1DE9" w:rsidP="00164A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</w:tcPr>
          <w:p w14:paraId="3D92D871" w14:textId="374F332B" w:rsidR="003A1DE9" w:rsidRPr="00055FF8" w:rsidRDefault="003A1DE9" w:rsidP="00164AA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A1DE9" w:rsidRPr="00055FF8" w14:paraId="086693F8" w14:textId="77777777" w:rsidTr="00EE1D63">
        <w:trPr>
          <w:cantSplit/>
          <w:trHeight w:hRule="exact" w:val="605"/>
          <w:tblHeader/>
        </w:trPr>
        <w:tc>
          <w:tcPr>
            <w:tcW w:w="3240" w:type="dxa"/>
          </w:tcPr>
          <w:p w14:paraId="71367A1D" w14:textId="77777777" w:rsidR="00B8660E" w:rsidRPr="00055FF8" w:rsidRDefault="003A1DE9" w:rsidP="007B1030">
            <w:pPr>
              <w:pStyle w:val="acctfourfigures"/>
              <w:tabs>
                <w:tab w:val="clear" w:pos="765"/>
                <w:tab w:val="decimal" w:pos="557"/>
              </w:tabs>
              <w:spacing w:line="320" w:lineRule="exact"/>
              <w:ind w:left="101" w:hanging="101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ผลกระทบต่อภาระผูกพันของ</w:t>
            </w:r>
          </w:p>
          <w:p w14:paraId="2199B5AB" w14:textId="2AF41781" w:rsidR="003A1DE9" w:rsidRPr="00055FF8" w:rsidRDefault="003A1DE9" w:rsidP="000F2F75">
            <w:pPr>
              <w:pStyle w:val="acctfourfigures"/>
              <w:tabs>
                <w:tab w:val="clear" w:pos="765"/>
                <w:tab w:val="decimal" w:pos="557"/>
              </w:tabs>
              <w:spacing w:line="320" w:lineRule="exact"/>
              <w:ind w:left="194" w:hanging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โครงการผลประโยชน์</w:t>
            </w:r>
          </w:p>
        </w:tc>
        <w:tc>
          <w:tcPr>
            <w:tcW w:w="1350" w:type="dxa"/>
          </w:tcPr>
          <w:p w14:paraId="5B310D98" w14:textId="77777777" w:rsidR="00FC692B" w:rsidRPr="00055FF8" w:rsidRDefault="003A1DE9" w:rsidP="007B1030">
            <w:pPr>
              <w:pStyle w:val="acctmergecolhdg"/>
              <w:spacing w:line="320" w:lineRule="exact"/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ร้อยละ</w:t>
            </w:r>
          </w:p>
          <w:p w14:paraId="347BB54B" w14:textId="1544FA99" w:rsidR="003A1DE9" w:rsidRPr="00055FF8" w:rsidRDefault="00FC692B" w:rsidP="007B1030">
            <w:pPr>
              <w:pStyle w:val="acctmergecolhdg"/>
              <w:spacing w:line="320" w:lineRule="exact"/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ท</w:t>
            </w:r>
            <w:r w:rsidR="0057469D" w:rsidRPr="00055FF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ี่</w:t>
            </w:r>
            <w:r w:rsidRPr="00055FF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2340" w:type="dxa"/>
            <w:gridSpan w:val="3"/>
          </w:tcPr>
          <w:p w14:paraId="0EDE8079" w14:textId="77777777" w:rsidR="00CF6E93" w:rsidRPr="00055FF8" w:rsidRDefault="00CF6E93" w:rsidP="007B1030">
            <w:pPr>
              <w:pStyle w:val="acctmergecolhdg"/>
              <w:spacing w:line="320" w:lineRule="exact"/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</w:pPr>
          </w:p>
          <w:p w14:paraId="2EF089DF" w14:textId="73C2AFC8" w:rsidR="003A1DE9" w:rsidRPr="00055FF8" w:rsidRDefault="003A1DE9" w:rsidP="007B1030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ข้อสมมติเพิ่มขึ้น</w:t>
            </w:r>
          </w:p>
        </w:tc>
        <w:tc>
          <w:tcPr>
            <w:tcW w:w="180" w:type="dxa"/>
          </w:tcPr>
          <w:p w14:paraId="5CE60B0C" w14:textId="77777777" w:rsidR="003A1DE9" w:rsidRPr="00055FF8" w:rsidRDefault="003A1DE9" w:rsidP="007B1030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B29C918" w14:textId="77777777" w:rsidR="00CF6E93" w:rsidRPr="00055FF8" w:rsidRDefault="00CF6E93" w:rsidP="007B1030">
            <w:pPr>
              <w:pStyle w:val="acctmergecolhdg"/>
              <w:spacing w:line="320" w:lineRule="exact"/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</w:pPr>
          </w:p>
          <w:p w14:paraId="69D0C01A" w14:textId="08F35C54" w:rsidR="003A1DE9" w:rsidRPr="00055FF8" w:rsidRDefault="003A1DE9" w:rsidP="007B1030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ข้อสมมติลดลง</w:t>
            </w:r>
          </w:p>
        </w:tc>
      </w:tr>
      <w:tr w:rsidR="00FB0BD8" w:rsidRPr="00055FF8" w14:paraId="453498DC" w14:textId="77777777" w:rsidTr="004D62A7">
        <w:trPr>
          <w:cantSplit/>
          <w:trHeight w:hRule="exact" w:val="360"/>
        </w:trPr>
        <w:tc>
          <w:tcPr>
            <w:tcW w:w="3240" w:type="dxa"/>
          </w:tcPr>
          <w:p w14:paraId="4C23855F" w14:textId="7E6EB3D1" w:rsidR="00FB0BD8" w:rsidRPr="00055FF8" w:rsidRDefault="00FB0BD8" w:rsidP="00FB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18985137" w14:textId="77777777" w:rsidR="00FB0BD8" w:rsidRPr="00055FF8" w:rsidRDefault="00FB0BD8" w:rsidP="00FB0BD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C05A9E" w14:textId="494CD0F4" w:rsidR="00FB0BD8" w:rsidRPr="00055FF8" w:rsidRDefault="00FB0BD8" w:rsidP="00FB0BD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0437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33610F5B" w14:textId="77777777" w:rsidR="00FB0BD8" w:rsidRPr="00055FF8" w:rsidRDefault="00FB0BD8" w:rsidP="00FB0BD8">
            <w:pPr>
              <w:pStyle w:val="acctfourfigures"/>
              <w:tabs>
                <w:tab w:val="decimal" w:pos="369"/>
              </w:tabs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96D320" w14:textId="6B204223" w:rsidR="00FB0BD8" w:rsidRPr="00055FF8" w:rsidRDefault="00EE0437" w:rsidP="00FB0BD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0E2E4DE4" w14:textId="77777777" w:rsidR="00FB0BD8" w:rsidRPr="00055FF8" w:rsidRDefault="00FB0BD8" w:rsidP="00FB0BD8">
            <w:pPr>
              <w:pStyle w:val="acctfourfigures"/>
              <w:tabs>
                <w:tab w:val="decimal" w:pos="369"/>
              </w:tabs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6EE073" w14:textId="6B9304CC" w:rsidR="00FB0BD8" w:rsidRPr="00055FF8" w:rsidRDefault="00EE0437" w:rsidP="00FB0BD8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59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35A54D3B" w14:textId="77777777" w:rsidR="00FB0BD8" w:rsidRPr="00055FF8" w:rsidRDefault="00FB0BD8" w:rsidP="00FB0BD8">
            <w:pPr>
              <w:pStyle w:val="acctfourfigures"/>
              <w:tabs>
                <w:tab w:val="decimal" w:pos="369"/>
              </w:tabs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90A5C7" w14:textId="6439D001" w:rsidR="00FB0BD8" w:rsidRPr="00055FF8" w:rsidRDefault="00EE0437" w:rsidP="00FB0BD8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B0BD8" w:rsidRPr="00055FF8" w14:paraId="63D50F07" w14:textId="77777777" w:rsidTr="004D62A7">
        <w:trPr>
          <w:cantSplit/>
          <w:trHeight w:hRule="exact" w:val="360"/>
        </w:trPr>
        <w:tc>
          <w:tcPr>
            <w:tcW w:w="3240" w:type="dxa"/>
          </w:tcPr>
          <w:p w14:paraId="6A7A4409" w14:textId="77777777" w:rsidR="00FB0BD8" w:rsidRPr="00055FF8" w:rsidRDefault="00FB0BD8" w:rsidP="00FB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F23E8D7" w14:textId="77777777" w:rsidR="00FB0BD8" w:rsidRPr="00055FF8" w:rsidRDefault="00FB0BD8" w:rsidP="00FB0B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435178B" w14:textId="30EA9644" w:rsidR="00FB0BD8" w:rsidRPr="00055FF8" w:rsidRDefault="00FB0BD8" w:rsidP="00FB0B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55FF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E0437" w:rsidRPr="00055FF8" w14:paraId="40643B92" w14:textId="77777777" w:rsidTr="004D62A7">
        <w:trPr>
          <w:cantSplit/>
          <w:trHeight w:hRule="exact" w:val="360"/>
        </w:trPr>
        <w:tc>
          <w:tcPr>
            <w:tcW w:w="3240" w:type="dxa"/>
          </w:tcPr>
          <w:p w14:paraId="21DBE1E4" w14:textId="29FF01B5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59A07E4C" w14:textId="297038D0" w:rsidR="00EE0437" w:rsidRPr="00055FF8" w:rsidRDefault="00EE0437" w:rsidP="00EE043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080" w:type="dxa"/>
          </w:tcPr>
          <w:p w14:paraId="0B75ABF1" w14:textId="7479CDBE" w:rsidR="00EE0437" w:rsidRPr="00055FF8" w:rsidRDefault="00414BBC" w:rsidP="00EE043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80" w:type="dxa"/>
            <w:vAlign w:val="bottom"/>
          </w:tcPr>
          <w:p w14:paraId="3C51F44C" w14:textId="77777777" w:rsidR="00EE0437" w:rsidRPr="00055FF8" w:rsidRDefault="00EE0437" w:rsidP="00EE04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15E6D8" w14:textId="6089A162" w:rsidR="00EE0437" w:rsidRPr="00055FF8" w:rsidRDefault="00EE0437" w:rsidP="00EE04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  <w:vAlign w:val="bottom"/>
          </w:tcPr>
          <w:p w14:paraId="7645C122" w14:textId="77777777" w:rsidR="00EE0437" w:rsidRPr="00055FF8" w:rsidRDefault="00EE0437" w:rsidP="00EE04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0F3F4B" w14:textId="4B461F56" w:rsidR="00EE0437" w:rsidRPr="00055FF8" w:rsidRDefault="00B83CCF" w:rsidP="00EE043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7CFC0984" w14:textId="77777777" w:rsidR="00EE0437" w:rsidRPr="00055FF8" w:rsidRDefault="00EE0437" w:rsidP="00EE04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061518" w14:textId="4A5A715C" w:rsidR="00EE0437" w:rsidRPr="00055FF8" w:rsidRDefault="00EE0437" w:rsidP="00DD7E3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E0437" w:rsidRPr="00055FF8" w14:paraId="532520D0" w14:textId="77777777" w:rsidTr="004D62A7">
        <w:trPr>
          <w:cantSplit/>
          <w:trHeight w:hRule="exact" w:val="360"/>
        </w:trPr>
        <w:tc>
          <w:tcPr>
            <w:tcW w:w="3240" w:type="dxa"/>
          </w:tcPr>
          <w:p w14:paraId="5B8E3EC8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50" w:type="dxa"/>
          </w:tcPr>
          <w:p w14:paraId="6E83D096" w14:textId="51404799" w:rsidR="00EE0437" w:rsidRPr="00055FF8" w:rsidRDefault="00EE0437" w:rsidP="00EE043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080" w:type="dxa"/>
          </w:tcPr>
          <w:p w14:paraId="7B0B696D" w14:textId="4FFEC748" w:rsidR="00EE0437" w:rsidRPr="00055FF8" w:rsidRDefault="00252B32" w:rsidP="00EE043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80" w:type="dxa"/>
            <w:vAlign w:val="bottom"/>
          </w:tcPr>
          <w:p w14:paraId="7FD87494" w14:textId="77777777" w:rsidR="00EE0437" w:rsidRPr="00055FF8" w:rsidRDefault="00EE0437" w:rsidP="00EE04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D46E1" w14:textId="14212F0A" w:rsidR="00EE0437" w:rsidRPr="00055FF8" w:rsidRDefault="00EE0437" w:rsidP="00EE0437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180" w:type="dxa"/>
            <w:vAlign w:val="bottom"/>
          </w:tcPr>
          <w:p w14:paraId="6894FBFB" w14:textId="77777777" w:rsidR="00EE0437" w:rsidRPr="00055FF8" w:rsidRDefault="00EE0437" w:rsidP="00EE04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93A8A5" w14:textId="5D1BB775" w:rsidR="00EE0437" w:rsidRPr="00055FF8" w:rsidRDefault="00FC5DB7" w:rsidP="00EE043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(158)</w:t>
            </w:r>
          </w:p>
        </w:tc>
        <w:tc>
          <w:tcPr>
            <w:tcW w:w="180" w:type="dxa"/>
            <w:vAlign w:val="bottom"/>
          </w:tcPr>
          <w:p w14:paraId="59B9A153" w14:textId="77777777" w:rsidR="00EE0437" w:rsidRPr="00055FF8" w:rsidRDefault="00EE0437" w:rsidP="00EE043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6ECFC2" w14:textId="5B0A272B" w:rsidR="00EE0437" w:rsidRPr="00055FF8" w:rsidRDefault="00EE0437" w:rsidP="00EE043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(120)</w:t>
            </w:r>
          </w:p>
        </w:tc>
      </w:tr>
      <w:tr w:rsidR="00EE0437" w:rsidRPr="00055FF8" w14:paraId="1EBBCA17" w14:textId="77777777" w:rsidTr="004D62A7">
        <w:trPr>
          <w:cantSplit/>
          <w:trHeight w:hRule="exact" w:val="360"/>
        </w:trPr>
        <w:tc>
          <w:tcPr>
            <w:tcW w:w="3240" w:type="dxa"/>
          </w:tcPr>
          <w:p w14:paraId="6F7A9B25" w14:textId="5741EFBA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50" w:type="dxa"/>
          </w:tcPr>
          <w:p w14:paraId="00B6A61B" w14:textId="2139E4E7" w:rsidR="00EE0437" w:rsidRPr="00055FF8" w:rsidRDefault="00EE0437" w:rsidP="00EE043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1080" w:type="dxa"/>
          </w:tcPr>
          <w:p w14:paraId="4D9EC07E" w14:textId="2961E144" w:rsidR="00EE0437" w:rsidRPr="00055FF8" w:rsidRDefault="00252B32" w:rsidP="00EE043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(210)</w:t>
            </w:r>
          </w:p>
        </w:tc>
        <w:tc>
          <w:tcPr>
            <w:tcW w:w="180" w:type="dxa"/>
            <w:vAlign w:val="bottom"/>
          </w:tcPr>
          <w:p w14:paraId="5E4B8AE5" w14:textId="77777777" w:rsidR="00EE0437" w:rsidRPr="00055FF8" w:rsidRDefault="00EE0437" w:rsidP="00EE04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C6D54" w14:textId="6D66657C" w:rsidR="00EE0437" w:rsidRPr="00055FF8" w:rsidRDefault="00EE0437" w:rsidP="00EE04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(174)</w:t>
            </w:r>
          </w:p>
        </w:tc>
        <w:tc>
          <w:tcPr>
            <w:tcW w:w="180" w:type="dxa"/>
            <w:vAlign w:val="bottom"/>
          </w:tcPr>
          <w:p w14:paraId="449AE5D7" w14:textId="77777777" w:rsidR="00EE0437" w:rsidRPr="00055FF8" w:rsidRDefault="00EE0437" w:rsidP="00EE04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03709" w14:textId="294D997A" w:rsidR="00EE0437" w:rsidRPr="00055FF8" w:rsidRDefault="008B4D4B" w:rsidP="00EE043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180" w:type="dxa"/>
            <w:vAlign w:val="bottom"/>
          </w:tcPr>
          <w:p w14:paraId="3CFC0426" w14:textId="77777777" w:rsidR="00EE0437" w:rsidRPr="00055FF8" w:rsidRDefault="00EE0437" w:rsidP="00EE043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380245" w14:textId="642B3A53" w:rsidR="00EE0437" w:rsidRPr="00055FF8" w:rsidRDefault="00EE0437" w:rsidP="00EE043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</w:tbl>
    <w:p w14:paraId="0AD84C97" w14:textId="60CFF502" w:rsidR="00124226" w:rsidRPr="00055FF8" w:rsidRDefault="00124226"/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1080"/>
        <w:gridCol w:w="180"/>
        <w:gridCol w:w="1080"/>
        <w:gridCol w:w="270"/>
        <w:gridCol w:w="1080"/>
        <w:gridCol w:w="180"/>
        <w:gridCol w:w="900"/>
      </w:tblGrid>
      <w:tr w:rsidR="001A5FA2" w:rsidRPr="00055FF8" w14:paraId="38ED7185" w14:textId="77777777" w:rsidTr="00A71024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262BDC00" w14:textId="6A84FC84" w:rsidR="001A5FA2" w:rsidRPr="00055FF8" w:rsidRDefault="001A5FA2" w:rsidP="00A53251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BA3B580" w14:textId="77777777" w:rsidR="001A5FA2" w:rsidRPr="00055FF8" w:rsidRDefault="001A5FA2" w:rsidP="00A53251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</w:tcPr>
          <w:p w14:paraId="5276F6F8" w14:textId="0E42C50C" w:rsidR="001A5FA2" w:rsidRPr="00055FF8" w:rsidRDefault="001A5FA2" w:rsidP="00A53251">
            <w:pPr>
              <w:pStyle w:val="acctmergecolhdg"/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5E6FFF" w:rsidRPr="00055FF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A5FA2" w:rsidRPr="00055FF8" w14:paraId="4DF6C717" w14:textId="77777777" w:rsidTr="00D05F56">
        <w:trPr>
          <w:cantSplit/>
          <w:trHeight w:val="614"/>
          <w:tblHeader/>
        </w:trPr>
        <w:tc>
          <w:tcPr>
            <w:tcW w:w="3240" w:type="dxa"/>
          </w:tcPr>
          <w:p w14:paraId="0828C49A" w14:textId="32E4E0BD" w:rsidR="001A5FA2" w:rsidRPr="00055FF8" w:rsidRDefault="001A5FA2" w:rsidP="00A53251">
            <w:pPr>
              <w:pStyle w:val="acctfourfigures"/>
              <w:tabs>
                <w:tab w:val="clear" w:pos="765"/>
                <w:tab w:val="decimal" w:pos="557"/>
              </w:tabs>
              <w:spacing w:line="320" w:lineRule="exact"/>
              <w:ind w:left="107" w:hanging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ผลกระทบต่อภาระผูกพันของ</w:t>
            </w:r>
            <w:r w:rsidR="00936714"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</w: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โครงการผลประโยชน์</w:t>
            </w:r>
          </w:p>
        </w:tc>
        <w:tc>
          <w:tcPr>
            <w:tcW w:w="1350" w:type="dxa"/>
          </w:tcPr>
          <w:p w14:paraId="4AFC5E42" w14:textId="77777777" w:rsidR="00A71024" w:rsidRPr="00055FF8" w:rsidRDefault="00A71024" w:rsidP="00A53251">
            <w:pPr>
              <w:pStyle w:val="acctmergecolhdg"/>
              <w:spacing w:line="320" w:lineRule="exact"/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ร้อยละ</w:t>
            </w:r>
          </w:p>
          <w:p w14:paraId="01510773" w14:textId="4EB8F280" w:rsidR="001A5FA2" w:rsidRPr="00055FF8" w:rsidRDefault="00A71024" w:rsidP="00A53251">
            <w:pPr>
              <w:pStyle w:val="acctmergecolhdg"/>
              <w:spacing w:line="320" w:lineRule="exact"/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ที่เปลี่ยนแปลง</w:t>
            </w:r>
          </w:p>
        </w:tc>
        <w:tc>
          <w:tcPr>
            <w:tcW w:w="2340" w:type="dxa"/>
            <w:gridSpan w:val="3"/>
          </w:tcPr>
          <w:p w14:paraId="1C976893" w14:textId="77777777" w:rsidR="001A5FA2" w:rsidRPr="00055FF8" w:rsidRDefault="001A5FA2" w:rsidP="00A53251">
            <w:pPr>
              <w:pStyle w:val="acctmergecolhdg"/>
              <w:spacing w:line="320" w:lineRule="exact"/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</w:pPr>
          </w:p>
          <w:p w14:paraId="77937FCE" w14:textId="77777777" w:rsidR="001A5FA2" w:rsidRPr="00055FF8" w:rsidRDefault="001A5FA2" w:rsidP="00A53251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ข้อสมมติเพิ่มขึ้น</w:t>
            </w:r>
          </w:p>
        </w:tc>
        <w:tc>
          <w:tcPr>
            <w:tcW w:w="270" w:type="dxa"/>
          </w:tcPr>
          <w:p w14:paraId="709AF436" w14:textId="77777777" w:rsidR="001A5FA2" w:rsidRPr="00055FF8" w:rsidRDefault="001A5FA2" w:rsidP="00A53251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0397B348" w14:textId="77777777" w:rsidR="001A5FA2" w:rsidRPr="00055FF8" w:rsidRDefault="001A5FA2" w:rsidP="00A53251">
            <w:pPr>
              <w:pStyle w:val="acctmergecolhdg"/>
              <w:spacing w:line="320" w:lineRule="exact"/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</w:pPr>
          </w:p>
          <w:p w14:paraId="6DC587C7" w14:textId="77777777" w:rsidR="001A5FA2" w:rsidRPr="00055FF8" w:rsidRDefault="001A5FA2" w:rsidP="00A53251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ข้อสมมติลดลง</w:t>
            </w:r>
          </w:p>
        </w:tc>
      </w:tr>
      <w:tr w:rsidR="00AD147F" w:rsidRPr="00055FF8" w14:paraId="2E92BC17" w14:textId="77777777" w:rsidTr="00A71024">
        <w:trPr>
          <w:cantSplit/>
        </w:trPr>
        <w:tc>
          <w:tcPr>
            <w:tcW w:w="3240" w:type="dxa"/>
          </w:tcPr>
          <w:p w14:paraId="0F40A97B" w14:textId="77777777" w:rsidR="00AD147F" w:rsidRPr="00055FF8" w:rsidRDefault="00AD147F" w:rsidP="00AD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3EB28B48" w14:textId="77777777" w:rsidR="00AD147F" w:rsidRPr="00055FF8" w:rsidRDefault="00AD147F" w:rsidP="00AD147F">
            <w:pPr>
              <w:pStyle w:val="acctfourfigures"/>
              <w:tabs>
                <w:tab w:val="clear" w:pos="765"/>
                <w:tab w:val="decimal" w:pos="369"/>
              </w:tabs>
              <w:spacing w:line="320" w:lineRule="exac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61A74" w14:textId="3FEA9D49" w:rsidR="00AD147F" w:rsidRPr="00055FF8" w:rsidRDefault="00AD147F" w:rsidP="00AD147F">
            <w:pPr>
              <w:pStyle w:val="acctfourfigures"/>
              <w:tabs>
                <w:tab w:val="clear" w:pos="765"/>
                <w:tab w:val="decimal" w:pos="186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0437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3381B10E" w14:textId="77777777" w:rsidR="00AD147F" w:rsidRPr="00055FF8" w:rsidRDefault="00AD147F" w:rsidP="00AD147F">
            <w:pPr>
              <w:pStyle w:val="acctfourfigures"/>
              <w:tabs>
                <w:tab w:val="decimal" w:pos="369"/>
              </w:tabs>
              <w:spacing w:line="320" w:lineRule="exac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72228E" w14:textId="7567735F" w:rsidR="00AD147F" w:rsidRPr="00055FF8" w:rsidRDefault="00EE0437" w:rsidP="00AD147F">
            <w:pPr>
              <w:pStyle w:val="acctfourfigures"/>
              <w:tabs>
                <w:tab w:val="clear" w:pos="765"/>
                <w:tab w:val="decimal" w:pos="369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62A46B77" w14:textId="77777777" w:rsidR="00AD147F" w:rsidRPr="00055FF8" w:rsidRDefault="00AD147F" w:rsidP="00AD147F">
            <w:pPr>
              <w:pStyle w:val="acctfourfigures"/>
              <w:tabs>
                <w:tab w:val="decimal" w:pos="369"/>
              </w:tabs>
              <w:spacing w:line="320" w:lineRule="exac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BB91D1" w14:textId="3A824B3C" w:rsidR="00AD147F" w:rsidRPr="00055FF8" w:rsidRDefault="00EE0437" w:rsidP="00AD147F">
            <w:pPr>
              <w:pStyle w:val="acctfourfigures"/>
              <w:tabs>
                <w:tab w:val="clear" w:pos="765"/>
                <w:tab w:val="decimal" w:pos="369"/>
              </w:tabs>
              <w:spacing w:line="320" w:lineRule="exac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2ED5D3BF" w14:textId="77777777" w:rsidR="00AD147F" w:rsidRPr="00055FF8" w:rsidRDefault="00AD147F" w:rsidP="00AD147F">
            <w:pPr>
              <w:pStyle w:val="acctfourfigures"/>
              <w:tabs>
                <w:tab w:val="decimal" w:pos="369"/>
              </w:tabs>
              <w:spacing w:line="320" w:lineRule="exac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29118A" w14:textId="6B4D048B" w:rsidR="00AD147F" w:rsidRPr="00055FF8" w:rsidRDefault="00EE0437" w:rsidP="00AD147F">
            <w:pPr>
              <w:pStyle w:val="acctfourfigures"/>
              <w:tabs>
                <w:tab w:val="clear" w:pos="765"/>
                <w:tab w:val="decimal" w:pos="369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D147F" w:rsidRPr="00055FF8" w14:paraId="163A290A" w14:textId="77777777" w:rsidTr="00A71024">
        <w:trPr>
          <w:cantSplit/>
        </w:trPr>
        <w:tc>
          <w:tcPr>
            <w:tcW w:w="3240" w:type="dxa"/>
          </w:tcPr>
          <w:p w14:paraId="4E4699D8" w14:textId="77777777" w:rsidR="00AD147F" w:rsidRPr="00055FF8" w:rsidRDefault="00AD147F" w:rsidP="00AD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588C4FF" w14:textId="77777777" w:rsidR="00AD147F" w:rsidRPr="00055FF8" w:rsidRDefault="00AD147F" w:rsidP="00AD147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AFA0FB9" w14:textId="7855B251" w:rsidR="00AD147F" w:rsidRPr="00055FF8" w:rsidRDefault="00AD147F" w:rsidP="00AD147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55FF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E0437" w:rsidRPr="00055FF8" w14:paraId="03B020A8" w14:textId="77777777" w:rsidTr="005A18E8">
        <w:trPr>
          <w:cantSplit/>
          <w:trHeight w:val="209"/>
        </w:trPr>
        <w:tc>
          <w:tcPr>
            <w:tcW w:w="3240" w:type="dxa"/>
          </w:tcPr>
          <w:p w14:paraId="50452FC9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94712FB" w14:textId="77777777" w:rsidR="00EE0437" w:rsidRPr="00055FF8" w:rsidRDefault="00EE0437" w:rsidP="00EE0437">
            <w:pPr>
              <w:pStyle w:val="acctmergecolhdg"/>
              <w:spacing w:line="240" w:lineRule="auto"/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06AFDC50" w14:textId="7122BE3B" w:rsidR="00EE0437" w:rsidRPr="00055FF8" w:rsidRDefault="000D2BA2" w:rsidP="00EE043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7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0" w:type="dxa"/>
            <w:vAlign w:val="bottom"/>
          </w:tcPr>
          <w:p w14:paraId="23A39439" w14:textId="77777777" w:rsidR="00EE0437" w:rsidRPr="00055FF8" w:rsidRDefault="00EE0437" w:rsidP="00EE0437">
            <w:pPr>
              <w:pStyle w:val="acctfourfigures"/>
              <w:tabs>
                <w:tab w:val="decimal" w:pos="914"/>
              </w:tabs>
              <w:spacing w:line="240" w:lineRule="auto"/>
              <w:ind w:right="-79" w:firstLine="13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57A1A29" w14:textId="4FD78EAB" w:rsidR="00EE0437" w:rsidRPr="00055FF8" w:rsidRDefault="00EE0437" w:rsidP="00EE043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7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(24)</w:t>
            </w:r>
          </w:p>
        </w:tc>
        <w:tc>
          <w:tcPr>
            <w:tcW w:w="270" w:type="dxa"/>
            <w:vAlign w:val="bottom"/>
          </w:tcPr>
          <w:p w14:paraId="484A6D5D" w14:textId="77777777" w:rsidR="00EE0437" w:rsidRPr="00055FF8" w:rsidRDefault="00EE0437" w:rsidP="00EE0437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A5253C9" w14:textId="57D314F4" w:rsidR="00EE0437" w:rsidRPr="00055FF8" w:rsidRDefault="000D2BA2" w:rsidP="00EE043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180" w:type="dxa"/>
            <w:vAlign w:val="bottom"/>
          </w:tcPr>
          <w:p w14:paraId="73653F67" w14:textId="77777777" w:rsidR="00EE0437" w:rsidRPr="00055FF8" w:rsidRDefault="00EE0437" w:rsidP="00EE0437">
            <w:pPr>
              <w:pStyle w:val="acctfourfigures"/>
              <w:spacing w:line="240" w:lineRule="auto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E3E3627" w14:textId="061548C4" w:rsidR="00EE0437" w:rsidRPr="00055FF8" w:rsidRDefault="00EE0437" w:rsidP="00EE0437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28</w:t>
            </w:r>
          </w:p>
        </w:tc>
      </w:tr>
      <w:tr w:rsidR="00EE0437" w:rsidRPr="00055FF8" w14:paraId="645245EC" w14:textId="77777777" w:rsidTr="00A71024">
        <w:trPr>
          <w:cantSplit/>
        </w:trPr>
        <w:tc>
          <w:tcPr>
            <w:tcW w:w="3240" w:type="dxa"/>
          </w:tcPr>
          <w:p w14:paraId="16E18023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50" w:type="dxa"/>
          </w:tcPr>
          <w:p w14:paraId="63FD6D8B" w14:textId="77777777" w:rsidR="00EE0437" w:rsidRPr="00055FF8" w:rsidRDefault="00EE0437" w:rsidP="00EE0437">
            <w:pPr>
              <w:pStyle w:val="acctmergecolhdg"/>
              <w:spacing w:line="240" w:lineRule="auto"/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0C605B7F" w14:textId="5CE8C356" w:rsidR="00EE0437" w:rsidRPr="00055FF8" w:rsidRDefault="000D2BA2" w:rsidP="00EE043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80" w:type="dxa"/>
            <w:vAlign w:val="bottom"/>
          </w:tcPr>
          <w:p w14:paraId="67A2BD20" w14:textId="77777777" w:rsidR="00EE0437" w:rsidRPr="00055FF8" w:rsidRDefault="00EE0437" w:rsidP="00EE0437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93E51FC" w14:textId="7247B848" w:rsidR="00EE0437" w:rsidRPr="00055FF8" w:rsidRDefault="00EE0437" w:rsidP="00EE043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70" w:type="dxa"/>
            <w:vAlign w:val="bottom"/>
          </w:tcPr>
          <w:p w14:paraId="16DC16D4" w14:textId="77777777" w:rsidR="00EE0437" w:rsidRPr="00055FF8" w:rsidRDefault="00EE0437" w:rsidP="00EE0437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464742C" w14:textId="57D7C21C" w:rsidR="00EE0437" w:rsidRPr="00055FF8" w:rsidRDefault="000D2BA2" w:rsidP="00EE043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7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(123)</w:t>
            </w:r>
          </w:p>
        </w:tc>
        <w:tc>
          <w:tcPr>
            <w:tcW w:w="180" w:type="dxa"/>
            <w:vAlign w:val="bottom"/>
          </w:tcPr>
          <w:p w14:paraId="6CC97574" w14:textId="77777777" w:rsidR="00EE0437" w:rsidRPr="00055FF8" w:rsidRDefault="00EE0437" w:rsidP="00EE0437">
            <w:pPr>
              <w:pStyle w:val="acctfourfigures"/>
              <w:tabs>
                <w:tab w:val="decimal" w:pos="914"/>
              </w:tabs>
              <w:spacing w:line="240" w:lineRule="auto"/>
              <w:ind w:right="-7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7ABC932" w14:textId="6DA84EFE" w:rsidR="00EE0437" w:rsidRPr="00055FF8" w:rsidRDefault="00EE0437" w:rsidP="00EE043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7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(155)</w:t>
            </w:r>
          </w:p>
        </w:tc>
      </w:tr>
      <w:tr w:rsidR="00EE0437" w:rsidRPr="00055FF8" w14:paraId="76844D5A" w14:textId="77777777" w:rsidTr="00A71024">
        <w:trPr>
          <w:cantSplit/>
        </w:trPr>
        <w:tc>
          <w:tcPr>
            <w:tcW w:w="3240" w:type="dxa"/>
          </w:tcPr>
          <w:p w14:paraId="435168DE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50" w:type="dxa"/>
          </w:tcPr>
          <w:p w14:paraId="2530E956" w14:textId="4A4427E2" w:rsidR="00EE0437" w:rsidRPr="00055FF8" w:rsidRDefault="00EE0437" w:rsidP="00EE0437">
            <w:pPr>
              <w:pStyle w:val="acctmergecolhdg"/>
              <w:spacing w:line="240" w:lineRule="auto"/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080" w:type="dxa"/>
          </w:tcPr>
          <w:p w14:paraId="6074562A" w14:textId="689A9547" w:rsidR="00EE0437" w:rsidRPr="00055FF8" w:rsidRDefault="000D2BA2" w:rsidP="00EE043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7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(179)</w:t>
            </w:r>
          </w:p>
        </w:tc>
        <w:tc>
          <w:tcPr>
            <w:tcW w:w="180" w:type="dxa"/>
            <w:vAlign w:val="bottom"/>
          </w:tcPr>
          <w:p w14:paraId="6A1A85DC" w14:textId="77777777" w:rsidR="00EE0437" w:rsidRPr="00055FF8" w:rsidRDefault="00EE0437" w:rsidP="00EE0437">
            <w:pPr>
              <w:pStyle w:val="acctfourfigures"/>
              <w:tabs>
                <w:tab w:val="decimal" w:pos="914"/>
              </w:tabs>
              <w:spacing w:line="240" w:lineRule="auto"/>
              <w:ind w:right="-79" w:firstLine="13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68E4BC0" w14:textId="6CCED89A" w:rsidR="00EE0437" w:rsidRPr="00055FF8" w:rsidRDefault="00EE0437" w:rsidP="00EE043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7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(205)</w:t>
            </w:r>
          </w:p>
        </w:tc>
        <w:tc>
          <w:tcPr>
            <w:tcW w:w="270" w:type="dxa"/>
            <w:vAlign w:val="bottom"/>
          </w:tcPr>
          <w:p w14:paraId="6BFCBDC5" w14:textId="77777777" w:rsidR="00EE0437" w:rsidRPr="00055FF8" w:rsidRDefault="00EE0437" w:rsidP="00EE0437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A09112C" w14:textId="0B3E947A" w:rsidR="00EE0437" w:rsidRPr="00055FF8" w:rsidRDefault="000D2BA2" w:rsidP="00EE043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80" w:type="dxa"/>
            <w:vAlign w:val="bottom"/>
          </w:tcPr>
          <w:p w14:paraId="28E4A053" w14:textId="77777777" w:rsidR="00EE0437" w:rsidRPr="00055FF8" w:rsidRDefault="00EE0437" w:rsidP="00EE0437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5E753BC" w14:textId="1A8B4D51" w:rsidR="00EE0437" w:rsidRPr="00055FF8" w:rsidRDefault="00EE0437" w:rsidP="00EE0437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269</w:t>
            </w:r>
          </w:p>
        </w:tc>
      </w:tr>
      <w:tr w:rsidR="00EE0437" w:rsidRPr="00055FF8" w14:paraId="6E86BBFF" w14:textId="77777777" w:rsidTr="00A71024">
        <w:trPr>
          <w:cantSplit/>
        </w:trPr>
        <w:tc>
          <w:tcPr>
            <w:tcW w:w="3240" w:type="dxa"/>
          </w:tcPr>
          <w:p w14:paraId="6820F9B6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4189F85" w14:textId="77777777" w:rsidR="00EE0437" w:rsidRPr="00055FF8" w:rsidRDefault="00EE0437" w:rsidP="00EE0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 w:firstLine="136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FAC9A71" w14:textId="77777777" w:rsidR="00EE0437" w:rsidRPr="00055FF8" w:rsidRDefault="00EE0437" w:rsidP="00EE043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7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ADB4D2" w14:textId="77777777" w:rsidR="00EE0437" w:rsidRPr="00055FF8" w:rsidRDefault="00EE0437" w:rsidP="00EE0437">
            <w:pPr>
              <w:pStyle w:val="acctfourfigures"/>
              <w:tabs>
                <w:tab w:val="decimal" w:pos="914"/>
              </w:tabs>
              <w:spacing w:line="240" w:lineRule="auto"/>
              <w:ind w:right="-79" w:firstLine="13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1FEB8FA" w14:textId="77777777" w:rsidR="00EE0437" w:rsidRPr="00055FF8" w:rsidRDefault="00EE0437" w:rsidP="00EE043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7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0B1CBE" w14:textId="77777777" w:rsidR="00EE0437" w:rsidRPr="00055FF8" w:rsidRDefault="00EE0437" w:rsidP="00EE0437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95AA1A2" w14:textId="77777777" w:rsidR="00EE0437" w:rsidRPr="00055FF8" w:rsidRDefault="00EE0437" w:rsidP="00EE043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4F779F3" w14:textId="77777777" w:rsidR="00EE0437" w:rsidRPr="00055FF8" w:rsidRDefault="00EE0437" w:rsidP="00EE0437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50E3EA9" w14:textId="77777777" w:rsidR="00EE0437" w:rsidRPr="00055FF8" w:rsidRDefault="00EE0437" w:rsidP="00EE0437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</w:tr>
    </w:tbl>
    <w:p w14:paraId="69A13996" w14:textId="5F05709D" w:rsidR="00220165" w:rsidRPr="00055FF8" w:rsidRDefault="00220165" w:rsidP="00220165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ส่วนเกินมูลค่าหุ้น</w:t>
      </w:r>
    </w:p>
    <w:p w14:paraId="6EBE19CA" w14:textId="2CD2A85C" w:rsidR="00220165" w:rsidRPr="00055FF8" w:rsidRDefault="00220165" w:rsidP="00220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  <w:cs/>
        </w:rPr>
      </w:pPr>
    </w:p>
    <w:p w14:paraId="5B241247" w14:textId="7018193D" w:rsidR="00895DDB" w:rsidRPr="00055FF8" w:rsidRDefault="00E97D80" w:rsidP="007014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055FF8">
        <w:rPr>
          <w:rFonts w:asciiTheme="majorBidi" w:hAnsiTheme="majorBidi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พ</w:t>
      </w:r>
      <w:r w:rsidRPr="00055FF8">
        <w:rPr>
          <w:rFonts w:asciiTheme="majorBidi" w:hAnsiTheme="majorBidi"/>
          <w:sz w:val="30"/>
          <w:szCs w:val="30"/>
          <w:cs/>
        </w:rPr>
        <w:t>.</w:t>
      </w:r>
      <w:r w:rsidRPr="00055FF8">
        <w:rPr>
          <w:rFonts w:asciiTheme="majorBidi" w:hAnsiTheme="majorBidi" w:hint="cs"/>
          <w:sz w:val="30"/>
          <w:szCs w:val="30"/>
          <w:cs/>
        </w:rPr>
        <w:t>ศ</w:t>
      </w:r>
      <w:r w:rsidRPr="00055FF8">
        <w:rPr>
          <w:rFonts w:asciiTheme="majorBidi" w:hAnsiTheme="majorBidi"/>
          <w:sz w:val="30"/>
          <w:szCs w:val="30"/>
          <w:cs/>
        </w:rPr>
        <w:t xml:space="preserve">. </w:t>
      </w:r>
      <w:r w:rsidRPr="00055FF8">
        <w:rPr>
          <w:rFonts w:asciiTheme="majorBidi" w:hAnsiTheme="majorBidi"/>
          <w:sz w:val="30"/>
          <w:szCs w:val="30"/>
        </w:rPr>
        <w:t xml:space="preserve">2535 </w:t>
      </w:r>
      <w:r w:rsidRPr="00055FF8">
        <w:rPr>
          <w:rFonts w:asciiTheme="majorBidi" w:hAnsiTheme="majorBidi" w:hint="cs"/>
          <w:sz w:val="30"/>
          <w:szCs w:val="30"/>
          <w:cs/>
        </w:rPr>
        <w:t>มาตรา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/>
          <w:sz w:val="30"/>
          <w:szCs w:val="30"/>
        </w:rPr>
        <w:t xml:space="preserve">51 </w:t>
      </w:r>
      <w:r w:rsidRPr="00055FF8">
        <w:rPr>
          <w:rFonts w:asciiTheme="majorBidi" w:hAnsiTheme="majorBidi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บริษัทต้องนำค่าหุ้นส่วนเกินนี้ตั้งเป็นทุนสำรอง</w:t>
      </w:r>
      <w:r w:rsidRPr="00055FF8">
        <w:rPr>
          <w:rFonts w:asciiTheme="majorBidi" w:hAnsiTheme="majorBidi"/>
          <w:sz w:val="30"/>
          <w:szCs w:val="30"/>
          <w:cs/>
        </w:rPr>
        <w:t xml:space="preserve"> (“</w:t>
      </w:r>
      <w:r w:rsidRPr="00055FF8">
        <w:rPr>
          <w:rFonts w:asciiTheme="majorBidi" w:hAnsiTheme="majorBidi" w:hint="cs"/>
          <w:sz w:val="30"/>
          <w:szCs w:val="30"/>
          <w:cs/>
        </w:rPr>
        <w:t>ส่วนเกินมูลค่าหุ้น</w:t>
      </w:r>
      <w:r w:rsidRPr="00055FF8">
        <w:rPr>
          <w:rFonts w:asciiTheme="majorBidi" w:hAnsiTheme="majorBidi" w:hint="eastAsia"/>
          <w:sz w:val="30"/>
          <w:szCs w:val="30"/>
          <w:cs/>
        </w:rPr>
        <w:t>”</w:t>
      </w:r>
      <w:r w:rsidRPr="00055FF8">
        <w:rPr>
          <w:rFonts w:asciiTheme="majorBidi" w:hAnsiTheme="majorBidi"/>
          <w:sz w:val="30"/>
          <w:szCs w:val="30"/>
          <w:cs/>
        </w:rPr>
        <w:t xml:space="preserve">) </w:t>
      </w:r>
      <w:r w:rsidRPr="00055FF8">
        <w:rPr>
          <w:rFonts w:asciiTheme="majorBidi" w:hAnsiTheme="majorBidi" w:hint="cs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2CA85B85" w14:textId="77777777" w:rsidR="0070145E" w:rsidRPr="00055FF8" w:rsidRDefault="0070145E" w:rsidP="007014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9F4D857" w14:textId="459512F3" w:rsidR="0070145E" w:rsidRPr="00055FF8" w:rsidRDefault="0070145E" w:rsidP="009525F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ทุนสำรองตามกฎหมาย</w:t>
      </w:r>
    </w:p>
    <w:p w14:paraId="6B6520A9" w14:textId="77777777" w:rsidR="0070145E" w:rsidRPr="00055FF8" w:rsidRDefault="0070145E" w:rsidP="007014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63EDF28" w14:textId="32FAA5B7" w:rsidR="0070145E" w:rsidRPr="00076FAF" w:rsidRDefault="0070145E" w:rsidP="007014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/>
          <w:spacing w:val="-10"/>
          <w:sz w:val="30"/>
          <w:szCs w:val="30"/>
        </w:rPr>
      </w:pPr>
      <w:r w:rsidRPr="00076FAF">
        <w:rPr>
          <w:rFonts w:asciiTheme="majorBidi" w:hAnsiTheme="majorBidi" w:hint="cs"/>
          <w:spacing w:val="-10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076FAF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076FAF">
        <w:rPr>
          <w:rFonts w:ascii="Angsana New" w:hAnsi="Angsana New" w:hint="cs"/>
          <w:spacing w:val="-10"/>
          <w:sz w:val="30"/>
          <w:szCs w:val="30"/>
          <w:cs/>
        </w:rPr>
        <w:t>พ</w:t>
      </w:r>
      <w:r w:rsidRPr="00076FAF">
        <w:rPr>
          <w:rFonts w:asciiTheme="majorBidi" w:hAnsiTheme="majorBidi"/>
          <w:spacing w:val="-10"/>
          <w:sz w:val="30"/>
          <w:szCs w:val="30"/>
          <w:cs/>
        </w:rPr>
        <w:t>.</w:t>
      </w:r>
      <w:r w:rsidRPr="00076FAF">
        <w:rPr>
          <w:rFonts w:ascii="Angsana New" w:hAnsi="Angsana New" w:hint="cs"/>
          <w:spacing w:val="-10"/>
          <w:sz w:val="30"/>
          <w:szCs w:val="30"/>
          <w:cs/>
        </w:rPr>
        <w:t>ศ</w:t>
      </w:r>
      <w:r w:rsidRPr="00076FAF">
        <w:rPr>
          <w:rFonts w:asciiTheme="majorBidi" w:hAnsiTheme="majorBidi"/>
          <w:spacing w:val="-10"/>
          <w:sz w:val="30"/>
          <w:szCs w:val="30"/>
          <w:cs/>
        </w:rPr>
        <w:t xml:space="preserve">. </w:t>
      </w:r>
      <w:r w:rsidRPr="00076FAF">
        <w:rPr>
          <w:rFonts w:asciiTheme="majorBidi" w:hAnsiTheme="majorBidi"/>
          <w:spacing w:val="-10"/>
          <w:sz w:val="30"/>
          <w:szCs w:val="30"/>
        </w:rPr>
        <w:t xml:space="preserve">2535 </w:t>
      </w:r>
      <w:r w:rsidRPr="00076FAF">
        <w:rPr>
          <w:rFonts w:ascii="Angsana New" w:hAnsi="Angsana New" w:hint="cs"/>
          <w:spacing w:val="-10"/>
          <w:sz w:val="30"/>
          <w:szCs w:val="30"/>
          <w:cs/>
        </w:rPr>
        <w:t>มาตรา</w:t>
      </w:r>
      <w:r w:rsidRPr="00076FAF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076FAF">
        <w:rPr>
          <w:rFonts w:asciiTheme="majorBidi" w:hAnsiTheme="majorBidi"/>
          <w:spacing w:val="-10"/>
          <w:sz w:val="30"/>
          <w:szCs w:val="30"/>
        </w:rPr>
        <w:t xml:space="preserve">116 </w:t>
      </w:r>
      <w:r w:rsidRPr="00076FAF">
        <w:rPr>
          <w:rFonts w:ascii="Angsana New" w:hAnsi="Angsana New" w:hint="cs"/>
          <w:spacing w:val="-10"/>
          <w:sz w:val="30"/>
          <w:szCs w:val="30"/>
          <w:cs/>
        </w:rPr>
        <w:t>บริษัทจะต้องจัดสรรทุนสำรอง</w:t>
      </w:r>
      <w:r w:rsidRPr="00076FAF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="00076FAF" w:rsidRPr="00076FAF">
        <w:rPr>
          <w:rFonts w:asciiTheme="majorBidi" w:hAnsiTheme="majorBidi"/>
          <w:spacing w:val="-10"/>
          <w:sz w:val="30"/>
          <w:szCs w:val="30"/>
          <w:cs/>
        </w:rPr>
        <w:br/>
      </w:r>
      <w:r w:rsidRPr="00076FAF">
        <w:rPr>
          <w:rFonts w:asciiTheme="majorBidi" w:hAnsiTheme="majorBidi"/>
          <w:spacing w:val="-10"/>
          <w:sz w:val="30"/>
          <w:szCs w:val="30"/>
          <w:cs/>
        </w:rPr>
        <w:t>(“</w:t>
      </w:r>
      <w:r w:rsidR="00076FAF" w:rsidRPr="00076FAF">
        <w:rPr>
          <w:rFonts w:asciiTheme="majorBidi" w:hAnsiTheme="majorBidi" w:hint="cs"/>
          <w:spacing w:val="-10"/>
          <w:sz w:val="30"/>
          <w:szCs w:val="30"/>
          <w:cs/>
        </w:rPr>
        <w:t>ทุน</w:t>
      </w:r>
      <w:r w:rsidRPr="00076FAF">
        <w:rPr>
          <w:rFonts w:ascii="Angsana New" w:hAnsi="Angsana New" w:hint="cs"/>
          <w:spacing w:val="-10"/>
          <w:sz w:val="30"/>
          <w:szCs w:val="30"/>
          <w:cs/>
        </w:rPr>
        <w:t>สำรองตามกฎหมาย</w:t>
      </w:r>
      <w:r w:rsidRPr="00076FAF">
        <w:rPr>
          <w:rFonts w:asciiTheme="majorBidi" w:hAnsiTheme="majorBidi" w:hint="eastAsia"/>
          <w:spacing w:val="-10"/>
          <w:sz w:val="30"/>
          <w:szCs w:val="30"/>
          <w:cs/>
        </w:rPr>
        <w:t>”</w:t>
      </w:r>
      <w:r w:rsidRPr="00076FAF">
        <w:rPr>
          <w:rFonts w:asciiTheme="majorBidi" w:hAnsiTheme="majorBidi"/>
          <w:spacing w:val="-10"/>
          <w:sz w:val="30"/>
          <w:szCs w:val="30"/>
          <w:cs/>
        </w:rPr>
        <w:t xml:space="preserve">) </w:t>
      </w:r>
      <w:r w:rsidRPr="00076FAF">
        <w:rPr>
          <w:rFonts w:ascii="Angsana New" w:hAnsi="Angsana New" w:hint="cs"/>
          <w:spacing w:val="-10"/>
          <w:sz w:val="30"/>
          <w:szCs w:val="30"/>
          <w:cs/>
        </w:rPr>
        <w:t>อย่างน้อยร้อยละ</w:t>
      </w:r>
      <w:r w:rsidRPr="00076FAF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076FAF">
        <w:rPr>
          <w:rFonts w:asciiTheme="majorBidi" w:hAnsiTheme="majorBidi"/>
          <w:spacing w:val="-10"/>
          <w:sz w:val="30"/>
          <w:szCs w:val="30"/>
        </w:rPr>
        <w:t xml:space="preserve">5 </w:t>
      </w:r>
      <w:r w:rsidRPr="00076FAF">
        <w:rPr>
          <w:rFonts w:ascii="Angsana New" w:hAnsi="Angsana New" w:hint="cs"/>
          <w:spacing w:val="-10"/>
          <w:sz w:val="30"/>
          <w:szCs w:val="30"/>
          <w:cs/>
        </w:rPr>
        <w:t>ของกำไรสุทธิประจำปีหลังจากหักขาดทุนสะสมยกมา</w:t>
      </w:r>
      <w:r w:rsidRPr="00076FAF">
        <w:rPr>
          <w:rFonts w:asciiTheme="majorBidi" w:hAnsiTheme="majorBidi"/>
          <w:spacing w:val="-10"/>
          <w:sz w:val="30"/>
          <w:szCs w:val="30"/>
          <w:cs/>
        </w:rPr>
        <w:t xml:space="preserve"> (</w:t>
      </w:r>
      <w:r w:rsidRPr="00076FAF">
        <w:rPr>
          <w:rFonts w:ascii="Angsana New" w:hAnsi="Angsana New" w:hint="cs"/>
          <w:spacing w:val="-10"/>
          <w:sz w:val="30"/>
          <w:szCs w:val="30"/>
          <w:cs/>
        </w:rPr>
        <w:t>ถ้ามี</w:t>
      </w:r>
      <w:r w:rsidRPr="00076FAF">
        <w:rPr>
          <w:rFonts w:asciiTheme="majorBidi" w:hAnsiTheme="majorBidi"/>
          <w:spacing w:val="-10"/>
          <w:sz w:val="30"/>
          <w:szCs w:val="30"/>
          <w:cs/>
        </w:rPr>
        <w:t xml:space="preserve">) </w:t>
      </w:r>
      <w:r w:rsidRPr="00076FAF">
        <w:rPr>
          <w:rFonts w:ascii="Angsana New" w:hAnsi="Angsana New" w:hint="cs"/>
          <w:spacing w:val="-10"/>
          <w:sz w:val="30"/>
          <w:szCs w:val="30"/>
          <w:cs/>
        </w:rPr>
        <w:t>จนกว่า</w:t>
      </w:r>
      <w:r w:rsidR="00076FAF">
        <w:rPr>
          <w:rFonts w:ascii="Angsana New" w:hAnsi="Angsana New"/>
          <w:spacing w:val="-10"/>
          <w:sz w:val="30"/>
          <w:szCs w:val="30"/>
        </w:rPr>
        <w:br/>
      </w:r>
      <w:r w:rsidR="00076FAF" w:rsidRPr="00076FAF">
        <w:rPr>
          <w:rFonts w:ascii="Angsana New" w:hAnsi="Angsana New" w:hint="cs"/>
          <w:spacing w:val="-14"/>
          <w:sz w:val="30"/>
          <w:szCs w:val="30"/>
          <w:cs/>
        </w:rPr>
        <w:t>ทุน</w:t>
      </w:r>
      <w:r w:rsidRPr="00076FAF">
        <w:rPr>
          <w:rFonts w:ascii="Angsana New" w:hAnsi="Angsana New" w:hint="cs"/>
          <w:spacing w:val="-14"/>
          <w:sz w:val="30"/>
          <w:szCs w:val="30"/>
          <w:cs/>
        </w:rPr>
        <w:t>สำรองดังกล่าวมีจำนวนไม่น้อยกว่าร้อยละ</w:t>
      </w:r>
      <w:r w:rsidRPr="00076FAF">
        <w:rPr>
          <w:rFonts w:asciiTheme="majorBidi" w:hAnsiTheme="majorBidi"/>
          <w:spacing w:val="-14"/>
          <w:sz w:val="30"/>
          <w:szCs w:val="30"/>
          <w:cs/>
        </w:rPr>
        <w:t xml:space="preserve"> </w:t>
      </w:r>
      <w:r w:rsidRPr="00076FAF">
        <w:rPr>
          <w:rFonts w:asciiTheme="majorBidi" w:hAnsiTheme="majorBidi"/>
          <w:spacing w:val="-14"/>
          <w:sz w:val="30"/>
          <w:szCs w:val="30"/>
        </w:rPr>
        <w:t xml:space="preserve">10 </w:t>
      </w:r>
      <w:r w:rsidRPr="00076FAF">
        <w:rPr>
          <w:rFonts w:ascii="Angsana New" w:hAnsi="Angsana New" w:hint="cs"/>
          <w:spacing w:val="-14"/>
          <w:sz w:val="30"/>
          <w:szCs w:val="30"/>
          <w:cs/>
        </w:rPr>
        <w:t>ของทุนจดทะเบียน</w:t>
      </w:r>
      <w:r w:rsidRPr="00076FAF">
        <w:rPr>
          <w:rFonts w:asciiTheme="majorBidi" w:hAnsiTheme="majorBidi"/>
          <w:spacing w:val="-14"/>
          <w:sz w:val="30"/>
          <w:szCs w:val="30"/>
          <w:cs/>
        </w:rPr>
        <w:t xml:space="preserve"> </w:t>
      </w:r>
      <w:r w:rsidR="00076FAF" w:rsidRPr="00076FAF">
        <w:rPr>
          <w:rFonts w:ascii="Angsana New" w:hAnsi="Angsana New" w:hint="cs"/>
          <w:spacing w:val="-14"/>
          <w:sz w:val="30"/>
          <w:szCs w:val="30"/>
          <w:cs/>
        </w:rPr>
        <w:t>ทุนสำรองตามกฎหมาย</w:t>
      </w:r>
      <w:r w:rsidRPr="00076FAF">
        <w:rPr>
          <w:rFonts w:ascii="Angsana New" w:hAnsi="Angsana New" w:hint="cs"/>
          <w:spacing w:val="-14"/>
          <w:sz w:val="30"/>
          <w:szCs w:val="30"/>
          <w:cs/>
        </w:rPr>
        <w:t>นี้จะนำไปจ่ายเป็นเงินปันผลไม่ได้</w:t>
      </w:r>
    </w:p>
    <w:p w14:paraId="654DF7D8" w14:textId="7244F195" w:rsidR="00F2754B" w:rsidRPr="00055FF8" w:rsidRDefault="002D7DCE" w:rsidP="009525F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FB19884" w14:textId="77777777" w:rsidR="00F2754B" w:rsidRPr="00055FF8" w:rsidRDefault="00F2754B" w:rsidP="00D55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252995" w14:textId="4DFA0F40" w:rsidR="00F2754B" w:rsidRPr="00055FF8" w:rsidRDefault="00F2754B" w:rsidP="00EC5E3D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055FF8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ส่วนงานดำเนินงาน</w:t>
      </w:r>
    </w:p>
    <w:p w14:paraId="3B2409B7" w14:textId="77777777" w:rsidR="00460CCA" w:rsidRPr="00055FF8" w:rsidRDefault="00460CCA" w:rsidP="00D55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937D491" w14:textId="77777777" w:rsidR="00C51354" w:rsidRPr="00055FF8" w:rsidRDefault="00C51354" w:rsidP="00C51354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left="1080" w:right="20"/>
        <w:jc w:val="thaiDistribut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ผลการ</w:t>
      </w:r>
      <w:r w:rsidRPr="00055FF8">
        <w:rPr>
          <w:rFonts w:asciiTheme="majorBidi" w:hAnsiTheme="majorBidi" w:hint="cs"/>
          <w:spacing w:val="-6"/>
          <w:sz w:val="30"/>
          <w:szCs w:val="30"/>
          <w:cs/>
        </w:rPr>
        <w:t>ดำเนินงาน</w:t>
      </w:r>
      <w:r w:rsidRPr="00055FF8">
        <w:rPr>
          <w:rFonts w:ascii="Angsana New" w:hAnsi="Angsana New" w:hint="cs"/>
          <w:sz w:val="30"/>
          <w:szCs w:val="30"/>
          <w:cs/>
        </w:rPr>
        <w:t>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</w:t>
      </w:r>
    </w:p>
    <w:p w14:paraId="4286D21F" w14:textId="77777777" w:rsidR="00C51354" w:rsidRPr="00055FF8" w:rsidRDefault="00C51354" w:rsidP="00EC5E3D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left="108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75D11FEA" w14:textId="1F45597D" w:rsidR="002D7DCE" w:rsidRPr="00055FF8" w:rsidRDefault="002D7DCE" w:rsidP="00EC5E3D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left="1080" w:right="2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055FF8">
        <w:rPr>
          <w:rFonts w:asciiTheme="majorBidi" w:hAnsiTheme="majorBidi" w:hint="cs"/>
          <w:spacing w:val="-6"/>
          <w:sz w:val="30"/>
          <w:szCs w:val="30"/>
          <w:cs/>
        </w:rPr>
        <w:t>การดำเนินงานหลักของกลุ่มบริษัทมาจากธุรกิจหลักประเภทผลิตและจำหน่ายเหล็กแปรรูป และบริการดัดและ</w:t>
      </w:r>
      <w:r w:rsidRPr="00055FF8">
        <w:rPr>
          <w:rFonts w:asciiTheme="majorBidi" w:hAnsiTheme="majorBidi"/>
          <w:spacing w:val="-6"/>
          <w:sz w:val="30"/>
          <w:szCs w:val="30"/>
          <w:cs/>
        </w:rPr>
        <w:br/>
      </w:r>
      <w:r w:rsidRPr="00055FF8">
        <w:rPr>
          <w:rFonts w:asciiTheme="majorBidi" w:hAnsiTheme="majorBidi" w:hint="cs"/>
          <w:spacing w:val="-6"/>
          <w:sz w:val="30"/>
          <w:szCs w:val="30"/>
          <w:cs/>
        </w:rPr>
        <w:t>แปลงสภาพ โดยที่กลุ่มบริษัทมีส่วนงานทางภูมิศาสตร์เพียงส่วนงานเดียวเนื่องจากกลุ่มบริษัทดำเนินธุรกิจเฉพาะในประเทศไทยเท่านั้น</w:t>
      </w:r>
    </w:p>
    <w:p w14:paraId="7FBB1392" w14:textId="5325BD4C" w:rsidR="002C4EA9" w:rsidRPr="00055FF8" w:rsidRDefault="002C4EA9" w:rsidP="00A64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E4BFFE0" w14:textId="013C53E2" w:rsidR="002D7DCE" w:rsidRPr="00055FF8" w:rsidRDefault="002D7DCE" w:rsidP="00EC5E3D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055FF8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  <w:r w:rsidRPr="00055FF8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</w:p>
    <w:p w14:paraId="026AAAA5" w14:textId="77777777" w:rsidR="00751072" w:rsidRPr="00055FF8" w:rsidRDefault="00751072" w:rsidP="002C4EA9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left="1080" w:right="20"/>
        <w:jc w:val="thaiDistribute"/>
        <w:rPr>
          <w:rFonts w:asciiTheme="majorBidi" w:hAnsiTheme="majorBidi"/>
          <w:spacing w:val="-6"/>
          <w:sz w:val="24"/>
          <w:szCs w:val="24"/>
        </w:rPr>
      </w:pPr>
    </w:p>
    <w:p w14:paraId="64A3E8AC" w14:textId="1C860928" w:rsidR="002D7DCE" w:rsidRPr="00055FF8" w:rsidRDefault="002D7DCE" w:rsidP="00751072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left="1080" w:right="20"/>
        <w:jc w:val="thaiDistribute"/>
        <w:rPr>
          <w:rFonts w:asciiTheme="majorBidi" w:hAnsiTheme="majorBidi"/>
          <w:spacing w:val="-6"/>
          <w:sz w:val="30"/>
          <w:szCs w:val="30"/>
        </w:rPr>
      </w:pPr>
      <w:bookmarkStart w:id="7" w:name="_Hlk127825124"/>
      <w:r w:rsidRPr="00055FF8">
        <w:rPr>
          <w:rFonts w:asciiTheme="majorBidi" w:hAnsiTheme="majorBidi" w:hint="cs"/>
          <w:spacing w:val="-6"/>
          <w:sz w:val="30"/>
          <w:szCs w:val="30"/>
          <w:cs/>
        </w:rPr>
        <w:t>รายได้จากลูกค้า</w:t>
      </w:r>
      <w:r w:rsidR="00751867" w:rsidRPr="00055FF8">
        <w:rPr>
          <w:rFonts w:asciiTheme="majorBidi" w:hAnsiTheme="majorBidi" w:hint="cs"/>
          <w:spacing w:val="-6"/>
          <w:sz w:val="30"/>
          <w:szCs w:val="30"/>
          <w:cs/>
        </w:rPr>
        <w:t>รายใหญ่</w:t>
      </w:r>
      <w:r w:rsidR="007C26BF" w:rsidRPr="00055FF8">
        <w:rPr>
          <w:rFonts w:asciiTheme="majorBidi" w:hAnsiTheme="majorBidi" w:hint="cs"/>
          <w:spacing w:val="-6"/>
          <w:sz w:val="30"/>
          <w:szCs w:val="30"/>
          <w:cs/>
        </w:rPr>
        <w:t>สอง</w:t>
      </w:r>
      <w:r w:rsidRPr="00055FF8">
        <w:rPr>
          <w:rFonts w:asciiTheme="majorBidi" w:hAnsiTheme="majorBidi" w:hint="cs"/>
          <w:spacing w:val="-6"/>
          <w:sz w:val="30"/>
          <w:szCs w:val="30"/>
          <w:cs/>
        </w:rPr>
        <w:t>รายของ</w:t>
      </w:r>
      <w:r w:rsidR="0090068D" w:rsidRPr="00055FF8">
        <w:rPr>
          <w:rFonts w:asciiTheme="majorBidi" w:hAnsiTheme="majorBidi" w:hint="cs"/>
          <w:spacing w:val="-6"/>
          <w:sz w:val="30"/>
          <w:szCs w:val="30"/>
          <w:cs/>
        </w:rPr>
        <w:t>กลุ่ม</w:t>
      </w:r>
      <w:r w:rsidRPr="00055FF8">
        <w:rPr>
          <w:rFonts w:asciiTheme="majorBidi" w:hAnsiTheme="majorBidi" w:hint="cs"/>
          <w:spacing w:val="-6"/>
          <w:sz w:val="30"/>
          <w:szCs w:val="30"/>
          <w:cs/>
        </w:rPr>
        <w:t>บริษัท</w:t>
      </w:r>
      <w:bookmarkStart w:id="8" w:name="_Hlk127825176"/>
      <w:r w:rsidR="00460CCA" w:rsidRPr="00055FF8">
        <w:rPr>
          <w:rFonts w:asciiTheme="majorBidi" w:hAnsiTheme="majorBidi" w:hint="cs"/>
          <w:spacing w:val="-6"/>
          <w:sz w:val="30"/>
          <w:szCs w:val="30"/>
          <w:cs/>
        </w:rPr>
        <w:t>และบริษัท</w:t>
      </w:r>
      <w:bookmarkEnd w:id="8"/>
      <w:r w:rsidR="00751867" w:rsidRPr="00055FF8">
        <w:rPr>
          <w:rFonts w:asciiTheme="majorBidi" w:hAnsiTheme="majorBidi" w:hint="cs"/>
          <w:spacing w:val="-6"/>
          <w:sz w:val="30"/>
          <w:szCs w:val="30"/>
          <w:cs/>
        </w:rPr>
        <w:t xml:space="preserve">มีจำนวน </w:t>
      </w:r>
      <w:bookmarkEnd w:id="7"/>
      <w:r w:rsidR="003C7CC2" w:rsidRPr="00055FF8">
        <w:rPr>
          <w:rFonts w:asciiTheme="majorBidi" w:hAnsiTheme="majorBidi"/>
          <w:spacing w:val="-6"/>
          <w:sz w:val="30"/>
          <w:szCs w:val="30"/>
        </w:rPr>
        <w:t>2,</w:t>
      </w:r>
      <w:r w:rsidR="001A0720" w:rsidRPr="00055FF8">
        <w:rPr>
          <w:rFonts w:asciiTheme="majorBidi" w:hAnsiTheme="majorBidi"/>
          <w:spacing w:val="-6"/>
          <w:sz w:val="30"/>
          <w:szCs w:val="30"/>
        </w:rPr>
        <w:t>331.0</w:t>
      </w:r>
      <w:r w:rsidR="009A2BA1" w:rsidRPr="00055FF8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055FF8">
        <w:rPr>
          <w:rFonts w:asciiTheme="majorBidi" w:hAnsiTheme="majorBidi" w:hint="cs"/>
          <w:spacing w:val="-6"/>
          <w:sz w:val="30"/>
          <w:szCs w:val="30"/>
          <w:cs/>
        </w:rPr>
        <w:t xml:space="preserve">ล้านบาท </w:t>
      </w:r>
      <w:r w:rsidRPr="00055FF8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(</w:t>
      </w:r>
      <w:r w:rsidRPr="00055FF8">
        <w:rPr>
          <w:rFonts w:asciiTheme="majorBidi" w:hAnsiTheme="majorBidi"/>
          <w:i/>
          <w:iCs/>
          <w:spacing w:val="-6"/>
          <w:sz w:val="30"/>
          <w:szCs w:val="30"/>
        </w:rPr>
        <w:t>25</w:t>
      </w:r>
      <w:r w:rsidRPr="00055FF8">
        <w:rPr>
          <w:rFonts w:asciiTheme="majorBidi" w:hAnsiTheme="majorBidi" w:hint="cs"/>
          <w:i/>
          <w:iCs/>
          <w:spacing w:val="-6"/>
          <w:sz w:val="30"/>
          <w:szCs w:val="30"/>
        </w:rPr>
        <w:t>6</w:t>
      </w:r>
      <w:r w:rsidR="001A0720" w:rsidRPr="00055FF8">
        <w:rPr>
          <w:rFonts w:asciiTheme="majorBidi" w:hAnsiTheme="majorBidi"/>
          <w:i/>
          <w:iCs/>
          <w:spacing w:val="-6"/>
          <w:sz w:val="30"/>
          <w:szCs w:val="30"/>
        </w:rPr>
        <w:t>6</w:t>
      </w:r>
      <w:r w:rsidRPr="00055FF8">
        <w:rPr>
          <w:rFonts w:asciiTheme="majorBidi" w:hAnsiTheme="majorBidi"/>
          <w:i/>
          <w:iCs/>
          <w:spacing w:val="-6"/>
          <w:sz w:val="30"/>
          <w:szCs w:val="30"/>
        </w:rPr>
        <w:t>:</w:t>
      </w:r>
      <w:r w:rsidRPr="00055FF8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 xml:space="preserve"> </w:t>
      </w:r>
      <w:r w:rsidR="00751867" w:rsidRPr="00055FF8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รายได้จากลูกค้า</w:t>
      </w:r>
      <w:r w:rsidR="00D53BDD" w:rsidRPr="00055FF8">
        <w:rPr>
          <w:rFonts w:asciiTheme="majorBidi" w:hAnsiTheme="majorBidi"/>
          <w:i/>
          <w:iCs/>
          <w:spacing w:val="-6"/>
          <w:sz w:val="30"/>
          <w:szCs w:val="30"/>
        </w:rPr>
        <w:br/>
      </w:r>
      <w:r w:rsidR="00751867" w:rsidRPr="00055FF8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รายใหญ่สองรายของกลุ่มบริษัทและบริษัทมีจำนวน</w:t>
      </w:r>
      <w:r w:rsidR="00751867" w:rsidRPr="00055FF8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="009C6BE1" w:rsidRPr="00055FF8">
        <w:rPr>
          <w:rFonts w:asciiTheme="majorBidi" w:hAnsiTheme="majorBidi"/>
          <w:i/>
          <w:iCs/>
          <w:spacing w:val="-6"/>
          <w:sz w:val="30"/>
          <w:szCs w:val="30"/>
        </w:rPr>
        <w:t>2</w:t>
      </w:r>
      <w:r w:rsidR="00AD147F" w:rsidRPr="00055FF8">
        <w:rPr>
          <w:rFonts w:asciiTheme="majorBidi" w:hAnsiTheme="majorBidi"/>
          <w:i/>
          <w:iCs/>
          <w:spacing w:val="-6"/>
          <w:sz w:val="30"/>
          <w:szCs w:val="30"/>
        </w:rPr>
        <w:t>,</w:t>
      </w:r>
      <w:r w:rsidR="009C6BE1" w:rsidRPr="00055FF8">
        <w:rPr>
          <w:rFonts w:asciiTheme="majorBidi" w:hAnsiTheme="majorBidi"/>
          <w:i/>
          <w:iCs/>
          <w:spacing w:val="-6"/>
          <w:sz w:val="30"/>
          <w:szCs w:val="30"/>
        </w:rPr>
        <w:t>2</w:t>
      </w:r>
      <w:r w:rsidR="00E1454D" w:rsidRPr="00055FF8">
        <w:rPr>
          <w:rFonts w:asciiTheme="majorBidi" w:hAnsiTheme="majorBidi"/>
          <w:i/>
          <w:iCs/>
          <w:spacing w:val="-6"/>
          <w:sz w:val="30"/>
          <w:szCs w:val="30"/>
        </w:rPr>
        <w:t>67.8</w:t>
      </w:r>
      <w:r w:rsidR="00AD147F" w:rsidRPr="00055FF8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055FF8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ล้านบาท)</w:t>
      </w:r>
      <w:r w:rsidRPr="00055FF8">
        <w:rPr>
          <w:rFonts w:asciiTheme="majorBidi" w:hAnsiTheme="majorBidi" w:hint="cs"/>
          <w:spacing w:val="-6"/>
          <w:sz w:val="30"/>
          <w:szCs w:val="30"/>
          <w:cs/>
        </w:rPr>
        <w:t xml:space="preserve"> จากรายได้รวมของ</w:t>
      </w:r>
      <w:r w:rsidR="0090068D" w:rsidRPr="00055FF8">
        <w:rPr>
          <w:rFonts w:asciiTheme="majorBidi" w:hAnsiTheme="majorBidi" w:hint="cs"/>
          <w:spacing w:val="-6"/>
          <w:sz w:val="30"/>
          <w:szCs w:val="30"/>
          <w:cs/>
        </w:rPr>
        <w:t>กลุ่ม</w:t>
      </w:r>
      <w:r w:rsidRPr="00055FF8">
        <w:rPr>
          <w:rFonts w:asciiTheme="majorBidi" w:hAnsiTheme="majorBidi" w:hint="cs"/>
          <w:spacing w:val="-6"/>
          <w:sz w:val="30"/>
          <w:szCs w:val="30"/>
          <w:cs/>
        </w:rPr>
        <w:t>บริษัท</w:t>
      </w:r>
      <w:r w:rsidR="00751867" w:rsidRPr="00055FF8">
        <w:rPr>
          <w:rFonts w:asciiTheme="majorBidi" w:hAnsiTheme="majorBidi" w:hint="cs"/>
          <w:spacing w:val="-6"/>
          <w:sz w:val="30"/>
          <w:szCs w:val="30"/>
          <w:cs/>
        </w:rPr>
        <w:t>และบริษัท</w:t>
      </w:r>
    </w:p>
    <w:p w14:paraId="3D000AF9" w14:textId="77777777" w:rsidR="00414A1E" w:rsidRPr="00055FF8" w:rsidRDefault="00414A1E" w:rsidP="00751072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left="108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25422283" w14:textId="77777777" w:rsidR="00A16D2F" w:rsidRPr="00055FF8" w:rsidRDefault="00A16D2F" w:rsidP="00A16D2F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055FF8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สิทธิประโยชน์จากการส่งเสริมการลงทุน</w:t>
      </w:r>
      <w:r w:rsidRPr="00055FF8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</w:p>
    <w:p w14:paraId="7532BC67" w14:textId="77777777" w:rsidR="00A16D2F" w:rsidRPr="00055FF8" w:rsidRDefault="00A16D2F" w:rsidP="006E3D31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left="108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000A4693" w14:textId="2C7D7532" w:rsidR="003768AB" w:rsidRPr="00055FF8" w:rsidRDefault="00A16D2F" w:rsidP="00A16D2F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left="1080" w:right="2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055FF8">
        <w:rPr>
          <w:rFonts w:asciiTheme="majorBidi" w:hAnsiTheme="majorBidi" w:hint="cs"/>
          <w:spacing w:val="-6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บริษัทได้รับบัตรส่งเสริมการลงทุนจากสำนักงานคณะกรรมการส่งเสริมการลงทุนสำหรับเพื่อปรับปรุง</w:t>
      </w:r>
      <w:r w:rsidRPr="00055FF8">
        <w:rPr>
          <w:rFonts w:asciiTheme="majorBidi" w:hAnsiTheme="majorBidi" w:hint="cs"/>
          <w:spacing w:val="-12"/>
          <w:sz w:val="30"/>
          <w:szCs w:val="30"/>
          <w:cs/>
        </w:rPr>
        <w:t>ประสิทธิภาพการผลิต</w:t>
      </w:r>
      <w:r w:rsidRPr="00055FF8">
        <w:rPr>
          <w:rFonts w:asciiTheme="majorBidi" w:hAnsiTheme="majorBidi"/>
          <w:spacing w:val="-12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pacing w:val="-12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055FF8">
        <w:rPr>
          <w:rFonts w:asciiTheme="majorBidi" w:hAnsiTheme="majorBidi"/>
          <w:spacing w:val="-12"/>
          <w:sz w:val="30"/>
          <w:szCs w:val="30"/>
          <w:cs/>
        </w:rPr>
        <w:t>/</w:t>
      </w:r>
      <w:r w:rsidRPr="00055FF8">
        <w:rPr>
          <w:rFonts w:asciiTheme="majorBidi" w:hAnsiTheme="majorBidi" w:hint="cs"/>
          <w:spacing w:val="-12"/>
          <w:sz w:val="30"/>
          <w:szCs w:val="30"/>
          <w:cs/>
        </w:rPr>
        <w:t>หรือลดหย่อนภาษีเงินได้</w:t>
      </w:r>
      <w:r w:rsidRPr="00055FF8">
        <w:rPr>
          <w:rFonts w:asciiTheme="majorBidi" w:hAnsiTheme="majorBidi"/>
          <w:spacing w:val="-12"/>
          <w:sz w:val="30"/>
          <w:szCs w:val="30"/>
        </w:rPr>
        <w:br/>
      </w:r>
      <w:r w:rsidRPr="00055FF8">
        <w:rPr>
          <w:rFonts w:asciiTheme="majorBidi" w:hAnsiTheme="majorBidi" w:hint="cs"/>
          <w:spacing w:val="-12"/>
          <w:sz w:val="30"/>
          <w:szCs w:val="30"/>
          <w:cs/>
        </w:rPr>
        <w:t>นิติบุคคล</w:t>
      </w:r>
      <w:r w:rsidRPr="00055FF8">
        <w:rPr>
          <w:rFonts w:asciiTheme="majorBidi" w:hAnsiTheme="majorBidi" w:hint="cs"/>
          <w:spacing w:val="-6"/>
          <w:sz w:val="30"/>
          <w:szCs w:val="30"/>
          <w:cs/>
        </w:rPr>
        <w:t>สำหรับกำไรสุทธิที่ได้จากการประกอบกิจการที่ได้รับการส่งเสริมตามระยะเวลา</w:t>
      </w:r>
      <w:r w:rsidRPr="00055FF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pacing w:val="-6"/>
          <w:sz w:val="30"/>
          <w:szCs w:val="30"/>
          <w:cs/>
        </w:rPr>
        <w:t>เงื่อนไขและข้อกำหนดที่ระบุในบัตรส่งเสริมการลงทุน</w:t>
      </w:r>
    </w:p>
    <w:p w14:paraId="6405D029" w14:textId="14E93DB1" w:rsidR="003A48F5" w:rsidRPr="00055FF8" w:rsidRDefault="003A48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pacing w:val="-6"/>
          <w:sz w:val="30"/>
          <w:szCs w:val="30"/>
          <w:cs/>
        </w:rPr>
      </w:pPr>
      <w:r w:rsidRPr="00055FF8">
        <w:rPr>
          <w:rFonts w:asciiTheme="majorBidi" w:hAnsiTheme="majorBidi"/>
          <w:spacing w:val="-6"/>
          <w:sz w:val="30"/>
          <w:szCs w:val="30"/>
          <w:cs/>
        </w:rPr>
        <w:br w:type="page"/>
      </w:r>
    </w:p>
    <w:p w14:paraId="2403CEFB" w14:textId="6D96E63E" w:rsidR="00BC705B" w:rsidRPr="00055FF8" w:rsidRDefault="009F01BF" w:rsidP="00C4775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lastRenderedPageBreak/>
        <w:t>ค่าใช้จ่ายตามธรรมชาติ</w:t>
      </w:r>
    </w:p>
    <w:p w14:paraId="5F6EB49E" w14:textId="11BDC3C7" w:rsidR="009C6632" w:rsidRPr="00055FF8" w:rsidRDefault="009C6632" w:rsidP="00744470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left="1080" w:right="20"/>
        <w:jc w:val="thaiDistribute"/>
        <w:rPr>
          <w:rFonts w:asciiTheme="majorBidi" w:hAnsiTheme="majorBidi"/>
          <w:spacing w:val="-6"/>
          <w:sz w:val="30"/>
          <w:szCs w:val="30"/>
          <w:cs/>
        </w:rPr>
      </w:pPr>
    </w:p>
    <w:tbl>
      <w:tblPr>
        <w:tblW w:w="9200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329"/>
        <w:gridCol w:w="809"/>
        <w:gridCol w:w="1044"/>
        <w:gridCol w:w="270"/>
        <w:gridCol w:w="1084"/>
        <w:gridCol w:w="270"/>
        <w:gridCol w:w="1080"/>
        <w:gridCol w:w="270"/>
        <w:gridCol w:w="1044"/>
      </w:tblGrid>
      <w:tr w:rsidR="001814A6" w:rsidRPr="00055FF8" w14:paraId="3ED8717D" w14:textId="77777777" w:rsidTr="0014613B">
        <w:trPr>
          <w:tblHeader/>
        </w:trPr>
        <w:tc>
          <w:tcPr>
            <w:tcW w:w="3329" w:type="dxa"/>
            <w:shd w:val="clear" w:color="auto" w:fill="FFFFFF"/>
          </w:tcPr>
          <w:p w14:paraId="600158F1" w14:textId="77777777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809" w:type="dxa"/>
            <w:shd w:val="clear" w:color="auto" w:fill="FFFFFF"/>
          </w:tcPr>
          <w:p w14:paraId="6B871A9C" w14:textId="77777777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98" w:type="dxa"/>
            <w:gridSpan w:val="3"/>
            <w:shd w:val="clear" w:color="auto" w:fill="FFFFFF"/>
          </w:tcPr>
          <w:p w14:paraId="4878B6C8" w14:textId="49E183B9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FFFFFF"/>
          </w:tcPr>
          <w:p w14:paraId="5A0903C0" w14:textId="77777777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4" w:type="dxa"/>
            <w:gridSpan w:val="3"/>
            <w:shd w:val="clear" w:color="auto" w:fill="FFFFFF"/>
          </w:tcPr>
          <w:p w14:paraId="26E1C893" w14:textId="693D6894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55FF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814A6" w:rsidRPr="00055FF8" w14:paraId="7BE15FE3" w14:textId="77777777" w:rsidTr="0014613B">
        <w:trPr>
          <w:tblHeader/>
        </w:trPr>
        <w:tc>
          <w:tcPr>
            <w:tcW w:w="3329" w:type="dxa"/>
            <w:shd w:val="clear" w:color="auto" w:fill="FFFFFF"/>
          </w:tcPr>
          <w:p w14:paraId="1086AA32" w14:textId="77777777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09" w:type="dxa"/>
            <w:shd w:val="clear" w:color="auto" w:fill="FFFFFF"/>
          </w:tcPr>
          <w:p w14:paraId="6B4A36D1" w14:textId="713DDF2D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2C3B0989" w14:textId="6630E736" w:rsidR="001814A6" w:rsidRPr="00055FF8" w:rsidRDefault="0018302A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0437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6FE99C57" w14:textId="77777777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FFFFFF"/>
            <w:vAlign w:val="center"/>
          </w:tcPr>
          <w:p w14:paraId="701FB20F" w14:textId="063A04C5" w:rsidR="001814A6" w:rsidRPr="00055FF8" w:rsidRDefault="00EE0437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FFFFFF"/>
          </w:tcPr>
          <w:p w14:paraId="0AFEDE6A" w14:textId="77777777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EA750D0" w14:textId="17737055" w:rsidR="001814A6" w:rsidRPr="00055FF8" w:rsidRDefault="00EE0437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23D42045" w14:textId="77777777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14:paraId="1BE6AF57" w14:textId="509E5A81" w:rsidR="001814A6" w:rsidRPr="00055FF8" w:rsidRDefault="00EE0437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814A6" w:rsidRPr="00055FF8" w14:paraId="54770F97" w14:textId="77777777" w:rsidTr="0014613B">
        <w:trPr>
          <w:tblHeader/>
        </w:trPr>
        <w:tc>
          <w:tcPr>
            <w:tcW w:w="3329" w:type="dxa"/>
          </w:tcPr>
          <w:p w14:paraId="10288C04" w14:textId="77777777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09" w:type="dxa"/>
          </w:tcPr>
          <w:p w14:paraId="5DAB28A1" w14:textId="6DA7AA8C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2" w:type="dxa"/>
            <w:gridSpan w:val="7"/>
          </w:tcPr>
          <w:p w14:paraId="7D5C2EA9" w14:textId="1925E411" w:rsidR="001814A6" w:rsidRPr="00055FF8" w:rsidRDefault="001814A6" w:rsidP="00C0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055FF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55FF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E0437" w:rsidRPr="00055FF8" w14:paraId="2C67C2E3" w14:textId="77777777" w:rsidTr="0014613B">
        <w:trPr>
          <w:trHeight w:val="335"/>
        </w:trPr>
        <w:tc>
          <w:tcPr>
            <w:tcW w:w="3329" w:type="dxa"/>
          </w:tcPr>
          <w:p w14:paraId="03849170" w14:textId="4C818E4C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spacing w:val="-6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09" w:type="dxa"/>
            <w:vAlign w:val="bottom"/>
          </w:tcPr>
          <w:p w14:paraId="38461762" w14:textId="77777777" w:rsidR="00EE0437" w:rsidRPr="00055FF8" w:rsidRDefault="00EE0437" w:rsidP="00EE0437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250C50AD" w14:textId="4085A81A" w:rsidR="00EE0437" w:rsidRPr="00055FF8" w:rsidRDefault="00DE7026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74A51"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2B7162"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0,239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47FB950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12F5224F" w14:textId="18A8A267" w:rsidR="00EE0437" w:rsidRPr="00055FF8" w:rsidRDefault="00DE7026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E0437"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154,058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131E7EB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9B1D8D" w14:textId="5EEFC6C5" w:rsidR="00EE0437" w:rsidRPr="00055FF8" w:rsidRDefault="00DE7026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</w:t>
            </w:r>
            <w:r w:rsidR="00C74A51"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83</w:t>
            </w:r>
            <w:r w:rsidR="00C74A51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B7162"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255</w:t>
            </w:r>
            <w:r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3C99BBE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0868829F" w14:textId="10FF32EF" w:rsidR="00EE0437" w:rsidRPr="00055FF8" w:rsidRDefault="00DE7026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E0437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157,828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E0437" w:rsidRPr="00055FF8" w14:paraId="75C76D23" w14:textId="77777777" w:rsidTr="0014613B">
        <w:trPr>
          <w:trHeight w:val="335"/>
        </w:trPr>
        <w:tc>
          <w:tcPr>
            <w:tcW w:w="3329" w:type="dxa"/>
          </w:tcPr>
          <w:p w14:paraId="5B243E9A" w14:textId="3E6E4FBE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360" w:lineRule="exact"/>
              <w:ind w:left="180" w:hanging="180"/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pacing w:val="-6"/>
                <w:sz w:val="30"/>
                <w:szCs w:val="30"/>
                <w:cs/>
              </w:rPr>
              <w:t>ซื้อสินค้าสำเร็จรูปและวัตถุดิบใช้ไป</w:t>
            </w:r>
          </w:p>
        </w:tc>
        <w:tc>
          <w:tcPr>
            <w:tcW w:w="809" w:type="dxa"/>
            <w:vAlign w:val="bottom"/>
          </w:tcPr>
          <w:p w14:paraId="18828BC4" w14:textId="77777777" w:rsidR="00EE0437" w:rsidRPr="00055FF8" w:rsidRDefault="00EE0437" w:rsidP="00EE0437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63388E4E" w14:textId="29EB8AB6" w:rsidR="00EE0437" w:rsidRPr="00055FF8" w:rsidRDefault="00641A30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="00FB68DD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790</w:t>
            </w:r>
            <w:r w:rsidR="002B7162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B68DD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270" w:type="dxa"/>
          </w:tcPr>
          <w:p w14:paraId="0BB837B5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53DC76A" w14:textId="72E4AF98" w:rsidR="00EE0437" w:rsidRPr="00055FF8" w:rsidRDefault="00EE04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="00FB68DD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B68DD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058</w:t>
            </w:r>
          </w:p>
        </w:tc>
        <w:tc>
          <w:tcPr>
            <w:tcW w:w="270" w:type="dxa"/>
          </w:tcPr>
          <w:p w14:paraId="1E17EAE0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9A6427" w14:textId="7BF76D38" w:rsidR="00EE0437" w:rsidRPr="00055FF8" w:rsidRDefault="00807E62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</w:t>
            </w:r>
            <w:r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FB68DD"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756</w:t>
            </w:r>
            <w:r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FB68DD"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70</w:t>
            </w:r>
            <w:r w:rsidR="002B7162"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C00D84D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0776DB4A" w14:textId="4C23DE85" w:rsidR="00EE0437" w:rsidRPr="00055FF8" w:rsidRDefault="00EE04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="00FB68DD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386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B68DD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580</w:t>
            </w:r>
          </w:p>
        </w:tc>
      </w:tr>
      <w:tr w:rsidR="00EE0437" w:rsidRPr="00055FF8" w14:paraId="1F6C42DC" w14:textId="77777777" w:rsidTr="0014613B">
        <w:tc>
          <w:tcPr>
            <w:tcW w:w="3329" w:type="dxa"/>
          </w:tcPr>
          <w:p w14:paraId="1AF87A08" w14:textId="406D7398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360" w:lineRule="exact"/>
              <w:ind w:left="180" w:hanging="180"/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pacing w:val="-6"/>
                <w:sz w:val="30"/>
                <w:szCs w:val="30"/>
                <w:cs/>
              </w:rPr>
              <w:t>ค่าจ้างผลิตสินค้า</w:t>
            </w:r>
          </w:p>
        </w:tc>
        <w:tc>
          <w:tcPr>
            <w:tcW w:w="809" w:type="dxa"/>
            <w:vAlign w:val="bottom"/>
          </w:tcPr>
          <w:p w14:paraId="496E572D" w14:textId="77777777" w:rsidR="00EE0437" w:rsidRPr="00055FF8" w:rsidRDefault="00EE0437" w:rsidP="00EE0437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2913441F" w14:textId="4A911C53" w:rsidR="00EE0437" w:rsidRPr="00055FF8" w:rsidRDefault="00C74A51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71,350</w:t>
            </w:r>
          </w:p>
        </w:tc>
        <w:tc>
          <w:tcPr>
            <w:tcW w:w="270" w:type="dxa"/>
          </w:tcPr>
          <w:p w14:paraId="63292CE1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DABA8DA" w14:textId="3B93619F" w:rsidR="00EE0437" w:rsidRPr="00055FF8" w:rsidRDefault="00EE04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632,979</w:t>
            </w:r>
          </w:p>
        </w:tc>
        <w:tc>
          <w:tcPr>
            <w:tcW w:w="270" w:type="dxa"/>
          </w:tcPr>
          <w:p w14:paraId="7D79895C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978A47" w14:textId="45269407" w:rsidR="00EE0437" w:rsidRPr="00055FF8" w:rsidRDefault="00C74A51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71,350</w:t>
            </w:r>
          </w:p>
        </w:tc>
        <w:tc>
          <w:tcPr>
            <w:tcW w:w="270" w:type="dxa"/>
          </w:tcPr>
          <w:p w14:paraId="62A0A95F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488E8AB6" w14:textId="1991AE98" w:rsidR="00EE0437" w:rsidRPr="00055FF8" w:rsidRDefault="00EE04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632,864</w:t>
            </w:r>
          </w:p>
        </w:tc>
      </w:tr>
      <w:tr w:rsidR="00EE0437" w:rsidRPr="00055FF8" w14:paraId="2EF7DBEA" w14:textId="77777777" w:rsidTr="0014613B">
        <w:tc>
          <w:tcPr>
            <w:tcW w:w="3329" w:type="dxa"/>
          </w:tcPr>
          <w:p w14:paraId="1A291CA7" w14:textId="7142BDA5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9" w:name="_Hlk127539683"/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bookmarkEnd w:id="9"/>
          </w:p>
        </w:tc>
        <w:tc>
          <w:tcPr>
            <w:tcW w:w="809" w:type="dxa"/>
            <w:vAlign w:val="bottom"/>
          </w:tcPr>
          <w:p w14:paraId="662DB00B" w14:textId="77777777" w:rsidR="00EE0437" w:rsidRPr="00055FF8" w:rsidRDefault="00EE0437" w:rsidP="00EE0437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363D02EB" w14:textId="3BF868A8" w:rsidR="00EE0437" w:rsidRPr="00055FF8" w:rsidRDefault="00C74A51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154,858</w:t>
            </w:r>
          </w:p>
        </w:tc>
        <w:tc>
          <w:tcPr>
            <w:tcW w:w="270" w:type="dxa"/>
          </w:tcPr>
          <w:p w14:paraId="5DA5B973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9C866F1" w14:textId="59BBB2AE" w:rsidR="00EE0437" w:rsidRPr="00055FF8" w:rsidRDefault="00EE04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145,472</w:t>
            </w:r>
          </w:p>
        </w:tc>
        <w:tc>
          <w:tcPr>
            <w:tcW w:w="270" w:type="dxa"/>
          </w:tcPr>
          <w:p w14:paraId="5821F02F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8239A" w14:textId="7409A5E2" w:rsidR="00EE0437" w:rsidRPr="00055FF8" w:rsidRDefault="00C74A51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146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773</w:t>
            </w:r>
          </w:p>
        </w:tc>
        <w:tc>
          <w:tcPr>
            <w:tcW w:w="270" w:type="dxa"/>
          </w:tcPr>
          <w:p w14:paraId="384A8D55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1F1CCD2C" w14:textId="30B32F2B" w:rsidR="00EE0437" w:rsidRPr="00055FF8" w:rsidRDefault="00EE04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134,267</w:t>
            </w:r>
          </w:p>
        </w:tc>
      </w:tr>
      <w:tr w:rsidR="00EE0437" w:rsidRPr="00055FF8" w14:paraId="454019FE" w14:textId="77777777" w:rsidTr="0014613B">
        <w:tc>
          <w:tcPr>
            <w:tcW w:w="3329" w:type="dxa"/>
          </w:tcPr>
          <w:p w14:paraId="23AC4FFD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09" w:type="dxa"/>
            <w:vAlign w:val="bottom"/>
          </w:tcPr>
          <w:p w14:paraId="602D7BF5" w14:textId="77777777" w:rsidR="00EE0437" w:rsidRPr="00055FF8" w:rsidRDefault="00EE0437" w:rsidP="00EE0437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2D018E41" w14:textId="7FFDCF85" w:rsidR="00EE0437" w:rsidRPr="00055FF8" w:rsidRDefault="00B41C6A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85,904</w:t>
            </w:r>
          </w:p>
        </w:tc>
        <w:tc>
          <w:tcPr>
            <w:tcW w:w="270" w:type="dxa"/>
          </w:tcPr>
          <w:p w14:paraId="2FBB1E9E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892666B" w14:textId="1887CD17" w:rsidR="00EE0437" w:rsidRPr="00055FF8" w:rsidRDefault="00EE04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89,019</w:t>
            </w:r>
          </w:p>
        </w:tc>
        <w:tc>
          <w:tcPr>
            <w:tcW w:w="270" w:type="dxa"/>
          </w:tcPr>
          <w:p w14:paraId="636FFA99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EDB6B7" w14:textId="52AF58C3" w:rsidR="00EE0437" w:rsidRPr="00055FF8" w:rsidRDefault="00F50C8C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85</w:t>
            </w:r>
            <w:r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128</w:t>
            </w:r>
          </w:p>
        </w:tc>
        <w:tc>
          <w:tcPr>
            <w:tcW w:w="270" w:type="dxa"/>
          </w:tcPr>
          <w:p w14:paraId="0F878358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5CC679EB" w14:textId="66383FF1" w:rsidR="00EE0437" w:rsidRPr="00055FF8" w:rsidRDefault="00EE04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87,847</w:t>
            </w:r>
          </w:p>
        </w:tc>
      </w:tr>
      <w:tr w:rsidR="00EE0437" w:rsidRPr="00055FF8" w14:paraId="3B158EF1" w14:textId="77777777" w:rsidTr="0014613B">
        <w:tc>
          <w:tcPr>
            <w:tcW w:w="3329" w:type="dxa"/>
          </w:tcPr>
          <w:p w14:paraId="287B0D87" w14:textId="6F5DDF5B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pacing w:val="-6"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="Angsana New" w:hint="cs"/>
                <w:spacing w:val="-6"/>
                <w:sz w:val="30"/>
                <w:szCs w:val="30"/>
                <w:cs/>
              </w:rPr>
              <w:t>กลับรายการ</w:t>
            </w:r>
            <w:r w:rsidRPr="00055FF8">
              <w:rPr>
                <w:rFonts w:asciiTheme="majorBidi" w:hAnsiTheme="majorBidi" w:cs="Angsana New"/>
                <w:spacing w:val="-6"/>
                <w:sz w:val="30"/>
                <w:szCs w:val="30"/>
              </w:rPr>
              <w:t xml:space="preserve">) </w:t>
            </w:r>
            <w:r w:rsidRPr="00055FF8">
              <w:rPr>
                <w:rFonts w:asciiTheme="majorBidi" w:hAnsiTheme="majorBidi" w:cs="Angsana New" w:hint="cs"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ผลขาดทุนด้านเครดิตที่คาดว่าจะเกิดขึ้นของลูกหนี้การค้าและลูกหนี้อื่น</w:t>
            </w:r>
          </w:p>
        </w:tc>
        <w:tc>
          <w:tcPr>
            <w:tcW w:w="809" w:type="dxa"/>
            <w:vAlign w:val="bottom"/>
          </w:tcPr>
          <w:p w14:paraId="36914D6F" w14:textId="6517434C" w:rsidR="00EE0437" w:rsidRPr="00055FF8" w:rsidRDefault="00EE0437" w:rsidP="00EE0437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44" w:type="dxa"/>
            <w:vAlign w:val="bottom"/>
          </w:tcPr>
          <w:p w14:paraId="13C2C618" w14:textId="470F2D48" w:rsidR="00EE0437" w:rsidRPr="00055FF8" w:rsidRDefault="00622DF1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270" w:type="dxa"/>
            <w:vAlign w:val="bottom"/>
          </w:tcPr>
          <w:p w14:paraId="32363639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4CB08B0" w14:textId="4EA935BB" w:rsidR="00EE0437" w:rsidRPr="00055FF8" w:rsidRDefault="00EE04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5C193BED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1CD3D4" w14:textId="44D2DC87" w:rsidR="00EE0437" w:rsidRPr="00055FF8" w:rsidRDefault="00C74A51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(22)</w:t>
            </w:r>
          </w:p>
        </w:tc>
        <w:tc>
          <w:tcPr>
            <w:tcW w:w="270" w:type="dxa"/>
            <w:vAlign w:val="bottom"/>
          </w:tcPr>
          <w:p w14:paraId="1FF758F7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6F1CB340" w14:textId="0D2A3E40" w:rsidR="00EE0437" w:rsidRPr="00055FF8" w:rsidRDefault="00EE0437" w:rsidP="00DD7E39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(9)</w:t>
            </w:r>
          </w:p>
        </w:tc>
      </w:tr>
      <w:tr w:rsidR="00EE0437" w:rsidRPr="00055FF8" w14:paraId="4546C207" w14:textId="77777777" w:rsidTr="0014613B">
        <w:tc>
          <w:tcPr>
            <w:tcW w:w="3329" w:type="dxa"/>
          </w:tcPr>
          <w:p w14:paraId="56A07CFF" w14:textId="35EF4437" w:rsidR="00EE0437" w:rsidRPr="00055FF8" w:rsidRDefault="001C1ACF" w:rsidP="00EE0437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ขาดทุนจากการปรับลดมูลค่าสินค้าคงเหลือ</w:t>
            </w:r>
          </w:p>
        </w:tc>
        <w:tc>
          <w:tcPr>
            <w:tcW w:w="809" w:type="dxa"/>
            <w:vAlign w:val="bottom"/>
          </w:tcPr>
          <w:p w14:paraId="6592C444" w14:textId="4D50A055" w:rsidR="00EE0437" w:rsidRPr="00055FF8" w:rsidRDefault="00EE0437" w:rsidP="00EE0437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44" w:type="dxa"/>
          </w:tcPr>
          <w:p w14:paraId="2EDF9FA5" w14:textId="77777777" w:rsidR="004F6B15" w:rsidRPr="00055FF8" w:rsidRDefault="004F6B15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E81BE0" w14:textId="4F8B5242" w:rsidR="00EE0437" w:rsidRPr="00055FF8" w:rsidRDefault="004F6B15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39,911</w:t>
            </w:r>
          </w:p>
        </w:tc>
        <w:tc>
          <w:tcPr>
            <w:tcW w:w="270" w:type="dxa"/>
          </w:tcPr>
          <w:p w14:paraId="14824708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3A902A5" w14:textId="77777777" w:rsidR="00EE0437" w:rsidRPr="00055FF8" w:rsidRDefault="00EE04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EBAB89" w14:textId="45D75499" w:rsidR="00EE0437" w:rsidRPr="00055FF8" w:rsidRDefault="00EE04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44,198</w:t>
            </w:r>
          </w:p>
        </w:tc>
        <w:tc>
          <w:tcPr>
            <w:tcW w:w="270" w:type="dxa"/>
          </w:tcPr>
          <w:p w14:paraId="4020985C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7D392A" w14:textId="77777777" w:rsidR="00FE0737" w:rsidRPr="00055FF8" w:rsidRDefault="00FE07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D81E959" w14:textId="3BD4B053" w:rsidR="00EE0437" w:rsidRPr="00055FF8" w:rsidRDefault="00FE07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38,521</w:t>
            </w:r>
          </w:p>
        </w:tc>
        <w:tc>
          <w:tcPr>
            <w:tcW w:w="270" w:type="dxa"/>
          </w:tcPr>
          <w:p w14:paraId="3BE1D2B3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08E6647B" w14:textId="77777777" w:rsidR="00EE0437" w:rsidRPr="00055FF8" w:rsidRDefault="00EE04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5CEEEC" w14:textId="09A969A6" w:rsidR="00EE0437" w:rsidRPr="00055FF8" w:rsidRDefault="00EE04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41,757</w:t>
            </w:r>
          </w:p>
        </w:tc>
      </w:tr>
      <w:tr w:rsidR="00EE0437" w:rsidRPr="00055FF8" w14:paraId="75CE38B2" w14:textId="77777777" w:rsidTr="0014613B">
        <w:tc>
          <w:tcPr>
            <w:tcW w:w="3329" w:type="dxa"/>
          </w:tcPr>
          <w:p w14:paraId="056266DB" w14:textId="5AEE7B22" w:rsidR="00EE0437" w:rsidRPr="00055FF8" w:rsidRDefault="0087683E" w:rsidP="00F10050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56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ขาดทุนจากการขายและ</w:t>
            </w:r>
            <w:r w:rsidR="00DE7026" w:rsidRPr="00055FF8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="00F1005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ตัดจำหน่ายที่ดิน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</w:t>
            </w:r>
            <w:r w:rsidR="002246EC"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และสินทรัพย์สิ</w:t>
            </w:r>
            <w:r w:rsidR="00DE7026"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ท</w:t>
            </w:r>
            <w:r w:rsidR="002246EC"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ธิการใช้</w:t>
            </w:r>
          </w:p>
        </w:tc>
        <w:tc>
          <w:tcPr>
            <w:tcW w:w="809" w:type="dxa"/>
            <w:vAlign w:val="bottom"/>
          </w:tcPr>
          <w:p w14:paraId="3661DB5B" w14:textId="77777777" w:rsidR="00EE0437" w:rsidRPr="00055FF8" w:rsidRDefault="00EE0437" w:rsidP="00EE0437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329133E2" w14:textId="77777777" w:rsidR="00C74A51" w:rsidRPr="00055FF8" w:rsidRDefault="00C74A51" w:rsidP="00C74A51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763828" w14:textId="77777777" w:rsidR="00FB68DD" w:rsidRPr="00055FF8" w:rsidRDefault="00FB68DD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108BC5" w14:textId="7478E1AA" w:rsidR="00EE0437" w:rsidRPr="00055FF8" w:rsidRDefault="009E4821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(272)</w:t>
            </w:r>
          </w:p>
        </w:tc>
        <w:tc>
          <w:tcPr>
            <w:tcW w:w="270" w:type="dxa"/>
          </w:tcPr>
          <w:p w14:paraId="34CEBE7D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D92D58E" w14:textId="77777777" w:rsidR="00EE0437" w:rsidRPr="00055FF8" w:rsidRDefault="00EE04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2CD024" w14:textId="77777777" w:rsidR="00FB68DD" w:rsidRPr="00055FF8" w:rsidRDefault="00FB68DD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6E848B" w14:textId="3E554B0C" w:rsidR="00EE0437" w:rsidRPr="00055FF8" w:rsidRDefault="00B12C02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8,92</w:t>
            </w:r>
            <w:r w:rsidR="007F7DDC" w:rsidRPr="00055FF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CDFBF1B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82F14A" w14:textId="77777777" w:rsidR="00C74A51" w:rsidRPr="00055FF8" w:rsidRDefault="00C74A51" w:rsidP="00C74A51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40DEDA5" w14:textId="77777777" w:rsidR="00FB68DD" w:rsidRPr="00055FF8" w:rsidRDefault="00FB68DD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B35D54" w14:textId="7739EB89" w:rsidR="00EE0437" w:rsidRPr="00055FF8" w:rsidRDefault="00CD628F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(272)</w:t>
            </w:r>
          </w:p>
        </w:tc>
        <w:tc>
          <w:tcPr>
            <w:tcW w:w="270" w:type="dxa"/>
          </w:tcPr>
          <w:p w14:paraId="3210365C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10EBC68D" w14:textId="77777777" w:rsidR="00EE0437" w:rsidRPr="00055FF8" w:rsidRDefault="00EE04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868BA5" w14:textId="77777777" w:rsidR="00FB68DD" w:rsidRPr="00055FF8" w:rsidRDefault="00FB68DD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022EE8" w14:textId="2562849F" w:rsidR="00EE0437" w:rsidRPr="00055FF8" w:rsidRDefault="00B12C02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8,92</w:t>
            </w:r>
            <w:r w:rsidR="007F7DDC" w:rsidRPr="00055FF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B68DD" w:rsidRPr="00055FF8" w14:paraId="7AFE3B2B" w14:textId="77777777" w:rsidTr="0014613B">
        <w:tc>
          <w:tcPr>
            <w:tcW w:w="3329" w:type="dxa"/>
          </w:tcPr>
          <w:p w14:paraId="4B89B231" w14:textId="3FFAAF23" w:rsidR="00FB68DD" w:rsidRPr="00055FF8" w:rsidRDefault="00FB68DD" w:rsidP="00FB68DD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09" w:type="dxa"/>
            <w:vAlign w:val="bottom"/>
          </w:tcPr>
          <w:p w14:paraId="7C85F02B" w14:textId="77777777" w:rsidR="00FB68DD" w:rsidRPr="00055FF8" w:rsidRDefault="00FB68DD" w:rsidP="00EE0437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395B90D1" w14:textId="6926C3F4" w:rsidR="00FB68DD" w:rsidRPr="00055FF8" w:rsidRDefault="00FB68DD" w:rsidP="00C74A51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35,829</w:t>
            </w:r>
          </w:p>
        </w:tc>
        <w:tc>
          <w:tcPr>
            <w:tcW w:w="270" w:type="dxa"/>
          </w:tcPr>
          <w:p w14:paraId="08CF6AAF" w14:textId="77777777" w:rsidR="00FB68DD" w:rsidRPr="00055FF8" w:rsidRDefault="00FB68DD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183C7D5D" w14:textId="4DE2B9B5" w:rsidR="00FB68DD" w:rsidRPr="00055FF8" w:rsidRDefault="00FB68DD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41,145</w:t>
            </w:r>
          </w:p>
        </w:tc>
        <w:tc>
          <w:tcPr>
            <w:tcW w:w="270" w:type="dxa"/>
          </w:tcPr>
          <w:p w14:paraId="63A21EB1" w14:textId="77777777" w:rsidR="00FB68DD" w:rsidRPr="00055FF8" w:rsidRDefault="00FB68DD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805832" w14:textId="2ED89396" w:rsidR="00FB68DD" w:rsidRPr="00055FF8" w:rsidRDefault="00FB68DD" w:rsidP="00C74A51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35,514</w:t>
            </w:r>
          </w:p>
        </w:tc>
        <w:tc>
          <w:tcPr>
            <w:tcW w:w="270" w:type="dxa"/>
          </w:tcPr>
          <w:p w14:paraId="1FC46596" w14:textId="77777777" w:rsidR="00FB68DD" w:rsidRPr="00055FF8" w:rsidRDefault="00FB68DD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4C79E2CA" w14:textId="7CCA35A4" w:rsidR="00FB68DD" w:rsidRPr="00055FF8" w:rsidRDefault="00FB68DD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40,718</w:t>
            </w:r>
          </w:p>
        </w:tc>
      </w:tr>
      <w:tr w:rsidR="00EE0437" w:rsidRPr="00055FF8" w14:paraId="253B3A12" w14:textId="77777777" w:rsidTr="0014613B">
        <w:tc>
          <w:tcPr>
            <w:tcW w:w="3329" w:type="dxa"/>
          </w:tcPr>
          <w:p w14:paraId="21ECD7CF" w14:textId="56875BF4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  <w:r w:rsidR="00FB68DD"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809" w:type="dxa"/>
            <w:vAlign w:val="bottom"/>
          </w:tcPr>
          <w:p w14:paraId="38DCC6AD" w14:textId="77777777" w:rsidR="00EE0437" w:rsidRPr="00055FF8" w:rsidRDefault="00EE0437" w:rsidP="00EE0437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5DD787B7" w14:textId="51EDEAA0" w:rsidR="00EE0437" w:rsidRPr="00055FF8" w:rsidRDefault="00C74A51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48,811</w:t>
            </w:r>
          </w:p>
        </w:tc>
        <w:tc>
          <w:tcPr>
            <w:tcW w:w="270" w:type="dxa"/>
          </w:tcPr>
          <w:p w14:paraId="307E7091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DB13287" w14:textId="7D6884CB" w:rsidR="00EE0437" w:rsidRPr="00055FF8" w:rsidRDefault="00EE04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62,539</w:t>
            </w:r>
          </w:p>
        </w:tc>
        <w:tc>
          <w:tcPr>
            <w:tcW w:w="270" w:type="dxa"/>
          </w:tcPr>
          <w:p w14:paraId="11EC6CAB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1186E8" w14:textId="5A362242" w:rsidR="00EE0437" w:rsidRPr="00055FF8" w:rsidRDefault="00C74A51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47</w:t>
            </w:r>
            <w:r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59714141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68E145AF" w14:textId="13269CA1" w:rsidR="00EE0437" w:rsidRPr="00055FF8" w:rsidRDefault="00EE04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59,030</w:t>
            </w:r>
          </w:p>
        </w:tc>
      </w:tr>
      <w:tr w:rsidR="00EE0437" w:rsidRPr="00055FF8" w14:paraId="633A54A8" w14:textId="77777777" w:rsidTr="0014613B">
        <w:tc>
          <w:tcPr>
            <w:tcW w:w="3329" w:type="dxa"/>
          </w:tcPr>
          <w:p w14:paraId="560995FC" w14:textId="5F9A1C35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ค่าวัสดุสิ้นเปลืองและซ่อมแซม</w:t>
            </w:r>
          </w:p>
        </w:tc>
        <w:tc>
          <w:tcPr>
            <w:tcW w:w="809" w:type="dxa"/>
            <w:vAlign w:val="bottom"/>
          </w:tcPr>
          <w:p w14:paraId="303803D0" w14:textId="77777777" w:rsidR="00EE0437" w:rsidRPr="00055FF8" w:rsidRDefault="00EE0437" w:rsidP="00EE0437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4A7377B9" w14:textId="2F4ED105" w:rsidR="00EE0437" w:rsidRPr="00055FF8" w:rsidRDefault="00C74A51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54,497</w:t>
            </w:r>
          </w:p>
        </w:tc>
        <w:tc>
          <w:tcPr>
            <w:tcW w:w="270" w:type="dxa"/>
          </w:tcPr>
          <w:p w14:paraId="4AC4DC22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D3DDBB7" w14:textId="0693B384" w:rsidR="00EE0437" w:rsidRPr="00055FF8" w:rsidRDefault="00EE04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49,463</w:t>
            </w:r>
          </w:p>
        </w:tc>
        <w:tc>
          <w:tcPr>
            <w:tcW w:w="270" w:type="dxa"/>
          </w:tcPr>
          <w:p w14:paraId="4922F3BD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ED8807" w14:textId="69CD236D" w:rsidR="00EE0437" w:rsidRPr="00055FF8" w:rsidRDefault="00C74A51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53,061</w:t>
            </w:r>
          </w:p>
        </w:tc>
        <w:tc>
          <w:tcPr>
            <w:tcW w:w="270" w:type="dxa"/>
          </w:tcPr>
          <w:p w14:paraId="1F8863BD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4E67126A" w14:textId="60BF519A" w:rsidR="00EE0437" w:rsidRPr="00055FF8" w:rsidRDefault="00EE04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47,101</w:t>
            </w:r>
          </w:p>
        </w:tc>
      </w:tr>
      <w:tr w:rsidR="00EE0437" w:rsidRPr="00055FF8" w14:paraId="108ED8A9" w14:textId="77777777" w:rsidTr="0014613B">
        <w:tc>
          <w:tcPr>
            <w:tcW w:w="3329" w:type="dxa"/>
          </w:tcPr>
          <w:p w14:paraId="7CE05B95" w14:textId="0B841D10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09" w:type="dxa"/>
            <w:vAlign w:val="bottom"/>
          </w:tcPr>
          <w:p w14:paraId="74B63C59" w14:textId="77777777" w:rsidR="00EE0437" w:rsidRPr="00055FF8" w:rsidRDefault="00EE0437" w:rsidP="00EE0437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6265F96" w14:textId="1CA220E0" w:rsidR="00EE0437" w:rsidRPr="00055FF8" w:rsidRDefault="00FB68DD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A44DBF"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270" w:type="dxa"/>
          </w:tcPr>
          <w:p w14:paraId="492DCC17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CFB7CF2" w14:textId="21F28C30" w:rsidR="00EE0437" w:rsidRPr="00055FF8" w:rsidRDefault="00FB68DD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EE0437"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14:paraId="56F55403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A4D9EC" w14:textId="197CCF22" w:rsidR="00EE0437" w:rsidRPr="00055FF8" w:rsidRDefault="00FB68DD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D80DAE" w:rsidRPr="00055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70" w:type="dxa"/>
          </w:tcPr>
          <w:p w14:paraId="7B48FC9C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A0FF09F" w14:textId="622E82A4" w:rsidR="00EE0437" w:rsidRPr="00055FF8" w:rsidRDefault="00FB68DD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E0437" w:rsidRPr="00055FF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080</w:t>
            </w:r>
          </w:p>
        </w:tc>
      </w:tr>
      <w:tr w:rsidR="00EE0437" w:rsidRPr="00055FF8" w14:paraId="773A0210" w14:textId="77777777" w:rsidTr="0014613B">
        <w:tc>
          <w:tcPr>
            <w:tcW w:w="3329" w:type="dxa"/>
          </w:tcPr>
          <w:p w14:paraId="058B938B" w14:textId="33215C9B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รวมต้นทุนขายสินค้าและการให้บริการต้นทุนในการจัดจำหน่าย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809" w:type="dxa"/>
          </w:tcPr>
          <w:p w14:paraId="4BE949C3" w14:textId="77777777" w:rsidR="00EE0437" w:rsidRPr="00055FF8" w:rsidRDefault="00EE0437" w:rsidP="00EE0437">
            <w:pPr>
              <w:pStyle w:val="acctfourfigures"/>
              <w:tabs>
                <w:tab w:val="clear" w:pos="765"/>
              </w:tabs>
              <w:spacing w:line="360" w:lineRule="exac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8006E" w14:textId="57C6CD13" w:rsidR="00EE0437" w:rsidRPr="00055FF8" w:rsidRDefault="00FB28D5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7,265,209</w:t>
            </w:r>
          </w:p>
        </w:tc>
        <w:tc>
          <w:tcPr>
            <w:tcW w:w="270" w:type="dxa"/>
            <w:vAlign w:val="bottom"/>
          </w:tcPr>
          <w:p w14:paraId="06255A00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A63E7" w14:textId="40F38EB7" w:rsidR="00EE0437" w:rsidRPr="00055FF8" w:rsidRDefault="00EE04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7,442,161</w:t>
            </w:r>
          </w:p>
        </w:tc>
        <w:tc>
          <w:tcPr>
            <w:tcW w:w="270" w:type="dxa"/>
            <w:vAlign w:val="bottom"/>
          </w:tcPr>
          <w:p w14:paraId="5DD76DB5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89BF6" w14:textId="1DA8B869" w:rsidR="00EE0437" w:rsidRPr="00055FF8" w:rsidRDefault="00301424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7,204,092</w:t>
            </w:r>
          </w:p>
        </w:tc>
        <w:tc>
          <w:tcPr>
            <w:tcW w:w="270" w:type="dxa"/>
            <w:vAlign w:val="bottom"/>
          </w:tcPr>
          <w:p w14:paraId="75A3F2B9" w14:textId="77777777" w:rsidR="00EE0437" w:rsidRPr="00055FF8" w:rsidRDefault="00EE0437" w:rsidP="00EE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3928D" w14:textId="745B38AD" w:rsidR="00EE0437" w:rsidRPr="00055FF8" w:rsidRDefault="00EE0437" w:rsidP="00EE0437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left="-114" w:right="-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7,322,331</w:t>
            </w:r>
          </w:p>
        </w:tc>
      </w:tr>
    </w:tbl>
    <w:p w14:paraId="6168133C" w14:textId="77777777" w:rsidR="00B37651" w:rsidRPr="00055FF8" w:rsidRDefault="00B37651" w:rsidP="00B80258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407E9AFD" w14:textId="2F4AF15D" w:rsidR="0012770E" w:rsidRPr="00055FF8" w:rsidRDefault="0012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055FF8">
        <w:rPr>
          <w:rFonts w:cs="Angsana New"/>
          <w:cs/>
        </w:rPr>
        <w:br w:type="page"/>
      </w:r>
    </w:p>
    <w:p w14:paraId="38722E80" w14:textId="5836993B" w:rsidR="00BE1EDD" w:rsidRPr="00055FF8" w:rsidRDefault="00BE1EDD" w:rsidP="00BC015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41A16033" w14:textId="77777777" w:rsidR="00460CCA" w:rsidRPr="00055FF8" w:rsidRDefault="00460CCA" w:rsidP="000E5DC3"/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080"/>
        <w:gridCol w:w="180"/>
        <w:gridCol w:w="1080"/>
        <w:gridCol w:w="180"/>
        <w:gridCol w:w="1170"/>
      </w:tblGrid>
      <w:tr w:rsidR="005042CC" w:rsidRPr="00055FF8" w14:paraId="5050487D" w14:textId="77777777" w:rsidTr="00CE02D9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</w:tcPr>
          <w:p w14:paraId="17CF9ECC" w14:textId="1289A35C" w:rsidR="005042CC" w:rsidRPr="00055FF8" w:rsidRDefault="0052006E" w:rsidP="0002504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ภาษีเงินได้ที่รับรู้ในกำไรหรือขาดทุน</w:t>
            </w:r>
          </w:p>
        </w:tc>
        <w:tc>
          <w:tcPr>
            <w:tcW w:w="2430" w:type="dxa"/>
            <w:gridSpan w:val="3"/>
          </w:tcPr>
          <w:p w14:paraId="130BABBD" w14:textId="77777777" w:rsidR="005042CC" w:rsidRPr="00055FF8" w:rsidRDefault="005042CC" w:rsidP="0002504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1C83890" w14:textId="77777777" w:rsidR="005042CC" w:rsidRPr="00055FF8" w:rsidRDefault="005042CC" w:rsidP="0002504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92EB7DC" w14:textId="77777777" w:rsidR="005042CC" w:rsidRPr="00055FF8" w:rsidRDefault="005042CC" w:rsidP="0002504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042CC" w:rsidRPr="00055FF8" w14:paraId="44C90E78" w14:textId="77777777" w:rsidTr="00CE02D9">
        <w:trPr>
          <w:cantSplit/>
          <w:tblHeader/>
        </w:trPr>
        <w:tc>
          <w:tcPr>
            <w:tcW w:w="4230" w:type="dxa"/>
          </w:tcPr>
          <w:p w14:paraId="345C3536" w14:textId="0DDA80BE" w:rsidR="005042CC" w:rsidRPr="00055FF8" w:rsidRDefault="005042CC" w:rsidP="00FC31C8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07237DA" w14:textId="7C1AA39C" w:rsidR="005042CC" w:rsidRPr="00055FF8" w:rsidRDefault="00303F14" w:rsidP="000250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E0437"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8D57ADD" w14:textId="77777777" w:rsidR="005042CC" w:rsidRPr="00055FF8" w:rsidRDefault="005042CC" w:rsidP="000250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D753DD" w14:textId="0469F9F1" w:rsidR="005042CC" w:rsidRPr="00055FF8" w:rsidRDefault="00303F14" w:rsidP="000250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FE7452"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FB92E7D" w14:textId="77777777" w:rsidR="005042CC" w:rsidRPr="00055FF8" w:rsidRDefault="005042CC" w:rsidP="000250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3925CA" w14:textId="6D75611C" w:rsidR="005042CC" w:rsidRPr="00055FF8" w:rsidRDefault="00303F14" w:rsidP="000250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FE7452"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16B6897" w14:textId="77777777" w:rsidR="005042CC" w:rsidRPr="00055FF8" w:rsidRDefault="005042CC" w:rsidP="000250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9810CA" w14:textId="34ED96D2" w:rsidR="005042CC" w:rsidRPr="00055FF8" w:rsidRDefault="00303F14" w:rsidP="000250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FE7452" w:rsidRPr="00055FF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5042CC" w:rsidRPr="00055FF8" w14:paraId="6048146A" w14:textId="77777777" w:rsidTr="00CE02D9">
        <w:trPr>
          <w:cantSplit/>
          <w:tblHeader/>
        </w:trPr>
        <w:tc>
          <w:tcPr>
            <w:tcW w:w="4230" w:type="dxa"/>
          </w:tcPr>
          <w:p w14:paraId="703CD973" w14:textId="77777777" w:rsidR="005042CC" w:rsidRPr="00055FF8" w:rsidRDefault="005042CC" w:rsidP="0002504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96EF208" w14:textId="17D7711F" w:rsidR="005042CC" w:rsidRPr="00055FF8" w:rsidRDefault="005042CC" w:rsidP="0002504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042CC" w:rsidRPr="00055FF8" w14:paraId="14388434" w14:textId="77777777" w:rsidTr="00CE02D9">
        <w:trPr>
          <w:cantSplit/>
        </w:trPr>
        <w:tc>
          <w:tcPr>
            <w:tcW w:w="4230" w:type="dxa"/>
          </w:tcPr>
          <w:p w14:paraId="48441BD8" w14:textId="6B769DFB" w:rsidR="005042CC" w:rsidRPr="00055FF8" w:rsidRDefault="005042CC" w:rsidP="0002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70" w:type="dxa"/>
          </w:tcPr>
          <w:p w14:paraId="77ED188A" w14:textId="77777777" w:rsidR="005042CC" w:rsidRPr="00055FF8" w:rsidRDefault="005042CC" w:rsidP="000250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D355A0" w14:textId="77777777" w:rsidR="005042CC" w:rsidRPr="00055FF8" w:rsidRDefault="005042CC" w:rsidP="0002504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88BFC2" w14:textId="1FF42C80" w:rsidR="005042CC" w:rsidRPr="00055FF8" w:rsidRDefault="005042CC" w:rsidP="000250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3126C8" w14:textId="77777777" w:rsidR="005042CC" w:rsidRPr="00055FF8" w:rsidRDefault="005042CC" w:rsidP="0002504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A98E10" w14:textId="36BA30F0" w:rsidR="005042CC" w:rsidRPr="00055FF8" w:rsidRDefault="005042CC" w:rsidP="000250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BBD9A0" w14:textId="77777777" w:rsidR="005042CC" w:rsidRPr="00055FF8" w:rsidRDefault="005042CC" w:rsidP="0002504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98927C" w14:textId="1F05A5E6" w:rsidR="005042CC" w:rsidRPr="00055FF8" w:rsidRDefault="005042CC" w:rsidP="00B206B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572" w:rsidRPr="00055FF8" w14:paraId="231EBF4F" w14:textId="77777777" w:rsidTr="00CE02D9">
        <w:trPr>
          <w:cantSplit/>
        </w:trPr>
        <w:tc>
          <w:tcPr>
            <w:tcW w:w="4230" w:type="dxa"/>
          </w:tcPr>
          <w:p w14:paraId="57347A9B" w14:textId="4322899A" w:rsidR="007C2572" w:rsidRPr="00055FF8" w:rsidRDefault="007C2572" w:rsidP="007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170" w:type="dxa"/>
          </w:tcPr>
          <w:p w14:paraId="13508399" w14:textId="7260A3F2" w:rsidR="007C2572" w:rsidRPr="00055FF8" w:rsidRDefault="00780AF8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31,507</w:t>
            </w:r>
          </w:p>
        </w:tc>
        <w:tc>
          <w:tcPr>
            <w:tcW w:w="180" w:type="dxa"/>
            <w:vAlign w:val="bottom"/>
          </w:tcPr>
          <w:p w14:paraId="12D53EA8" w14:textId="77777777" w:rsidR="007C2572" w:rsidRPr="00055FF8" w:rsidRDefault="007C2572" w:rsidP="007C25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D15DBE" w14:textId="766516EE" w:rsidR="007C2572" w:rsidRPr="00055FF8" w:rsidRDefault="007C2572" w:rsidP="007C257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98,007</w:t>
            </w:r>
          </w:p>
        </w:tc>
        <w:tc>
          <w:tcPr>
            <w:tcW w:w="180" w:type="dxa"/>
            <w:vAlign w:val="bottom"/>
          </w:tcPr>
          <w:p w14:paraId="10060A08" w14:textId="77777777" w:rsidR="007C2572" w:rsidRPr="00055FF8" w:rsidRDefault="007C2572" w:rsidP="007C25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BB9DBC" w14:textId="7E4AC7BF" w:rsidR="007C2572" w:rsidRPr="00055FF8" w:rsidRDefault="00E26E3F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31,091</w:t>
            </w:r>
          </w:p>
        </w:tc>
        <w:tc>
          <w:tcPr>
            <w:tcW w:w="180" w:type="dxa"/>
            <w:vAlign w:val="bottom"/>
          </w:tcPr>
          <w:p w14:paraId="029F246B" w14:textId="77777777" w:rsidR="007C2572" w:rsidRPr="00055FF8" w:rsidRDefault="007C2572" w:rsidP="007C25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4DEA9" w14:textId="2C9C5415" w:rsidR="007C2572" w:rsidRPr="00055FF8" w:rsidRDefault="007C2572" w:rsidP="007C2572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92,637</w:t>
            </w:r>
          </w:p>
        </w:tc>
      </w:tr>
      <w:tr w:rsidR="007C2572" w:rsidRPr="00055FF8" w14:paraId="7F8F58F0" w14:textId="77777777" w:rsidTr="00CE02D9">
        <w:trPr>
          <w:cantSplit/>
        </w:trPr>
        <w:tc>
          <w:tcPr>
            <w:tcW w:w="4230" w:type="dxa"/>
          </w:tcPr>
          <w:p w14:paraId="0E0D3FE3" w14:textId="1D21935B" w:rsidR="007C2572" w:rsidRPr="00055FF8" w:rsidRDefault="007C2572" w:rsidP="007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ภาษีงวดก่อนๆ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588D88" w14:textId="6151D02D" w:rsidR="007C2572" w:rsidRPr="00055FF8" w:rsidRDefault="00792710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180" w:type="dxa"/>
            <w:vAlign w:val="bottom"/>
          </w:tcPr>
          <w:p w14:paraId="393A585F" w14:textId="77777777" w:rsidR="007C2572" w:rsidRPr="00055FF8" w:rsidRDefault="007C2572" w:rsidP="007C25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5D16AC" w14:textId="32CC749D" w:rsidR="007C2572" w:rsidRPr="00055FF8" w:rsidRDefault="007C2572" w:rsidP="007C257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180" w:type="dxa"/>
            <w:vAlign w:val="bottom"/>
          </w:tcPr>
          <w:p w14:paraId="243B7604" w14:textId="77777777" w:rsidR="007C2572" w:rsidRPr="00055FF8" w:rsidRDefault="007C2572" w:rsidP="007C25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2B2D67" w14:textId="16545CDF" w:rsidR="007C2572" w:rsidRPr="00055FF8" w:rsidRDefault="00792710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180" w:type="dxa"/>
            <w:vAlign w:val="bottom"/>
          </w:tcPr>
          <w:p w14:paraId="4B7999DD" w14:textId="77777777" w:rsidR="007C2572" w:rsidRPr="00055FF8" w:rsidRDefault="007C2572" w:rsidP="007C25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109E23" w14:textId="67DE9A10" w:rsidR="007C2572" w:rsidRPr="00055FF8" w:rsidRDefault="007C2572" w:rsidP="00FE745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C2572" w:rsidRPr="00055FF8" w14:paraId="6959B6C1" w14:textId="77777777" w:rsidTr="00CE02D9">
        <w:trPr>
          <w:cantSplit/>
        </w:trPr>
        <w:tc>
          <w:tcPr>
            <w:tcW w:w="4230" w:type="dxa"/>
          </w:tcPr>
          <w:p w14:paraId="6D9DEFDF" w14:textId="755BDEA6" w:rsidR="007C2572" w:rsidRPr="00055FF8" w:rsidRDefault="007C2572" w:rsidP="007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08245D" w14:textId="1B2C76F6" w:rsidR="007C2572" w:rsidRPr="00055FF8" w:rsidRDefault="00780AF8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31,660</w:t>
            </w:r>
          </w:p>
        </w:tc>
        <w:tc>
          <w:tcPr>
            <w:tcW w:w="180" w:type="dxa"/>
            <w:vAlign w:val="bottom"/>
          </w:tcPr>
          <w:p w14:paraId="5667E26B" w14:textId="77777777" w:rsidR="007C2572" w:rsidRPr="00055FF8" w:rsidRDefault="007C2572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660C85" w14:textId="3BEA8CE7" w:rsidR="007C2572" w:rsidRPr="00055FF8" w:rsidRDefault="007C2572" w:rsidP="007C257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98,381</w:t>
            </w:r>
          </w:p>
        </w:tc>
        <w:tc>
          <w:tcPr>
            <w:tcW w:w="180" w:type="dxa"/>
            <w:vAlign w:val="bottom"/>
          </w:tcPr>
          <w:p w14:paraId="67FB2880" w14:textId="77777777" w:rsidR="007C2572" w:rsidRPr="00055FF8" w:rsidRDefault="007C2572" w:rsidP="007C25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94D9CB4" w14:textId="23F4C4D3" w:rsidR="007C2572" w:rsidRPr="00055FF8" w:rsidRDefault="00E26E3F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31,244</w:t>
            </w:r>
          </w:p>
        </w:tc>
        <w:tc>
          <w:tcPr>
            <w:tcW w:w="180" w:type="dxa"/>
            <w:vAlign w:val="bottom"/>
          </w:tcPr>
          <w:p w14:paraId="218175F1" w14:textId="77777777" w:rsidR="007C2572" w:rsidRPr="00055FF8" w:rsidRDefault="007C2572" w:rsidP="007C25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965C23" w14:textId="02653899" w:rsidR="007C2572" w:rsidRPr="00055FF8" w:rsidRDefault="007C2572" w:rsidP="007C257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92,637</w:t>
            </w:r>
          </w:p>
        </w:tc>
      </w:tr>
      <w:tr w:rsidR="007C2572" w:rsidRPr="00055FF8" w14:paraId="2C095A6B" w14:textId="77777777" w:rsidTr="00CE02D9">
        <w:trPr>
          <w:cantSplit/>
        </w:trPr>
        <w:tc>
          <w:tcPr>
            <w:tcW w:w="4230" w:type="dxa"/>
          </w:tcPr>
          <w:p w14:paraId="4DDD52CC" w14:textId="77777777" w:rsidR="007C2572" w:rsidRPr="00055FF8" w:rsidRDefault="007C2572" w:rsidP="007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BE33ED" w14:textId="77777777" w:rsidR="007C2572" w:rsidRPr="00055FF8" w:rsidRDefault="007C2572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DAE071" w14:textId="77777777" w:rsidR="007C2572" w:rsidRPr="00055FF8" w:rsidRDefault="007C2572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E1249E" w14:textId="77777777" w:rsidR="007C2572" w:rsidRPr="00055FF8" w:rsidRDefault="007C2572" w:rsidP="007C257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46ABE0" w14:textId="77777777" w:rsidR="007C2572" w:rsidRPr="00055FF8" w:rsidRDefault="007C2572" w:rsidP="007C25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3C6820" w14:textId="77777777" w:rsidR="007C2572" w:rsidRPr="00055FF8" w:rsidRDefault="007C2572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734C7E" w14:textId="77777777" w:rsidR="007C2572" w:rsidRPr="00055FF8" w:rsidRDefault="007C2572" w:rsidP="007C25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4A78CF" w14:textId="77777777" w:rsidR="007C2572" w:rsidRPr="00055FF8" w:rsidRDefault="007C2572" w:rsidP="007C257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2572" w:rsidRPr="00055FF8" w14:paraId="3A26AD3E" w14:textId="77777777" w:rsidTr="00CE02D9">
        <w:trPr>
          <w:cantSplit/>
        </w:trPr>
        <w:tc>
          <w:tcPr>
            <w:tcW w:w="4230" w:type="dxa"/>
          </w:tcPr>
          <w:p w14:paraId="31C4F6B0" w14:textId="3CD21A03" w:rsidR="007C2572" w:rsidRPr="00055FF8" w:rsidRDefault="007C2572" w:rsidP="007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6C3878FB" w14:textId="77777777" w:rsidR="007C2572" w:rsidRPr="00055FF8" w:rsidRDefault="007C2572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86141E" w14:textId="77777777" w:rsidR="007C2572" w:rsidRPr="00055FF8" w:rsidRDefault="007C2572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EA222" w14:textId="227B7A11" w:rsidR="007C2572" w:rsidRPr="00055FF8" w:rsidRDefault="007C2572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5EC705" w14:textId="77777777" w:rsidR="007C2572" w:rsidRPr="00055FF8" w:rsidRDefault="007C2572" w:rsidP="007C25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05EE66" w14:textId="34685B18" w:rsidR="007C2572" w:rsidRPr="00055FF8" w:rsidRDefault="007C2572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9781E5" w14:textId="77777777" w:rsidR="007C2572" w:rsidRPr="00055FF8" w:rsidRDefault="007C2572" w:rsidP="007C25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5EE292" w14:textId="2CC2489C" w:rsidR="007C2572" w:rsidRPr="00055FF8" w:rsidRDefault="007C2572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572" w:rsidRPr="00055FF8" w14:paraId="4AF55EB3" w14:textId="77777777" w:rsidTr="00CE02D9">
        <w:trPr>
          <w:cantSplit/>
        </w:trPr>
        <w:tc>
          <w:tcPr>
            <w:tcW w:w="4230" w:type="dxa"/>
          </w:tcPr>
          <w:p w14:paraId="78D0F1D2" w14:textId="085F22FD" w:rsidR="007C2572" w:rsidRPr="00055FF8" w:rsidRDefault="007C2572" w:rsidP="007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D9FE61" w14:textId="1D3EC4AD" w:rsidR="007C2572" w:rsidRPr="00055FF8" w:rsidRDefault="00E26E3F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(7,898)</w:t>
            </w:r>
          </w:p>
        </w:tc>
        <w:tc>
          <w:tcPr>
            <w:tcW w:w="180" w:type="dxa"/>
            <w:vAlign w:val="bottom"/>
          </w:tcPr>
          <w:p w14:paraId="000070BC" w14:textId="77777777" w:rsidR="007C2572" w:rsidRPr="00055FF8" w:rsidRDefault="007C2572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F19732" w14:textId="3067E1B5" w:rsidR="007C2572" w:rsidRPr="00055FF8" w:rsidRDefault="007C2572" w:rsidP="007C257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3,632</w:t>
            </w:r>
          </w:p>
        </w:tc>
        <w:tc>
          <w:tcPr>
            <w:tcW w:w="180" w:type="dxa"/>
            <w:vAlign w:val="bottom"/>
          </w:tcPr>
          <w:p w14:paraId="6E421ACB" w14:textId="77777777" w:rsidR="007C2572" w:rsidRPr="00055FF8" w:rsidRDefault="007C2572" w:rsidP="007C25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0AD19F" w14:textId="00551403" w:rsidR="007C2572" w:rsidRPr="00055FF8" w:rsidRDefault="00E26E3F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(7,898)</w:t>
            </w:r>
          </w:p>
        </w:tc>
        <w:tc>
          <w:tcPr>
            <w:tcW w:w="180" w:type="dxa"/>
            <w:vAlign w:val="bottom"/>
          </w:tcPr>
          <w:p w14:paraId="2F18AA56" w14:textId="77777777" w:rsidR="007C2572" w:rsidRPr="00055FF8" w:rsidRDefault="007C2572" w:rsidP="007C25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4B7C88" w14:textId="23AF1206" w:rsidR="007C2572" w:rsidRPr="00055FF8" w:rsidRDefault="007C2572" w:rsidP="007C257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3,632</w:t>
            </w:r>
          </w:p>
        </w:tc>
      </w:tr>
      <w:tr w:rsidR="007C2572" w:rsidRPr="00055FF8" w14:paraId="75A2510E" w14:textId="77777777" w:rsidTr="00CE02D9">
        <w:trPr>
          <w:cantSplit/>
        </w:trPr>
        <w:tc>
          <w:tcPr>
            <w:tcW w:w="4230" w:type="dxa"/>
          </w:tcPr>
          <w:p w14:paraId="49FFF20C" w14:textId="77777777" w:rsidR="007C2572" w:rsidRPr="00055FF8" w:rsidRDefault="007C2572" w:rsidP="007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F5A33A" w14:textId="3B5C4327" w:rsidR="007C2572" w:rsidRPr="00055FF8" w:rsidRDefault="00E26E3F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(7,898)</w:t>
            </w:r>
          </w:p>
        </w:tc>
        <w:tc>
          <w:tcPr>
            <w:tcW w:w="180" w:type="dxa"/>
            <w:vAlign w:val="bottom"/>
          </w:tcPr>
          <w:p w14:paraId="3C83E55A" w14:textId="77777777" w:rsidR="007C2572" w:rsidRPr="00055FF8" w:rsidRDefault="007C2572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27C26" w14:textId="7A234D30" w:rsidR="007C2572" w:rsidRPr="00055FF8" w:rsidRDefault="007C2572" w:rsidP="007C257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3,632</w:t>
            </w:r>
          </w:p>
        </w:tc>
        <w:tc>
          <w:tcPr>
            <w:tcW w:w="180" w:type="dxa"/>
            <w:vAlign w:val="bottom"/>
          </w:tcPr>
          <w:p w14:paraId="1961781A" w14:textId="77777777" w:rsidR="007C2572" w:rsidRPr="00055FF8" w:rsidRDefault="007C2572" w:rsidP="007C25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493D0F" w14:textId="77BDF9AD" w:rsidR="007C2572" w:rsidRPr="00055FF8" w:rsidRDefault="00E26E3F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(7,898)</w:t>
            </w:r>
          </w:p>
        </w:tc>
        <w:tc>
          <w:tcPr>
            <w:tcW w:w="180" w:type="dxa"/>
            <w:vAlign w:val="bottom"/>
          </w:tcPr>
          <w:p w14:paraId="53B84A74" w14:textId="77777777" w:rsidR="007C2572" w:rsidRPr="00055FF8" w:rsidRDefault="007C2572" w:rsidP="007C25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D3475" w14:textId="29403FEA" w:rsidR="007C2572" w:rsidRPr="00055FF8" w:rsidRDefault="007C2572" w:rsidP="007C257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3,632</w:t>
            </w:r>
          </w:p>
        </w:tc>
      </w:tr>
      <w:tr w:rsidR="007C2572" w:rsidRPr="00055FF8" w14:paraId="52FBF3E1" w14:textId="77777777" w:rsidTr="00CE02D9">
        <w:trPr>
          <w:cantSplit/>
        </w:trPr>
        <w:tc>
          <w:tcPr>
            <w:tcW w:w="4230" w:type="dxa"/>
          </w:tcPr>
          <w:p w14:paraId="2D22E3C1" w14:textId="51756C02" w:rsidR="007C2572" w:rsidRPr="00055FF8" w:rsidRDefault="007C2572" w:rsidP="007C257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835B0" w14:textId="0988EC97" w:rsidR="007C2572" w:rsidRPr="00055FF8" w:rsidRDefault="000B38FA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23,762</w:t>
            </w:r>
          </w:p>
        </w:tc>
        <w:tc>
          <w:tcPr>
            <w:tcW w:w="180" w:type="dxa"/>
            <w:vAlign w:val="bottom"/>
          </w:tcPr>
          <w:p w14:paraId="3A805ADC" w14:textId="77777777" w:rsidR="007C2572" w:rsidRPr="00055FF8" w:rsidRDefault="007C2572" w:rsidP="007C25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2A6D0E" w14:textId="58ED0BC6" w:rsidR="007C2572" w:rsidRPr="00055FF8" w:rsidRDefault="007C2572" w:rsidP="007C257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102,013</w:t>
            </w:r>
          </w:p>
        </w:tc>
        <w:tc>
          <w:tcPr>
            <w:tcW w:w="180" w:type="dxa"/>
            <w:vAlign w:val="bottom"/>
          </w:tcPr>
          <w:p w14:paraId="1BA6A8B3" w14:textId="77777777" w:rsidR="007C2572" w:rsidRPr="00055FF8" w:rsidRDefault="007C2572" w:rsidP="007C25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2A31B" w14:textId="5CF086BB" w:rsidR="007C2572" w:rsidRPr="00055FF8" w:rsidRDefault="00B23435" w:rsidP="007C25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23,346</w:t>
            </w:r>
          </w:p>
        </w:tc>
        <w:tc>
          <w:tcPr>
            <w:tcW w:w="180" w:type="dxa"/>
            <w:vAlign w:val="bottom"/>
          </w:tcPr>
          <w:p w14:paraId="715838F8" w14:textId="77777777" w:rsidR="007C2572" w:rsidRPr="00055FF8" w:rsidRDefault="007C2572" w:rsidP="007C25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8E6D17" w14:textId="69742474" w:rsidR="007C2572" w:rsidRPr="00055FF8" w:rsidRDefault="007C2572" w:rsidP="007C257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96,269</w:t>
            </w:r>
          </w:p>
        </w:tc>
      </w:tr>
    </w:tbl>
    <w:p w14:paraId="3EE22342" w14:textId="77777777" w:rsidR="00672593" w:rsidRPr="00055FF8" w:rsidRDefault="00672593">
      <w:pPr>
        <w:rPr>
          <w:rFonts w:cstheme="minorBidi"/>
        </w:rPr>
      </w:pP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E12DD6" w:rsidRPr="00055FF8" w14:paraId="15DFF95D" w14:textId="77777777" w:rsidTr="00CE02D9">
        <w:trPr>
          <w:trHeight w:val="20"/>
          <w:tblHeader/>
        </w:trPr>
        <w:tc>
          <w:tcPr>
            <w:tcW w:w="3042" w:type="dxa"/>
          </w:tcPr>
          <w:p w14:paraId="4371E595" w14:textId="77777777" w:rsidR="00E12DD6" w:rsidRPr="00055FF8" w:rsidRDefault="00E1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6212" w:type="dxa"/>
            <w:gridSpan w:val="11"/>
          </w:tcPr>
          <w:p w14:paraId="038163D8" w14:textId="2B5040FB" w:rsidR="00E12DD6" w:rsidRPr="00055FF8" w:rsidRDefault="00E12DD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12DD6" w:rsidRPr="00055FF8" w14:paraId="57BB9881" w14:textId="77777777" w:rsidTr="00CE02D9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4C6E187C" w14:textId="416D13DE" w:rsidR="00E12DD6" w:rsidRPr="00055FF8" w:rsidRDefault="00E1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36AE33A0" w14:textId="749265D7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2572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3FF4E27" w14:textId="77777777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0465FD85" w14:textId="65FB6FA0" w:rsidR="00E12DD6" w:rsidRPr="00055FF8" w:rsidRDefault="00E12DD6" w:rsidP="001B2839">
            <w:pPr>
              <w:pStyle w:val="acctfourfigures"/>
              <w:spacing w:line="240" w:lineRule="auto"/>
              <w:ind w:right="3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6A21" w:rsidRPr="00055FF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12DD6" w:rsidRPr="00055FF8" w14:paraId="4A047F4E" w14:textId="77777777" w:rsidTr="00CE02D9">
        <w:trPr>
          <w:trHeight w:val="20"/>
          <w:tblHeader/>
        </w:trPr>
        <w:tc>
          <w:tcPr>
            <w:tcW w:w="3042" w:type="dxa"/>
            <w:vMerge/>
          </w:tcPr>
          <w:p w14:paraId="52D667C0" w14:textId="77777777" w:rsidR="00E12DD6" w:rsidRPr="00055FF8" w:rsidRDefault="00E1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6571741" w14:textId="5B75EF0B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623DEAC" w14:textId="77777777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9223FF5" w14:textId="77777777" w:rsidR="00E12DD6" w:rsidRPr="00055FF8" w:rsidRDefault="00E12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46DE8FF4" w14:textId="4A428408" w:rsidR="00F845D9" w:rsidRPr="00055FF8" w:rsidRDefault="00A331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71FC5AD0" w14:textId="30C313E2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934E255" w14:textId="77777777" w:rsidR="00E12DD6" w:rsidRPr="00055FF8" w:rsidRDefault="00E12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7CDBD1FC" w14:textId="77777777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8139B2C" w14:textId="77777777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334ACBE" w14:textId="77777777" w:rsidR="00E12DD6" w:rsidRPr="00055FF8" w:rsidRDefault="00E12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6D3D2FC" w14:textId="77777777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751DED9" w14:textId="77777777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ADEE161" w14:textId="77777777" w:rsidR="00E12DD6" w:rsidRPr="00055FF8" w:rsidRDefault="00E12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AC85D01" w14:textId="77777777" w:rsidR="00F845D9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13792912" w14:textId="487D523A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A29616C" w14:textId="77777777" w:rsidR="00E12DD6" w:rsidRPr="00055FF8" w:rsidRDefault="00E12DD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108B2376" w14:textId="77777777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4DC1453" w14:textId="77777777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12DD6" w:rsidRPr="00055FF8" w14:paraId="411F09D2" w14:textId="77777777" w:rsidTr="00CE02D9">
        <w:trPr>
          <w:trHeight w:val="20"/>
          <w:tblHeader/>
        </w:trPr>
        <w:tc>
          <w:tcPr>
            <w:tcW w:w="3042" w:type="dxa"/>
          </w:tcPr>
          <w:p w14:paraId="2994B44B" w14:textId="77777777" w:rsidR="00E12DD6" w:rsidRPr="00055FF8" w:rsidRDefault="00E1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48D57CBC" w14:textId="7A70BBA7" w:rsidR="00E12DD6" w:rsidRPr="00055FF8" w:rsidRDefault="00E12D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730C5"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12DD6" w:rsidRPr="00055FF8" w14:paraId="0DB7E105" w14:textId="77777777" w:rsidTr="00CE02D9">
        <w:trPr>
          <w:cantSplit/>
          <w:trHeight w:val="20"/>
        </w:trPr>
        <w:tc>
          <w:tcPr>
            <w:tcW w:w="3042" w:type="dxa"/>
          </w:tcPr>
          <w:p w14:paraId="5EC888BE" w14:textId="77777777" w:rsidR="00E12DD6" w:rsidRPr="00055FF8" w:rsidRDefault="00E12DD6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4E32B77D" w14:textId="13721D2A" w:rsidR="00E12DD6" w:rsidRPr="00055FF8" w:rsidRDefault="00E12DD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B627C8" w14:textId="77777777" w:rsidR="00E12DD6" w:rsidRPr="00055FF8" w:rsidRDefault="00E12DD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920D051" w14:textId="7E3A08D7" w:rsidR="00E12DD6" w:rsidRPr="00055FF8" w:rsidRDefault="00E12DD6" w:rsidP="009F56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E470CB" w14:textId="77777777" w:rsidR="00E12DD6" w:rsidRPr="00055FF8" w:rsidRDefault="00E12DD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38C7EC85" w14:textId="42ACE781" w:rsidR="00E12DD6" w:rsidRPr="00055FF8" w:rsidRDefault="00E12DD6" w:rsidP="009F56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C97CCF" w14:textId="77777777" w:rsidR="00E12DD6" w:rsidRPr="00055FF8" w:rsidRDefault="00E12DD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4C610E1" w14:textId="77777777" w:rsidR="00E12DD6" w:rsidRPr="00055FF8" w:rsidRDefault="00E12DD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824F00" w14:textId="77777777" w:rsidR="00E12DD6" w:rsidRPr="00055FF8" w:rsidRDefault="00E12DD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B1D5C82" w14:textId="77777777" w:rsidR="00E12DD6" w:rsidRPr="00055FF8" w:rsidRDefault="00E12DD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72D932" w14:textId="77777777" w:rsidR="00E12DD6" w:rsidRPr="00055FF8" w:rsidRDefault="00E12DD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1031135" w14:textId="77777777" w:rsidR="00E12DD6" w:rsidRPr="00055FF8" w:rsidRDefault="00E12DD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A6A21" w:rsidRPr="00055FF8" w14:paraId="5F25DFF2" w14:textId="77777777">
        <w:trPr>
          <w:cantSplit/>
          <w:trHeight w:val="20"/>
        </w:trPr>
        <w:tc>
          <w:tcPr>
            <w:tcW w:w="3042" w:type="dxa"/>
          </w:tcPr>
          <w:p w14:paraId="450F7B1D" w14:textId="312BAEAE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871" w:type="dxa"/>
            <w:vAlign w:val="bottom"/>
          </w:tcPr>
          <w:p w14:paraId="7DF2DDC6" w14:textId="0FC37BDA" w:rsidR="008A6A21" w:rsidRPr="00055FF8" w:rsidRDefault="00653D92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32F7C1" w14:textId="77777777" w:rsidR="008A6A21" w:rsidRPr="00055FF8" w:rsidRDefault="008A6A21" w:rsidP="008A6A2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635786A5" w14:textId="59730D12" w:rsidR="008A6A21" w:rsidRPr="00055FF8" w:rsidRDefault="00653D92" w:rsidP="009F56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D5587C" w14:textId="77777777" w:rsidR="008A6A21" w:rsidRPr="00055FF8" w:rsidRDefault="008A6A21" w:rsidP="008A6A2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6B06025" w14:textId="2DC95231" w:rsidR="008A6A21" w:rsidRPr="00055FF8" w:rsidRDefault="00653D92" w:rsidP="009F56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652FC6" w14:textId="77777777" w:rsidR="008A6A21" w:rsidRPr="00055FF8" w:rsidRDefault="008A6A21" w:rsidP="008A6A2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FE6B1F1" w14:textId="7FEE77B2" w:rsidR="008A6A21" w:rsidRPr="00055FF8" w:rsidRDefault="008A6A21" w:rsidP="00695B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80,010</w:t>
            </w:r>
          </w:p>
        </w:tc>
        <w:tc>
          <w:tcPr>
            <w:tcW w:w="180" w:type="dxa"/>
            <w:vAlign w:val="bottom"/>
          </w:tcPr>
          <w:p w14:paraId="304563C9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111EBCF" w14:textId="680F15C8" w:rsidR="008A6A21" w:rsidRPr="00055FF8" w:rsidRDefault="008A6A21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(16,00</w:t>
            </w:r>
            <w:r w:rsidR="00DE7026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7906394" w14:textId="77777777" w:rsidR="008A6A21" w:rsidRPr="00055FF8" w:rsidRDefault="008A6A21" w:rsidP="008A6A21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948F683" w14:textId="731D5B9F" w:rsidR="008A6A21" w:rsidRPr="00055FF8" w:rsidRDefault="008A6A21" w:rsidP="00695BCA">
            <w:pPr>
              <w:pStyle w:val="acctfourfigures"/>
              <w:tabs>
                <w:tab w:val="clear" w:pos="765"/>
              </w:tabs>
              <w:spacing w:line="240" w:lineRule="auto"/>
              <w:ind w:right="-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64,00</w:t>
            </w:r>
            <w:r w:rsidR="00DE7026"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8A6A21" w:rsidRPr="00055FF8" w14:paraId="46A6F154" w14:textId="77777777" w:rsidTr="00CE02D9">
        <w:trPr>
          <w:cantSplit/>
          <w:trHeight w:val="20"/>
        </w:trPr>
        <w:tc>
          <w:tcPr>
            <w:tcW w:w="3042" w:type="dxa"/>
          </w:tcPr>
          <w:p w14:paraId="30E89CCE" w14:textId="6EEB461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6D45DA1" w14:textId="1F62F5CC" w:rsidR="008A6A21" w:rsidRPr="00055FF8" w:rsidRDefault="00653D92" w:rsidP="009F56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18DEAC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1236FFB" w14:textId="327C5E57" w:rsidR="008A6A21" w:rsidRPr="00055FF8" w:rsidRDefault="00653D92" w:rsidP="009F56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8BE7FF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3D4FE61F" w14:textId="683BF12A" w:rsidR="008A6A21" w:rsidRPr="00055FF8" w:rsidRDefault="00653D92" w:rsidP="009F56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3C0DDA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3EC2ED3" w14:textId="27104BFC" w:rsidR="008A6A21" w:rsidRPr="00055FF8" w:rsidRDefault="008A6A21" w:rsidP="00695B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2,487</w:t>
            </w:r>
          </w:p>
        </w:tc>
        <w:tc>
          <w:tcPr>
            <w:tcW w:w="180" w:type="dxa"/>
            <w:vAlign w:val="bottom"/>
          </w:tcPr>
          <w:p w14:paraId="56CD2B32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7FEEF23" w14:textId="14E1ACD3" w:rsidR="008A6A21" w:rsidRPr="00055FF8" w:rsidRDefault="008A6A21" w:rsidP="006E7EF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28E09E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7D3DCB23" w14:textId="43DCEBB4" w:rsidR="008A6A21" w:rsidRPr="00055FF8" w:rsidRDefault="008A6A21" w:rsidP="00F60F88">
            <w:pPr>
              <w:pStyle w:val="acctfourfigures"/>
              <w:tabs>
                <w:tab w:val="clear" w:pos="765"/>
              </w:tabs>
              <w:spacing w:line="240" w:lineRule="auto"/>
              <w:ind w:right="-9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2,487</w:t>
            </w:r>
          </w:p>
        </w:tc>
      </w:tr>
      <w:tr w:rsidR="008A6A21" w:rsidRPr="00055FF8" w14:paraId="3CDCF722" w14:textId="77777777">
        <w:trPr>
          <w:cantSplit/>
          <w:trHeight w:val="20"/>
        </w:trPr>
        <w:tc>
          <w:tcPr>
            <w:tcW w:w="3042" w:type="dxa"/>
          </w:tcPr>
          <w:p w14:paraId="0D8507D9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ACBA0" w14:textId="3428E499" w:rsidR="008A6A21" w:rsidRPr="00055FF8" w:rsidRDefault="00C57425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B29104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222C3" w14:textId="1FD68ACA" w:rsidR="008A6A21" w:rsidRPr="00055FF8" w:rsidRDefault="00C57425" w:rsidP="00C574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AC8AA7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FED26" w14:textId="04972C9F" w:rsidR="008A6A21" w:rsidRPr="00055FF8" w:rsidRDefault="00C57425" w:rsidP="00C574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49CBC1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A9C2E" w14:textId="23BDC444" w:rsidR="008A6A21" w:rsidRPr="00055FF8" w:rsidRDefault="008A6A21" w:rsidP="00695B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82,497</w:t>
            </w:r>
          </w:p>
        </w:tc>
        <w:tc>
          <w:tcPr>
            <w:tcW w:w="180" w:type="dxa"/>
            <w:vAlign w:val="bottom"/>
          </w:tcPr>
          <w:p w14:paraId="10E66E4D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22E6D" w14:textId="56B3FAFD" w:rsidR="008A6A21" w:rsidRPr="00055FF8" w:rsidRDefault="008A6A21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(16,00</w:t>
            </w:r>
            <w:r w:rsidR="00DE7026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15BFD1E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A2291" w14:textId="61371A0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66,49</w:t>
            </w:r>
            <w:r w:rsidR="00DE7026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2840E61C" w14:textId="77777777" w:rsidR="00DE7026" w:rsidRDefault="00DE7026" w:rsidP="009D6F9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Theme="majorBidi" w:hAnsiTheme="majorBidi" w:cstheme="minorBidi"/>
          <w:b/>
          <w:bCs/>
          <w:sz w:val="30"/>
          <w:szCs w:val="30"/>
        </w:rPr>
      </w:pPr>
    </w:p>
    <w:p w14:paraId="7A49BAA1" w14:textId="77777777" w:rsidR="00672593" w:rsidRPr="00055FF8" w:rsidRDefault="00672593" w:rsidP="009D6F9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Theme="majorBidi" w:hAnsiTheme="majorBidi" w:cstheme="minorBidi"/>
          <w:b/>
          <w:bCs/>
          <w:sz w:val="30"/>
          <w:szCs w:val="30"/>
        </w:rPr>
      </w:pP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EC0430" w:rsidRPr="00055FF8" w14:paraId="668335F4" w14:textId="77777777">
        <w:trPr>
          <w:trHeight w:val="20"/>
          <w:tblHeader/>
        </w:trPr>
        <w:tc>
          <w:tcPr>
            <w:tcW w:w="3042" w:type="dxa"/>
          </w:tcPr>
          <w:p w14:paraId="0DF3AF60" w14:textId="77777777" w:rsidR="00EC0430" w:rsidRPr="00055FF8" w:rsidRDefault="00EC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589BA7DA" w14:textId="40D9A737" w:rsidR="00EC0430" w:rsidRPr="00055FF8" w:rsidRDefault="00EC043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</w:t>
            </w: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บการเงินเฉพาะกิจการ</w:t>
            </w:r>
          </w:p>
        </w:tc>
      </w:tr>
      <w:tr w:rsidR="00EC0430" w:rsidRPr="00055FF8" w14:paraId="62C2AEF2" w14:textId="77777777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52B9B0B9" w14:textId="77777777" w:rsidR="00EC0430" w:rsidRPr="00055FF8" w:rsidRDefault="00EC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38BD964E" w14:textId="25F8EDC7" w:rsidR="00EC0430" w:rsidRPr="00055FF8" w:rsidRDefault="00EC04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6A21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C3BF3CB" w14:textId="77777777" w:rsidR="00EC0430" w:rsidRPr="00055FF8" w:rsidRDefault="00EC04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03049B33" w14:textId="120FA2D8" w:rsidR="00EC0430" w:rsidRPr="00055FF8" w:rsidRDefault="008A6A21">
            <w:pPr>
              <w:pStyle w:val="acctfourfigures"/>
              <w:spacing w:line="240" w:lineRule="auto"/>
              <w:ind w:right="3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C0430" w:rsidRPr="00055FF8" w14:paraId="48A0CB69" w14:textId="77777777">
        <w:trPr>
          <w:trHeight w:val="20"/>
          <w:tblHeader/>
        </w:trPr>
        <w:tc>
          <w:tcPr>
            <w:tcW w:w="3042" w:type="dxa"/>
            <w:vMerge/>
          </w:tcPr>
          <w:p w14:paraId="61BE5554" w14:textId="77777777" w:rsidR="00EC0430" w:rsidRPr="00055FF8" w:rsidRDefault="00EC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DDC5912" w14:textId="77777777" w:rsidR="00EC0430" w:rsidRPr="00055FF8" w:rsidRDefault="00EC04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951F468" w14:textId="77777777" w:rsidR="00EC0430" w:rsidRPr="00055FF8" w:rsidRDefault="00EC04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81A3711" w14:textId="77777777" w:rsidR="00EC0430" w:rsidRPr="00055FF8" w:rsidRDefault="00EC04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70BF2F43" w14:textId="0AD71458" w:rsidR="00EC0430" w:rsidRPr="00055FF8" w:rsidRDefault="005226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7184FDFF" w14:textId="77777777" w:rsidR="00EC0430" w:rsidRPr="00055FF8" w:rsidRDefault="00EC04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61105C4" w14:textId="77777777" w:rsidR="00EC0430" w:rsidRPr="00055FF8" w:rsidRDefault="00EC04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2616F9DC" w14:textId="77777777" w:rsidR="00EC0430" w:rsidRPr="00055FF8" w:rsidRDefault="00EC04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A7C359A" w14:textId="77777777" w:rsidR="00EC0430" w:rsidRPr="00055FF8" w:rsidRDefault="00EC04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A213620" w14:textId="77777777" w:rsidR="00EC0430" w:rsidRPr="00055FF8" w:rsidRDefault="00EC04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17265A05" w14:textId="77777777" w:rsidR="00EC0430" w:rsidRPr="00055FF8" w:rsidRDefault="00EC04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55836FA" w14:textId="77777777" w:rsidR="00EC0430" w:rsidRPr="00055FF8" w:rsidRDefault="00EC04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441E166" w14:textId="77777777" w:rsidR="00EC0430" w:rsidRPr="00055FF8" w:rsidRDefault="00EC04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E70D1F5" w14:textId="77777777" w:rsidR="00EC0430" w:rsidRPr="00055FF8" w:rsidRDefault="00EC04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09337DEC" w14:textId="77777777" w:rsidR="00EC0430" w:rsidRPr="00055FF8" w:rsidRDefault="00EC04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7727904" w14:textId="77777777" w:rsidR="00EC0430" w:rsidRPr="00055FF8" w:rsidRDefault="00EC043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1D993D5C" w14:textId="77777777" w:rsidR="00EC0430" w:rsidRPr="00055FF8" w:rsidRDefault="00EC04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AD3C106" w14:textId="77777777" w:rsidR="00EC0430" w:rsidRPr="00055FF8" w:rsidRDefault="00EC04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C0430" w:rsidRPr="00055FF8" w14:paraId="4E0ED50C" w14:textId="77777777">
        <w:trPr>
          <w:trHeight w:val="20"/>
          <w:tblHeader/>
        </w:trPr>
        <w:tc>
          <w:tcPr>
            <w:tcW w:w="3042" w:type="dxa"/>
          </w:tcPr>
          <w:p w14:paraId="5BA858E1" w14:textId="77777777" w:rsidR="00EC0430" w:rsidRPr="00055FF8" w:rsidRDefault="00EC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6466927E" w14:textId="77777777" w:rsidR="00EC0430" w:rsidRPr="00055FF8" w:rsidRDefault="00EC04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0430" w:rsidRPr="00055FF8" w14:paraId="37F27517" w14:textId="77777777">
        <w:trPr>
          <w:cantSplit/>
          <w:trHeight w:val="20"/>
        </w:trPr>
        <w:tc>
          <w:tcPr>
            <w:tcW w:w="3042" w:type="dxa"/>
          </w:tcPr>
          <w:p w14:paraId="2A100F11" w14:textId="643FC7AC" w:rsidR="00EC0430" w:rsidRPr="00055FF8" w:rsidRDefault="00EC0430" w:rsidP="00F83F86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451ED39F" w14:textId="77777777" w:rsidR="00EC0430" w:rsidRPr="00055FF8" w:rsidRDefault="00EC04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A94970" w14:textId="77777777" w:rsidR="00EC0430" w:rsidRPr="00055FF8" w:rsidRDefault="00EC04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B731CE3" w14:textId="77777777" w:rsidR="00EC0430" w:rsidRPr="00055FF8" w:rsidRDefault="00EC04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A280A14" w14:textId="77777777" w:rsidR="00EC0430" w:rsidRPr="00055FF8" w:rsidRDefault="00EC04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D178466" w14:textId="77777777" w:rsidR="00EC0430" w:rsidRPr="00055FF8" w:rsidRDefault="00EC04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3EFC72" w14:textId="77777777" w:rsidR="00EC0430" w:rsidRPr="00055FF8" w:rsidRDefault="00EC04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D676E84" w14:textId="77777777" w:rsidR="00EC0430" w:rsidRPr="00055FF8" w:rsidRDefault="00EC04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079446" w14:textId="77777777" w:rsidR="00EC0430" w:rsidRPr="00055FF8" w:rsidRDefault="00EC04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1CFFE80" w14:textId="77777777" w:rsidR="00EC0430" w:rsidRPr="00055FF8" w:rsidRDefault="00EC04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632967" w14:textId="77777777" w:rsidR="00EC0430" w:rsidRPr="00055FF8" w:rsidRDefault="00EC04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E38110A" w14:textId="77777777" w:rsidR="00EC0430" w:rsidRPr="00055FF8" w:rsidRDefault="00EC04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A6A21" w:rsidRPr="00055FF8" w14:paraId="05DC16A7" w14:textId="77777777">
        <w:trPr>
          <w:cantSplit/>
          <w:trHeight w:val="20"/>
        </w:trPr>
        <w:tc>
          <w:tcPr>
            <w:tcW w:w="3042" w:type="dxa"/>
          </w:tcPr>
          <w:p w14:paraId="1D9891B1" w14:textId="0081FEEB" w:rsidR="008A6A21" w:rsidRPr="00055FF8" w:rsidRDefault="008A6A21" w:rsidP="008A6A21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871" w:type="dxa"/>
            <w:vAlign w:val="bottom"/>
          </w:tcPr>
          <w:p w14:paraId="0119E6DB" w14:textId="76234546" w:rsidR="008A6A21" w:rsidRPr="00055FF8" w:rsidRDefault="007A50A1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BA11D6" w14:textId="77777777" w:rsidR="008A6A21" w:rsidRPr="00055FF8" w:rsidRDefault="008A6A21" w:rsidP="008A6A2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24B1403" w14:textId="42257276" w:rsidR="008A6A21" w:rsidRPr="00055FF8" w:rsidRDefault="007A50A1" w:rsidP="00F055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4B9128" w14:textId="77777777" w:rsidR="008A6A21" w:rsidRPr="00055FF8" w:rsidRDefault="008A6A21" w:rsidP="008A6A2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F0C6BBE" w14:textId="31A4DF3A" w:rsidR="008A6A21" w:rsidRPr="00055FF8" w:rsidRDefault="007A50A1" w:rsidP="00F055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8E4B69" w14:textId="77777777" w:rsidR="008A6A21" w:rsidRPr="00055FF8" w:rsidRDefault="008A6A21" w:rsidP="008A6A2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FEFF0DB" w14:textId="5833102B" w:rsidR="008A6A21" w:rsidRPr="00055FF8" w:rsidRDefault="008A6A21" w:rsidP="008A6A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80,010</w:t>
            </w:r>
          </w:p>
        </w:tc>
        <w:tc>
          <w:tcPr>
            <w:tcW w:w="180" w:type="dxa"/>
            <w:vAlign w:val="bottom"/>
          </w:tcPr>
          <w:p w14:paraId="72F7E92E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BB991EF" w14:textId="33DF105F" w:rsidR="008A6A21" w:rsidRPr="00055FF8" w:rsidRDefault="008A6A21" w:rsidP="008A6A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(16,002)</w:t>
            </w:r>
          </w:p>
        </w:tc>
        <w:tc>
          <w:tcPr>
            <w:tcW w:w="180" w:type="dxa"/>
            <w:vAlign w:val="bottom"/>
          </w:tcPr>
          <w:p w14:paraId="092039FF" w14:textId="77777777" w:rsidR="008A6A21" w:rsidRPr="00055FF8" w:rsidRDefault="008A6A21" w:rsidP="008A6A2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345D99A5" w14:textId="52BB75C5" w:rsidR="008A6A21" w:rsidRPr="00055FF8" w:rsidRDefault="008A6A21" w:rsidP="00695BCA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64,008</w:t>
            </w:r>
          </w:p>
        </w:tc>
      </w:tr>
      <w:tr w:rsidR="008A6A21" w:rsidRPr="00055FF8" w14:paraId="637812E5" w14:textId="77777777">
        <w:trPr>
          <w:cantSplit/>
          <w:trHeight w:val="20"/>
        </w:trPr>
        <w:tc>
          <w:tcPr>
            <w:tcW w:w="3042" w:type="dxa"/>
          </w:tcPr>
          <w:p w14:paraId="04547062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81F11" w14:textId="736A8B87" w:rsidR="008A6A21" w:rsidRPr="00055FF8" w:rsidRDefault="007A50A1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7CA33F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F7A15" w14:textId="59779EE5" w:rsidR="008A6A21" w:rsidRPr="00055FF8" w:rsidRDefault="007A50A1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4B5B6E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F8910" w14:textId="5D17A3E9" w:rsidR="008A6A21" w:rsidRPr="00055FF8" w:rsidRDefault="007A50A1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3A1F9F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C1DC8" w14:textId="1606E8ED" w:rsidR="008A6A21" w:rsidRPr="00055FF8" w:rsidRDefault="008A6A21" w:rsidP="00D85B62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80,010</w:t>
            </w:r>
          </w:p>
        </w:tc>
        <w:tc>
          <w:tcPr>
            <w:tcW w:w="180" w:type="dxa"/>
            <w:vAlign w:val="bottom"/>
          </w:tcPr>
          <w:p w14:paraId="046F67CA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D5399" w14:textId="235C3B5B" w:rsidR="008A6A21" w:rsidRPr="00055FF8" w:rsidRDefault="008A6A21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(16,002)</w:t>
            </w:r>
          </w:p>
        </w:tc>
        <w:tc>
          <w:tcPr>
            <w:tcW w:w="180" w:type="dxa"/>
            <w:vAlign w:val="bottom"/>
          </w:tcPr>
          <w:p w14:paraId="6BACFCA8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59E55" w14:textId="4118D4C5" w:rsidR="008A6A21" w:rsidRPr="00055FF8" w:rsidRDefault="008A6A21" w:rsidP="00695BCA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64,008</w:t>
            </w:r>
          </w:p>
        </w:tc>
      </w:tr>
    </w:tbl>
    <w:p w14:paraId="39BB6C37" w14:textId="7989A32D" w:rsidR="00EC0430" w:rsidRPr="00055FF8" w:rsidRDefault="00EC0430" w:rsidP="009D6F9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Theme="majorBidi" w:hAnsiTheme="majorBidi" w:cstheme="minorBidi"/>
          <w:b/>
          <w:bCs/>
          <w:sz w:val="30"/>
          <w:szCs w:val="30"/>
        </w:rPr>
      </w:pPr>
    </w:p>
    <w:tbl>
      <w:tblPr>
        <w:tblpPr w:leftFromText="180" w:rightFromText="180" w:vertAnchor="text" w:tblpX="426" w:tblpY="1"/>
        <w:tblOverlap w:val="never"/>
        <w:tblW w:w="9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70"/>
        <w:gridCol w:w="1054"/>
        <w:gridCol w:w="236"/>
        <w:gridCol w:w="1050"/>
      </w:tblGrid>
      <w:tr w:rsidR="00C70173" w:rsidRPr="00055FF8" w14:paraId="76EEEF93" w14:textId="77777777" w:rsidTr="00221143">
        <w:trPr>
          <w:trHeight w:val="385"/>
          <w:tblHeader/>
        </w:trPr>
        <w:tc>
          <w:tcPr>
            <w:tcW w:w="4320" w:type="dxa"/>
            <w:shd w:val="clear" w:color="auto" w:fill="auto"/>
          </w:tcPr>
          <w:p w14:paraId="2EB00845" w14:textId="77777777" w:rsidR="00C70173" w:rsidRPr="00055FF8" w:rsidRDefault="00C70173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7"/>
            <w:shd w:val="clear" w:color="auto" w:fill="auto"/>
          </w:tcPr>
          <w:p w14:paraId="323A056D" w14:textId="276C27CE" w:rsidR="00C70173" w:rsidRPr="00055FF8" w:rsidRDefault="00EB1B5E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70173" w:rsidRPr="00055FF8" w14:paraId="1A7D1EF3" w14:textId="77777777" w:rsidTr="002E7326">
        <w:trPr>
          <w:trHeight w:val="210"/>
          <w:tblHeader/>
        </w:trPr>
        <w:tc>
          <w:tcPr>
            <w:tcW w:w="4320" w:type="dxa"/>
            <w:shd w:val="clear" w:color="auto" w:fill="auto"/>
          </w:tcPr>
          <w:p w14:paraId="4769D775" w14:textId="77777777" w:rsidR="00C70173" w:rsidRPr="00055FF8" w:rsidRDefault="00C70173" w:rsidP="00304E9B">
            <w:pPr>
              <w:spacing w:line="240" w:lineRule="auto"/>
              <w:ind w:left="-107" w:hanging="15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427B837D" w14:textId="75640C68" w:rsidR="00C70173" w:rsidRPr="00055FF8" w:rsidRDefault="00303F14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8A6A21" w:rsidRPr="00055FF8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770200A" w14:textId="77777777" w:rsidR="00C70173" w:rsidRPr="00055FF8" w:rsidRDefault="00C70173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4389DA01" w14:textId="61379054" w:rsidR="00C70173" w:rsidRPr="00055FF8" w:rsidRDefault="008A6A21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</w:tr>
      <w:tr w:rsidR="00C70173" w:rsidRPr="00055FF8" w14:paraId="08D5C226" w14:textId="77777777" w:rsidTr="002E7326">
        <w:trPr>
          <w:trHeight w:val="714"/>
          <w:tblHeader/>
        </w:trPr>
        <w:tc>
          <w:tcPr>
            <w:tcW w:w="4320" w:type="dxa"/>
            <w:shd w:val="clear" w:color="auto" w:fill="auto"/>
          </w:tcPr>
          <w:p w14:paraId="4D1907CC" w14:textId="77777777" w:rsidR="00C70173" w:rsidRPr="00055FF8" w:rsidRDefault="00C70173" w:rsidP="00304E9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4D0DCD" w14:textId="77777777" w:rsidR="00C70173" w:rsidRPr="00055FF8" w:rsidRDefault="00C70173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B175282" w14:textId="77777777" w:rsidR="00C70173" w:rsidRPr="00055FF8" w:rsidRDefault="00C70173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8C50152" w14:textId="77777777" w:rsidR="00C70173" w:rsidRPr="00055FF8" w:rsidRDefault="00C70173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8D07430" w14:textId="77777777" w:rsidR="00C70173" w:rsidRPr="00055FF8" w:rsidRDefault="00C70173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700647A0" w14:textId="77777777" w:rsidR="00C70173" w:rsidRPr="00055FF8" w:rsidRDefault="00C70173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3BF6BE6F" w14:textId="77777777" w:rsidR="00C70173" w:rsidRPr="00055FF8" w:rsidRDefault="00C70173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14:paraId="03F4852A" w14:textId="77777777" w:rsidR="00C70173" w:rsidRPr="00055FF8" w:rsidRDefault="00C70173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6A551C1" w14:textId="77777777" w:rsidR="00C70173" w:rsidRPr="00055FF8" w:rsidRDefault="00C70173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F3E4D7B" w14:textId="77777777" w:rsidR="00C70173" w:rsidRPr="00055FF8" w:rsidRDefault="00C70173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nil"/>
            </w:tcBorders>
            <w:shd w:val="clear" w:color="auto" w:fill="auto"/>
          </w:tcPr>
          <w:p w14:paraId="342F1E88" w14:textId="77777777" w:rsidR="00C70173" w:rsidRPr="00055FF8" w:rsidRDefault="00C70173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EB31FC0" w14:textId="77777777" w:rsidR="00C70173" w:rsidRPr="00055FF8" w:rsidRDefault="00C70173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6A21" w:rsidRPr="00055FF8" w14:paraId="29CE8F0E" w14:textId="77777777" w:rsidTr="00397DCD">
        <w:trPr>
          <w:trHeight w:val="74"/>
        </w:trPr>
        <w:tc>
          <w:tcPr>
            <w:tcW w:w="4320" w:type="dxa"/>
            <w:shd w:val="clear" w:color="auto" w:fill="auto"/>
          </w:tcPr>
          <w:p w14:paraId="0B85E487" w14:textId="4B08B69F" w:rsidR="008A6A21" w:rsidRPr="00055FF8" w:rsidRDefault="008A6A21" w:rsidP="008A6A2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A9CD5C7" w14:textId="77777777" w:rsidR="008A6A21" w:rsidRPr="00055FF8" w:rsidRDefault="008A6A21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C1F8C0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570C632" w14:textId="3B681376" w:rsidR="008A6A21" w:rsidRPr="00055FF8" w:rsidRDefault="00084705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94,963</w:t>
            </w:r>
          </w:p>
        </w:tc>
        <w:tc>
          <w:tcPr>
            <w:tcW w:w="270" w:type="dxa"/>
            <w:shd w:val="clear" w:color="auto" w:fill="auto"/>
          </w:tcPr>
          <w:p w14:paraId="02707450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14:paraId="2F2AD630" w14:textId="77777777" w:rsidR="008A6A21" w:rsidRPr="00055FF8" w:rsidRDefault="008A6A21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967C0F7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</w:tcPr>
          <w:p w14:paraId="3C627FD3" w14:textId="4773E2A0" w:rsidR="008A6A21" w:rsidRPr="00055FF8" w:rsidRDefault="008A6A21" w:rsidP="008A6A2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58" w:right="-164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519,042</w:t>
            </w:r>
          </w:p>
        </w:tc>
      </w:tr>
      <w:tr w:rsidR="008A6A21" w:rsidRPr="00055FF8" w14:paraId="4399BCF4" w14:textId="77777777" w:rsidTr="002F3C47">
        <w:trPr>
          <w:trHeight w:val="62"/>
        </w:trPr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7452D7E9" w14:textId="77777777" w:rsidR="008A6A21" w:rsidRPr="00055FF8" w:rsidRDefault="008A6A21" w:rsidP="008A6A2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931FEF5" w14:textId="7323D3EA" w:rsidR="008A6A21" w:rsidRPr="00055FF8" w:rsidRDefault="0093682A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2B7162" w:rsidRPr="00055FF8">
              <w:rPr>
                <w:rFonts w:ascii="Angsana New" w:hAnsi="Angsana New" w:cs="Angsana New"/>
                <w:sz w:val="30"/>
                <w:szCs w:val="30"/>
              </w:rPr>
              <w:t>.0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0EB379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5082B2F" w14:textId="5310565A" w:rsidR="008A6A21" w:rsidRPr="00055FF8" w:rsidRDefault="00D56F96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18,993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6D7839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03AA0DDC" w14:textId="32DAE400" w:rsidR="008A6A21" w:rsidRPr="00055FF8" w:rsidRDefault="008A6A21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20.0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E25ACF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FC27F47" w14:textId="7AD4878F" w:rsidR="008A6A21" w:rsidRPr="00055FF8" w:rsidRDefault="008A6A21" w:rsidP="008A6A2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58" w:right="-164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103,808</w:t>
            </w:r>
          </w:p>
        </w:tc>
      </w:tr>
      <w:tr w:rsidR="008A6A21" w:rsidRPr="00055FF8" w14:paraId="0906A813" w14:textId="77777777" w:rsidTr="002F3C47">
        <w:trPr>
          <w:trHeight w:val="376"/>
        </w:trPr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634E3057" w14:textId="6379F34B" w:rsidR="008A6A21" w:rsidRPr="00055FF8" w:rsidRDefault="008A6A21" w:rsidP="008A6A21">
            <w:pPr>
              <w:spacing w:line="240" w:lineRule="auto"/>
              <w:ind w:left="160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9A15FCF" w14:textId="77777777" w:rsidR="008A6A21" w:rsidRPr="00055FF8" w:rsidRDefault="008A6A21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E558BF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59D7502" w14:textId="77777777" w:rsidR="00CA3D0C" w:rsidRPr="00055FF8" w:rsidRDefault="00CA3D0C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F8A7B57" w14:textId="52C7A3FD" w:rsidR="008A6A21" w:rsidRPr="00055FF8" w:rsidRDefault="00EE4C24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AA9E49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42871CA7" w14:textId="77777777" w:rsidR="008A6A21" w:rsidRPr="00055FF8" w:rsidRDefault="008A6A21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4630D1B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243B014D" w14:textId="77777777" w:rsidR="008A6A21" w:rsidRPr="00055FF8" w:rsidRDefault="008A6A21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6FAA7DC" w14:textId="06AD9B93" w:rsidR="008A6A21" w:rsidRPr="00055FF8" w:rsidRDefault="008A6A21" w:rsidP="008A6A2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58" w:right="-164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(2,169)</w:t>
            </w:r>
          </w:p>
        </w:tc>
      </w:tr>
      <w:tr w:rsidR="008A6A21" w:rsidRPr="00055FF8" w14:paraId="728FB690" w14:textId="77777777">
        <w:trPr>
          <w:trHeight w:val="376"/>
        </w:trPr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02B023CF" w14:textId="30D7D662" w:rsidR="008A6A21" w:rsidRPr="00055FF8" w:rsidRDefault="008A6A21" w:rsidP="008A6A2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ภาษีงวดก่อน ๆ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A5A7F1D" w14:textId="27E91937" w:rsidR="008A6A21" w:rsidRPr="00055FF8" w:rsidRDefault="008A6A21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CCB4DE1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E777479" w14:textId="6807E7F0" w:rsidR="008A6A21" w:rsidRPr="00055FF8" w:rsidRDefault="004D7B69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BC2797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78479954" w14:textId="7D544EB2" w:rsidR="008A6A21" w:rsidRPr="00055FF8" w:rsidRDefault="008A6A21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D224AC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31D5CFC0" w14:textId="74A8513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58" w:right="-164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374</w:t>
            </w:r>
          </w:p>
        </w:tc>
      </w:tr>
      <w:tr w:rsidR="008A6A21" w:rsidRPr="00055FF8" w14:paraId="3E65CC05" w14:textId="77777777" w:rsidTr="00816295">
        <w:trPr>
          <w:trHeight w:val="376"/>
        </w:trPr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622D0B48" w14:textId="77777777" w:rsidR="008A6A21" w:rsidRPr="00055FF8" w:rsidRDefault="008A6A21" w:rsidP="008A6A2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16B1AE" w14:textId="4238A7A7" w:rsidR="008A6A21" w:rsidRPr="00055FF8" w:rsidRDefault="0093682A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482C64"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5.0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AB48F7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ADCD0" w14:textId="2862228A" w:rsidR="008A6A21" w:rsidRPr="00055FF8" w:rsidRDefault="00482C64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23,762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95CA12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5C8FD" w14:textId="5FCF4B9E" w:rsidR="008A6A21" w:rsidRPr="00055FF8" w:rsidRDefault="008A6A21" w:rsidP="008A6A21">
            <w:pPr>
              <w:pStyle w:val="acctfourfigures"/>
              <w:tabs>
                <w:tab w:val="clear" w:pos="765"/>
                <w:tab w:val="left" w:pos="598"/>
              </w:tabs>
              <w:spacing w:line="240" w:lineRule="auto"/>
              <w:ind w:left="-79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19.7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3AC3AD2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596ADF" w14:textId="1C7A645A" w:rsidR="008A6A21" w:rsidRPr="00055FF8" w:rsidRDefault="008A6A21" w:rsidP="008A6A2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5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102,013</w:t>
            </w:r>
          </w:p>
        </w:tc>
      </w:tr>
    </w:tbl>
    <w:p w14:paraId="43BA4E90" w14:textId="64120E4C" w:rsidR="00816295" w:rsidRPr="00055FF8" w:rsidRDefault="00816295"/>
    <w:tbl>
      <w:tblPr>
        <w:tblpPr w:leftFromText="180" w:rightFromText="180" w:vertAnchor="text" w:tblpX="426" w:tblpY="1"/>
        <w:tblOverlap w:val="never"/>
        <w:tblW w:w="9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84"/>
        <w:gridCol w:w="1066"/>
        <w:gridCol w:w="283"/>
        <w:gridCol w:w="977"/>
      </w:tblGrid>
      <w:tr w:rsidR="004711F0" w:rsidRPr="00055FF8" w14:paraId="70814541" w14:textId="77777777" w:rsidTr="00193158">
        <w:trPr>
          <w:trHeight w:val="385"/>
          <w:tblHeader/>
        </w:trPr>
        <w:tc>
          <w:tcPr>
            <w:tcW w:w="4320" w:type="dxa"/>
            <w:shd w:val="clear" w:color="auto" w:fill="auto"/>
          </w:tcPr>
          <w:p w14:paraId="4E51714A" w14:textId="77777777" w:rsidR="004711F0" w:rsidRPr="00055FF8" w:rsidRDefault="004711F0" w:rsidP="00FC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7"/>
            <w:shd w:val="clear" w:color="auto" w:fill="auto"/>
          </w:tcPr>
          <w:p w14:paraId="25740F72" w14:textId="25AA1F6B" w:rsidR="004711F0" w:rsidRPr="00055FF8" w:rsidRDefault="004711F0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11F0" w:rsidRPr="00055FF8" w14:paraId="632ED297" w14:textId="77777777" w:rsidTr="00193158">
        <w:trPr>
          <w:trHeight w:val="210"/>
          <w:tblHeader/>
        </w:trPr>
        <w:tc>
          <w:tcPr>
            <w:tcW w:w="4320" w:type="dxa"/>
            <w:shd w:val="clear" w:color="auto" w:fill="auto"/>
          </w:tcPr>
          <w:p w14:paraId="2A4ABB56" w14:textId="77777777" w:rsidR="004711F0" w:rsidRPr="00055FF8" w:rsidRDefault="004711F0" w:rsidP="00304E9B">
            <w:pPr>
              <w:spacing w:line="240" w:lineRule="auto"/>
              <w:ind w:left="-107" w:hanging="15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0019B4D" w14:textId="576DFCB1" w:rsidR="004711F0" w:rsidRPr="00055FF8" w:rsidRDefault="00303F14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8A6A21" w:rsidRPr="00055FF8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28AF9046" w14:textId="77777777" w:rsidR="004711F0" w:rsidRPr="00055FF8" w:rsidRDefault="004711F0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26" w:type="dxa"/>
            <w:gridSpan w:val="3"/>
            <w:shd w:val="clear" w:color="auto" w:fill="auto"/>
          </w:tcPr>
          <w:p w14:paraId="723E82DA" w14:textId="499FB43F" w:rsidR="004711F0" w:rsidRPr="00055FF8" w:rsidRDefault="008A6A21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</w:tr>
      <w:tr w:rsidR="004711F0" w:rsidRPr="00055FF8" w14:paraId="6099A4FD" w14:textId="77777777" w:rsidTr="00193158">
        <w:trPr>
          <w:trHeight w:val="714"/>
          <w:tblHeader/>
        </w:trPr>
        <w:tc>
          <w:tcPr>
            <w:tcW w:w="4320" w:type="dxa"/>
            <w:shd w:val="clear" w:color="auto" w:fill="auto"/>
          </w:tcPr>
          <w:p w14:paraId="1651CC31" w14:textId="77777777" w:rsidR="004711F0" w:rsidRPr="00055FF8" w:rsidRDefault="004711F0" w:rsidP="00304E9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132567" w14:textId="77777777" w:rsidR="004711F0" w:rsidRPr="00055FF8" w:rsidRDefault="004711F0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88EC3B4" w14:textId="77777777" w:rsidR="004711F0" w:rsidRPr="00055FF8" w:rsidRDefault="004711F0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7F6775A" w14:textId="77777777" w:rsidR="004711F0" w:rsidRPr="00055FF8" w:rsidRDefault="004711F0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54DA2EA" w14:textId="77777777" w:rsidR="004711F0" w:rsidRPr="00055FF8" w:rsidRDefault="004711F0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3E6FE870" w14:textId="77777777" w:rsidR="004711F0" w:rsidRPr="00055FF8" w:rsidRDefault="004711F0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84" w:type="dxa"/>
            <w:shd w:val="clear" w:color="auto" w:fill="auto"/>
          </w:tcPr>
          <w:p w14:paraId="6634ED39" w14:textId="77777777" w:rsidR="004711F0" w:rsidRPr="00055FF8" w:rsidRDefault="004711F0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177D8A10" w14:textId="77777777" w:rsidR="004711F0" w:rsidRPr="00055FF8" w:rsidRDefault="004711F0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6263FEF" w14:textId="77777777" w:rsidR="004711F0" w:rsidRPr="00055FF8" w:rsidRDefault="004711F0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3" w:type="dxa"/>
            <w:shd w:val="clear" w:color="auto" w:fill="auto"/>
          </w:tcPr>
          <w:p w14:paraId="446F8F89" w14:textId="77777777" w:rsidR="004711F0" w:rsidRPr="00055FF8" w:rsidRDefault="004711F0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nil"/>
            </w:tcBorders>
            <w:shd w:val="clear" w:color="auto" w:fill="auto"/>
          </w:tcPr>
          <w:p w14:paraId="06E26133" w14:textId="77777777" w:rsidR="004711F0" w:rsidRPr="00055FF8" w:rsidRDefault="004711F0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5B7A09E" w14:textId="77777777" w:rsidR="004711F0" w:rsidRPr="00055FF8" w:rsidRDefault="004711F0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6A21" w:rsidRPr="00055FF8" w14:paraId="3AB9353D" w14:textId="77777777" w:rsidTr="00193158">
        <w:trPr>
          <w:trHeight w:val="249"/>
        </w:trPr>
        <w:tc>
          <w:tcPr>
            <w:tcW w:w="4320" w:type="dxa"/>
            <w:shd w:val="clear" w:color="auto" w:fill="auto"/>
          </w:tcPr>
          <w:p w14:paraId="015B64B7" w14:textId="5453EC30" w:rsidR="008A6A21" w:rsidRPr="00055FF8" w:rsidRDefault="008A6A21" w:rsidP="008A6A2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A337C0D" w14:textId="77777777" w:rsidR="008A6A21" w:rsidRPr="00055FF8" w:rsidRDefault="008A6A21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2AC1B6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75630EE" w14:textId="2129ADF3" w:rsidR="008A6A21" w:rsidRPr="00055FF8" w:rsidRDefault="00A16F47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217,374</w:t>
            </w:r>
          </w:p>
        </w:tc>
        <w:tc>
          <w:tcPr>
            <w:tcW w:w="284" w:type="dxa"/>
            <w:shd w:val="clear" w:color="auto" w:fill="auto"/>
          </w:tcPr>
          <w:p w14:paraId="509FF96F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2430E6C0" w14:textId="77777777" w:rsidR="008A6A21" w:rsidRPr="00055FF8" w:rsidRDefault="008A6A21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3111BE9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shd w:val="clear" w:color="auto" w:fill="auto"/>
          </w:tcPr>
          <w:p w14:paraId="42686A0C" w14:textId="53933EC8" w:rsidR="008A6A21" w:rsidRPr="00055FF8" w:rsidRDefault="008A6A21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455,817</w:t>
            </w:r>
          </w:p>
        </w:tc>
      </w:tr>
      <w:tr w:rsidR="008A6A21" w:rsidRPr="00055FF8" w14:paraId="045F06A4" w14:textId="77777777" w:rsidTr="00193158">
        <w:trPr>
          <w:trHeight w:val="376"/>
        </w:trPr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6E3C3EB2" w14:textId="77777777" w:rsidR="008A6A21" w:rsidRPr="00055FF8" w:rsidRDefault="008A6A21" w:rsidP="008A6A2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83E3531" w14:textId="6163CA8B" w:rsidR="008A6A21" w:rsidRPr="00055FF8" w:rsidRDefault="002C39AE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2B7162" w:rsidRPr="00055FF8">
              <w:rPr>
                <w:rFonts w:ascii="Angsana New" w:hAnsi="Angsana New" w:cs="Angsana New"/>
                <w:sz w:val="30"/>
                <w:szCs w:val="30"/>
              </w:rPr>
              <w:t>.0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58B5C77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66F587" w14:textId="6FF68201" w:rsidR="008A6A21" w:rsidRPr="00055FF8" w:rsidRDefault="009D1E32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43,475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EE63400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065DCDC" w14:textId="6A9D8D69" w:rsidR="008A6A21" w:rsidRPr="00055FF8" w:rsidRDefault="008A6A21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20.0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ED6BD50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F297449" w14:textId="6E6DD4F9" w:rsidR="008A6A21" w:rsidRPr="00055FF8" w:rsidRDefault="008A6A21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91,163</w:t>
            </w:r>
          </w:p>
        </w:tc>
      </w:tr>
      <w:tr w:rsidR="008A6A21" w:rsidRPr="00055FF8" w14:paraId="0F2221B5" w14:textId="77777777" w:rsidTr="00193158">
        <w:trPr>
          <w:trHeight w:val="376"/>
        </w:trPr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4C8E6731" w14:textId="58777F0D" w:rsidR="008A6A21" w:rsidRPr="00055FF8" w:rsidRDefault="008A6A21" w:rsidP="008A6A21">
            <w:pPr>
              <w:spacing w:line="240" w:lineRule="auto"/>
              <w:ind w:left="72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ED7DBAA" w14:textId="77777777" w:rsidR="002C39AE" w:rsidRPr="00055FF8" w:rsidRDefault="002C39AE" w:rsidP="002C39A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E19A3B0" w14:textId="77777777" w:rsidR="008A6A21" w:rsidRPr="00055FF8" w:rsidRDefault="008A6A21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A94519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5E93554" w14:textId="77777777" w:rsidR="00780AF8" w:rsidRPr="00055FF8" w:rsidRDefault="00780AF8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0CC7F5C" w14:textId="793136D4" w:rsidR="008A6A21" w:rsidRPr="00055FF8" w:rsidRDefault="00EE4C24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(20,282)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03EDDDE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26D24147" w14:textId="77777777" w:rsidR="008A6A21" w:rsidRPr="00055FF8" w:rsidRDefault="008A6A21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B1EFA09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  <w:shd w:val="clear" w:color="auto" w:fill="auto"/>
          </w:tcPr>
          <w:p w14:paraId="673E0978" w14:textId="77777777" w:rsidR="008A6A21" w:rsidRPr="00055FF8" w:rsidRDefault="008A6A21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E6B22C8" w14:textId="51FE41C5" w:rsidR="008A6A21" w:rsidRPr="00055FF8" w:rsidRDefault="008A6A21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5,106</w:t>
            </w:r>
          </w:p>
        </w:tc>
      </w:tr>
      <w:tr w:rsidR="008A6A21" w:rsidRPr="00055FF8" w14:paraId="6F599BD6" w14:textId="77777777" w:rsidTr="00193158">
        <w:trPr>
          <w:trHeight w:val="376"/>
        </w:trPr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48220D2A" w14:textId="28203C4C" w:rsidR="008A6A21" w:rsidRPr="00055FF8" w:rsidRDefault="008A6A21" w:rsidP="008A6A21">
            <w:pPr>
              <w:spacing w:line="240" w:lineRule="auto"/>
              <w:ind w:left="72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 ๆ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D5FD9D3" w14:textId="77777777" w:rsidR="008A6A21" w:rsidRPr="00055FF8" w:rsidRDefault="008A6A21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1345E20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10BCFBD" w14:textId="565CFFD7" w:rsidR="008A6A21" w:rsidRPr="00055FF8" w:rsidRDefault="00BA70FD" w:rsidP="00BA70FD">
            <w:pPr>
              <w:pStyle w:val="acctfourfigures"/>
              <w:tabs>
                <w:tab w:val="clear" w:pos="765"/>
                <w:tab w:val="center" w:pos="77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153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D2D3E89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BC4BC14" w14:textId="77777777" w:rsidR="008A6A21" w:rsidRPr="00055FF8" w:rsidRDefault="008A6A21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570087B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  <w:shd w:val="clear" w:color="auto" w:fill="auto"/>
          </w:tcPr>
          <w:p w14:paraId="16023FE3" w14:textId="012D27A7" w:rsidR="008A6A21" w:rsidRPr="00055FF8" w:rsidRDefault="008A6A21" w:rsidP="0039666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58" w:right="-2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A6A21" w:rsidRPr="00055FF8" w14:paraId="26AD192D" w14:textId="77777777" w:rsidTr="00193158">
        <w:trPr>
          <w:trHeight w:val="376"/>
        </w:trPr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36D8F6E2" w14:textId="77777777" w:rsidR="008A6A21" w:rsidRPr="00055FF8" w:rsidRDefault="008A6A21" w:rsidP="008A6A2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40E26" w14:textId="4ACC2890" w:rsidR="008A6A21" w:rsidRPr="00055FF8" w:rsidRDefault="002C39AE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E40B77"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="00E40B77"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1F9DAC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0AF78" w14:textId="011CD92C" w:rsidR="008A6A21" w:rsidRPr="00055FF8" w:rsidRDefault="00CA0A50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23,346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0885C38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6B113" w14:textId="6B963A24" w:rsidR="008A6A21" w:rsidRPr="00055FF8" w:rsidRDefault="008A6A21" w:rsidP="008A6A21">
            <w:pPr>
              <w:pStyle w:val="acctfourfigures"/>
              <w:tabs>
                <w:tab w:val="clear" w:pos="765"/>
                <w:tab w:val="left" w:pos="611"/>
              </w:tabs>
              <w:spacing w:line="240" w:lineRule="auto"/>
              <w:ind w:left="-79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21.1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50412DA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3ECB7" w14:textId="4F6246C1" w:rsidR="008A6A21" w:rsidRPr="00055FF8" w:rsidRDefault="008A6A21" w:rsidP="008A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96,269</w:t>
            </w:r>
          </w:p>
        </w:tc>
      </w:tr>
    </w:tbl>
    <w:p w14:paraId="75609D6A" w14:textId="1683D1A3" w:rsidR="00E21F40" w:rsidRPr="00055FF8" w:rsidRDefault="00981045" w:rsidP="00C45093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Theme="majorBidi" w:hAnsiTheme="majorBidi" w:cstheme="minorBidi"/>
          <w:b/>
          <w:bCs/>
          <w:sz w:val="30"/>
          <w:szCs w:val="30"/>
          <w:cs/>
        </w:rPr>
      </w:pPr>
      <w:r w:rsidRPr="00055FF8">
        <w:rPr>
          <w:rFonts w:asciiTheme="majorBidi" w:hAnsiTheme="majorBidi" w:cstheme="minorBidi"/>
          <w:b/>
          <w:bCs/>
          <w:sz w:val="30"/>
          <w:szCs w:val="30"/>
        </w:rPr>
        <w:br w:type="page"/>
      </w:r>
    </w:p>
    <w:tbl>
      <w:tblPr>
        <w:tblpPr w:leftFromText="180" w:rightFromText="180" w:vertAnchor="text" w:tblpX="426" w:tblpY="1"/>
        <w:tblOverlap w:val="never"/>
        <w:tblW w:w="9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8"/>
        <w:gridCol w:w="1079"/>
        <w:gridCol w:w="270"/>
        <w:gridCol w:w="1170"/>
        <w:gridCol w:w="270"/>
        <w:gridCol w:w="1170"/>
        <w:gridCol w:w="273"/>
        <w:gridCol w:w="1260"/>
      </w:tblGrid>
      <w:tr w:rsidR="00F2743B" w:rsidRPr="00055FF8" w14:paraId="4F50025D" w14:textId="77777777" w:rsidTr="00281CCB">
        <w:trPr>
          <w:trHeight w:val="385"/>
          <w:tblHeader/>
        </w:trPr>
        <w:tc>
          <w:tcPr>
            <w:tcW w:w="3778" w:type="dxa"/>
            <w:shd w:val="clear" w:color="auto" w:fill="auto"/>
          </w:tcPr>
          <w:p w14:paraId="7D86569E" w14:textId="54BAE679" w:rsidR="00F2743B" w:rsidRPr="00055FF8" w:rsidRDefault="00F2743B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2" w:type="dxa"/>
            <w:gridSpan w:val="7"/>
            <w:shd w:val="clear" w:color="auto" w:fill="auto"/>
          </w:tcPr>
          <w:p w14:paraId="25B5ECF4" w14:textId="3A9A0E37" w:rsidR="00F2743B" w:rsidRPr="00055FF8" w:rsidRDefault="00F2743B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2743B" w:rsidRPr="00055FF8" w14:paraId="38E1EFF9" w14:textId="77777777" w:rsidTr="00281CCB">
        <w:trPr>
          <w:trHeight w:val="210"/>
          <w:tblHeader/>
        </w:trPr>
        <w:tc>
          <w:tcPr>
            <w:tcW w:w="3778" w:type="dxa"/>
            <w:shd w:val="clear" w:color="auto" w:fill="auto"/>
          </w:tcPr>
          <w:p w14:paraId="4B778CB1" w14:textId="377AC0AF" w:rsidR="00F2743B" w:rsidRPr="00055FF8" w:rsidRDefault="00B97D12" w:rsidP="00FC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19" w:type="dxa"/>
            <w:gridSpan w:val="3"/>
            <w:shd w:val="clear" w:color="auto" w:fill="auto"/>
          </w:tcPr>
          <w:p w14:paraId="445D3326" w14:textId="02C20D1A" w:rsidR="00F2743B" w:rsidRPr="00055FF8" w:rsidRDefault="00F2743B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46801245" w14:textId="77777777" w:rsidR="00F2743B" w:rsidRPr="00055FF8" w:rsidRDefault="00F2743B" w:rsidP="0030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shd w:val="clear" w:color="auto" w:fill="auto"/>
          </w:tcPr>
          <w:p w14:paraId="3A49B643" w14:textId="22F001A6" w:rsidR="00F2743B" w:rsidRPr="00055FF8" w:rsidRDefault="00F2743B" w:rsidP="00304E9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F2743B" w:rsidRPr="00055FF8" w14:paraId="63FF5DAF" w14:textId="77777777" w:rsidTr="00281CCB">
        <w:trPr>
          <w:trHeight w:val="240"/>
          <w:tblHeader/>
        </w:trPr>
        <w:tc>
          <w:tcPr>
            <w:tcW w:w="3778" w:type="dxa"/>
            <w:shd w:val="clear" w:color="auto" w:fill="auto"/>
          </w:tcPr>
          <w:p w14:paraId="4EBFEFCF" w14:textId="22A83B91" w:rsidR="00F2743B" w:rsidRPr="00055FF8" w:rsidRDefault="00B97D12" w:rsidP="00B9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9" w:type="dxa"/>
            <w:shd w:val="clear" w:color="auto" w:fill="auto"/>
          </w:tcPr>
          <w:p w14:paraId="56C5153A" w14:textId="148F7CB1" w:rsidR="00F2743B" w:rsidRPr="00055FF8" w:rsidRDefault="00303F14" w:rsidP="00F2743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8A6A21"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1CC2996" w14:textId="77777777" w:rsidR="00F2743B" w:rsidRPr="00055FF8" w:rsidRDefault="00F2743B" w:rsidP="00F2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0DE3934" w14:textId="664A56EA" w:rsidR="00F2743B" w:rsidRPr="00055FF8" w:rsidRDefault="008A6A21" w:rsidP="00F2743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8456903" w14:textId="77777777" w:rsidR="00F2743B" w:rsidRPr="00055FF8" w:rsidRDefault="00F2743B" w:rsidP="00F2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28718A" w14:textId="48DA1CC3" w:rsidR="00F2743B" w:rsidRPr="00055FF8" w:rsidRDefault="008A6A21" w:rsidP="00F2743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3" w:type="dxa"/>
            <w:shd w:val="clear" w:color="auto" w:fill="auto"/>
          </w:tcPr>
          <w:p w14:paraId="3798BD5C" w14:textId="77777777" w:rsidR="00F2743B" w:rsidRPr="00055FF8" w:rsidRDefault="00F2743B" w:rsidP="00F2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3AB0C30" w14:textId="0C479692" w:rsidR="00F2743B" w:rsidRPr="00055FF8" w:rsidRDefault="008A6A21" w:rsidP="00F2743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B97D12" w:rsidRPr="00055FF8" w14:paraId="149C1053" w14:textId="77777777" w:rsidTr="00281CCB">
        <w:trPr>
          <w:trHeight w:val="240"/>
          <w:tblHeader/>
        </w:trPr>
        <w:tc>
          <w:tcPr>
            <w:tcW w:w="3778" w:type="dxa"/>
            <w:shd w:val="clear" w:color="auto" w:fill="auto"/>
          </w:tcPr>
          <w:p w14:paraId="7C70FC70" w14:textId="77777777" w:rsidR="00B97D12" w:rsidRPr="00055FF8" w:rsidRDefault="00B97D12" w:rsidP="00F2743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2" w:type="dxa"/>
            <w:gridSpan w:val="7"/>
            <w:tcBorders>
              <w:bottom w:val="nil"/>
            </w:tcBorders>
            <w:shd w:val="clear" w:color="auto" w:fill="auto"/>
          </w:tcPr>
          <w:p w14:paraId="03F622A7" w14:textId="53C10831" w:rsidR="00B97D12" w:rsidRPr="00055FF8" w:rsidRDefault="00B97D12" w:rsidP="00F2743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A6A21" w:rsidRPr="00055FF8" w14:paraId="6D8CAD7D" w14:textId="77777777" w:rsidTr="00281CCB">
        <w:trPr>
          <w:trHeight w:val="64"/>
        </w:trPr>
        <w:tc>
          <w:tcPr>
            <w:tcW w:w="3778" w:type="dxa"/>
            <w:shd w:val="clear" w:color="auto" w:fill="auto"/>
          </w:tcPr>
          <w:p w14:paraId="56B9F104" w14:textId="202C3FD0" w:rsidR="008A6A21" w:rsidRPr="00055FF8" w:rsidRDefault="008A6A21" w:rsidP="008A6A2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14:paraId="36601C9E" w14:textId="2EF6A7A0" w:rsidR="008A6A21" w:rsidRPr="00055FF8" w:rsidRDefault="0057421E" w:rsidP="008A6A2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46,50</w:t>
            </w:r>
            <w:r w:rsidR="00486CD6"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0369E09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A59816E" w14:textId="71EF470E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36,065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C741B7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530BA69" w14:textId="06B5C459" w:rsidR="008A6A21" w:rsidRPr="00055FF8" w:rsidRDefault="003462B5" w:rsidP="008A6A2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(97,5</w:t>
            </w:r>
            <w:r w:rsidR="00486CD6"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596C1912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30AB9F5" w14:textId="610EED2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(95,0</w:t>
            </w:r>
            <w:r w:rsidR="00486CD6"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A6A21" w:rsidRPr="00055FF8" w14:paraId="0743FCCD" w14:textId="77777777" w:rsidTr="00281CCB">
        <w:trPr>
          <w:trHeight w:val="376"/>
        </w:trPr>
        <w:tc>
          <w:tcPr>
            <w:tcW w:w="3778" w:type="dxa"/>
            <w:tcBorders>
              <w:bottom w:val="nil"/>
            </w:tcBorders>
            <w:shd w:val="clear" w:color="auto" w:fill="auto"/>
          </w:tcPr>
          <w:p w14:paraId="48E88B2C" w14:textId="11C7B703" w:rsidR="008A6A21" w:rsidRPr="00055FF8" w:rsidRDefault="008A6A21" w:rsidP="008A6A2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14:paraId="1C2FED14" w14:textId="7E015C1E" w:rsidR="008A6A21" w:rsidRPr="00055FF8" w:rsidRDefault="00874B5E" w:rsidP="008A6A2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(46,50</w:t>
            </w:r>
            <w:r w:rsidR="00486CD6" w:rsidRPr="00055FF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5A6E6CA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1EF0BB03" w14:textId="3E9FEA2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(36,065)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431DA9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DD59F61" w14:textId="0267EB20" w:rsidR="008A6A21" w:rsidRPr="00055FF8" w:rsidRDefault="0057421E" w:rsidP="008A6A2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46,50</w:t>
            </w:r>
            <w:r w:rsidR="00486CD6" w:rsidRPr="00055FF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</w:tcPr>
          <w:p w14:paraId="375034EA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B0AC569" w14:textId="628E1C8E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36,065</w:t>
            </w:r>
          </w:p>
        </w:tc>
      </w:tr>
      <w:tr w:rsidR="008A6A21" w:rsidRPr="00055FF8" w14:paraId="55E567B6" w14:textId="77777777" w:rsidTr="00281CCB">
        <w:trPr>
          <w:trHeight w:val="376"/>
        </w:trPr>
        <w:tc>
          <w:tcPr>
            <w:tcW w:w="3778" w:type="dxa"/>
            <w:tcBorders>
              <w:bottom w:val="nil"/>
            </w:tcBorders>
            <w:shd w:val="clear" w:color="auto" w:fill="auto"/>
          </w:tcPr>
          <w:p w14:paraId="56879E78" w14:textId="35E2A8C9" w:rsidR="008A6A21" w:rsidRPr="00055FF8" w:rsidRDefault="008A6A21" w:rsidP="008A6A2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741CE" w14:textId="621E108E" w:rsidR="008A6A21" w:rsidRPr="00055FF8" w:rsidRDefault="003462B5" w:rsidP="009D699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043800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552BB" w14:textId="087AA391" w:rsidR="008A6A21" w:rsidRPr="00055FF8" w:rsidRDefault="008A6A21" w:rsidP="009D699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A3BE28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2BF6D" w14:textId="5E99FA45" w:rsidR="008A6A21" w:rsidRPr="00055FF8" w:rsidRDefault="007028BD" w:rsidP="008A6A2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(51,066)</w:t>
            </w: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</w:tcPr>
          <w:p w14:paraId="7E368997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973A0" w14:textId="44C3D416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(58,96</w:t>
            </w:r>
            <w:r w:rsidR="00486CD6"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149399F7" w14:textId="77777777" w:rsidR="00F2743B" w:rsidRPr="00055FF8" w:rsidRDefault="00F2743B" w:rsidP="00C45093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Theme="majorBidi" w:hAnsiTheme="majorBidi" w:cstheme="minorBidi"/>
          <w:b/>
          <w:bCs/>
          <w:sz w:val="22"/>
          <w:szCs w:val="22"/>
        </w:rPr>
      </w:pPr>
    </w:p>
    <w:tbl>
      <w:tblPr>
        <w:tblpPr w:leftFromText="180" w:rightFromText="180" w:vertAnchor="text" w:tblpX="426" w:tblpY="1"/>
        <w:tblOverlap w:val="never"/>
        <w:tblW w:w="92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130"/>
        <w:gridCol w:w="283"/>
        <w:gridCol w:w="1134"/>
        <w:gridCol w:w="284"/>
        <w:gridCol w:w="1152"/>
        <w:gridCol w:w="283"/>
        <w:gridCol w:w="1212"/>
      </w:tblGrid>
      <w:tr w:rsidR="00874EBC" w:rsidRPr="00055FF8" w14:paraId="4A9043C8" w14:textId="77777777" w:rsidTr="00501ECD">
        <w:trPr>
          <w:trHeight w:val="385"/>
          <w:tblHeader/>
        </w:trPr>
        <w:tc>
          <w:tcPr>
            <w:tcW w:w="3762" w:type="dxa"/>
            <w:shd w:val="clear" w:color="auto" w:fill="auto"/>
          </w:tcPr>
          <w:p w14:paraId="393BE4D1" w14:textId="77777777" w:rsidR="00874EBC" w:rsidRPr="00055FF8" w:rsidRDefault="00874EBC" w:rsidP="008B6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78" w:type="dxa"/>
            <w:gridSpan w:val="7"/>
            <w:shd w:val="clear" w:color="auto" w:fill="auto"/>
          </w:tcPr>
          <w:p w14:paraId="49C5F68C" w14:textId="7B8DBD81" w:rsidR="00874EBC" w:rsidRPr="00055FF8" w:rsidRDefault="00874EBC" w:rsidP="008B6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4EBC" w:rsidRPr="00055FF8" w14:paraId="2DD3EF64" w14:textId="77777777" w:rsidTr="00501ECD">
        <w:trPr>
          <w:trHeight w:val="210"/>
          <w:tblHeader/>
        </w:trPr>
        <w:tc>
          <w:tcPr>
            <w:tcW w:w="3762" w:type="dxa"/>
            <w:shd w:val="clear" w:color="auto" w:fill="auto"/>
          </w:tcPr>
          <w:p w14:paraId="1B853137" w14:textId="77777777" w:rsidR="00874EBC" w:rsidRPr="00055FF8" w:rsidRDefault="00874EBC" w:rsidP="008B6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47" w:type="dxa"/>
            <w:gridSpan w:val="3"/>
            <w:shd w:val="clear" w:color="auto" w:fill="auto"/>
          </w:tcPr>
          <w:p w14:paraId="5FBDD17D" w14:textId="77777777" w:rsidR="00874EBC" w:rsidRPr="00055FF8" w:rsidRDefault="00874EBC" w:rsidP="008B64E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84" w:type="dxa"/>
            <w:shd w:val="clear" w:color="auto" w:fill="auto"/>
          </w:tcPr>
          <w:p w14:paraId="101A7F55" w14:textId="77777777" w:rsidR="00874EBC" w:rsidRPr="00055FF8" w:rsidRDefault="00874EBC" w:rsidP="008B6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47" w:type="dxa"/>
            <w:gridSpan w:val="3"/>
            <w:shd w:val="clear" w:color="auto" w:fill="auto"/>
          </w:tcPr>
          <w:p w14:paraId="639387F7" w14:textId="77777777" w:rsidR="00874EBC" w:rsidRPr="00055FF8" w:rsidRDefault="00874EBC" w:rsidP="008B64E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503BBC" w:rsidRPr="00055FF8" w14:paraId="1AD6F1F8" w14:textId="77777777" w:rsidTr="00501ECD">
        <w:trPr>
          <w:trHeight w:val="240"/>
          <w:tblHeader/>
        </w:trPr>
        <w:tc>
          <w:tcPr>
            <w:tcW w:w="3762" w:type="dxa"/>
            <w:shd w:val="clear" w:color="auto" w:fill="auto"/>
          </w:tcPr>
          <w:p w14:paraId="36938EF1" w14:textId="77777777" w:rsidR="00503BBC" w:rsidRPr="00055FF8" w:rsidRDefault="00503BBC" w:rsidP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0" w:type="dxa"/>
            <w:shd w:val="clear" w:color="auto" w:fill="auto"/>
          </w:tcPr>
          <w:p w14:paraId="55DF958E" w14:textId="7A118027" w:rsidR="00503BBC" w:rsidRPr="00055FF8" w:rsidRDefault="00503BBC" w:rsidP="00503BBC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8A6A21"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7D7958E6" w14:textId="77777777" w:rsidR="00503BBC" w:rsidRPr="00055FF8" w:rsidRDefault="00503BBC" w:rsidP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3547A79" w14:textId="50710486" w:rsidR="00503BBC" w:rsidRPr="00055FF8" w:rsidRDefault="008A6A21" w:rsidP="00503BBC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4AEB44CE" w14:textId="77777777" w:rsidR="00503BBC" w:rsidRPr="00055FF8" w:rsidRDefault="00503BBC" w:rsidP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EBB6C4D" w14:textId="409269E6" w:rsidR="00503BBC" w:rsidRPr="00055FF8" w:rsidRDefault="008A6A21" w:rsidP="00503BBC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83" w:type="dxa"/>
            <w:shd w:val="clear" w:color="auto" w:fill="auto"/>
          </w:tcPr>
          <w:p w14:paraId="37369B2B" w14:textId="77777777" w:rsidR="00503BBC" w:rsidRPr="00055FF8" w:rsidRDefault="00503BBC" w:rsidP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nil"/>
            </w:tcBorders>
            <w:shd w:val="clear" w:color="auto" w:fill="auto"/>
          </w:tcPr>
          <w:p w14:paraId="44EB8841" w14:textId="08F0E2F3" w:rsidR="00503BBC" w:rsidRPr="00055FF8" w:rsidRDefault="008A6A21" w:rsidP="00503BBC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874EBC" w:rsidRPr="00055FF8" w14:paraId="7EE6745D" w14:textId="77777777" w:rsidTr="00501ECD">
        <w:trPr>
          <w:trHeight w:val="240"/>
          <w:tblHeader/>
        </w:trPr>
        <w:tc>
          <w:tcPr>
            <w:tcW w:w="3762" w:type="dxa"/>
            <w:shd w:val="clear" w:color="auto" w:fill="auto"/>
          </w:tcPr>
          <w:p w14:paraId="430D6E17" w14:textId="77777777" w:rsidR="00874EBC" w:rsidRPr="00055FF8" w:rsidRDefault="00874EBC" w:rsidP="008B64E2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78" w:type="dxa"/>
            <w:gridSpan w:val="7"/>
            <w:tcBorders>
              <w:bottom w:val="nil"/>
            </w:tcBorders>
            <w:shd w:val="clear" w:color="auto" w:fill="auto"/>
          </w:tcPr>
          <w:p w14:paraId="75454EA1" w14:textId="77777777" w:rsidR="00874EBC" w:rsidRPr="00055FF8" w:rsidRDefault="00874EBC" w:rsidP="008B64E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A6A21" w:rsidRPr="00055FF8" w14:paraId="6432B52D" w14:textId="77777777" w:rsidTr="00501ECD">
        <w:trPr>
          <w:trHeight w:val="308"/>
        </w:trPr>
        <w:tc>
          <w:tcPr>
            <w:tcW w:w="3762" w:type="dxa"/>
            <w:shd w:val="clear" w:color="auto" w:fill="auto"/>
          </w:tcPr>
          <w:p w14:paraId="6A0B19FB" w14:textId="77777777" w:rsidR="008A6A21" w:rsidRPr="00055FF8" w:rsidRDefault="008A6A21" w:rsidP="008A6A2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46F09850" w14:textId="46E1CE09" w:rsidR="008A6A21" w:rsidRPr="00055FF8" w:rsidRDefault="006F7AA7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46,590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70FFEA5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BA8C1A7" w14:textId="2D732056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36,152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41A08F8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5D7021D" w14:textId="0F4D8363" w:rsidR="008A6A21" w:rsidRPr="00055FF8" w:rsidRDefault="000E3C00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(90,205)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478DB4A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nil"/>
            </w:tcBorders>
            <w:shd w:val="clear" w:color="auto" w:fill="auto"/>
          </w:tcPr>
          <w:p w14:paraId="6B818E08" w14:textId="79983761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(87,665)</w:t>
            </w:r>
          </w:p>
        </w:tc>
      </w:tr>
      <w:tr w:rsidR="008A6A21" w:rsidRPr="00055FF8" w14:paraId="6E58E3C9" w14:textId="77777777" w:rsidTr="00501ECD">
        <w:trPr>
          <w:trHeight w:val="376"/>
        </w:trPr>
        <w:tc>
          <w:tcPr>
            <w:tcW w:w="3762" w:type="dxa"/>
            <w:tcBorders>
              <w:bottom w:val="nil"/>
            </w:tcBorders>
            <w:shd w:val="clear" w:color="auto" w:fill="auto"/>
          </w:tcPr>
          <w:p w14:paraId="085D6B53" w14:textId="77777777" w:rsidR="008A6A21" w:rsidRPr="00055FF8" w:rsidRDefault="008A6A21" w:rsidP="008A6A2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30" w:type="dxa"/>
            <w:tcBorders>
              <w:top w:val="nil"/>
              <w:bottom w:val="nil"/>
            </w:tcBorders>
            <w:shd w:val="clear" w:color="auto" w:fill="auto"/>
          </w:tcPr>
          <w:p w14:paraId="02EAF8D1" w14:textId="67918444" w:rsidR="008A6A21" w:rsidRPr="00055FF8" w:rsidRDefault="009F1159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(46,590)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581D1B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4E614A9C" w14:textId="527BEBCF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(36,152)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5781D2E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6C042215" w14:textId="5FE0A3EA" w:rsidR="008A6A21" w:rsidRPr="00055FF8" w:rsidRDefault="00766500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46,590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59C7E8E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nil"/>
            </w:tcBorders>
            <w:shd w:val="clear" w:color="auto" w:fill="auto"/>
          </w:tcPr>
          <w:p w14:paraId="0FB00267" w14:textId="6C78D609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36,152</w:t>
            </w:r>
          </w:p>
        </w:tc>
      </w:tr>
      <w:tr w:rsidR="008A6A21" w:rsidRPr="00055FF8" w14:paraId="3949E6AA" w14:textId="77777777" w:rsidTr="00501ECD">
        <w:trPr>
          <w:trHeight w:val="376"/>
        </w:trPr>
        <w:tc>
          <w:tcPr>
            <w:tcW w:w="3762" w:type="dxa"/>
            <w:shd w:val="clear" w:color="auto" w:fill="auto"/>
          </w:tcPr>
          <w:p w14:paraId="632782F7" w14:textId="0B5B34C7" w:rsidR="008A6A21" w:rsidRPr="00055FF8" w:rsidRDefault="008A6A21" w:rsidP="008A6A2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E0677" w14:textId="58064523" w:rsidR="008A6A21" w:rsidRPr="00055FF8" w:rsidRDefault="000E3C00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D3B0289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73B58" w14:textId="150A92F8" w:rsidR="008A6A21" w:rsidRPr="00055FF8" w:rsidRDefault="008A6A21" w:rsidP="009D6991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3EC4257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9ACE5" w14:textId="66133DD8" w:rsidR="008A6A21" w:rsidRPr="00055FF8" w:rsidRDefault="00351B65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(43,615)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32A83E5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9A9B71" w14:textId="177E1BEB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(51,513)</w:t>
            </w:r>
          </w:p>
        </w:tc>
      </w:tr>
      <w:tr w:rsidR="008A6A21" w:rsidRPr="00055FF8" w14:paraId="4EF1007A" w14:textId="77777777" w:rsidTr="00501ECD">
        <w:trPr>
          <w:trHeight w:val="376"/>
        </w:trPr>
        <w:tc>
          <w:tcPr>
            <w:tcW w:w="3762" w:type="dxa"/>
            <w:tcBorders>
              <w:bottom w:val="nil"/>
            </w:tcBorders>
            <w:shd w:val="clear" w:color="auto" w:fill="auto"/>
          </w:tcPr>
          <w:p w14:paraId="05AE10F6" w14:textId="77777777" w:rsidR="008A6A21" w:rsidRPr="00055FF8" w:rsidRDefault="008A6A21" w:rsidP="008A6A2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1CD5515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D45C472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88E1DA3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F13C6FD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4C5AA67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E273118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0935357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3BC644A7" w14:textId="77777777" w:rsidR="00ED66F2" w:rsidRPr="00055FF8" w:rsidRDefault="00ED66F2">
      <w:r w:rsidRPr="00055FF8">
        <w:br w:type="page"/>
      </w:r>
    </w:p>
    <w:tbl>
      <w:tblPr>
        <w:tblW w:w="920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02"/>
        <w:gridCol w:w="1505"/>
        <w:gridCol w:w="270"/>
        <w:gridCol w:w="1800"/>
        <w:gridCol w:w="270"/>
        <w:gridCol w:w="1557"/>
      </w:tblGrid>
      <w:tr w:rsidR="00B53971" w:rsidRPr="00055FF8" w14:paraId="75A058ED" w14:textId="77777777" w:rsidTr="00DB7AA5">
        <w:trPr>
          <w:trHeight w:val="139"/>
          <w:tblHeader/>
        </w:trPr>
        <w:tc>
          <w:tcPr>
            <w:tcW w:w="3802" w:type="dxa"/>
          </w:tcPr>
          <w:p w14:paraId="6675CDF6" w14:textId="4E0BF517" w:rsidR="00B53971" w:rsidRPr="00055FF8" w:rsidRDefault="00B53971" w:rsidP="00707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402" w:type="dxa"/>
            <w:gridSpan w:val="5"/>
          </w:tcPr>
          <w:p w14:paraId="3BD1AB2B" w14:textId="03E99519" w:rsidR="00B53971" w:rsidRPr="00055FF8" w:rsidRDefault="00B53971" w:rsidP="007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F3D5F" w:rsidRPr="00055FF8" w14:paraId="1C685E0B" w14:textId="77777777" w:rsidTr="00DB7AA5">
        <w:trPr>
          <w:trHeight w:val="139"/>
          <w:tblHeader/>
        </w:trPr>
        <w:tc>
          <w:tcPr>
            <w:tcW w:w="3802" w:type="dxa"/>
          </w:tcPr>
          <w:p w14:paraId="238060CE" w14:textId="77777777" w:rsidR="00FF3D5F" w:rsidRPr="00055FF8" w:rsidRDefault="00FF3D5F" w:rsidP="00707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505" w:type="dxa"/>
          </w:tcPr>
          <w:p w14:paraId="13B92523" w14:textId="77777777" w:rsidR="00FF3D5F" w:rsidRPr="00055FF8" w:rsidRDefault="00FF3D5F" w:rsidP="007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D209D90" w14:textId="6680984F" w:rsidR="00FF3D5F" w:rsidRPr="00055FF8" w:rsidRDefault="00FF3D5F" w:rsidP="007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DE7026"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  <w:p w14:paraId="36E179B7" w14:textId="4ED504A9" w:rsidR="00FF3D5F" w:rsidRPr="00055FF8" w:rsidRDefault="00FF3D5F" w:rsidP="007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557" w:type="dxa"/>
          </w:tcPr>
          <w:p w14:paraId="099E85CE" w14:textId="1EF4F82C" w:rsidR="00FF3D5F" w:rsidRPr="00055FF8" w:rsidRDefault="00FF3D5F" w:rsidP="007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3D5F" w:rsidRPr="00055FF8" w14:paraId="7D894E4C" w14:textId="77777777" w:rsidTr="00DB7AA5">
        <w:trPr>
          <w:trHeight w:val="139"/>
          <w:tblHeader/>
        </w:trPr>
        <w:tc>
          <w:tcPr>
            <w:tcW w:w="3802" w:type="dxa"/>
            <w:vAlign w:val="bottom"/>
          </w:tcPr>
          <w:p w14:paraId="6AEC9D37" w14:textId="77777777" w:rsidR="002B7162" w:rsidRPr="00055FF8" w:rsidRDefault="002B7162" w:rsidP="0070700C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505" w:type="dxa"/>
          </w:tcPr>
          <w:p w14:paraId="2C4E332B" w14:textId="77777777" w:rsidR="002B7162" w:rsidRPr="00055FF8" w:rsidRDefault="002B7162" w:rsidP="0011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65F9F504" w14:textId="4F0DB7EF" w:rsidR="002B7162" w:rsidRPr="00055FF8" w:rsidRDefault="002B7162" w:rsidP="0011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7BEB0A64" w14:textId="77777777" w:rsidR="002B7162" w:rsidRPr="00055FF8" w:rsidRDefault="002B7162" w:rsidP="007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F0AE616" w14:textId="5D3DB5B2" w:rsidR="002B7162" w:rsidRPr="00055FF8" w:rsidRDefault="002B7162" w:rsidP="00E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040AB23A" w14:textId="77777777" w:rsidR="002B7162" w:rsidRPr="00055FF8" w:rsidRDefault="002B7162" w:rsidP="007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296407BB" w14:textId="43D56DE8" w:rsidR="002B7162" w:rsidRPr="00055FF8" w:rsidRDefault="002B7162" w:rsidP="00844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2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94A7B" w:rsidRPr="00055FF8" w14:paraId="390747E9" w14:textId="77777777" w:rsidTr="00DB7AA5">
        <w:trPr>
          <w:trHeight w:val="139"/>
          <w:tblHeader/>
        </w:trPr>
        <w:tc>
          <w:tcPr>
            <w:tcW w:w="3802" w:type="dxa"/>
          </w:tcPr>
          <w:p w14:paraId="178DB0C0" w14:textId="77777777" w:rsidR="00C94A7B" w:rsidRPr="00055FF8" w:rsidRDefault="00C94A7B" w:rsidP="007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75" w:type="dxa"/>
            <w:gridSpan w:val="2"/>
          </w:tcPr>
          <w:p w14:paraId="090C0F10" w14:textId="4E30BA84" w:rsidR="00C94A7B" w:rsidRPr="00055FF8" w:rsidRDefault="00C94A7B" w:rsidP="002B7162">
            <w:pPr>
              <w:pStyle w:val="acctfourfigures"/>
              <w:tabs>
                <w:tab w:val="clear" w:pos="765"/>
                <w:tab w:val="left" w:pos="527"/>
                <w:tab w:val="decimal" w:pos="684"/>
                <w:tab w:val="left" w:pos="268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36E49286" w14:textId="3E228AB9" w:rsidR="00C94A7B" w:rsidRPr="00055FF8" w:rsidRDefault="00C94A7B" w:rsidP="002B7162">
            <w:pPr>
              <w:pStyle w:val="acctfourfigures"/>
              <w:tabs>
                <w:tab w:val="clear" w:pos="765"/>
                <w:tab w:val="left" w:pos="527"/>
                <w:tab w:val="decimal" w:pos="684"/>
                <w:tab w:val="left" w:pos="268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7" w:type="dxa"/>
            <w:gridSpan w:val="2"/>
          </w:tcPr>
          <w:p w14:paraId="0937B429" w14:textId="58184A3B" w:rsidR="00C94A7B" w:rsidRPr="00055FF8" w:rsidRDefault="00C94A7B" w:rsidP="002B7162">
            <w:pPr>
              <w:pStyle w:val="acctfourfigures"/>
              <w:tabs>
                <w:tab w:val="clear" w:pos="765"/>
                <w:tab w:val="left" w:pos="527"/>
                <w:tab w:val="decimal" w:pos="684"/>
                <w:tab w:val="left" w:pos="268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115A02" w:rsidRPr="00055FF8" w14:paraId="38A86015" w14:textId="77777777" w:rsidTr="00DB7AA5">
        <w:trPr>
          <w:trHeight w:val="139"/>
        </w:trPr>
        <w:tc>
          <w:tcPr>
            <w:tcW w:w="3802" w:type="dxa"/>
          </w:tcPr>
          <w:p w14:paraId="675E8644" w14:textId="46F4B380" w:rsidR="00115A02" w:rsidRPr="00055FF8" w:rsidRDefault="00115A02" w:rsidP="007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A6A21"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05" w:type="dxa"/>
          </w:tcPr>
          <w:p w14:paraId="437F95EF" w14:textId="77777777" w:rsidR="00115A02" w:rsidRPr="00055FF8" w:rsidRDefault="00115A02" w:rsidP="007070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BC5286" w14:textId="77777777" w:rsidR="00115A02" w:rsidRPr="00055FF8" w:rsidRDefault="00115A02" w:rsidP="007070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27" w:type="dxa"/>
            <w:gridSpan w:val="3"/>
          </w:tcPr>
          <w:p w14:paraId="4CB0E0AE" w14:textId="05459045" w:rsidR="00115A02" w:rsidRPr="00055FF8" w:rsidRDefault="00115A02" w:rsidP="007070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DB7AA5" w:rsidRPr="00055FF8" w14:paraId="056D258E" w14:textId="77777777" w:rsidTr="00DB7AA5">
        <w:trPr>
          <w:trHeight w:val="139"/>
        </w:trPr>
        <w:tc>
          <w:tcPr>
            <w:tcW w:w="3802" w:type="dxa"/>
          </w:tcPr>
          <w:p w14:paraId="2E7ADC8C" w14:textId="77777777" w:rsidR="002B7162" w:rsidRPr="00055FF8" w:rsidRDefault="002B7162" w:rsidP="007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5" w:type="dxa"/>
          </w:tcPr>
          <w:p w14:paraId="0DE72555" w14:textId="77777777" w:rsidR="002B7162" w:rsidRPr="00055FF8" w:rsidRDefault="002B7162" w:rsidP="0070700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D700B6" w14:textId="77777777" w:rsidR="002B7162" w:rsidRPr="00055FF8" w:rsidRDefault="002B7162" w:rsidP="0070700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5117785B" w14:textId="4BB6C601" w:rsidR="002B7162" w:rsidRPr="00055FF8" w:rsidRDefault="002B7162" w:rsidP="0070700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C71210A" w14:textId="77777777" w:rsidR="002B7162" w:rsidRPr="00055FF8" w:rsidRDefault="002B7162" w:rsidP="007070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57" w:type="dxa"/>
          </w:tcPr>
          <w:p w14:paraId="3C0B45D3" w14:textId="77777777" w:rsidR="002B7162" w:rsidRPr="00055FF8" w:rsidRDefault="002B7162" w:rsidP="0070700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B7AA5" w:rsidRPr="00055FF8" w14:paraId="4437BF55" w14:textId="77777777" w:rsidTr="00DB7AA5">
        <w:trPr>
          <w:trHeight w:val="139"/>
        </w:trPr>
        <w:tc>
          <w:tcPr>
            <w:tcW w:w="3802" w:type="dxa"/>
          </w:tcPr>
          <w:p w14:paraId="4C200659" w14:textId="105172E4" w:rsidR="002B7162" w:rsidRPr="00055FF8" w:rsidRDefault="002B7162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05" w:type="dxa"/>
          </w:tcPr>
          <w:p w14:paraId="67ADDBBE" w14:textId="6E867C40" w:rsidR="002B7162" w:rsidRPr="00055FF8" w:rsidRDefault="002B7162" w:rsidP="00DB7AA5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245</w:t>
            </w:r>
          </w:p>
        </w:tc>
        <w:tc>
          <w:tcPr>
            <w:tcW w:w="270" w:type="dxa"/>
          </w:tcPr>
          <w:p w14:paraId="342E22B2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03A07447" w14:textId="4CF157C9" w:rsidR="002B7162" w:rsidRPr="00055FF8" w:rsidRDefault="002B7162" w:rsidP="002B7162">
            <w:pPr>
              <w:pStyle w:val="acctfourfigures"/>
              <w:tabs>
                <w:tab w:val="clear" w:pos="765"/>
                <w:tab w:val="decimal" w:pos="147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998981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57" w:type="dxa"/>
          </w:tcPr>
          <w:p w14:paraId="24C5681C" w14:textId="5D884B9B" w:rsidR="002B7162" w:rsidRPr="00055FF8" w:rsidRDefault="002B7162" w:rsidP="00DB7AA5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</w:tr>
      <w:tr w:rsidR="00DB7AA5" w:rsidRPr="00055FF8" w14:paraId="43B5E5D0" w14:textId="77777777" w:rsidTr="00DB7AA5">
        <w:trPr>
          <w:trHeight w:val="139"/>
        </w:trPr>
        <w:tc>
          <w:tcPr>
            <w:tcW w:w="3802" w:type="dxa"/>
          </w:tcPr>
          <w:p w14:paraId="1FCF12D7" w14:textId="0352D801" w:rsidR="002B7162" w:rsidRPr="00055FF8" w:rsidRDefault="002B7162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05" w:type="dxa"/>
          </w:tcPr>
          <w:p w14:paraId="46B9FCD9" w14:textId="385983C2" w:rsidR="002B7162" w:rsidRPr="00055FF8" w:rsidRDefault="002B7162" w:rsidP="00DB7AA5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11,334</w:t>
            </w:r>
          </w:p>
        </w:tc>
        <w:tc>
          <w:tcPr>
            <w:tcW w:w="270" w:type="dxa"/>
          </w:tcPr>
          <w:p w14:paraId="3C537F4B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66127A86" w14:textId="7E187B59" w:rsidR="002B7162" w:rsidRPr="00055FF8" w:rsidRDefault="002B7162" w:rsidP="002B7162">
            <w:pPr>
              <w:pStyle w:val="acctfourfigures"/>
              <w:tabs>
                <w:tab w:val="clear" w:pos="765"/>
                <w:tab w:val="decimal" w:pos="147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7,704</w:t>
            </w:r>
          </w:p>
        </w:tc>
        <w:tc>
          <w:tcPr>
            <w:tcW w:w="270" w:type="dxa"/>
          </w:tcPr>
          <w:p w14:paraId="6DF35E43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57" w:type="dxa"/>
          </w:tcPr>
          <w:p w14:paraId="0D4FA692" w14:textId="52D2437D" w:rsidR="002B7162" w:rsidRPr="00055FF8" w:rsidRDefault="002B7162" w:rsidP="00DB7AA5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19,038</w:t>
            </w:r>
          </w:p>
        </w:tc>
      </w:tr>
      <w:tr w:rsidR="00DB7AA5" w:rsidRPr="00055FF8" w14:paraId="3740945F" w14:textId="77777777" w:rsidTr="00DB7AA5">
        <w:trPr>
          <w:trHeight w:val="139"/>
        </w:trPr>
        <w:tc>
          <w:tcPr>
            <w:tcW w:w="3802" w:type="dxa"/>
          </w:tcPr>
          <w:p w14:paraId="1AE62BA8" w14:textId="71AF7A9D" w:rsidR="002B7162" w:rsidRPr="00055FF8" w:rsidRDefault="002B7162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05" w:type="dxa"/>
          </w:tcPr>
          <w:p w14:paraId="11D0D859" w14:textId="5D208184" w:rsidR="002B7162" w:rsidRPr="00055FF8" w:rsidRDefault="002B7162" w:rsidP="00DB7AA5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11,983</w:t>
            </w:r>
          </w:p>
        </w:tc>
        <w:tc>
          <w:tcPr>
            <w:tcW w:w="270" w:type="dxa"/>
          </w:tcPr>
          <w:p w14:paraId="4963F179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0B259DEE" w14:textId="43EE26EB" w:rsidR="002B7162" w:rsidRPr="00055FF8" w:rsidRDefault="002B7162" w:rsidP="002B7162">
            <w:pPr>
              <w:pStyle w:val="acctfourfigures"/>
              <w:tabs>
                <w:tab w:val="clear" w:pos="765"/>
                <w:tab w:val="decimal" w:pos="147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t>-</w:t>
            </w:r>
          </w:p>
        </w:tc>
        <w:tc>
          <w:tcPr>
            <w:tcW w:w="270" w:type="dxa"/>
          </w:tcPr>
          <w:p w14:paraId="3D287B65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57" w:type="dxa"/>
          </w:tcPr>
          <w:p w14:paraId="349445A5" w14:textId="20F56276" w:rsidR="002B7162" w:rsidRPr="00055FF8" w:rsidRDefault="002B7162" w:rsidP="00D72F2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11,983</w:t>
            </w:r>
          </w:p>
        </w:tc>
      </w:tr>
      <w:tr w:rsidR="00DB7AA5" w:rsidRPr="00055FF8" w14:paraId="213A6A30" w14:textId="77777777" w:rsidTr="00DB7AA5">
        <w:trPr>
          <w:trHeight w:val="139"/>
        </w:trPr>
        <w:tc>
          <w:tcPr>
            <w:tcW w:w="3802" w:type="dxa"/>
          </w:tcPr>
          <w:p w14:paraId="5E8431DD" w14:textId="4D3C48E8" w:rsidR="002B7162" w:rsidRPr="00055FF8" w:rsidRDefault="002B7162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05" w:type="dxa"/>
          </w:tcPr>
          <w:p w14:paraId="283193CD" w14:textId="43158F34" w:rsidR="002B7162" w:rsidRPr="00055FF8" w:rsidRDefault="002B7162" w:rsidP="00DB7AA5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48E82B31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1079DDA1" w14:textId="00CF1BF8" w:rsidR="002B7162" w:rsidRPr="00055FF8" w:rsidRDefault="002B7162" w:rsidP="002B7162">
            <w:pPr>
              <w:pStyle w:val="acctfourfigures"/>
              <w:tabs>
                <w:tab w:val="clear" w:pos="765"/>
                <w:tab w:val="decimal" w:pos="147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t>-</w:t>
            </w:r>
          </w:p>
        </w:tc>
        <w:tc>
          <w:tcPr>
            <w:tcW w:w="270" w:type="dxa"/>
          </w:tcPr>
          <w:p w14:paraId="2E382402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57" w:type="dxa"/>
          </w:tcPr>
          <w:p w14:paraId="3D81377C" w14:textId="0E6033D5" w:rsidR="002B7162" w:rsidRPr="00055FF8" w:rsidRDefault="002B7162" w:rsidP="00DB7AA5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</w:tr>
      <w:tr w:rsidR="00DB7AA5" w:rsidRPr="00055FF8" w14:paraId="20B77E7B" w14:textId="77777777" w:rsidTr="00DB7AA5">
        <w:trPr>
          <w:trHeight w:val="139"/>
        </w:trPr>
        <w:tc>
          <w:tcPr>
            <w:tcW w:w="3802" w:type="dxa"/>
          </w:tcPr>
          <w:p w14:paraId="0B903511" w14:textId="3BCCFEB0" w:rsidR="002B7162" w:rsidRPr="00055FF8" w:rsidRDefault="002B7162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05" w:type="dxa"/>
            <w:vAlign w:val="bottom"/>
          </w:tcPr>
          <w:p w14:paraId="64613950" w14:textId="47028F51" w:rsidR="002B7162" w:rsidRPr="00055FF8" w:rsidRDefault="002B7162" w:rsidP="00DB7AA5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8,143</w:t>
            </w:r>
          </w:p>
        </w:tc>
        <w:tc>
          <w:tcPr>
            <w:tcW w:w="270" w:type="dxa"/>
          </w:tcPr>
          <w:p w14:paraId="5CCF92C3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36509662" w14:textId="723371E5" w:rsidR="002B7162" w:rsidRPr="00055FF8" w:rsidRDefault="002B7162" w:rsidP="002B7162">
            <w:pPr>
              <w:pStyle w:val="acctfourfigures"/>
              <w:tabs>
                <w:tab w:val="clear" w:pos="765"/>
                <w:tab w:val="decimal" w:pos="147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2,39</w:t>
            </w:r>
            <w:r w:rsidR="00AB5141" w:rsidRPr="00055FF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CA5F2D6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57" w:type="dxa"/>
            <w:vAlign w:val="bottom"/>
          </w:tcPr>
          <w:p w14:paraId="6E64810B" w14:textId="3DCE7745" w:rsidR="002B7162" w:rsidRPr="00055FF8" w:rsidRDefault="002B7162" w:rsidP="00DB7AA5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10,53</w:t>
            </w:r>
            <w:r w:rsidR="00AB5141" w:rsidRPr="00055FF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DB7AA5" w:rsidRPr="00055FF8" w14:paraId="21EDC6C8" w14:textId="77777777" w:rsidTr="00DB7AA5">
        <w:trPr>
          <w:trHeight w:val="139"/>
        </w:trPr>
        <w:tc>
          <w:tcPr>
            <w:tcW w:w="3802" w:type="dxa"/>
          </w:tcPr>
          <w:p w14:paraId="369B340C" w14:textId="6CC9B5E2" w:rsidR="002B7162" w:rsidRPr="00055FF8" w:rsidRDefault="002B7162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505" w:type="dxa"/>
          </w:tcPr>
          <w:p w14:paraId="466BB4A7" w14:textId="1B73D910" w:rsidR="002B7162" w:rsidRPr="00055FF8" w:rsidRDefault="002B7162" w:rsidP="00DB7AA5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8150063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7B287477" w14:textId="1EE03C3E" w:rsidR="002B7162" w:rsidRPr="00055FF8" w:rsidRDefault="002B7162" w:rsidP="002B7162">
            <w:pPr>
              <w:pStyle w:val="acctfourfigures"/>
              <w:tabs>
                <w:tab w:val="clear" w:pos="765"/>
                <w:tab w:val="decimal" w:pos="147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8FDB4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57" w:type="dxa"/>
          </w:tcPr>
          <w:p w14:paraId="26122A4E" w14:textId="51125761" w:rsidR="002B7162" w:rsidRPr="00055FF8" w:rsidRDefault="002B7162" w:rsidP="00DB7AA5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7AA5" w:rsidRPr="00055FF8" w14:paraId="38422894" w14:textId="77777777" w:rsidTr="00DB7AA5">
        <w:trPr>
          <w:trHeight w:val="139"/>
        </w:trPr>
        <w:tc>
          <w:tcPr>
            <w:tcW w:w="3802" w:type="dxa"/>
          </w:tcPr>
          <w:p w14:paraId="31A717B9" w14:textId="3438B87B" w:rsidR="002B7162" w:rsidRPr="00055FF8" w:rsidRDefault="002B7162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7245F1A4" w14:textId="4840E9F8" w:rsidR="002B7162" w:rsidRPr="00055FF8" w:rsidRDefault="002B7162" w:rsidP="00DB7AA5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3,720</w:t>
            </w:r>
          </w:p>
        </w:tc>
        <w:tc>
          <w:tcPr>
            <w:tcW w:w="270" w:type="dxa"/>
          </w:tcPr>
          <w:p w14:paraId="27FF370A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00540DD4" w14:textId="43FCA5F8" w:rsidR="002B7162" w:rsidRPr="00055FF8" w:rsidRDefault="002B7162" w:rsidP="002B7162">
            <w:pPr>
              <w:pStyle w:val="acctfourfigures"/>
              <w:tabs>
                <w:tab w:val="clear" w:pos="765"/>
                <w:tab w:val="decimal" w:pos="147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336</w:t>
            </w:r>
          </w:p>
        </w:tc>
        <w:tc>
          <w:tcPr>
            <w:tcW w:w="270" w:type="dxa"/>
          </w:tcPr>
          <w:p w14:paraId="33A32B33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57" w:type="dxa"/>
          </w:tcPr>
          <w:p w14:paraId="76FF3932" w14:textId="6B4FA2BE" w:rsidR="002B7162" w:rsidRPr="00055FF8" w:rsidRDefault="002B7162" w:rsidP="00DB7AA5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4,056</w:t>
            </w:r>
          </w:p>
        </w:tc>
      </w:tr>
      <w:tr w:rsidR="00DB7AA5" w:rsidRPr="00055FF8" w14:paraId="38C686C3" w14:textId="77777777" w:rsidTr="00DB7AA5">
        <w:trPr>
          <w:trHeight w:val="334"/>
        </w:trPr>
        <w:tc>
          <w:tcPr>
            <w:tcW w:w="3802" w:type="dxa"/>
          </w:tcPr>
          <w:p w14:paraId="4DBE8557" w14:textId="77777777" w:rsidR="002B7162" w:rsidRPr="00055FF8" w:rsidRDefault="002B7162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DD56B" w14:textId="7D5CBD3C" w:rsidR="002B7162" w:rsidRPr="00055FF8" w:rsidRDefault="002B7162" w:rsidP="008A6A21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36,065</w:t>
            </w:r>
          </w:p>
        </w:tc>
        <w:tc>
          <w:tcPr>
            <w:tcW w:w="270" w:type="dxa"/>
          </w:tcPr>
          <w:p w14:paraId="67FC4C01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82FD466" w14:textId="7459E37D" w:rsidR="002B7162" w:rsidRPr="00055FF8" w:rsidRDefault="002B7162" w:rsidP="002B7162">
            <w:pPr>
              <w:pStyle w:val="acctfourfigures"/>
              <w:tabs>
                <w:tab w:val="clear" w:pos="765"/>
                <w:tab w:val="decimal" w:pos="1478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10,43</w:t>
            </w:r>
            <w:r w:rsidR="00AB5141"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DF41C42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82275" w14:textId="2217106E" w:rsidR="002B7162" w:rsidRPr="00055FF8" w:rsidRDefault="002B7162" w:rsidP="00DB7AA5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46,50</w:t>
            </w:r>
            <w:r w:rsidR="00AB5141"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DB7AA5" w:rsidRPr="00055FF8" w14:paraId="375D697C" w14:textId="77777777" w:rsidTr="00DB7AA5">
        <w:trPr>
          <w:trHeight w:val="188"/>
        </w:trPr>
        <w:tc>
          <w:tcPr>
            <w:tcW w:w="3802" w:type="dxa"/>
          </w:tcPr>
          <w:p w14:paraId="332CB152" w14:textId="77777777" w:rsidR="002B7162" w:rsidRPr="00055FF8" w:rsidRDefault="002B7162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</w:tcPr>
          <w:p w14:paraId="6D077D37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7CD887D7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67A77FE7" w14:textId="54FCAF29" w:rsidR="002B7162" w:rsidRPr="00055FF8" w:rsidRDefault="002B7162" w:rsidP="002B7162">
            <w:pPr>
              <w:pStyle w:val="acctfourfigures"/>
              <w:tabs>
                <w:tab w:val="clear" w:pos="765"/>
                <w:tab w:val="decimal" w:pos="1478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1FE2B56F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</w:tcPr>
          <w:p w14:paraId="0E56FC55" w14:textId="77777777" w:rsidR="002B7162" w:rsidRPr="00055FF8" w:rsidRDefault="002B7162" w:rsidP="008444EE">
            <w:pPr>
              <w:pStyle w:val="acctfourfigures"/>
              <w:tabs>
                <w:tab w:val="clear" w:pos="765"/>
                <w:tab w:val="decimal" w:pos="709"/>
                <w:tab w:val="decimal" w:pos="951"/>
                <w:tab w:val="decimal" w:pos="1327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B7AA5" w:rsidRPr="00055FF8" w14:paraId="0F62DD59" w14:textId="77777777" w:rsidTr="00DB7AA5">
        <w:trPr>
          <w:trHeight w:val="334"/>
        </w:trPr>
        <w:tc>
          <w:tcPr>
            <w:tcW w:w="3802" w:type="dxa"/>
          </w:tcPr>
          <w:p w14:paraId="15A48F8B" w14:textId="77777777" w:rsidR="002B7162" w:rsidRPr="00055FF8" w:rsidRDefault="002B7162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05" w:type="dxa"/>
          </w:tcPr>
          <w:p w14:paraId="7B974582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6C2C11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EA44373" w14:textId="19E03C0B" w:rsidR="002B7162" w:rsidRPr="00055FF8" w:rsidRDefault="002B7162" w:rsidP="002B7162">
            <w:pPr>
              <w:pStyle w:val="acctfourfigures"/>
              <w:tabs>
                <w:tab w:val="clear" w:pos="765"/>
                <w:tab w:val="decimal" w:pos="147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BC4B47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</w:tcPr>
          <w:p w14:paraId="277DFEF2" w14:textId="77777777" w:rsidR="002B7162" w:rsidRPr="00055FF8" w:rsidRDefault="002B7162" w:rsidP="008444EE">
            <w:pPr>
              <w:pStyle w:val="acctfourfigures"/>
              <w:tabs>
                <w:tab w:val="clear" w:pos="765"/>
                <w:tab w:val="decimal" w:pos="709"/>
                <w:tab w:val="decimal" w:pos="1327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7AA5" w:rsidRPr="00055FF8" w14:paraId="5AAE6201" w14:textId="77777777" w:rsidTr="00DB7AA5">
        <w:trPr>
          <w:trHeight w:val="334"/>
        </w:trPr>
        <w:tc>
          <w:tcPr>
            <w:tcW w:w="3802" w:type="dxa"/>
          </w:tcPr>
          <w:p w14:paraId="4546E64E" w14:textId="3BFD47CC" w:rsidR="002B7162" w:rsidRPr="00055FF8" w:rsidRDefault="002B7162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505" w:type="dxa"/>
            <w:vAlign w:val="bottom"/>
          </w:tcPr>
          <w:p w14:paraId="7A9A4D03" w14:textId="3FFB72C8" w:rsidR="002B7162" w:rsidRPr="00055FF8" w:rsidRDefault="002B7162" w:rsidP="00DB7AA5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(82,94</w:t>
            </w:r>
            <w:r w:rsidR="00AB5141"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6E3B441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B126920" w14:textId="53DDA255" w:rsidR="002B7162" w:rsidRPr="00055FF8" w:rsidRDefault="002B7162" w:rsidP="002B7162">
            <w:pPr>
              <w:pStyle w:val="acctfourfigures"/>
              <w:tabs>
                <w:tab w:val="clear" w:pos="765"/>
                <w:tab w:val="decimal" w:pos="147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C57DD32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63636763" w14:textId="4A55C923" w:rsidR="002B7162" w:rsidRPr="00055FF8" w:rsidRDefault="002B7162" w:rsidP="00DB7AA5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(82,94</w:t>
            </w:r>
            <w:r w:rsidR="00AB5141"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DB7AA5" w:rsidRPr="00055FF8" w14:paraId="2C858319" w14:textId="77777777" w:rsidTr="00DB7AA5">
        <w:trPr>
          <w:trHeight w:val="334"/>
        </w:trPr>
        <w:tc>
          <w:tcPr>
            <w:tcW w:w="3802" w:type="dxa"/>
          </w:tcPr>
          <w:p w14:paraId="5ABD84F5" w14:textId="42F9C8E7" w:rsidR="002B7162" w:rsidRPr="00055FF8" w:rsidRDefault="002B7162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0F45C869" w14:textId="1E28BBF9" w:rsidR="002B7162" w:rsidRPr="00055FF8" w:rsidRDefault="002B7162" w:rsidP="00DB7AA5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(12,087)</w:t>
            </w:r>
          </w:p>
        </w:tc>
        <w:tc>
          <w:tcPr>
            <w:tcW w:w="270" w:type="dxa"/>
          </w:tcPr>
          <w:p w14:paraId="709C9DF4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33A28884" w14:textId="698F04C1" w:rsidR="002B7162" w:rsidRPr="00055FF8" w:rsidRDefault="002B7162" w:rsidP="002B7162">
            <w:pPr>
              <w:pStyle w:val="acctfourfigures"/>
              <w:tabs>
                <w:tab w:val="clear" w:pos="765"/>
                <w:tab w:val="decimal" w:pos="1478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(2,540)</w:t>
            </w:r>
          </w:p>
        </w:tc>
        <w:tc>
          <w:tcPr>
            <w:tcW w:w="270" w:type="dxa"/>
            <w:vAlign w:val="bottom"/>
          </w:tcPr>
          <w:p w14:paraId="7D5BFDCD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7C6AE94F" w14:textId="257476C8" w:rsidR="002B7162" w:rsidRPr="00055FF8" w:rsidRDefault="002B7162" w:rsidP="00DB7AA5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(14,627)</w:t>
            </w:r>
          </w:p>
        </w:tc>
      </w:tr>
      <w:tr w:rsidR="00DB7AA5" w:rsidRPr="00055FF8" w14:paraId="2734B024" w14:textId="77777777" w:rsidTr="00DB7AA5">
        <w:tc>
          <w:tcPr>
            <w:tcW w:w="3802" w:type="dxa"/>
          </w:tcPr>
          <w:p w14:paraId="276AB069" w14:textId="77777777" w:rsidR="002B7162" w:rsidRPr="00055FF8" w:rsidRDefault="002B7162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49F02" w14:textId="0C79538A" w:rsidR="002B7162" w:rsidRPr="00055FF8" w:rsidRDefault="002B7162" w:rsidP="008A6A21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(95,0</w:t>
            </w:r>
            <w:r w:rsidR="00AB5141"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29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1D6EE9B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8468D" w14:textId="7FFD98E4" w:rsidR="002B7162" w:rsidRPr="00055FF8" w:rsidRDefault="002B7162" w:rsidP="008444EE">
            <w:pPr>
              <w:pStyle w:val="acctfourfigures"/>
              <w:tabs>
                <w:tab w:val="clear" w:pos="765"/>
                <w:tab w:val="decimal" w:pos="148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(2,540)</w:t>
            </w:r>
          </w:p>
        </w:tc>
        <w:tc>
          <w:tcPr>
            <w:tcW w:w="270" w:type="dxa"/>
            <w:vAlign w:val="bottom"/>
          </w:tcPr>
          <w:p w14:paraId="0AD76312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D3E74" w14:textId="3E60B80E" w:rsidR="002B7162" w:rsidRPr="00055FF8" w:rsidRDefault="002B7162" w:rsidP="00DB7AA5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(97,5</w:t>
            </w:r>
            <w:r w:rsidR="00AB5141"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69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DB7AA5" w:rsidRPr="00055FF8" w14:paraId="27E6005F" w14:textId="77777777" w:rsidTr="00DB7AA5">
        <w:tc>
          <w:tcPr>
            <w:tcW w:w="3802" w:type="dxa"/>
          </w:tcPr>
          <w:p w14:paraId="57DD8EFE" w14:textId="77777777" w:rsidR="002B7162" w:rsidRPr="00055FF8" w:rsidRDefault="002B7162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  <w:vAlign w:val="bottom"/>
          </w:tcPr>
          <w:p w14:paraId="38B472F1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87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B3F25D3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87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9C38834" w14:textId="2D8C5254" w:rsidR="002B7162" w:rsidRPr="00055FF8" w:rsidRDefault="002B7162" w:rsidP="008A6A21">
            <w:pPr>
              <w:pStyle w:val="acctfourfigures"/>
              <w:tabs>
                <w:tab w:val="clear" w:pos="765"/>
                <w:tab w:val="decimal" w:pos="87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0D4D1C3E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  <w:vAlign w:val="bottom"/>
          </w:tcPr>
          <w:p w14:paraId="6FD70BA1" w14:textId="77777777" w:rsidR="002B7162" w:rsidRPr="00055FF8" w:rsidRDefault="002B7162" w:rsidP="00DB7AA5">
            <w:pPr>
              <w:pStyle w:val="acctfourfigures"/>
              <w:tabs>
                <w:tab w:val="clear" w:pos="765"/>
                <w:tab w:val="decimal" w:pos="709"/>
                <w:tab w:val="decimal" w:pos="1029"/>
                <w:tab w:val="left" w:pos="1107"/>
                <w:tab w:val="decimal" w:pos="127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DB7AA5" w:rsidRPr="00055FF8" w14:paraId="55864088" w14:textId="77777777" w:rsidTr="00DB7AA5">
        <w:tc>
          <w:tcPr>
            <w:tcW w:w="3802" w:type="dxa"/>
          </w:tcPr>
          <w:p w14:paraId="7D147BF8" w14:textId="6125E3ED" w:rsidR="002B7162" w:rsidRPr="00055FF8" w:rsidRDefault="002B7162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5" w:type="dxa"/>
            <w:tcBorders>
              <w:bottom w:val="double" w:sz="4" w:space="0" w:color="auto"/>
            </w:tcBorders>
            <w:vAlign w:val="bottom"/>
          </w:tcPr>
          <w:p w14:paraId="08E0739D" w14:textId="49BAB876" w:rsidR="002B7162" w:rsidRPr="00055FF8" w:rsidRDefault="002B7162" w:rsidP="008A6A21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(58,96</w:t>
            </w:r>
            <w:r w:rsidR="00486CD6"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88AFA8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15E4E297" w14:textId="37FF5A24" w:rsidR="002B7162" w:rsidRPr="00055FF8" w:rsidRDefault="002B7162" w:rsidP="008444EE">
            <w:pPr>
              <w:pStyle w:val="acctfourfigures"/>
              <w:tabs>
                <w:tab w:val="clear" w:pos="765"/>
                <w:tab w:val="decimal" w:pos="148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7,89</w:t>
            </w:r>
            <w:r w:rsidR="00AB5141"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8D57A53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double" w:sz="4" w:space="0" w:color="auto"/>
            </w:tcBorders>
            <w:vAlign w:val="bottom"/>
          </w:tcPr>
          <w:p w14:paraId="1C6122F1" w14:textId="55462A99" w:rsidR="002B7162" w:rsidRPr="00055FF8" w:rsidRDefault="002B7162" w:rsidP="00DB7AA5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(51,066)</w:t>
            </w:r>
          </w:p>
        </w:tc>
      </w:tr>
      <w:tr w:rsidR="00DB7AA5" w:rsidRPr="00055FF8" w14:paraId="6C3A1BE4" w14:textId="77777777" w:rsidTr="00DB7AA5">
        <w:tc>
          <w:tcPr>
            <w:tcW w:w="3802" w:type="dxa"/>
          </w:tcPr>
          <w:p w14:paraId="3CF11142" w14:textId="77777777" w:rsidR="002B7162" w:rsidRPr="00055FF8" w:rsidRDefault="002B7162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</w:tcPr>
          <w:p w14:paraId="5068E2E2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1A506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072FD4F1" w14:textId="37C77C20" w:rsidR="002B7162" w:rsidRPr="00055FF8" w:rsidRDefault="002B7162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08CB5C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  <w:vAlign w:val="bottom"/>
          </w:tcPr>
          <w:p w14:paraId="7537796C" w14:textId="77777777" w:rsidR="002B7162" w:rsidRPr="00055FF8" w:rsidRDefault="002B7162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C00922D" w14:textId="4F50A3A9" w:rsidR="004E3D90" w:rsidRPr="00055FF8" w:rsidRDefault="004E3D90" w:rsidP="00ED6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" w:right="-79" w:hanging="162"/>
        <w:rPr>
          <w:rFonts w:asciiTheme="majorBidi" w:hAnsiTheme="majorBidi" w:cstheme="majorBidi"/>
          <w:b/>
          <w:bCs/>
          <w:sz w:val="30"/>
          <w:szCs w:val="30"/>
        </w:rPr>
      </w:pPr>
      <w:r w:rsidRPr="00055FF8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20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04"/>
        <w:gridCol w:w="1167"/>
        <w:gridCol w:w="306"/>
        <w:gridCol w:w="1133"/>
        <w:gridCol w:w="270"/>
        <w:gridCol w:w="1084"/>
        <w:gridCol w:w="272"/>
        <w:gridCol w:w="1168"/>
      </w:tblGrid>
      <w:tr w:rsidR="00503BBC" w:rsidRPr="00055FF8" w14:paraId="6065A76F" w14:textId="77777777">
        <w:trPr>
          <w:trHeight w:val="139"/>
          <w:tblHeader/>
        </w:trPr>
        <w:tc>
          <w:tcPr>
            <w:tcW w:w="3804" w:type="dxa"/>
          </w:tcPr>
          <w:p w14:paraId="2F5CC68C" w14:textId="77777777" w:rsidR="00503BBC" w:rsidRPr="00055FF8" w:rsidRDefault="0050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400" w:type="dxa"/>
            <w:gridSpan w:val="7"/>
          </w:tcPr>
          <w:p w14:paraId="1539AB19" w14:textId="77777777" w:rsidR="00503BBC" w:rsidRPr="00055FF8" w:rsidRDefault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03BBC" w:rsidRPr="00055FF8" w14:paraId="051F0B14" w14:textId="77777777">
        <w:trPr>
          <w:trHeight w:val="139"/>
          <w:tblHeader/>
        </w:trPr>
        <w:tc>
          <w:tcPr>
            <w:tcW w:w="3804" w:type="dxa"/>
          </w:tcPr>
          <w:p w14:paraId="36D546DC" w14:textId="77777777" w:rsidR="00503BBC" w:rsidRPr="00055FF8" w:rsidRDefault="0050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167" w:type="dxa"/>
          </w:tcPr>
          <w:p w14:paraId="2F0C313A" w14:textId="77777777" w:rsidR="00503BBC" w:rsidRPr="00055FF8" w:rsidRDefault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5" w:type="dxa"/>
            <w:gridSpan w:val="5"/>
          </w:tcPr>
          <w:p w14:paraId="01C9469B" w14:textId="6E60084E" w:rsidR="00503BBC" w:rsidRPr="00055FF8" w:rsidRDefault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DE7026"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168" w:type="dxa"/>
          </w:tcPr>
          <w:p w14:paraId="21A65531" w14:textId="77777777" w:rsidR="00503BBC" w:rsidRPr="00055FF8" w:rsidRDefault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03BBC" w:rsidRPr="00055FF8" w14:paraId="35A842C9" w14:textId="77777777">
        <w:trPr>
          <w:trHeight w:val="139"/>
          <w:tblHeader/>
        </w:trPr>
        <w:tc>
          <w:tcPr>
            <w:tcW w:w="3804" w:type="dxa"/>
            <w:vAlign w:val="bottom"/>
          </w:tcPr>
          <w:p w14:paraId="12F8B351" w14:textId="77777777" w:rsidR="00503BBC" w:rsidRPr="00055FF8" w:rsidRDefault="00503BBC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67" w:type="dxa"/>
          </w:tcPr>
          <w:p w14:paraId="6A03F4FA" w14:textId="77777777" w:rsidR="00503BBC" w:rsidRPr="00055FF8" w:rsidRDefault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34DA10C2" w14:textId="77777777" w:rsidR="00503BBC" w:rsidRPr="00055FF8" w:rsidRDefault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6" w:type="dxa"/>
          </w:tcPr>
          <w:p w14:paraId="2CC1B892" w14:textId="77777777" w:rsidR="00503BBC" w:rsidRPr="00055FF8" w:rsidRDefault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1ED28791" w14:textId="77777777" w:rsidR="00503BBC" w:rsidRPr="00055FF8" w:rsidRDefault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0DA786F1" w14:textId="77777777" w:rsidR="00503BBC" w:rsidRPr="00055FF8" w:rsidRDefault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F0870B" w14:textId="77777777" w:rsidR="00503BBC" w:rsidRPr="00055FF8" w:rsidRDefault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1C799361" w14:textId="77777777" w:rsidR="00503BBC" w:rsidRPr="00055FF8" w:rsidRDefault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2" w:type="dxa"/>
            <w:vAlign w:val="bottom"/>
          </w:tcPr>
          <w:p w14:paraId="7F17B6BE" w14:textId="77777777" w:rsidR="00503BBC" w:rsidRPr="00055FF8" w:rsidRDefault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4BCA944E" w14:textId="77777777" w:rsidR="00503BBC" w:rsidRPr="00055FF8" w:rsidRDefault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03BBC" w:rsidRPr="00055FF8" w14:paraId="75514BA8" w14:textId="77777777">
        <w:trPr>
          <w:trHeight w:val="139"/>
          <w:tblHeader/>
        </w:trPr>
        <w:tc>
          <w:tcPr>
            <w:tcW w:w="3804" w:type="dxa"/>
          </w:tcPr>
          <w:p w14:paraId="1316F9AE" w14:textId="77777777" w:rsidR="00503BBC" w:rsidRPr="00055FF8" w:rsidRDefault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37547D2" w14:textId="77777777" w:rsidR="00503BBC" w:rsidRPr="00055FF8" w:rsidRDefault="00503B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03BBC" w:rsidRPr="00055FF8" w14:paraId="5BA2C5A8" w14:textId="77777777">
        <w:trPr>
          <w:trHeight w:val="139"/>
        </w:trPr>
        <w:tc>
          <w:tcPr>
            <w:tcW w:w="3804" w:type="dxa"/>
          </w:tcPr>
          <w:p w14:paraId="4AD05C59" w14:textId="383BC5E2" w:rsidR="00503BBC" w:rsidRPr="00055FF8" w:rsidRDefault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A6A21"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67" w:type="dxa"/>
          </w:tcPr>
          <w:p w14:paraId="3673A6F6" w14:textId="77777777" w:rsidR="00503BBC" w:rsidRPr="00055FF8" w:rsidRDefault="00503B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" w:type="dxa"/>
          </w:tcPr>
          <w:p w14:paraId="0DD90309" w14:textId="77777777" w:rsidR="00503BBC" w:rsidRPr="00055FF8" w:rsidRDefault="00503B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927" w:type="dxa"/>
            <w:gridSpan w:val="5"/>
          </w:tcPr>
          <w:p w14:paraId="595637AD" w14:textId="77777777" w:rsidR="00503BBC" w:rsidRPr="00055FF8" w:rsidRDefault="00503B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503BBC" w:rsidRPr="00055FF8" w14:paraId="42A8BCCF" w14:textId="77777777">
        <w:trPr>
          <w:trHeight w:val="139"/>
        </w:trPr>
        <w:tc>
          <w:tcPr>
            <w:tcW w:w="3804" w:type="dxa"/>
          </w:tcPr>
          <w:p w14:paraId="0E85A7C2" w14:textId="77777777" w:rsidR="00503BBC" w:rsidRPr="00055FF8" w:rsidRDefault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7" w:type="dxa"/>
          </w:tcPr>
          <w:p w14:paraId="38817C44" w14:textId="77777777" w:rsidR="00503BBC" w:rsidRPr="00055FF8" w:rsidRDefault="00503BB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6" w:type="dxa"/>
          </w:tcPr>
          <w:p w14:paraId="5A891EC8" w14:textId="77777777" w:rsidR="00503BBC" w:rsidRPr="00055FF8" w:rsidRDefault="00503BB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</w:tcPr>
          <w:p w14:paraId="596ED5F1" w14:textId="77777777" w:rsidR="00503BBC" w:rsidRPr="00055FF8" w:rsidRDefault="00503BB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C125EFD" w14:textId="77777777" w:rsidR="00503BBC" w:rsidRPr="00055FF8" w:rsidRDefault="00503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37D2BA9F" w14:textId="77777777" w:rsidR="00503BBC" w:rsidRPr="00055FF8" w:rsidRDefault="00503B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14:paraId="2A4E2DC5" w14:textId="77777777" w:rsidR="00503BBC" w:rsidRPr="00055FF8" w:rsidRDefault="00503BB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143EA766" w14:textId="77777777" w:rsidR="00503BBC" w:rsidRPr="00055FF8" w:rsidRDefault="00503BB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A6A21" w:rsidRPr="00055FF8" w14:paraId="469FB919" w14:textId="77777777">
        <w:trPr>
          <w:trHeight w:val="139"/>
        </w:trPr>
        <w:tc>
          <w:tcPr>
            <w:tcW w:w="3804" w:type="dxa"/>
          </w:tcPr>
          <w:p w14:paraId="5E603959" w14:textId="657498F3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167" w:type="dxa"/>
          </w:tcPr>
          <w:p w14:paraId="2C84F79B" w14:textId="2B0FB5FB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13,124</w:t>
            </w:r>
          </w:p>
        </w:tc>
        <w:tc>
          <w:tcPr>
            <w:tcW w:w="306" w:type="dxa"/>
          </w:tcPr>
          <w:p w14:paraId="041BBAD9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36DBB986" w14:textId="6A8AAC4D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(12,879)</w:t>
            </w:r>
          </w:p>
        </w:tc>
        <w:tc>
          <w:tcPr>
            <w:tcW w:w="270" w:type="dxa"/>
          </w:tcPr>
          <w:p w14:paraId="26692758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2B171065" w14:textId="7129171B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</w:tcPr>
          <w:p w14:paraId="2EDCB9BA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64CDCF89" w14:textId="4F47BB3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245</w:t>
            </w:r>
          </w:p>
        </w:tc>
      </w:tr>
      <w:tr w:rsidR="008A6A21" w:rsidRPr="00055FF8" w14:paraId="425E2F1C" w14:textId="77777777">
        <w:trPr>
          <w:trHeight w:val="139"/>
        </w:trPr>
        <w:tc>
          <w:tcPr>
            <w:tcW w:w="3804" w:type="dxa"/>
          </w:tcPr>
          <w:p w14:paraId="788CD75C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67" w:type="dxa"/>
          </w:tcPr>
          <w:p w14:paraId="4E2ED81C" w14:textId="50356EB5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2,982</w:t>
            </w:r>
          </w:p>
        </w:tc>
        <w:tc>
          <w:tcPr>
            <w:tcW w:w="306" w:type="dxa"/>
          </w:tcPr>
          <w:p w14:paraId="76259564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1AE11AC3" w14:textId="642D5E62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8,352</w:t>
            </w:r>
          </w:p>
        </w:tc>
        <w:tc>
          <w:tcPr>
            <w:tcW w:w="270" w:type="dxa"/>
          </w:tcPr>
          <w:p w14:paraId="48CC6103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63B29671" w14:textId="547BDC93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5424B89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6B58A27B" w14:textId="0D72051B" w:rsidR="008A6A21" w:rsidRPr="00055FF8" w:rsidRDefault="008A6A21" w:rsidP="008444EE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11,334</w:t>
            </w:r>
          </w:p>
        </w:tc>
      </w:tr>
      <w:tr w:rsidR="008A6A21" w:rsidRPr="00055FF8" w14:paraId="343C6DEA" w14:textId="77777777">
        <w:trPr>
          <w:trHeight w:val="139"/>
        </w:trPr>
        <w:tc>
          <w:tcPr>
            <w:tcW w:w="3804" w:type="dxa"/>
          </w:tcPr>
          <w:p w14:paraId="32422AB3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7" w:type="dxa"/>
          </w:tcPr>
          <w:p w14:paraId="2F6CF397" w14:textId="64E624DE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11,983</w:t>
            </w:r>
          </w:p>
        </w:tc>
        <w:tc>
          <w:tcPr>
            <w:tcW w:w="306" w:type="dxa"/>
          </w:tcPr>
          <w:p w14:paraId="01C9A42D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2FAC0E4B" w14:textId="55EA59E9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AD12B6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68B3BB30" w14:textId="734EEFD1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2211001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596FE1F6" w14:textId="2F5F6DC1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11,983</w:t>
            </w:r>
          </w:p>
        </w:tc>
      </w:tr>
      <w:tr w:rsidR="008A6A21" w:rsidRPr="00055FF8" w14:paraId="438A729F" w14:textId="77777777">
        <w:trPr>
          <w:trHeight w:val="139"/>
        </w:trPr>
        <w:tc>
          <w:tcPr>
            <w:tcW w:w="3804" w:type="dxa"/>
          </w:tcPr>
          <w:p w14:paraId="0D5171CB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67" w:type="dxa"/>
          </w:tcPr>
          <w:p w14:paraId="08872CAD" w14:textId="21611216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306" w:type="dxa"/>
          </w:tcPr>
          <w:p w14:paraId="44C9979A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04C9D5FA" w14:textId="213D64BF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2281EE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1CDF6473" w14:textId="2466F252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11D5337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1D0E2ABE" w14:textId="4E0E582A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</w:tr>
      <w:tr w:rsidR="008A6A21" w:rsidRPr="00055FF8" w14:paraId="3F7479FA" w14:textId="77777777">
        <w:trPr>
          <w:trHeight w:val="139"/>
        </w:trPr>
        <w:tc>
          <w:tcPr>
            <w:tcW w:w="3804" w:type="dxa"/>
          </w:tcPr>
          <w:p w14:paraId="05F9F3EB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67" w:type="dxa"/>
          </w:tcPr>
          <w:p w14:paraId="610F3119" w14:textId="52E0412E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3,462</w:t>
            </w:r>
          </w:p>
        </w:tc>
        <w:tc>
          <w:tcPr>
            <w:tcW w:w="306" w:type="dxa"/>
          </w:tcPr>
          <w:p w14:paraId="1EDB64CD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</w:tcPr>
          <w:p w14:paraId="61B6C258" w14:textId="03E4DB9E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(3,462)</w:t>
            </w:r>
          </w:p>
        </w:tc>
        <w:tc>
          <w:tcPr>
            <w:tcW w:w="270" w:type="dxa"/>
          </w:tcPr>
          <w:p w14:paraId="3B4A9AD0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3821E62B" w14:textId="481DF7BF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787D9D7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01BCB4E6" w14:textId="2782F7D1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A6A21" w:rsidRPr="00055FF8" w14:paraId="3836E9BE" w14:textId="77777777">
        <w:trPr>
          <w:trHeight w:val="139"/>
        </w:trPr>
        <w:tc>
          <w:tcPr>
            <w:tcW w:w="3804" w:type="dxa"/>
          </w:tcPr>
          <w:p w14:paraId="72783BEB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7" w:type="dxa"/>
            <w:vAlign w:val="bottom"/>
          </w:tcPr>
          <w:p w14:paraId="099F9DE3" w14:textId="02FE35F9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11,182</w:t>
            </w:r>
          </w:p>
        </w:tc>
        <w:tc>
          <w:tcPr>
            <w:tcW w:w="306" w:type="dxa"/>
          </w:tcPr>
          <w:p w14:paraId="4B78B627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vAlign w:val="bottom"/>
          </w:tcPr>
          <w:p w14:paraId="70F0C1D8" w14:textId="7916670D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(3,039)</w:t>
            </w:r>
          </w:p>
        </w:tc>
        <w:tc>
          <w:tcPr>
            <w:tcW w:w="270" w:type="dxa"/>
            <w:vAlign w:val="bottom"/>
          </w:tcPr>
          <w:p w14:paraId="5F4966D7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1DFB2B30" w14:textId="19608A8F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47B48530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vAlign w:val="bottom"/>
          </w:tcPr>
          <w:p w14:paraId="7366577A" w14:textId="32DA9E75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8,143</w:t>
            </w:r>
          </w:p>
        </w:tc>
      </w:tr>
      <w:tr w:rsidR="008A6A21" w:rsidRPr="00055FF8" w14:paraId="4A421429" w14:textId="77777777">
        <w:trPr>
          <w:trHeight w:val="139"/>
        </w:trPr>
        <w:tc>
          <w:tcPr>
            <w:tcW w:w="3804" w:type="dxa"/>
          </w:tcPr>
          <w:p w14:paraId="2DB1F2C5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167" w:type="dxa"/>
          </w:tcPr>
          <w:p w14:paraId="1EBB33C1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06" w:type="dxa"/>
          </w:tcPr>
          <w:p w14:paraId="0EBD31D5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33" w:type="dxa"/>
          </w:tcPr>
          <w:p w14:paraId="0B2D6D22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06008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3730F2F7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BE5C252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685CC6C3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6A21" w:rsidRPr="00055FF8" w14:paraId="5A967C9C" w14:textId="77777777">
        <w:trPr>
          <w:trHeight w:val="139"/>
        </w:trPr>
        <w:tc>
          <w:tcPr>
            <w:tcW w:w="3804" w:type="dxa"/>
          </w:tcPr>
          <w:p w14:paraId="640C4342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57D1710" w14:textId="2B77C69C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3,431</w:t>
            </w:r>
          </w:p>
        </w:tc>
        <w:tc>
          <w:tcPr>
            <w:tcW w:w="306" w:type="dxa"/>
          </w:tcPr>
          <w:p w14:paraId="6AEAA3B7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33" w:type="dxa"/>
          </w:tcPr>
          <w:p w14:paraId="46979AB1" w14:textId="2068B7E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289</w:t>
            </w:r>
          </w:p>
        </w:tc>
        <w:tc>
          <w:tcPr>
            <w:tcW w:w="270" w:type="dxa"/>
          </w:tcPr>
          <w:p w14:paraId="411651D7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104E8145" w14:textId="4CC4836E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</w:tcPr>
          <w:p w14:paraId="2EC1F794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6243B57E" w14:textId="68E3359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3,720</w:t>
            </w:r>
          </w:p>
        </w:tc>
      </w:tr>
      <w:tr w:rsidR="008A6A21" w:rsidRPr="00055FF8" w14:paraId="09156557" w14:textId="77777777">
        <w:trPr>
          <w:trHeight w:val="334"/>
        </w:trPr>
        <w:tc>
          <w:tcPr>
            <w:tcW w:w="3804" w:type="dxa"/>
          </w:tcPr>
          <w:p w14:paraId="5A3764B5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F4D25" w14:textId="600B1D8E" w:rsidR="008A6A21" w:rsidRPr="00055FF8" w:rsidRDefault="008A6A21" w:rsidP="008A6A21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46,804</w:t>
            </w:r>
          </w:p>
        </w:tc>
        <w:tc>
          <w:tcPr>
            <w:tcW w:w="306" w:type="dxa"/>
          </w:tcPr>
          <w:p w14:paraId="3DDF52AB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B7335E0" w14:textId="4C9F2ED0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(10,739)</w:t>
            </w:r>
          </w:p>
        </w:tc>
        <w:tc>
          <w:tcPr>
            <w:tcW w:w="270" w:type="dxa"/>
            <w:vAlign w:val="bottom"/>
          </w:tcPr>
          <w:p w14:paraId="4DE69E5A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5C394" w14:textId="05475362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2C3CD949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89B2A" w14:textId="3FCAE9A0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36,065</w:t>
            </w:r>
          </w:p>
        </w:tc>
      </w:tr>
      <w:tr w:rsidR="008A6A21" w:rsidRPr="00055FF8" w14:paraId="6681EA6D" w14:textId="77777777">
        <w:trPr>
          <w:trHeight w:val="188"/>
        </w:trPr>
        <w:tc>
          <w:tcPr>
            <w:tcW w:w="3804" w:type="dxa"/>
          </w:tcPr>
          <w:p w14:paraId="14DD6E3C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0DDAAD0C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06" w:type="dxa"/>
          </w:tcPr>
          <w:p w14:paraId="192D5025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7A686A6A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12C74F95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0344D056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2" w:type="dxa"/>
          </w:tcPr>
          <w:p w14:paraId="01F9387B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50F873DE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A6A21" w:rsidRPr="00055FF8" w14:paraId="7AC82A38" w14:textId="77777777">
        <w:trPr>
          <w:trHeight w:val="334"/>
        </w:trPr>
        <w:tc>
          <w:tcPr>
            <w:tcW w:w="3804" w:type="dxa"/>
          </w:tcPr>
          <w:p w14:paraId="210B478B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7" w:type="dxa"/>
          </w:tcPr>
          <w:p w14:paraId="48C46135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</w:tcPr>
          <w:p w14:paraId="30D2138F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14:paraId="06451E9C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B3E8FE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4FE1318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22F49C0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2B2D0FE9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6A21" w:rsidRPr="00055FF8" w14:paraId="19531928" w14:textId="77777777">
        <w:trPr>
          <w:trHeight w:val="334"/>
        </w:trPr>
        <w:tc>
          <w:tcPr>
            <w:tcW w:w="3804" w:type="dxa"/>
          </w:tcPr>
          <w:p w14:paraId="6C08989B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67" w:type="dxa"/>
            <w:vAlign w:val="bottom"/>
          </w:tcPr>
          <w:p w14:paraId="20D372AA" w14:textId="2BB01C9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(66,940)</w:t>
            </w:r>
          </w:p>
        </w:tc>
        <w:tc>
          <w:tcPr>
            <w:tcW w:w="306" w:type="dxa"/>
          </w:tcPr>
          <w:p w14:paraId="6AE29D13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vAlign w:val="bottom"/>
          </w:tcPr>
          <w:p w14:paraId="12B0E062" w14:textId="713B4AC8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69CDA75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A757F96" w14:textId="40882F1F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(16,00</w:t>
            </w:r>
            <w:r w:rsidR="00486CD6"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38AC8977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4E226A41" w14:textId="2556954C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(82,94</w:t>
            </w:r>
            <w:r w:rsidR="00486CD6"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8A6A21" w:rsidRPr="00055FF8" w14:paraId="44A1DA4E" w14:textId="77777777">
        <w:trPr>
          <w:trHeight w:val="334"/>
        </w:trPr>
        <w:tc>
          <w:tcPr>
            <w:tcW w:w="3804" w:type="dxa"/>
          </w:tcPr>
          <w:p w14:paraId="23F8C955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A508564" w14:textId="3A74BA74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(19,194)</w:t>
            </w:r>
          </w:p>
        </w:tc>
        <w:tc>
          <w:tcPr>
            <w:tcW w:w="306" w:type="dxa"/>
          </w:tcPr>
          <w:p w14:paraId="1E1A1A0F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vAlign w:val="bottom"/>
          </w:tcPr>
          <w:p w14:paraId="6A6664EC" w14:textId="4BA59F52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7,107</w:t>
            </w:r>
          </w:p>
        </w:tc>
        <w:tc>
          <w:tcPr>
            <w:tcW w:w="270" w:type="dxa"/>
            <w:vAlign w:val="bottom"/>
          </w:tcPr>
          <w:p w14:paraId="753AA9C4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68FC3F4" w14:textId="7A5006E2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345D5C4E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7CAAEF0E" w14:textId="04E33A48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(12,087)</w:t>
            </w:r>
          </w:p>
        </w:tc>
      </w:tr>
      <w:tr w:rsidR="008A6A21" w:rsidRPr="00055FF8" w14:paraId="2875D882" w14:textId="77777777">
        <w:tc>
          <w:tcPr>
            <w:tcW w:w="3804" w:type="dxa"/>
          </w:tcPr>
          <w:p w14:paraId="1040C3AC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F4F17" w14:textId="4B1A66AE" w:rsidR="008A6A21" w:rsidRPr="00055FF8" w:rsidRDefault="008A6A21" w:rsidP="008A6A21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(86,134)</w:t>
            </w:r>
          </w:p>
        </w:tc>
        <w:tc>
          <w:tcPr>
            <w:tcW w:w="306" w:type="dxa"/>
          </w:tcPr>
          <w:p w14:paraId="3DA9E246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A64C2" w14:textId="518DCF2F" w:rsidR="008A6A21" w:rsidRPr="00055FF8" w:rsidRDefault="008A6A21" w:rsidP="008A6A21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7,107</w:t>
            </w:r>
          </w:p>
        </w:tc>
        <w:tc>
          <w:tcPr>
            <w:tcW w:w="270" w:type="dxa"/>
            <w:vAlign w:val="bottom"/>
          </w:tcPr>
          <w:p w14:paraId="5BD82B56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035950" w14:textId="4E30D4C6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(16,00</w:t>
            </w:r>
            <w:r w:rsidR="00486CD6"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0E860817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10C68" w14:textId="36B5B32F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(95,0</w:t>
            </w:r>
            <w:r w:rsidR="00486CD6"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29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8A6A21" w:rsidRPr="00055FF8" w14:paraId="564B8B15" w14:textId="77777777">
        <w:tc>
          <w:tcPr>
            <w:tcW w:w="3804" w:type="dxa"/>
          </w:tcPr>
          <w:p w14:paraId="4BFFCE30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2F95F4E9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06" w:type="dxa"/>
          </w:tcPr>
          <w:p w14:paraId="26E15095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CDD37FA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DB92F1D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04513558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2" w:type="dxa"/>
            <w:vAlign w:val="bottom"/>
          </w:tcPr>
          <w:p w14:paraId="3A782139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2D9F60A6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  <w:tab w:val="decimal" w:pos="1029"/>
                <w:tab w:val="left" w:pos="1107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8A6A21" w:rsidRPr="00055FF8" w14:paraId="0554E50F" w14:textId="77777777">
        <w:tc>
          <w:tcPr>
            <w:tcW w:w="3804" w:type="dxa"/>
          </w:tcPr>
          <w:p w14:paraId="2B23891C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0D4FC0E8" w14:textId="4397EB04" w:rsidR="008A6A21" w:rsidRPr="00055FF8" w:rsidRDefault="008A6A21" w:rsidP="008A6A21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(39,330)</w:t>
            </w:r>
          </w:p>
        </w:tc>
        <w:tc>
          <w:tcPr>
            <w:tcW w:w="306" w:type="dxa"/>
          </w:tcPr>
          <w:p w14:paraId="47A82D91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19E8F0BD" w14:textId="7E82B107" w:rsidR="008A6A21" w:rsidRPr="00055FF8" w:rsidRDefault="008A6A21" w:rsidP="008A6A21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(3,632)</w:t>
            </w:r>
          </w:p>
        </w:tc>
        <w:tc>
          <w:tcPr>
            <w:tcW w:w="270" w:type="dxa"/>
            <w:vAlign w:val="bottom"/>
          </w:tcPr>
          <w:p w14:paraId="18684D11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746146CF" w14:textId="6806C749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(16,00</w:t>
            </w:r>
            <w:r w:rsidR="00486CD6"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52E677E5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14:paraId="6E928067" w14:textId="0C2660C7" w:rsidR="008A6A21" w:rsidRPr="00055FF8" w:rsidRDefault="008A6A21" w:rsidP="00DB7AA5">
            <w:pPr>
              <w:pStyle w:val="acctfourfigures"/>
              <w:tabs>
                <w:tab w:val="clear" w:pos="765"/>
                <w:tab w:val="left" w:pos="-79"/>
                <w:tab w:val="left" w:pos="84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(58,96</w:t>
            </w:r>
            <w:r w:rsidR="00486CD6"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8A6A21" w:rsidRPr="00055FF8" w14:paraId="119CE9E1" w14:textId="77777777">
        <w:tc>
          <w:tcPr>
            <w:tcW w:w="3804" w:type="dxa"/>
          </w:tcPr>
          <w:p w14:paraId="24E42AD2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604B80DF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</w:tcPr>
          <w:p w14:paraId="4B9BC8E6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3276E9E2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F76423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2BC94ECF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64E12899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2CDF67C6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45D6F33" w14:textId="37CD6866" w:rsidR="00503BBC" w:rsidRPr="00055FF8" w:rsidRDefault="00503BBC" w:rsidP="00503BBC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D65374E" w14:textId="6F7FE00D" w:rsidR="00503BBC" w:rsidRPr="00055FF8" w:rsidRDefault="00503BBC" w:rsidP="00503BBC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503BBC" w:rsidRPr="00055FF8" w:rsidSect="00695C01">
          <w:pgSz w:w="11909" w:h="16834" w:code="9"/>
          <w:pgMar w:top="691" w:right="1152" w:bottom="576" w:left="1152" w:header="720" w:footer="720" w:gutter="0"/>
          <w:cols w:space="720"/>
        </w:sectPr>
      </w:pPr>
      <w:r w:rsidRPr="00055FF8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20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04"/>
        <w:gridCol w:w="1530"/>
        <w:gridCol w:w="270"/>
        <w:gridCol w:w="1800"/>
        <w:gridCol w:w="270"/>
        <w:gridCol w:w="1530"/>
      </w:tblGrid>
      <w:tr w:rsidR="00503BBC" w:rsidRPr="00055FF8" w14:paraId="4D2C8348" w14:textId="77777777" w:rsidTr="00FF3D5F">
        <w:trPr>
          <w:trHeight w:val="139"/>
          <w:tblHeader/>
        </w:trPr>
        <w:tc>
          <w:tcPr>
            <w:tcW w:w="3804" w:type="dxa"/>
          </w:tcPr>
          <w:p w14:paraId="2F2E4739" w14:textId="77777777" w:rsidR="00503BBC" w:rsidRPr="00055FF8" w:rsidRDefault="0050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400" w:type="dxa"/>
            <w:gridSpan w:val="5"/>
          </w:tcPr>
          <w:p w14:paraId="1D6F2D60" w14:textId="77777777" w:rsidR="00503BBC" w:rsidRPr="00055FF8" w:rsidRDefault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4A7B" w:rsidRPr="00055FF8" w14:paraId="34B2A884" w14:textId="77777777" w:rsidTr="00FF3D5F">
        <w:trPr>
          <w:trHeight w:val="139"/>
          <w:tblHeader/>
        </w:trPr>
        <w:tc>
          <w:tcPr>
            <w:tcW w:w="3804" w:type="dxa"/>
          </w:tcPr>
          <w:p w14:paraId="3FB53EF8" w14:textId="77777777" w:rsidR="00C94A7B" w:rsidRPr="00055FF8" w:rsidRDefault="00C9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530" w:type="dxa"/>
          </w:tcPr>
          <w:p w14:paraId="273D7375" w14:textId="77777777" w:rsidR="00C94A7B" w:rsidRPr="00055FF8" w:rsidRDefault="00C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32330259" w14:textId="582357A4" w:rsidR="001E6E25" w:rsidRPr="00055FF8" w:rsidRDefault="00C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6725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  <w:p w14:paraId="067F3EB4" w14:textId="04C5C569" w:rsidR="00C94A7B" w:rsidRPr="00055FF8" w:rsidRDefault="00C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530" w:type="dxa"/>
          </w:tcPr>
          <w:p w14:paraId="7B830E4A" w14:textId="5ABFADE6" w:rsidR="00C94A7B" w:rsidRPr="00055FF8" w:rsidRDefault="00C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3D5F" w:rsidRPr="00055FF8" w14:paraId="7E47B800" w14:textId="77777777" w:rsidTr="00FF3D5F">
        <w:trPr>
          <w:trHeight w:val="139"/>
          <w:tblHeader/>
        </w:trPr>
        <w:tc>
          <w:tcPr>
            <w:tcW w:w="3804" w:type="dxa"/>
            <w:vAlign w:val="bottom"/>
          </w:tcPr>
          <w:p w14:paraId="44F79111" w14:textId="77777777" w:rsidR="00C94A7B" w:rsidRPr="00055FF8" w:rsidRDefault="00C94A7B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530" w:type="dxa"/>
          </w:tcPr>
          <w:p w14:paraId="68850D18" w14:textId="77777777" w:rsidR="00C94A7B" w:rsidRPr="00055FF8" w:rsidRDefault="00C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53543C57" w14:textId="77777777" w:rsidR="00C94A7B" w:rsidRPr="00055FF8" w:rsidRDefault="00C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19BC1A6" w14:textId="77777777" w:rsidR="00C94A7B" w:rsidRPr="00055FF8" w:rsidRDefault="00C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CA625C2" w14:textId="77777777" w:rsidR="00EE7CAE" w:rsidRPr="00055FF8" w:rsidRDefault="00EE7CAE" w:rsidP="001E6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7CFAD0" w14:textId="61BD77B4" w:rsidR="00C94A7B" w:rsidRPr="00055FF8" w:rsidRDefault="00C94A7B" w:rsidP="001E6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73AEDA19" w14:textId="77777777" w:rsidR="00C94A7B" w:rsidRPr="00055FF8" w:rsidRDefault="00C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85EFA8" w14:textId="77777777" w:rsidR="00C94A7B" w:rsidRPr="00055FF8" w:rsidRDefault="00C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94A7B" w:rsidRPr="00055FF8" w14:paraId="707CEB25" w14:textId="77777777" w:rsidTr="00FF3D5F">
        <w:trPr>
          <w:trHeight w:val="139"/>
          <w:tblHeader/>
        </w:trPr>
        <w:tc>
          <w:tcPr>
            <w:tcW w:w="3804" w:type="dxa"/>
          </w:tcPr>
          <w:p w14:paraId="206ACC24" w14:textId="77777777" w:rsidR="00C94A7B" w:rsidRPr="00055FF8" w:rsidRDefault="00C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264989" w14:textId="77777777" w:rsidR="00C94A7B" w:rsidRPr="00055FF8" w:rsidRDefault="00C94A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DFD90C" w14:textId="77777777" w:rsidR="00C94A7B" w:rsidRPr="00055FF8" w:rsidRDefault="00C94A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4B157853" w14:textId="77777777" w:rsidR="00C94A7B" w:rsidRPr="00055FF8" w:rsidRDefault="00C94A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0" w:type="dxa"/>
            <w:gridSpan w:val="2"/>
          </w:tcPr>
          <w:p w14:paraId="5D9677C0" w14:textId="67AF4C78" w:rsidR="00C94A7B" w:rsidRPr="00055FF8" w:rsidRDefault="00C94A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503BBC" w:rsidRPr="00055FF8" w14:paraId="1EAF4953" w14:textId="77777777" w:rsidTr="00FF3D5F">
        <w:trPr>
          <w:trHeight w:val="139"/>
        </w:trPr>
        <w:tc>
          <w:tcPr>
            <w:tcW w:w="3804" w:type="dxa"/>
          </w:tcPr>
          <w:p w14:paraId="0355E7F3" w14:textId="150A8F03" w:rsidR="00503BBC" w:rsidRPr="00055FF8" w:rsidRDefault="0050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A6A21"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30" w:type="dxa"/>
          </w:tcPr>
          <w:p w14:paraId="11B01259" w14:textId="77777777" w:rsidR="00503BBC" w:rsidRPr="00055FF8" w:rsidRDefault="00503B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BC953C" w14:textId="77777777" w:rsidR="00503BBC" w:rsidRPr="00055FF8" w:rsidRDefault="00503B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00" w:type="dxa"/>
            <w:gridSpan w:val="3"/>
          </w:tcPr>
          <w:p w14:paraId="1FB5DB6B" w14:textId="77777777" w:rsidR="00503BBC" w:rsidRPr="00055FF8" w:rsidRDefault="00503B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FF3D5F" w:rsidRPr="00055FF8" w14:paraId="0A23B694" w14:textId="77777777" w:rsidTr="00FF3D5F">
        <w:trPr>
          <w:trHeight w:val="139"/>
        </w:trPr>
        <w:tc>
          <w:tcPr>
            <w:tcW w:w="3804" w:type="dxa"/>
          </w:tcPr>
          <w:p w14:paraId="459CCA7F" w14:textId="77777777" w:rsidR="00C94A7B" w:rsidRPr="00055FF8" w:rsidRDefault="00C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2B113FB5" w14:textId="77777777" w:rsidR="00C94A7B" w:rsidRPr="00055FF8" w:rsidRDefault="00C94A7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FC5C6DD" w14:textId="77777777" w:rsidR="00C94A7B" w:rsidRPr="00055FF8" w:rsidRDefault="00C94A7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716AEA64" w14:textId="77777777" w:rsidR="00C94A7B" w:rsidRPr="00055FF8" w:rsidRDefault="00C94A7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DAF03ED" w14:textId="77777777" w:rsidR="00C94A7B" w:rsidRPr="00055FF8" w:rsidRDefault="00C94A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7476CBE" w14:textId="77777777" w:rsidR="00C94A7B" w:rsidRPr="00055FF8" w:rsidRDefault="00C94A7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F3D5F" w:rsidRPr="00055FF8" w14:paraId="038D2252" w14:textId="77777777" w:rsidTr="00FF3D5F">
        <w:trPr>
          <w:trHeight w:val="139"/>
        </w:trPr>
        <w:tc>
          <w:tcPr>
            <w:tcW w:w="3804" w:type="dxa"/>
          </w:tcPr>
          <w:p w14:paraId="1720017E" w14:textId="67C73876" w:rsidR="00C94A7B" w:rsidRPr="00055FF8" w:rsidRDefault="00C94A7B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</w:tcPr>
          <w:p w14:paraId="41E5FB51" w14:textId="53825AC6" w:rsidR="00C94A7B" w:rsidRPr="00055FF8" w:rsidRDefault="00C94A7B" w:rsidP="00DB7AA5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14:paraId="2EE72346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74410DE4" w14:textId="1D7FA1AC" w:rsidR="00C94A7B" w:rsidRPr="00055FF8" w:rsidRDefault="00C94A7B" w:rsidP="00A9301F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BEDF62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6673CD05" w14:textId="312B41EB" w:rsidR="00C94A7B" w:rsidRPr="00055FF8" w:rsidRDefault="00C94A7B" w:rsidP="001E6E2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335</w:t>
            </w:r>
          </w:p>
        </w:tc>
      </w:tr>
      <w:tr w:rsidR="00FF3D5F" w:rsidRPr="00055FF8" w14:paraId="202F432C" w14:textId="77777777" w:rsidTr="00FF3D5F">
        <w:trPr>
          <w:trHeight w:val="139"/>
        </w:trPr>
        <w:tc>
          <w:tcPr>
            <w:tcW w:w="3804" w:type="dxa"/>
          </w:tcPr>
          <w:p w14:paraId="586A4DAC" w14:textId="77777777" w:rsidR="00C94A7B" w:rsidRPr="00055FF8" w:rsidRDefault="00C94A7B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30" w:type="dxa"/>
          </w:tcPr>
          <w:p w14:paraId="0132ADEF" w14:textId="4AE13B11" w:rsidR="00C94A7B" w:rsidRPr="00055FF8" w:rsidRDefault="00C94A7B" w:rsidP="00FF3D5F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11,334</w:t>
            </w:r>
          </w:p>
        </w:tc>
        <w:tc>
          <w:tcPr>
            <w:tcW w:w="270" w:type="dxa"/>
          </w:tcPr>
          <w:p w14:paraId="10475343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1B51F5FA" w14:textId="694C0C5E" w:rsidR="00C94A7B" w:rsidRPr="00055FF8" w:rsidRDefault="00C94A7B" w:rsidP="00FF3D5F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7,704</w:t>
            </w:r>
          </w:p>
        </w:tc>
        <w:tc>
          <w:tcPr>
            <w:tcW w:w="270" w:type="dxa"/>
          </w:tcPr>
          <w:p w14:paraId="3256457C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2402F2F4" w14:textId="57DCECDB" w:rsidR="00C94A7B" w:rsidRPr="00055FF8" w:rsidRDefault="00C94A7B" w:rsidP="001E6E2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19,038</w:t>
            </w:r>
          </w:p>
        </w:tc>
      </w:tr>
      <w:tr w:rsidR="00FF3D5F" w:rsidRPr="00055FF8" w14:paraId="4CFD5DD2" w14:textId="77777777" w:rsidTr="00FF3D5F">
        <w:trPr>
          <w:trHeight w:val="139"/>
        </w:trPr>
        <w:tc>
          <w:tcPr>
            <w:tcW w:w="3804" w:type="dxa"/>
          </w:tcPr>
          <w:p w14:paraId="5030C23B" w14:textId="77777777" w:rsidR="00C94A7B" w:rsidRPr="00055FF8" w:rsidRDefault="00C94A7B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799823B4" w14:textId="3DA3CC8C" w:rsidR="00C94A7B" w:rsidRPr="00055FF8" w:rsidRDefault="00C94A7B" w:rsidP="00FF3D5F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11,983</w:t>
            </w:r>
          </w:p>
        </w:tc>
        <w:tc>
          <w:tcPr>
            <w:tcW w:w="270" w:type="dxa"/>
          </w:tcPr>
          <w:p w14:paraId="5C9E9B29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BB36DF4" w14:textId="2860B8B4" w:rsidR="00C94A7B" w:rsidRPr="00055FF8" w:rsidRDefault="00C94A7B" w:rsidP="00FF3D5F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8DFF5C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69A729D9" w14:textId="421B70F9" w:rsidR="00C94A7B" w:rsidRPr="00055FF8" w:rsidRDefault="00C94A7B" w:rsidP="001E6E2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11,983</w:t>
            </w:r>
          </w:p>
        </w:tc>
      </w:tr>
      <w:tr w:rsidR="00FF3D5F" w:rsidRPr="00055FF8" w14:paraId="34ACEE60" w14:textId="77777777" w:rsidTr="00FF3D5F">
        <w:trPr>
          <w:trHeight w:val="139"/>
        </w:trPr>
        <w:tc>
          <w:tcPr>
            <w:tcW w:w="3804" w:type="dxa"/>
          </w:tcPr>
          <w:p w14:paraId="2F052206" w14:textId="77777777" w:rsidR="00C94A7B" w:rsidRPr="00055FF8" w:rsidRDefault="00C94A7B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</w:tcPr>
          <w:p w14:paraId="72F706C2" w14:textId="4FEAFABD" w:rsidR="00C94A7B" w:rsidRPr="00055FF8" w:rsidRDefault="00C94A7B" w:rsidP="00FF3D5F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09CB44BB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56185DF9" w14:textId="31C9D7C0" w:rsidR="00C94A7B" w:rsidRPr="00055FF8" w:rsidRDefault="00C94A7B" w:rsidP="00FF3D5F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DA0174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22807248" w14:textId="28D4FE44" w:rsidR="00C94A7B" w:rsidRPr="00055FF8" w:rsidRDefault="00C94A7B" w:rsidP="001E6E2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</w:tr>
      <w:tr w:rsidR="00FF3D5F" w:rsidRPr="00055FF8" w14:paraId="7109D480" w14:textId="77777777" w:rsidTr="00FF3D5F">
        <w:trPr>
          <w:trHeight w:val="139"/>
        </w:trPr>
        <w:tc>
          <w:tcPr>
            <w:tcW w:w="3804" w:type="dxa"/>
          </w:tcPr>
          <w:p w14:paraId="4CE92255" w14:textId="77777777" w:rsidR="00C94A7B" w:rsidRPr="00055FF8" w:rsidRDefault="00C94A7B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26D6F49E" w14:textId="56681DC4" w:rsidR="00C94A7B" w:rsidRPr="00055FF8" w:rsidRDefault="00C94A7B" w:rsidP="00FF3D5F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8,143</w:t>
            </w:r>
          </w:p>
        </w:tc>
        <w:tc>
          <w:tcPr>
            <w:tcW w:w="270" w:type="dxa"/>
          </w:tcPr>
          <w:p w14:paraId="1F730DCB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1BE4E7A9" w14:textId="3F9DFA8C" w:rsidR="00C94A7B" w:rsidRPr="00055FF8" w:rsidRDefault="00C94A7B" w:rsidP="00FF3D5F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2,395</w:t>
            </w:r>
          </w:p>
        </w:tc>
        <w:tc>
          <w:tcPr>
            <w:tcW w:w="270" w:type="dxa"/>
            <w:vAlign w:val="bottom"/>
          </w:tcPr>
          <w:p w14:paraId="3797F9BD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A35123F" w14:textId="13C79242" w:rsidR="00C94A7B" w:rsidRPr="00055FF8" w:rsidRDefault="00C94A7B" w:rsidP="00DB7AA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10,538</w:t>
            </w:r>
          </w:p>
        </w:tc>
      </w:tr>
      <w:tr w:rsidR="00FF3D5F" w:rsidRPr="00055FF8" w14:paraId="2F33EAFF" w14:textId="77777777" w:rsidTr="00FF3D5F">
        <w:trPr>
          <w:trHeight w:val="139"/>
        </w:trPr>
        <w:tc>
          <w:tcPr>
            <w:tcW w:w="3804" w:type="dxa"/>
          </w:tcPr>
          <w:p w14:paraId="212A15A2" w14:textId="77777777" w:rsidR="00C94A7B" w:rsidRPr="00055FF8" w:rsidRDefault="00C94A7B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530" w:type="dxa"/>
          </w:tcPr>
          <w:p w14:paraId="668CA750" w14:textId="77777777" w:rsidR="00C94A7B" w:rsidRPr="00055FF8" w:rsidRDefault="00C94A7B" w:rsidP="00FF3D5F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CFBA27F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1C95B456" w14:textId="77777777" w:rsidR="00C94A7B" w:rsidRPr="00055FF8" w:rsidRDefault="00C94A7B" w:rsidP="00FF3D5F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3404AF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D5E8C29" w14:textId="77777777" w:rsidR="00C94A7B" w:rsidRPr="00055FF8" w:rsidRDefault="00C94A7B" w:rsidP="001E6E2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3D5F" w:rsidRPr="00055FF8" w14:paraId="3229E626" w14:textId="77777777" w:rsidTr="00FF3D5F">
        <w:trPr>
          <w:trHeight w:val="139"/>
        </w:trPr>
        <w:tc>
          <w:tcPr>
            <w:tcW w:w="3804" w:type="dxa"/>
          </w:tcPr>
          <w:p w14:paraId="75CAF3E7" w14:textId="77777777" w:rsidR="00C94A7B" w:rsidRPr="00055FF8" w:rsidRDefault="00C94A7B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FBD8C3" w14:textId="734AC244" w:rsidR="00C94A7B" w:rsidRPr="00055FF8" w:rsidRDefault="00C94A7B" w:rsidP="00FF3D5F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3,720</w:t>
            </w:r>
          </w:p>
        </w:tc>
        <w:tc>
          <w:tcPr>
            <w:tcW w:w="270" w:type="dxa"/>
          </w:tcPr>
          <w:p w14:paraId="29B75D6D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7A87D4FE" w14:textId="6A42A918" w:rsidR="00C94A7B" w:rsidRPr="00055FF8" w:rsidRDefault="00C94A7B" w:rsidP="00FF3D5F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336</w:t>
            </w:r>
          </w:p>
        </w:tc>
        <w:tc>
          <w:tcPr>
            <w:tcW w:w="270" w:type="dxa"/>
          </w:tcPr>
          <w:p w14:paraId="48030F88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5363AE7D" w14:textId="1EF225CD" w:rsidR="00C94A7B" w:rsidRPr="00055FF8" w:rsidRDefault="00C94A7B" w:rsidP="001E6E2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4,056</w:t>
            </w:r>
          </w:p>
        </w:tc>
      </w:tr>
      <w:tr w:rsidR="00FF3D5F" w:rsidRPr="00055FF8" w14:paraId="3230519A" w14:textId="77777777" w:rsidTr="00FF3D5F">
        <w:trPr>
          <w:trHeight w:val="334"/>
        </w:trPr>
        <w:tc>
          <w:tcPr>
            <w:tcW w:w="3804" w:type="dxa"/>
          </w:tcPr>
          <w:p w14:paraId="0C6F197F" w14:textId="77777777" w:rsidR="00C94A7B" w:rsidRPr="00055FF8" w:rsidRDefault="00C94A7B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1E0E0" w14:textId="160B9148" w:rsidR="00C94A7B" w:rsidRPr="00055FF8" w:rsidRDefault="00C94A7B" w:rsidP="00FF3D5F">
            <w:pPr>
              <w:pStyle w:val="acctfourfigures"/>
              <w:tabs>
                <w:tab w:val="clear" w:pos="765"/>
                <w:tab w:val="left" w:pos="-79"/>
                <w:tab w:val="decimal" w:pos="1247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36,152</w:t>
            </w:r>
          </w:p>
        </w:tc>
        <w:tc>
          <w:tcPr>
            <w:tcW w:w="270" w:type="dxa"/>
          </w:tcPr>
          <w:p w14:paraId="1D8CACA5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8C8036B" w14:textId="13E13C8B" w:rsidR="00C94A7B" w:rsidRPr="00055FF8" w:rsidRDefault="00C94A7B" w:rsidP="00FF3D5F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10,438</w:t>
            </w:r>
          </w:p>
        </w:tc>
        <w:tc>
          <w:tcPr>
            <w:tcW w:w="270" w:type="dxa"/>
            <w:vAlign w:val="bottom"/>
          </w:tcPr>
          <w:p w14:paraId="6C37F2AA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7D918" w14:textId="4205DD42" w:rsidR="00C94A7B" w:rsidRPr="00055FF8" w:rsidRDefault="00C94A7B" w:rsidP="001E6E2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46,590</w:t>
            </w:r>
          </w:p>
        </w:tc>
      </w:tr>
      <w:tr w:rsidR="00FF3D5F" w:rsidRPr="00055FF8" w14:paraId="5C9A20E3" w14:textId="77777777" w:rsidTr="00FF3D5F">
        <w:trPr>
          <w:trHeight w:val="188"/>
        </w:trPr>
        <w:tc>
          <w:tcPr>
            <w:tcW w:w="3804" w:type="dxa"/>
          </w:tcPr>
          <w:p w14:paraId="02B746EF" w14:textId="77777777" w:rsidR="00C94A7B" w:rsidRPr="00055FF8" w:rsidRDefault="00C94A7B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C28E4F6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57E49CAA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785B1ACB" w14:textId="77777777" w:rsidR="00C94A7B" w:rsidRPr="00055FF8" w:rsidRDefault="00C94A7B" w:rsidP="00FF3D5F">
            <w:pPr>
              <w:pStyle w:val="acctfourfigures"/>
              <w:tabs>
                <w:tab w:val="clear" w:pos="765"/>
                <w:tab w:val="decimal" w:pos="875"/>
                <w:tab w:val="decimal" w:pos="1424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5A1FD34F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B6D5671" w14:textId="77777777" w:rsidR="00C94A7B" w:rsidRPr="00055FF8" w:rsidRDefault="00C94A7B" w:rsidP="001E6E25">
            <w:pPr>
              <w:pStyle w:val="acctfourfigures"/>
              <w:tabs>
                <w:tab w:val="clear" w:pos="765"/>
                <w:tab w:val="decimal" w:pos="709"/>
                <w:tab w:val="decimal" w:pos="951"/>
                <w:tab w:val="decimal" w:pos="1240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F3D5F" w:rsidRPr="00055FF8" w14:paraId="3C6BDA59" w14:textId="77777777" w:rsidTr="00FF3D5F">
        <w:trPr>
          <w:trHeight w:val="334"/>
        </w:trPr>
        <w:tc>
          <w:tcPr>
            <w:tcW w:w="3804" w:type="dxa"/>
          </w:tcPr>
          <w:p w14:paraId="1FEC9DC7" w14:textId="77777777" w:rsidR="00C94A7B" w:rsidRPr="00055FF8" w:rsidRDefault="00C94A7B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536D91B1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7B0832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3F63849" w14:textId="77777777" w:rsidR="00C94A7B" w:rsidRPr="00055FF8" w:rsidRDefault="00C94A7B" w:rsidP="00FF3D5F">
            <w:pPr>
              <w:pStyle w:val="acctfourfigures"/>
              <w:tabs>
                <w:tab w:val="clear" w:pos="765"/>
                <w:tab w:val="decimal" w:pos="875"/>
                <w:tab w:val="decimal" w:pos="1424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A255A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0E0F40" w14:textId="77777777" w:rsidR="00C94A7B" w:rsidRPr="00055FF8" w:rsidRDefault="00C94A7B" w:rsidP="001E6E25">
            <w:pPr>
              <w:pStyle w:val="acctfourfigures"/>
              <w:tabs>
                <w:tab w:val="clear" w:pos="765"/>
                <w:tab w:val="decimal" w:pos="709"/>
                <w:tab w:val="decimal" w:pos="124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F3D5F" w:rsidRPr="00055FF8" w14:paraId="05D9861B" w14:textId="77777777" w:rsidTr="00FF3D5F">
        <w:trPr>
          <w:trHeight w:val="334"/>
        </w:trPr>
        <w:tc>
          <w:tcPr>
            <w:tcW w:w="3804" w:type="dxa"/>
          </w:tcPr>
          <w:p w14:paraId="10A468D8" w14:textId="77777777" w:rsidR="00C94A7B" w:rsidRPr="00055FF8" w:rsidRDefault="00C94A7B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530" w:type="dxa"/>
            <w:vAlign w:val="bottom"/>
          </w:tcPr>
          <w:p w14:paraId="0E56D826" w14:textId="54D14442" w:rsidR="00C94A7B" w:rsidRPr="00055FF8" w:rsidRDefault="00C94A7B" w:rsidP="00FF3D5F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(75,578)</w:t>
            </w:r>
          </w:p>
        </w:tc>
        <w:tc>
          <w:tcPr>
            <w:tcW w:w="270" w:type="dxa"/>
          </w:tcPr>
          <w:p w14:paraId="34AEEDB1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35E16882" w14:textId="0B0B9C55" w:rsidR="00C94A7B" w:rsidRPr="00055FF8" w:rsidRDefault="00C94A7B" w:rsidP="00FF3D5F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730876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C2AED2C" w14:textId="5C83BDC1" w:rsidR="00C94A7B" w:rsidRPr="00055FF8" w:rsidRDefault="00C94A7B" w:rsidP="001E6E2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(75,578)</w:t>
            </w:r>
          </w:p>
        </w:tc>
      </w:tr>
      <w:tr w:rsidR="00FF3D5F" w:rsidRPr="00055FF8" w14:paraId="7100F39F" w14:textId="77777777" w:rsidTr="00FF3D5F">
        <w:trPr>
          <w:trHeight w:val="334"/>
        </w:trPr>
        <w:tc>
          <w:tcPr>
            <w:tcW w:w="3804" w:type="dxa"/>
          </w:tcPr>
          <w:p w14:paraId="04FA7A7A" w14:textId="77777777" w:rsidR="00C94A7B" w:rsidRPr="00055FF8" w:rsidRDefault="00C94A7B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839446F" w14:textId="7B346E4A" w:rsidR="00C94A7B" w:rsidRPr="00055FF8" w:rsidRDefault="00C94A7B" w:rsidP="00FF3D5F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(12,087)</w:t>
            </w:r>
          </w:p>
        </w:tc>
        <w:tc>
          <w:tcPr>
            <w:tcW w:w="270" w:type="dxa"/>
          </w:tcPr>
          <w:p w14:paraId="68030CF2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581489B6" w14:textId="451382CF" w:rsidR="00C94A7B" w:rsidRPr="00055FF8" w:rsidRDefault="00C94A7B" w:rsidP="00FF3D5F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(2,540)</w:t>
            </w:r>
          </w:p>
        </w:tc>
        <w:tc>
          <w:tcPr>
            <w:tcW w:w="270" w:type="dxa"/>
            <w:vAlign w:val="bottom"/>
          </w:tcPr>
          <w:p w14:paraId="26F3F73E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A7B8DEF" w14:textId="1DF06B7B" w:rsidR="00C94A7B" w:rsidRPr="00055FF8" w:rsidRDefault="00C94A7B" w:rsidP="001E6E2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(14,627)</w:t>
            </w:r>
          </w:p>
        </w:tc>
      </w:tr>
      <w:tr w:rsidR="00FF3D5F" w:rsidRPr="00055FF8" w14:paraId="65793CDE" w14:textId="77777777" w:rsidTr="00FF3D5F">
        <w:tc>
          <w:tcPr>
            <w:tcW w:w="3804" w:type="dxa"/>
          </w:tcPr>
          <w:p w14:paraId="4C8F06E2" w14:textId="77777777" w:rsidR="00C94A7B" w:rsidRPr="00055FF8" w:rsidRDefault="00C94A7B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7EA23" w14:textId="257816AE" w:rsidR="00C94A7B" w:rsidRPr="00055FF8" w:rsidRDefault="00C94A7B" w:rsidP="008A6A21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(87,665)</w:t>
            </w:r>
          </w:p>
        </w:tc>
        <w:tc>
          <w:tcPr>
            <w:tcW w:w="270" w:type="dxa"/>
          </w:tcPr>
          <w:p w14:paraId="18AE18FC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12DF9" w14:textId="2B580C1A" w:rsidR="00C94A7B" w:rsidRPr="00055FF8" w:rsidRDefault="00C94A7B" w:rsidP="00FF3D5F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540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A4D8CA9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B556E" w14:textId="65881F1A" w:rsidR="00C94A7B" w:rsidRPr="00055FF8" w:rsidRDefault="00C94A7B" w:rsidP="001E6E2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(90,205)</w:t>
            </w:r>
          </w:p>
        </w:tc>
      </w:tr>
      <w:tr w:rsidR="00FF3D5F" w:rsidRPr="00055FF8" w14:paraId="1B1C0198" w14:textId="77777777" w:rsidTr="00FF3D5F">
        <w:tc>
          <w:tcPr>
            <w:tcW w:w="3804" w:type="dxa"/>
          </w:tcPr>
          <w:p w14:paraId="7720FDAB" w14:textId="77777777" w:rsidR="00C94A7B" w:rsidRPr="00055FF8" w:rsidRDefault="00C94A7B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7B06DF9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87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5677D62D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87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E606BB1" w14:textId="77777777" w:rsidR="00C94A7B" w:rsidRPr="00055FF8" w:rsidRDefault="00C94A7B" w:rsidP="001E6E25">
            <w:pPr>
              <w:pStyle w:val="acctfourfigures"/>
              <w:tabs>
                <w:tab w:val="clear" w:pos="765"/>
                <w:tab w:val="decimal" w:pos="875"/>
                <w:tab w:val="decimal" w:pos="1172"/>
                <w:tab w:val="decimal" w:pos="211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4103BFE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BF96ECA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709"/>
                <w:tab w:val="decimal" w:pos="1029"/>
                <w:tab w:val="left" w:pos="1107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FF3D5F" w:rsidRPr="00055FF8" w14:paraId="7A7ACAC3" w14:textId="77777777" w:rsidTr="00FF3D5F">
        <w:tc>
          <w:tcPr>
            <w:tcW w:w="3804" w:type="dxa"/>
          </w:tcPr>
          <w:p w14:paraId="1C75DF44" w14:textId="77777777" w:rsidR="00C94A7B" w:rsidRPr="00055FF8" w:rsidRDefault="00C94A7B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102EC45" w14:textId="0B0AC630" w:rsidR="00C94A7B" w:rsidRPr="00055FF8" w:rsidRDefault="00C94A7B" w:rsidP="008A6A21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(51,513)</w:t>
            </w:r>
          </w:p>
        </w:tc>
        <w:tc>
          <w:tcPr>
            <w:tcW w:w="270" w:type="dxa"/>
          </w:tcPr>
          <w:p w14:paraId="182F1897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61CF26B4" w14:textId="492174EC" w:rsidR="00C94A7B" w:rsidRPr="00055FF8" w:rsidRDefault="00C94A7B" w:rsidP="001E6E25">
            <w:pPr>
              <w:pStyle w:val="acctfourfigures"/>
              <w:tabs>
                <w:tab w:val="clear" w:pos="765"/>
                <w:tab w:val="left" w:pos="-79"/>
                <w:tab w:val="decimal" w:pos="2115"/>
              </w:tabs>
              <w:spacing w:line="240" w:lineRule="auto"/>
              <w:ind w:left="-79"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7,898</w:t>
            </w:r>
          </w:p>
        </w:tc>
        <w:tc>
          <w:tcPr>
            <w:tcW w:w="270" w:type="dxa"/>
            <w:vAlign w:val="bottom"/>
          </w:tcPr>
          <w:p w14:paraId="630CBD07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129BB4FB" w14:textId="2F8D3774" w:rsidR="00C94A7B" w:rsidRPr="00055FF8" w:rsidRDefault="00C94A7B" w:rsidP="008A6A21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(43,615)</w:t>
            </w:r>
          </w:p>
        </w:tc>
      </w:tr>
      <w:tr w:rsidR="00FF3D5F" w:rsidRPr="00055FF8" w14:paraId="5B1AA8CF" w14:textId="77777777" w:rsidTr="00FF3D5F">
        <w:tc>
          <w:tcPr>
            <w:tcW w:w="3804" w:type="dxa"/>
          </w:tcPr>
          <w:p w14:paraId="53C182EA" w14:textId="77777777" w:rsidR="00C94A7B" w:rsidRPr="00055FF8" w:rsidRDefault="00C94A7B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1C83063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51697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5070636A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A2BB12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187A03A" w14:textId="77777777" w:rsidR="00C94A7B" w:rsidRPr="00055FF8" w:rsidRDefault="00C94A7B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A2CB5C1" w14:textId="77777777" w:rsidR="009C3A71" w:rsidRPr="00055FF8" w:rsidRDefault="009C3A71">
      <w:pPr>
        <w:rPr>
          <w:rFonts w:cstheme="minorBidi"/>
          <w:cs/>
        </w:rPr>
      </w:pPr>
      <w:r w:rsidRPr="00055FF8">
        <w:br w:type="page"/>
      </w:r>
    </w:p>
    <w:tbl>
      <w:tblPr>
        <w:tblW w:w="920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04"/>
        <w:gridCol w:w="1167"/>
        <w:gridCol w:w="306"/>
        <w:gridCol w:w="1133"/>
        <w:gridCol w:w="270"/>
        <w:gridCol w:w="1084"/>
        <w:gridCol w:w="272"/>
        <w:gridCol w:w="1168"/>
      </w:tblGrid>
      <w:tr w:rsidR="009C3A71" w:rsidRPr="00055FF8" w14:paraId="24B206E9" w14:textId="77777777">
        <w:trPr>
          <w:trHeight w:val="139"/>
          <w:tblHeader/>
        </w:trPr>
        <w:tc>
          <w:tcPr>
            <w:tcW w:w="3804" w:type="dxa"/>
          </w:tcPr>
          <w:p w14:paraId="1ADFD0BF" w14:textId="77777777" w:rsidR="009C3A71" w:rsidRPr="00055FF8" w:rsidRDefault="009C3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400" w:type="dxa"/>
            <w:gridSpan w:val="7"/>
          </w:tcPr>
          <w:p w14:paraId="1757F72C" w14:textId="32725656" w:rsidR="009C3A71" w:rsidRPr="00055FF8" w:rsidRDefault="008D0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3A71" w:rsidRPr="00055FF8" w14:paraId="1F8429B0" w14:textId="77777777">
        <w:trPr>
          <w:trHeight w:val="139"/>
          <w:tblHeader/>
        </w:trPr>
        <w:tc>
          <w:tcPr>
            <w:tcW w:w="3804" w:type="dxa"/>
          </w:tcPr>
          <w:p w14:paraId="5CBFEDC3" w14:textId="77777777" w:rsidR="009C3A71" w:rsidRPr="00055FF8" w:rsidRDefault="009C3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167" w:type="dxa"/>
          </w:tcPr>
          <w:p w14:paraId="4A1138DE" w14:textId="77777777" w:rsidR="009C3A71" w:rsidRPr="00055FF8" w:rsidRDefault="009C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5" w:type="dxa"/>
            <w:gridSpan w:val="5"/>
          </w:tcPr>
          <w:p w14:paraId="11BF6D20" w14:textId="5EE6009F" w:rsidR="009C3A71" w:rsidRPr="00055FF8" w:rsidRDefault="009C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6725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168" w:type="dxa"/>
          </w:tcPr>
          <w:p w14:paraId="77CA1B3F" w14:textId="77777777" w:rsidR="009C3A71" w:rsidRPr="00055FF8" w:rsidRDefault="009C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C3A71" w:rsidRPr="00055FF8" w14:paraId="60B243BB" w14:textId="77777777">
        <w:trPr>
          <w:trHeight w:val="139"/>
          <w:tblHeader/>
        </w:trPr>
        <w:tc>
          <w:tcPr>
            <w:tcW w:w="3804" w:type="dxa"/>
            <w:vAlign w:val="bottom"/>
          </w:tcPr>
          <w:p w14:paraId="2C400AB3" w14:textId="77777777" w:rsidR="009C3A71" w:rsidRPr="00055FF8" w:rsidRDefault="009C3A71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55F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67" w:type="dxa"/>
          </w:tcPr>
          <w:p w14:paraId="2FE72CA0" w14:textId="77777777" w:rsidR="009C3A71" w:rsidRPr="00055FF8" w:rsidRDefault="009C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52A7C76C" w14:textId="77777777" w:rsidR="009C3A71" w:rsidRPr="00055FF8" w:rsidRDefault="009C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6" w:type="dxa"/>
          </w:tcPr>
          <w:p w14:paraId="099A5726" w14:textId="77777777" w:rsidR="009C3A71" w:rsidRPr="00055FF8" w:rsidRDefault="009C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10E0947" w14:textId="77777777" w:rsidR="009C3A71" w:rsidRPr="00055FF8" w:rsidRDefault="009C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12868C50" w14:textId="77777777" w:rsidR="009C3A71" w:rsidRPr="00055FF8" w:rsidRDefault="009C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EC19049" w14:textId="77777777" w:rsidR="009C3A71" w:rsidRPr="00055FF8" w:rsidRDefault="009C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72C920D6" w14:textId="77777777" w:rsidR="009C3A71" w:rsidRPr="00055FF8" w:rsidRDefault="009C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2" w:type="dxa"/>
            <w:vAlign w:val="bottom"/>
          </w:tcPr>
          <w:p w14:paraId="28FDB1DF" w14:textId="77777777" w:rsidR="009C3A71" w:rsidRPr="00055FF8" w:rsidRDefault="009C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79D82DE" w14:textId="77777777" w:rsidR="009C3A71" w:rsidRPr="00055FF8" w:rsidRDefault="009C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D72F2B" w:rsidRPr="00055FF8" w14:paraId="66C347A4" w14:textId="77777777" w:rsidTr="00D72F2B">
        <w:trPr>
          <w:trHeight w:val="139"/>
          <w:tblHeader/>
        </w:trPr>
        <w:tc>
          <w:tcPr>
            <w:tcW w:w="3804" w:type="dxa"/>
          </w:tcPr>
          <w:p w14:paraId="31DD48E8" w14:textId="77777777" w:rsidR="00D72F2B" w:rsidRPr="00055FF8" w:rsidRDefault="00D72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1142BC4F" w14:textId="77777777" w:rsidR="00D72F2B" w:rsidRPr="00055FF8" w:rsidRDefault="00D72F2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" w:type="dxa"/>
          </w:tcPr>
          <w:p w14:paraId="483ED5E0" w14:textId="77777777" w:rsidR="00D72F2B" w:rsidRPr="00055FF8" w:rsidRDefault="00D72F2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87" w:type="dxa"/>
            <w:gridSpan w:val="3"/>
          </w:tcPr>
          <w:p w14:paraId="2E6C07C3" w14:textId="77777777" w:rsidR="00D72F2B" w:rsidRPr="00055FF8" w:rsidRDefault="00D72F2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0" w:type="dxa"/>
            <w:gridSpan w:val="2"/>
          </w:tcPr>
          <w:p w14:paraId="2D9FCE8A" w14:textId="2E773654" w:rsidR="00D72F2B" w:rsidRPr="00055FF8" w:rsidRDefault="00D72F2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9C3A71" w:rsidRPr="00055FF8" w14:paraId="38B7584C" w14:textId="77777777">
        <w:trPr>
          <w:trHeight w:val="139"/>
        </w:trPr>
        <w:tc>
          <w:tcPr>
            <w:tcW w:w="3804" w:type="dxa"/>
          </w:tcPr>
          <w:p w14:paraId="6CA051AA" w14:textId="684494FD" w:rsidR="009C3A71" w:rsidRPr="00055FF8" w:rsidRDefault="009C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A6A21"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67" w:type="dxa"/>
          </w:tcPr>
          <w:p w14:paraId="5D69E6F5" w14:textId="77777777" w:rsidR="009C3A71" w:rsidRPr="00055FF8" w:rsidRDefault="009C3A7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" w:type="dxa"/>
          </w:tcPr>
          <w:p w14:paraId="42CE3D1D" w14:textId="77777777" w:rsidR="009C3A71" w:rsidRPr="00055FF8" w:rsidRDefault="009C3A7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927" w:type="dxa"/>
            <w:gridSpan w:val="5"/>
          </w:tcPr>
          <w:p w14:paraId="7D0B61E4" w14:textId="77777777" w:rsidR="009C3A71" w:rsidRPr="00055FF8" w:rsidRDefault="009C3A7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9C3A71" w:rsidRPr="00055FF8" w14:paraId="39DAEA6A" w14:textId="77777777">
        <w:trPr>
          <w:trHeight w:val="139"/>
        </w:trPr>
        <w:tc>
          <w:tcPr>
            <w:tcW w:w="3804" w:type="dxa"/>
          </w:tcPr>
          <w:p w14:paraId="6CC327CF" w14:textId="77777777" w:rsidR="009C3A71" w:rsidRPr="00055FF8" w:rsidRDefault="009C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7" w:type="dxa"/>
          </w:tcPr>
          <w:p w14:paraId="15DB25FD" w14:textId="77777777" w:rsidR="009C3A71" w:rsidRPr="00055FF8" w:rsidRDefault="009C3A7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6" w:type="dxa"/>
          </w:tcPr>
          <w:p w14:paraId="134D2312" w14:textId="77777777" w:rsidR="009C3A71" w:rsidRPr="00055FF8" w:rsidRDefault="009C3A7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</w:tcPr>
          <w:p w14:paraId="114719F2" w14:textId="77777777" w:rsidR="009C3A71" w:rsidRPr="00055FF8" w:rsidRDefault="009C3A7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FBB196D" w14:textId="77777777" w:rsidR="009C3A71" w:rsidRPr="00055FF8" w:rsidRDefault="009C3A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77CB537F" w14:textId="77777777" w:rsidR="009C3A71" w:rsidRPr="00055FF8" w:rsidRDefault="009C3A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14:paraId="4E4F145D" w14:textId="77777777" w:rsidR="009C3A71" w:rsidRPr="00055FF8" w:rsidRDefault="009C3A7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4ACD1CE9" w14:textId="77777777" w:rsidR="009C3A71" w:rsidRPr="00055FF8" w:rsidRDefault="009C3A7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A6A21" w:rsidRPr="00055FF8" w14:paraId="6FD95D73" w14:textId="77777777">
        <w:trPr>
          <w:trHeight w:val="139"/>
        </w:trPr>
        <w:tc>
          <w:tcPr>
            <w:tcW w:w="3804" w:type="dxa"/>
          </w:tcPr>
          <w:p w14:paraId="1E5FC132" w14:textId="454EFAEB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167" w:type="dxa"/>
          </w:tcPr>
          <w:p w14:paraId="5A836917" w14:textId="53EECC1B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13,211</w:t>
            </w:r>
          </w:p>
        </w:tc>
        <w:tc>
          <w:tcPr>
            <w:tcW w:w="306" w:type="dxa"/>
          </w:tcPr>
          <w:p w14:paraId="7E636D98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4770630B" w14:textId="58FF535F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(12,879)</w:t>
            </w:r>
          </w:p>
        </w:tc>
        <w:tc>
          <w:tcPr>
            <w:tcW w:w="270" w:type="dxa"/>
          </w:tcPr>
          <w:p w14:paraId="3D947C88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047A3797" w14:textId="4AA34CF3" w:rsidR="008A6A21" w:rsidRPr="00055FF8" w:rsidRDefault="008A6A21" w:rsidP="003A6E26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</w:tcPr>
          <w:p w14:paraId="5FB34896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7BF48D30" w14:textId="27F780DE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332</w:t>
            </w:r>
          </w:p>
        </w:tc>
      </w:tr>
      <w:tr w:rsidR="008A6A21" w:rsidRPr="00055FF8" w14:paraId="5A9FBBD7" w14:textId="77777777">
        <w:trPr>
          <w:trHeight w:val="139"/>
        </w:trPr>
        <w:tc>
          <w:tcPr>
            <w:tcW w:w="3804" w:type="dxa"/>
          </w:tcPr>
          <w:p w14:paraId="00E2FE17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67" w:type="dxa"/>
          </w:tcPr>
          <w:p w14:paraId="1F3A6ED5" w14:textId="6B6A92A3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2,982</w:t>
            </w:r>
          </w:p>
        </w:tc>
        <w:tc>
          <w:tcPr>
            <w:tcW w:w="306" w:type="dxa"/>
          </w:tcPr>
          <w:p w14:paraId="1FBA96E2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543B0F3D" w14:textId="73BF8AA3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8,352</w:t>
            </w:r>
          </w:p>
        </w:tc>
        <w:tc>
          <w:tcPr>
            <w:tcW w:w="270" w:type="dxa"/>
          </w:tcPr>
          <w:p w14:paraId="78C48304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25E32F89" w14:textId="4764FF64" w:rsidR="008A6A21" w:rsidRPr="00055FF8" w:rsidRDefault="008A6A21" w:rsidP="003A6E26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</w:tcPr>
          <w:p w14:paraId="17A350A5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6F59946B" w14:textId="778B80E2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11,334</w:t>
            </w:r>
          </w:p>
        </w:tc>
      </w:tr>
      <w:tr w:rsidR="008A6A21" w:rsidRPr="00055FF8" w14:paraId="0D293F9D" w14:textId="77777777">
        <w:trPr>
          <w:trHeight w:val="139"/>
        </w:trPr>
        <w:tc>
          <w:tcPr>
            <w:tcW w:w="3804" w:type="dxa"/>
          </w:tcPr>
          <w:p w14:paraId="3CF60165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7" w:type="dxa"/>
          </w:tcPr>
          <w:p w14:paraId="44A054CF" w14:textId="477CE64A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11,983</w:t>
            </w:r>
          </w:p>
        </w:tc>
        <w:tc>
          <w:tcPr>
            <w:tcW w:w="306" w:type="dxa"/>
          </w:tcPr>
          <w:p w14:paraId="55E27039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6AF8318A" w14:textId="7389D7A8" w:rsidR="008A6A21" w:rsidRPr="00055FF8" w:rsidRDefault="008A6A21" w:rsidP="003A6E26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E917E7B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3EAE1E8F" w14:textId="06D354C2" w:rsidR="008A6A21" w:rsidRPr="00055FF8" w:rsidRDefault="008A6A21" w:rsidP="003A6E26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</w:tcPr>
          <w:p w14:paraId="38D720AD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300D66B0" w14:textId="38031908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11,983</w:t>
            </w:r>
          </w:p>
        </w:tc>
      </w:tr>
      <w:tr w:rsidR="008A6A21" w:rsidRPr="00055FF8" w14:paraId="6C5E8CAB" w14:textId="77777777">
        <w:trPr>
          <w:trHeight w:val="139"/>
        </w:trPr>
        <w:tc>
          <w:tcPr>
            <w:tcW w:w="3804" w:type="dxa"/>
          </w:tcPr>
          <w:p w14:paraId="027A1D11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67" w:type="dxa"/>
          </w:tcPr>
          <w:p w14:paraId="21B9BD0A" w14:textId="6E404174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306" w:type="dxa"/>
          </w:tcPr>
          <w:p w14:paraId="6D95F463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2CCD5CF2" w14:textId="77B51DFD" w:rsidR="008A6A21" w:rsidRPr="00055FF8" w:rsidRDefault="008A6A21" w:rsidP="003A6E26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D7387CE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342DC626" w14:textId="5F84ACE7" w:rsidR="008A6A21" w:rsidRPr="00055FF8" w:rsidRDefault="008A6A21" w:rsidP="003A6E26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</w:tcPr>
          <w:p w14:paraId="5B177140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2D608F19" w14:textId="4E921BA1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</w:tr>
      <w:tr w:rsidR="008A6A21" w:rsidRPr="00055FF8" w14:paraId="6FEB43F7" w14:textId="77777777">
        <w:trPr>
          <w:trHeight w:val="139"/>
        </w:trPr>
        <w:tc>
          <w:tcPr>
            <w:tcW w:w="3804" w:type="dxa"/>
          </w:tcPr>
          <w:p w14:paraId="37A3D294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67" w:type="dxa"/>
          </w:tcPr>
          <w:p w14:paraId="22D239A1" w14:textId="28DFE6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3,462</w:t>
            </w:r>
          </w:p>
        </w:tc>
        <w:tc>
          <w:tcPr>
            <w:tcW w:w="306" w:type="dxa"/>
          </w:tcPr>
          <w:p w14:paraId="75F9A25D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</w:tcPr>
          <w:p w14:paraId="04D6B191" w14:textId="7E5914C8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(3,462)</w:t>
            </w:r>
          </w:p>
        </w:tc>
        <w:tc>
          <w:tcPr>
            <w:tcW w:w="270" w:type="dxa"/>
          </w:tcPr>
          <w:p w14:paraId="3B66AAD1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6CB3F508" w14:textId="3D7F9EFB" w:rsidR="008A6A21" w:rsidRPr="00055FF8" w:rsidRDefault="008A6A21" w:rsidP="003A6E26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</w:tcPr>
          <w:p w14:paraId="4ECC1D54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078E0F3D" w14:textId="5C592730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A6A21" w:rsidRPr="00055FF8" w14:paraId="563924E0" w14:textId="77777777">
        <w:trPr>
          <w:trHeight w:val="139"/>
        </w:trPr>
        <w:tc>
          <w:tcPr>
            <w:tcW w:w="3804" w:type="dxa"/>
          </w:tcPr>
          <w:p w14:paraId="2F9B4C66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7" w:type="dxa"/>
            <w:vAlign w:val="bottom"/>
          </w:tcPr>
          <w:p w14:paraId="73CEADA8" w14:textId="593EE2C8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11,182</w:t>
            </w:r>
          </w:p>
        </w:tc>
        <w:tc>
          <w:tcPr>
            <w:tcW w:w="306" w:type="dxa"/>
          </w:tcPr>
          <w:p w14:paraId="5AE9069B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vAlign w:val="bottom"/>
          </w:tcPr>
          <w:p w14:paraId="38AF5CD3" w14:textId="72D42D24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(3,039)</w:t>
            </w:r>
          </w:p>
        </w:tc>
        <w:tc>
          <w:tcPr>
            <w:tcW w:w="270" w:type="dxa"/>
            <w:vAlign w:val="bottom"/>
          </w:tcPr>
          <w:p w14:paraId="3A88CF70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2D8ACBCA" w14:textId="0B610FAB" w:rsidR="008A6A21" w:rsidRPr="00055FF8" w:rsidRDefault="008A6A21" w:rsidP="003A6E26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0B8BE87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vAlign w:val="bottom"/>
          </w:tcPr>
          <w:p w14:paraId="0A721916" w14:textId="736FAD4F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8,143</w:t>
            </w:r>
          </w:p>
        </w:tc>
      </w:tr>
      <w:tr w:rsidR="008A6A21" w:rsidRPr="00055FF8" w14:paraId="362301E8" w14:textId="77777777">
        <w:trPr>
          <w:trHeight w:val="139"/>
        </w:trPr>
        <w:tc>
          <w:tcPr>
            <w:tcW w:w="3804" w:type="dxa"/>
          </w:tcPr>
          <w:p w14:paraId="694894F1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167" w:type="dxa"/>
          </w:tcPr>
          <w:p w14:paraId="2086CD26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06" w:type="dxa"/>
          </w:tcPr>
          <w:p w14:paraId="6E78FE59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33" w:type="dxa"/>
          </w:tcPr>
          <w:p w14:paraId="32C28A7A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744C2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0525A989" w14:textId="77777777" w:rsidR="008A6A21" w:rsidRPr="00055FF8" w:rsidRDefault="008A6A21" w:rsidP="003A6E26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14:paraId="10E5A558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5504D9C3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6A21" w:rsidRPr="00055FF8" w14:paraId="4D491356" w14:textId="77777777">
        <w:trPr>
          <w:trHeight w:val="139"/>
        </w:trPr>
        <w:tc>
          <w:tcPr>
            <w:tcW w:w="3804" w:type="dxa"/>
          </w:tcPr>
          <w:p w14:paraId="780CE29E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79" w:hanging="180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15EB03A" w14:textId="483F06AC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3,431</w:t>
            </w:r>
          </w:p>
        </w:tc>
        <w:tc>
          <w:tcPr>
            <w:tcW w:w="306" w:type="dxa"/>
          </w:tcPr>
          <w:p w14:paraId="489B590B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33" w:type="dxa"/>
          </w:tcPr>
          <w:p w14:paraId="0AB3C8C6" w14:textId="6E8EBA8A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289</w:t>
            </w:r>
          </w:p>
        </w:tc>
        <w:tc>
          <w:tcPr>
            <w:tcW w:w="270" w:type="dxa"/>
          </w:tcPr>
          <w:p w14:paraId="2E2A1C3D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208A0E81" w14:textId="653386F6" w:rsidR="008A6A21" w:rsidRPr="00055FF8" w:rsidRDefault="008A6A21" w:rsidP="003A6E26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</w:tcPr>
          <w:p w14:paraId="6B5B2322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225FB901" w14:textId="59EC4EAE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3,720</w:t>
            </w:r>
          </w:p>
        </w:tc>
      </w:tr>
      <w:tr w:rsidR="008A6A21" w:rsidRPr="00055FF8" w14:paraId="48007440" w14:textId="77777777">
        <w:trPr>
          <w:trHeight w:val="334"/>
        </w:trPr>
        <w:tc>
          <w:tcPr>
            <w:tcW w:w="3804" w:type="dxa"/>
          </w:tcPr>
          <w:p w14:paraId="07779806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FC020" w14:textId="01CAD809" w:rsidR="008A6A21" w:rsidRPr="00055FF8" w:rsidRDefault="008A6A21" w:rsidP="008A6A21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46,891</w:t>
            </w:r>
          </w:p>
        </w:tc>
        <w:tc>
          <w:tcPr>
            <w:tcW w:w="306" w:type="dxa"/>
          </w:tcPr>
          <w:p w14:paraId="014A49F8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1A04675E" w14:textId="57E6D821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(10,739)</w:t>
            </w:r>
          </w:p>
        </w:tc>
        <w:tc>
          <w:tcPr>
            <w:tcW w:w="270" w:type="dxa"/>
            <w:vAlign w:val="bottom"/>
          </w:tcPr>
          <w:p w14:paraId="35FE4470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44002" w14:textId="2D99D7E8" w:rsidR="008A6A21" w:rsidRPr="00055FF8" w:rsidRDefault="008A6A21" w:rsidP="003A6E26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3068819E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14BA9" w14:textId="54516EB9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36,152</w:t>
            </w:r>
          </w:p>
        </w:tc>
      </w:tr>
      <w:tr w:rsidR="008A6A21" w:rsidRPr="00055FF8" w14:paraId="504AF394" w14:textId="77777777">
        <w:trPr>
          <w:trHeight w:val="188"/>
        </w:trPr>
        <w:tc>
          <w:tcPr>
            <w:tcW w:w="3804" w:type="dxa"/>
          </w:tcPr>
          <w:p w14:paraId="54789DA1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32441649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06" w:type="dxa"/>
          </w:tcPr>
          <w:p w14:paraId="7917BE77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1EF2D42B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64C22FB0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08AC6A60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2" w:type="dxa"/>
          </w:tcPr>
          <w:p w14:paraId="5979ACE1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2BEA22EF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A6A21" w:rsidRPr="00055FF8" w14:paraId="0A906F4B" w14:textId="77777777">
        <w:trPr>
          <w:trHeight w:val="334"/>
        </w:trPr>
        <w:tc>
          <w:tcPr>
            <w:tcW w:w="3804" w:type="dxa"/>
          </w:tcPr>
          <w:p w14:paraId="666F5CEA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7" w:type="dxa"/>
          </w:tcPr>
          <w:p w14:paraId="594C6947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</w:tcPr>
          <w:p w14:paraId="636FB4B0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14:paraId="4F73B35B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B487B9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3CC779A2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B9202E2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3B85796F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6A21" w:rsidRPr="00055FF8" w14:paraId="2FAD8E4D" w14:textId="77777777">
        <w:trPr>
          <w:trHeight w:val="334"/>
        </w:trPr>
        <w:tc>
          <w:tcPr>
            <w:tcW w:w="3804" w:type="dxa"/>
          </w:tcPr>
          <w:p w14:paraId="620A4D29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67" w:type="dxa"/>
            <w:vAlign w:val="bottom"/>
          </w:tcPr>
          <w:p w14:paraId="403F1196" w14:textId="6219E1AA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(59</w:t>
            </w:r>
            <w:r w:rsidRPr="00055F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576)</w:t>
            </w:r>
          </w:p>
        </w:tc>
        <w:tc>
          <w:tcPr>
            <w:tcW w:w="306" w:type="dxa"/>
          </w:tcPr>
          <w:p w14:paraId="4E926C5A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vAlign w:val="bottom"/>
          </w:tcPr>
          <w:p w14:paraId="62538FC3" w14:textId="2954C94E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BF083A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DAB717C" w14:textId="1AB57FEB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(16,002)</w:t>
            </w:r>
          </w:p>
        </w:tc>
        <w:tc>
          <w:tcPr>
            <w:tcW w:w="272" w:type="dxa"/>
            <w:vAlign w:val="bottom"/>
          </w:tcPr>
          <w:p w14:paraId="452D88C6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7EE4EEE4" w14:textId="52F0B458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(75,578)</w:t>
            </w:r>
          </w:p>
        </w:tc>
      </w:tr>
      <w:tr w:rsidR="008A6A21" w:rsidRPr="00055FF8" w14:paraId="1A91EC88" w14:textId="77777777">
        <w:trPr>
          <w:trHeight w:val="334"/>
        </w:trPr>
        <w:tc>
          <w:tcPr>
            <w:tcW w:w="3804" w:type="dxa"/>
          </w:tcPr>
          <w:p w14:paraId="3038E1FC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1425B5D" w14:textId="7350D36B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(19,194)</w:t>
            </w:r>
          </w:p>
        </w:tc>
        <w:tc>
          <w:tcPr>
            <w:tcW w:w="306" w:type="dxa"/>
          </w:tcPr>
          <w:p w14:paraId="39B7B7F5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vAlign w:val="bottom"/>
          </w:tcPr>
          <w:p w14:paraId="5818FC2F" w14:textId="637FC511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7,107</w:t>
            </w:r>
          </w:p>
        </w:tc>
        <w:tc>
          <w:tcPr>
            <w:tcW w:w="270" w:type="dxa"/>
            <w:vAlign w:val="bottom"/>
          </w:tcPr>
          <w:p w14:paraId="518F6A2B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5E8DE53" w14:textId="29E20B3A" w:rsidR="008A6A21" w:rsidRPr="00055FF8" w:rsidRDefault="008A6A21" w:rsidP="003A6E26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51A5BC71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E3B0DEC" w14:textId="1C0D58DB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th-TH"/>
              </w:rPr>
              <w:t>(12,087)</w:t>
            </w:r>
          </w:p>
        </w:tc>
      </w:tr>
      <w:tr w:rsidR="008A6A21" w:rsidRPr="00055FF8" w14:paraId="3880B2F0" w14:textId="77777777">
        <w:tc>
          <w:tcPr>
            <w:tcW w:w="3804" w:type="dxa"/>
          </w:tcPr>
          <w:p w14:paraId="6B2BD00E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9A133" w14:textId="47E0F03F" w:rsidR="008A6A21" w:rsidRPr="00055FF8" w:rsidRDefault="008A6A21" w:rsidP="008A6A21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(78,770)</w:t>
            </w:r>
          </w:p>
        </w:tc>
        <w:tc>
          <w:tcPr>
            <w:tcW w:w="306" w:type="dxa"/>
          </w:tcPr>
          <w:p w14:paraId="5A09DB98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A4DA8" w14:textId="53FE2CBD" w:rsidR="008A6A21" w:rsidRPr="00055FF8" w:rsidRDefault="008A6A21" w:rsidP="008A6A21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7,107</w:t>
            </w:r>
          </w:p>
        </w:tc>
        <w:tc>
          <w:tcPr>
            <w:tcW w:w="270" w:type="dxa"/>
            <w:vAlign w:val="bottom"/>
          </w:tcPr>
          <w:p w14:paraId="22C1EE0A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5BE78" w14:textId="045E7485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(16,002)</w:t>
            </w:r>
          </w:p>
        </w:tc>
        <w:tc>
          <w:tcPr>
            <w:tcW w:w="272" w:type="dxa"/>
            <w:vAlign w:val="bottom"/>
          </w:tcPr>
          <w:p w14:paraId="16F8A3FD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7E2B2" w14:textId="01C4A4ED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(87,665)</w:t>
            </w:r>
          </w:p>
        </w:tc>
      </w:tr>
      <w:tr w:rsidR="008A6A21" w:rsidRPr="00055FF8" w14:paraId="1F5B9FFD" w14:textId="77777777">
        <w:tc>
          <w:tcPr>
            <w:tcW w:w="3804" w:type="dxa"/>
          </w:tcPr>
          <w:p w14:paraId="3C5D66B9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663A9043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06" w:type="dxa"/>
          </w:tcPr>
          <w:p w14:paraId="6FBD37FF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91A33C9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0D41937E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27C40AB6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2" w:type="dxa"/>
            <w:vAlign w:val="bottom"/>
          </w:tcPr>
          <w:p w14:paraId="26DBBBF7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56C6B005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  <w:tab w:val="decimal" w:pos="1029"/>
                <w:tab w:val="left" w:pos="1107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8A6A21" w:rsidRPr="00055FF8" w14:paraId="25A05162" w14:textId="77777777" w:rsidTr="001E1318">
        <w:trPr>
          <w:trHeight w:val="335"/>
        </w:trPr>
        <w:tc>
          <w:tcPr>
            <w:tcW w:w="3804" w:type="dxa"/>
          </w:tcPr>
          <w:p w14:paraId="19155D2B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63A3ED32" w14:textId="0E722D4A" w:rsidR="008A6A21" w:rsidRPr="00055FF8" w:rsidRDefault="008A6A21" w:rsidP="008A6A21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(31,879)</w:t>
            </w:r>
          </w:p>
        </w:tc>
        <w:tc>
          <w:tcPr>
            <w:tcW w:w="306" w:type="dxa"/>
          </w:tcPr>
          <w:p w14:paraId="22CF884F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0EACFCD1" w14:textId="31CA0463" w:rsidR="008A6A21" w:rsidRPr="00055FF8" w:rsidRDefault="008A6A21" w:rsidP="008A6A21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3,632)</w:t>
            </w:r>
          </w:p>
        </w:tc>
        <w:tc>
          <w:tcPr>
            <w:tcW w:w="270" w:type="dxa"/>
            <w:vAlign w:val="bottom"/>
          </w:tcPr>
          <w:p w14:paraId="1D6BA7A8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460BA7AE" w14:textId="467B01E4" w:rsidR="008A6A21" w:rsidRPr="00055FF8" w:rsidRDefault="008A6A21" w:rsidP="008A6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79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(16,002)</w:t>
            </w:r>
          </w:p>
        </w:tc>
        <w:tc>
          <w:tcPr>
            <w:tcW w:w="272" w:type="dxa"/>
            <w:vAlign w:val="bottom"/>
          </w:tcPr>
          <w:p w14:paraId="482C9B46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14:paraId="724D96D5" w14:textId="5A93F542" w:rsidR="008A6A21" w:rsidRPr="00055FF8" w:rsidRDefault="008A6A21" w:rsidP="008A6A21">
            <w:pPr>
              <w:pStyle w:val="acctfourfigures"/>
              <w:tabs>
                <w:tab w:val="clear" w:pos="765"/>
                <w:tab w:val="left" w:pos="-7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(51,513)</w:t>
            </w:r>
          </w:p>
        </w:tc>
      </w:tr>
      <w:tr w:rsidR="008A6A21" w:rsidRPr="00055FF8" w14:paraId="77486CD0" w14:textId="77777777">
        <w:tc>
          <w:tcPr>
            <w:tcW w:w="3804" w:type="dxa"/>
          </w:tcPr>
          <w:p w14:paraId="125ED493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5B0DD92D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</w:tcPr>
          <w:p w14:paraId="3D518204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7AF5B827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A6B52B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7980F5FA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63698356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61E05C79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5A13D79" w14:textId="77777777" w:rsidR="00FB7E5C" w:rsidRPr="00055FF8" w:rsidRDefault="00FB7E5C" w:rsidP="00503BBC">
      <w:pPr>
        <w:rPr>
          <w:rFonts w:cstheme="minorBidi"/>
        </w:rPr>
      </w:pPr>
    </w:p>
    <w:p w14:paraId="0ADEF33D" w14:textId="77777777" w:rsidR="00FB7E5C" w:rsidRPr="00055FF8" w:rsidRDefault="00FB7E5C" w:rsidP="00FB7E5C">
      <w:pPr>
        <w:rPr>
          <w:rFonts w:cstheme="minorBidi"/>
          <w:cs/>
        </w:rPr>
      </w:pPr>
      <w:r w:rsidRPr="00055FF8">
        <w:br w:type="page"/>
      </w:r>
    </w:p>
    <w:p w14:paraId="1C27AA69" w14:textId="088EC748" w:rsidR="00DC4B87" w:rsidRPr="00055FF8" w:rsidRDefault="00EE2372" w:rsidP="00BC015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lastRenderedPageBreak/>
        <w:t>กำไร</w:t>
      </w:r>
      <w:r w:rsidR="00DC4B87"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ต่อหุ้น</w:t>
      </w:r>
      <w:r w:rsidR="001060B3"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ขั้นพื้นฐาน</w:t>
      </w:r>
    </w:p>
    <w:p w14:paraId="42C73969" w14:textId="77777777" w:rsidR="00460BF9" w:rsidRPr="00055FF8" w:rsidRDefault="00460BF9" w:rsidP="00460B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630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700A37C3" w14:textId="490D6005" w:rsidR="00C51354" w:rsidRPr="00055FF8" w:rsidRDefault="00C51354" w:rsidP="00C513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 w:hint="cs"/>
          <w:sz w:val="30"/>
          <w:szCs w:val="30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</w:t>
      </w:r>
      <w:r w:rsidRPr="00055FF8">
        <w:rPr>
          <w:rFonts w:ascii="Angsana New" w:hAnsi="Angsana New"/>
          <w:sz w:val="30"/>
          <w:szCs w:val="30"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>ถ่วงน้ำหนักที่ออกจำหน่ายแล้ว</w:t>
      </w:r>
    </w:p>
    <w:p w14:paraId="4D52A90B" w14:textId="77777777" w:rsidR="00C51354" w:rsidRPr="00055FF8" w:rsidRDefault="00C51354" w:rsidP="00C513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8"/>
        <w:gridCol w:w="1145"/>
        <w:gridCol w:w="274"/>
        <w:gridCol w:w="1166"/>
        <w:gridCol w:w="242"/>
        <w:gridCol w:w="1108"/>
        <w:gridCol w:w="274"/>
        <w:gridCol w:w="1166"/>
      </w:tblGrid>
      <w:tr w:rsidR="00F55B0E" w:rsidRPr="00055FF8" w14:paraId="66C64233" w14:textId="77777777" w:rsidTr="00BC64D2">
        <w:trPr>
          <w:trHeight w:val="74"/>
          <w:tblHeader/>
        </w:trPr>
        <w:tc>
          <w:tcPr>
            <w:tcW w:w="3888" w:type="dxa"/>
            <w:vAlign w:val="bottom"/>
          </w:tcPr>
          <w:p w14:paraId="4030D76B" w14:textId="040B4677" w:rsidR="00F55B0E" w:rsidRPr="00055FF8" w:rsidRDefault="00F55B0E" w:rsidP="0045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7" w:firstLine="17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85" w:type="dxa"/>
            <w:gridSpan w:val="3"/>
            <w:vAlign w:val="bottom"/>
            <w:hideMark/>
          </w:tcPr>
          <w:p w14:paraId="2CC50461" w14:textId="0FA104AC" w:rsidR="00F55B0E" w:rsidRPr="00055FF8" w:rsidRDefault="00687B19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D45D548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548" w:type="dxa"/>
            <w:gridSpan w:val="3"/>
            <w:hideMark/>
          </w:tcPr>
          <w:p w14:paraId="1B13EF0B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10"/>
              <w:jc w:val="center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55FF8"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D60A6" w:rsidRPr="001306DA" w14:paraId="5EACFDEC" w14:textId="77777777" w:rsidTr="00BC64D2">
        <w:trPr>
          <w:trHeight w:val="146"/>
          <w:tblHeader/>
        </w:trPr>
        <w:tc>
          <w:tcPr>
            <w:tcW w:w="3888" w:type="dxa"/>
            <w:vAlign w:val="bottom"/>
          </w:tcPr>
          <w:p w14:paraId="5EE68A1F" w14:textId="1771CE7D" w:rsidR="00F55B0E" w:rsidRPr="00055FF8" w:rsidRDefault="00F55B0E" w:rsidP="0045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77" w:firstLine="17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5" w:type="dxa"/>
          </w:tcPr>
          <w:p w14:paraId="4D4DC12B" w14:textId="00BFB0AC" w:rsidR="00F55B0E" w:rsidRPr="00055FF8" w:rsidRDefault="001B79D3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52"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055FF8">
              <w:rPr>
                <w:rFonts w:ascii="Angsana New" w:eastAsia="MS Mincho" w:hAnsi="Angsana New" w:cs="Angsana New"/>
                <w:sz w:val="30"/>
                <w:szCs w:val="30"/>
              </w:rPr>
              <w:t>256</w:t>
            </w:r>
            <w:r w:rsidR="008A6A21" w:rsidRPr="00055FF8">
              <w:rPr>
                <w:rFonts w:ascii="Angsana New" w:eastAsia="MS Mincho" w:hAnsi="Angsana New" w:cs="Angsana New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3AF87CC4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44" w:right="-144"/>
              <w:jc w:val="center"/>
              <w:rPr>
                <w:rFonts w:ascii="Angsana New" w:eastAsia="MS Mincho" w:hAnsi="Angsana New" w:cs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69D7457D" w14:textId="49210F53" w:rsidR="00F55B0E" w:rsidRPr="00055FF8" w:rsidRDefault="008A6A21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44" w:right="-144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55FF8">
              <w:rPr>
                <w:rFonts w:ascii="Angsana New" w:eastAsia="MS Mincho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42" w:type="dxa"/>
          </w:tcPr>
          <w:p w14:paraId="0291C7E5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44" w:right="-144"/>
              <w:jc w:val="center"/>
              <w:rPr>
                <w:rFonts w:ascii="Angsana New" w:eastAsia="MS Mincho" w:hAnsi="Angsana New" w:cs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8" w:type="dxa"/>
          </w:tcPr>
          <w:p w14:paraId="2DAE5CDB" w14:textId="66930428" w:rsidR="00F55B0E" w:rsidRPr="00055FF8" w:rsidRDefault="008A6A21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52"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055FF8">
              <w:rPr>
                <w:rFonts w:ascii="Angsana New" w:eastAsia="MS Mincho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152D0E09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44" w:right="-144"/>
              <w:jc w:val="center"/>
              <w:rPr>
                <w:rFonts w:ascii="Angsana New" w:eastAsia="MS Mincho" w:hAnsi="Angsana New" w:cs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7C803CE4" w14:textId="00514832" w:rsidR="00F55B0E" w:rsidRPr="00055FF8" w:rsidRDefault="008A6A21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44" w:right="-144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eastAsia="MS Mincho" w:hAnsi="Angsana New" w:cs="Angsana New"/>
                <w:sz w:val="30"/>
                <w:szCs w:val="30"/>
              </w:rPr>
              <w:t>2566</w:t>
            </w:r>
          </w:p>
        </w:tc>
      </w:tr>
      <w:tr w:rsidR="002D60A6" w:rsidRPr="00055FF8" w14:paraId="69D78B4D" w14:textId="77777777" w:rsidTr="00BC64D2">
        <w:trPr>
          <w:trHeight w:val="74"/>
          <w:tblHeader/>
        </w:trPr>
        <w:tc>
          <w:tcPr>
            <w:tcW w:w="3888" w:type="dxa"/>
            <w:vAlign w:val="bottom"/>
          </w:tcPr>
          <w:p w14:paraId="2D9633C2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6"/>
                <w:tab w:val="left" w:pos="3852"/>
              </w:tabs>
              <w:autoSpaceDE w:val="0"/>
              <w:autoSpaceDN w:val="0"/>
              <w:spacing w:line="240" w:lineRule="auto"/>
              <w:ind w:left="90"/>
              <w:jc w:val="both"/>
              <w:rPr>
                <w:rFonts w:ascii="Angsana New" w:eastAsia="MS Mincho" w:hAnsi="Angsana New" w:cs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375" w:type="dxa"/>
            <w:gridSpan w:val="7"/>
            <w:vAlign w:val="bottom"/>
            <w:hideMark/>
          </w:tcPr>
          <w:p w14:paraId="764C57F7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autoSpaceDE w:val="0"/>
              <w:autoSpaceDN w:val="0"/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eastAsia="MS Mincho" w:hAnsi="Angsana New" w:cs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(พันบาท/พันหุ้น)</w:t>
            </w:r>
          </w:p>
        </w:tc>
      </w:tr>
      <w:tr w:rsidR="002D60A6" w:rsidRPr="00055FF8" w14:paraId="4A8C1CA6" w14:textId="77777777" w:rsidTr="00BC64D2">
        <w:trPr>
          <w:trHeight w:val="74"/>
        </w:trPr>
        <w:tc>
          <w:tcPr>
            <w:tcW w:w="3888" w:type="dxa"/>
            <w:vAlign w:val="bottom"/>
            <w:hideMark/>
          </w:tcPr>
          <w:p w14:paraId="561BFA26" w14:textId="71211FAC" w:rsidR="00F55B0E" w:rsidRPr="00055FF8" w:rsidRDefault="00EE2372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autoSpaceDE w:val="0"/>
              <w:autoSpaceDN w:val="0"/>
              <w:spacing w:line="240" w:lineRule="auto"/>
              <w:ind w:left="90" w:hanging="9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F55B0E" w:rsidRPr="00055FF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45" w:type="dxa"/>
            <w:vAlign w:val="bottom"/>
          </w:tcPr>
          <w:p w14:paraId="0A585807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autoSpaceDE w:val="0"/>
              <w:autoSpaceDN w:val="0"/>
              <w:spacing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7A35BE4F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autoSpaceDE w:val="0"/>
              <w:autoSpaceDN w:val="0"/>
              <w:spacing w:line="240" w:lineRule="auto"/>
              <w:ind w:left="-108" w:right="-108"/>
              <w:rPr>
                <w:rFonts w:ascii="Angsana New" w:eastAsia="MS Mincho" w:hAnsi="Angsana New" w:cs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7AD2DE9F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autoSpaceDE w:val="0"/>
              <w:autoSpaceDN w:val="0"/>
              <w:spacing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06B378C5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autoSpaceDE w:val="0"/>
              <w:autoSpaceDN w:val="0"/>
              <w:spacing w:line="240" w:lineRule="auto"/>
              <w:ind w:left="-108" w:right="-108"/>
              <w:rPr>
                <w:rFonts w:ascii="Angsana New" w:eastAsia="MS Mincho" w:hAnsi="Angsana New" w:cs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2E2CCC8C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autoSpaceDE w:val="0"/>
              <w:autoSpaceDN w:val="0"/>
              <w:spacing w:line="240" w:lineRule="auto"/>
              <w:ind w:left="-108" w:right="-108"/>
              <w:rPr>
                <w:rFonts w:ascii="Angsana New" w:eastAsia="MS Mincho" w:hAnsi="Angsana New" w:cs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14:paraId="07AFEC6E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autoSpaceDE w:val="0"/>
              <w:autoSpaceDN w:val="0"/>
              <w:spacing w:line="240" w:lineRule="auto"/>
              <w:ind w:left="-108" w:right="-108"/>
              <w:rPr>
                <w:rFonts w:ascii="Angsana New" w:eastAsia="MS Mincho" w:hAnsi="Angsana New" w:cs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030DFC13" w14:textId="77777777" w:rsidR="00F55B0E" w:rsidRPr="00055FF8" w:rsidRDefault="00F55B0E" w:rsidP="00F55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autoSpaceDE w:val="0"/>
              <w:autoSpaceDN w:val="0"/>
              <w:spacing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</w:tr>
      <w:tr w:rsidR="008A6A21" w:rsidRPr="00055FF8" w14:paraId="626927A1" w14:textId="77777777" w:rsidTr="00256CB9">
        <w:trPr>
          <w:trHeight w:val="299"/>
        </w:trPr>
        <w:tc>
          <w:tcPr>
            <w:tcW w:w="3888" w:type="dxa"/>
            <w:vAlign w:val="bottom"/>
            <w:hideMark/>
          </w:tcPr>
          <w:p w14:paraId="7C33EB8A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6"/>
                <w:tab w:val="left" w:pos="3852"/>
              </w:tabs>
              <w:autoSpaceDE w:val="0"/>
              <w:autoSpaceDN w:val="0"/>
              <w:spacing w:line="240" w:lineRule="auto"/>
              <w:ind w:left="167" w:hanging="9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ของบริษัท </w:t>
            </w:r>
            <w:r w:rsidRPr="00055FF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</w:t>
            </w:r>
            <w:r w:rsidRPr="00055FF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055FF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4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DFF8CD" w14:textId="395FAE49" w:rsidR="008A6A21" w:rsidRPr="00055FF8" w:rsidRDefault="00FD391D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7</w:t>
            </w:r>
            <w:r w:rsidR="0086737A"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1,201</w:t>
            </w:r>
          </w:p>
        </w:tc>
        <w:tc>
          <w:tcPr>
            <w:tcW w:w="274" w:type="dxa"/>
            <w:vAlign w:val="bottom"/>
          </w:tcPr>
          <w:p w14:paraId="2158D16D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7670D4D" w14:textId="62715E2C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417,030</w:t>
            </w:r>
          </w:p>
        </w:tc>
        <w:tc>
          <w:tcPr>
            <w:tcW w:w="242" w:type="dxa"/>
            <w:vAlign w:val="bottom"/>
          </w:tcPr>
          <w:p w14:paraId="7776207B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74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C902E7" w14:textId="3A6E11CD" w:rsidR="008A6A21" w:rsidRPr="00055FF8" w:rsidRDefault="00293008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19</w:t>
            </w:r>
            <w:r w:rsidR="001C580F"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4,028</w:t>
            </w:r>
          </w:p>
        </w:tc>
        <w:tc>
          <w:tcPr>
            <w:tcW w:w="274" w:type="dxa"/>
            <w:vAlign w:val="bottom"/>
          </w:tcPr>
          <w:p w14:paraId="7F8100E6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0"/>
              </w:tabs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0C8579" w14:textId="5A011FB1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359,548</w:t>
            </w:r>
          </w:p>
        </w:tc>
      </w:tr>
      <w:tr w:rsidR="008A6A21" w:rsidRPr="00055FF8" w14:paraId="6325A2E9" w14:textId="77777777" w:rsidTr="00256CB9">
        <w:trPr>
          <w:trHeight w:val="125"/>
        </w:trPr>
        <w:tc>
          <w:tcPr>
            <w:tcW w:w="3888" w:type="dxa"/>
            <w:vAlign w:val="bottom"/>
            <w:hideMark/>
          </w:tcPr>
          <w:p w14:paraId="77223FEC" w14:textId="0AB300A5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  <w:tab w:val="left" w:pos="2736"/>
                <w:tab w:val="left" w:pos="3852"/>
              </w:tabs>
              <w:autoSpaceDE w:val="0"/>
              <w:autoSpaceDN w:val="0"/>
              <w:spacing w:line="240" w:lineRule="auto"/>
              <w:ind w:left="163" w:hanging="163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055FF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ที่ออกจำหน่าย </w:t>
            </w:r>
            <w:r w:rsidRPr="00055FF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</w:t>
            </w:r>
            <w:r w:rsidRPr="00055FF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055FF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Pr="00055FF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55FF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FB4B46" w14:textId="3446222D" w:rsidR="008A6A21" w:rsidRPr="00055FF8" w:rsidRDefault="00293008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480,096</w:t>
            </w:r>
          </w:p>
        </w:tc>
        <w:tc>
          <w:tcPr>
            <w:tcW w:w="274" w:type="dxa"/>
            <w:vAlign w:val="bottom"/>
          </w:tcPr>
          <w:p w14:paraId="7E83B715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13AE2C" w14:textId="782574E0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480,096</w:t>
            </w:r>
          </w:p>
        </w:tc>
        <w:tc>
          <w:tcPr>
            <w:tcW w:w="242" w:type="dxa"/>
            <w:vAlign w:val="bottom"/>
          </w:tcPr>
          <w:p w14:paraId="740D861A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DE9585" w14:textId="61B8C4B0" w:rsidR="008A6A21" w:rsidRPr="00055FF8" w:rsidRDefault="00293008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480,096</w:t>
            </w:r>
          </w:p>
        </w:tc>
        <w:tc>
          <w:tcPr>
            <w:tcW w:w="274" w:type="dxa"/>
            <w:vAlign w:val="bottom"/>
          </w:tcPr>
          <w:p w14:paraId="071AF5BF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525F7A" w14:textId="70059204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480,096</w:t>
            </w:r>
          </w:p>
        </w:tc>
      </w:tr>
      <w:tr w:rsidR="008A6A21" w:rsidRPr="00055FF8" w14:paraId="14C537D1" w14:textId="77777777" w:rsidTr="00BC64D2">
        <w:trPr>
          <w:trHeight w:val="278"/>
        </w:trPr>
        <w:tc>
          <w:tcPr>
            <w:tcW w:w="3888" w:type="dxa"/>
            <w:vAlign w:val="bottom"/>
            <w:hideMark/>
          </w:tcPr>
          <w:p w14:paraId="35E7AB72" w14:textId="1DD0E15D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6"/>
                <w:tab w:val="left" w:pos="3852"/>
              </w:tabs>
              <w:autoSpaceDE w:val="0"/>
              <w:autoSpaceDN w:val="0"/>
              <w:spacing w:line="240" w:lineRule="auto"/>
              <w:ind w:left="-24" w:firstLine="24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055FF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055FF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 </w:t>
            </w:r>
            <w:r w:rsidRPr="00055FF8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1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A91659" w14:textId="19D3657F" w:rsidR="008A6A21" w:rsidRPr="00055FF8" w:rsidRDefault="00293008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0.1</w:t>
            </w:r>
            <w:r w:rsidR="00C328CD"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274" w:type="dxa"/>
            <w:vAlign w:val="bottom"/>
          </w:tcPr>
          <w:p w14:paraId="58CB1751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41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4A671B" w14:textId="6B43F03C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0.87</w:t>
            </w:r>
          </w:p>
        </w:tc>
        <w:tc>
          <w:tcPr>
            <w:tcW w:w="242" w:type="dxa"/>
            <w:vAlign w:val="bottom"/>
          </w:tcPr>
          <w:p w14:paraId="7B6220C4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8FF49D" w14:textId="1A851166" w:rsidR="008A6A21" w:rsidRPr="00055FF8" w:rsidRDefault="00293008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1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0.4</w:t>
            </w:r>
            <w:r w:rsidR="00C5740C"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0</w:t>
            </w:r>
          </w:p>
        </w:tc>
        <w:tc>
          <w:tcPr>
            <w:tcW w:w="274" w:type="dxa"/>
            <w:vAlign w:val="bottom"/>
          </w:tcPr>
          <w:p w14:paraId="73A83414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E2C5A6" w14:textId="704A148E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206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0.75</w:t>
            </w:r>
          </w:p>
        </w:tc>
      </w:tr>
    </w:tbl>
    <w:p w14:paraId="4042BCA1" w14:textId="77777777" w:rsidR="00CD7CE9" w:rsidRPr="00055FF8" w:rsidRDefault="00CD7CE9" w:rsidP="00F55B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630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4D43E81B" w14:textId="57D5FBB1" w:rsidR="004755F2" w:rsidRPr="00055FF8" w:rsidRDefault="004755F2" w:rsidP="00BC015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6A546C85" w14:textId="77777777" w:rsidR="00C01A2D" w:rsidRPr="00055FF8" w:rsidRDefault="00C01A2D" w:rsidP="00CA27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</w:p>
    <w:tbl>
      <w:tblPr>
        <w:tblStyle w:val="TableGrid"/>
        <w:tblW w:w="94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890"/>
        <w:gridCol w:w="1710"/>
        <w:gridCol w:w="922"/>
        <w:gridCol w:w="332"/>
        <w:gridCol w:w="1559"/>
      </w:tblGrid>
      <w:tr w:rsidR="00CA2727" w:rsidRPr="00055FF8" w14:paraId="0900288F" w14:textId="77777777" w:rsidTr="009D6991">
        <w:trPr>
          <w:tblHeader/>
        </w:trPr>
        <w:tc>
          <w:tcPr>
            <w:tcW w:w="3060" w:type="dxa"/>
            <w:vAlign w:val="bottom"/>
          </w:tcPr>
          <w:p w14:paraId="106AFFED" w14:textId="77777777" w:rsidR="00CA2727" w:rsidRPr="00055FF8" w:rsidRDefault="00CA2727" w:rsidP="00DD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3E8F026" w14:textId="77777777" w:rsidR="00CA2727" w:rsidRPr="00055FF8" w:rsidRDefault="00CA2727" w:rsidP="00DD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4A51E5D4" w14:textId="77777777" w:rsidR="00CA2727" w:rsidRPr="00055FF8" w:rsidRDefault="00CA2727" w:rsidP="00DD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922" w:type="dxa"/>
            <w:vAlign w:val="bottom"/>
          </w:tcPr>
          <w:p w14:paraId="42EAD1F4" w14:textId="77777777" w:rsidR="00CA2727" w:rsidRPr="00055FF8" w:rsidRDefault="00CA2727" w:rsidP="00DD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32" w:type="dxa"/>
          </w:tcPr>
          <w:p w14:paraId="4585529C" w14:textId="77777777" w:rsidR="00CA2727" w:rsidRPr="00055FF8" w:rsidRDefault="00CA2727" w:rsidP="00DD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6BF03C3" w14:textId="77777777" w:rsidR="00CA2727" w:rsidRPr="00055FF8" w:rsidDel="00D43E7A" w:rsidRDefault="00CA2727" w:rsidP="00DD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CA2727" w:rsidRPr="00055FF8" w14:paraId="72E528D4" w14:textId="77777777" w:rsidTr="009D6991">
        <w:trPr>
          <w:tblHeader/>
        </w:trPr>
        <w:tc>
          <w:tcPr>
            <w:tcW w:w="3060" w:type="dxa"/>
          </w:tcPr>
          <w:p w14:paraId="6620ABD2" w14:textId="7D71C2AF" w:rsidR="00CA2727" w:rsidRPr="00055FF8" w:rsidRDefault="00CA2727" w:rsidP="004D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E6C8822" w14:textId="77777777" w:rsidR="00CA2727" w:rsidRPr="00055FF8" w:rsidRDefault="00CA2727" w:rsidP="00DD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4AF48F4" w14:textId="77777777" w:rsidR="00CA2727" w:rsidRPr="00055FF8" w:rsidRDefault="00CA2727" w:rsidP="00DD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038EB939" w14:textId="77777777" w:rsidR="00CA2727" w:rsidRPr="00055FF8" w:rsidRDefault="00CA2727" w:rsidP="00DD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32" w:type="dxa"/>
          </w:tcPr>
          <w:p w14:paraId="1564677F" w14:textId="77777777" w:rsidR="00CA2727" w:rsidRPr="00055FF8" w:rsidRDefault="00CA2727" w:rsidP="00DD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7E337EC" w14:textId="77777777" w:rsidR="00CA2727" w:rsidRPr="00055FF8" w:rsidRDefault="00CA2727" w:rsidP="00DD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7C16" w:rsidRPr="00055FF8" w14:paraId="73677538" w14:textId="77777777" w:rsidTr="009D6991">
        <w:tc>
          <w:tcPr>
            <w:tcW w:w="3060" w:type="dxa"/>
            <w:shd w:val="clear" w:color="auto" w:fill="auto"/>
          </w:tcPr>
          <w:p w14:paraId="7F72DB7B" w14:textId="6D87E5A8" w:rsidR="007E7C16" w:rsidRPr="00055FF8" w:rsidRDefault="007E7C16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A6A21"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745B0CCB" w14:textId="77777777" w:rsidR="007E7C16" w:rsidRPr="00055FF8" w:rsidRDefault="007E7C16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06C58C" w14:textId="77777777" w:rsidR="007E7C16" w:rsidRPr="00055FF8" w:rsidRDefault="007E7C16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72D58B29" w14:textId="77777777" w:rsidR="007E7C16" w:rsidRPr="00055FF8" w:rsidRDefault="007E7C16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332" w:type="dxa"/>
          </w:tcPr>
          <w:p w14:paraId="0548950A" w14:textId="77777777" w:rsidR="007E7C16" w:rsidRPr="00055FF8" w:rsidRDefault="007E7C16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C8A5EE6" w14:textId="77777777" w:rsidR="007E7C16" w:rsidRPr="00055FF8" w:rsidRDefault="007E7C16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7C16" w:rsidRPr="00055FF8" w14:paraId="4095F94A" w14:textId="77777777" w:rsidTr="009D6991">
        <w:tc>
          <w:tcPr>
            <w:tcW w:w="3060" w:type="dxa"/>
            <w:shd w:val="clear" w:color="auto" w:fill="auto"/>
          </w:tcPr>
          <w:p w14:paraId="313A89F3" w14:textId="31A9B509" w:rsidR="007E7C16" w:rsidRPr="00055FF8" w:rsidRDefault="007E7C16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F93C28" w:rsidRPr="00055FF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2DCB0CB7" w14:textId="4F9CB42F" w:rsidR="007E7C16" w:rsidRPr="00055FF8" w:rsidRDefault="00C30A40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E7C16"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E7C16"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กุมภาพันธ์</w:t>
            </w:r>
            <w:r w:rsidR="007E7C16"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7E7C16"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6A21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61B38F5C" w14:textId="648826AB" w:rsidR="007E7C16" w:rsidRPr="00055FF8" w:rsidRDefault="00C30A40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="007E7C16"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7E7C16"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E7C16"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6A21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22" w:type="dxa"/>
          </w:tcPr>
          <w:p w14:paraId="408FB62E" w14:textId="56406136" w:rsidR="007E7C16" w:rsidRPr="00055FF8" w:rsidRDefault="00C30A40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</w:rPr>
              <w:t xml:space="preserve">         0.19</w:t>
            </w:r>
          </w:p>
        </w:tc>
        <w:tc>
          <w:tcPr>
            <w:tcW w:w="332" w:type="dxa"/>
          </w:tcPr>
          <w:p w14:paraId="644CE2EB" w14:textId="77777777" w:rsidR="007E7C16" w:rsidRPr="00055FF8" w:rsidRDefault="007E7C16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4AA33E6" w14:textId="7EDE2E74" w:rsidR="007E7C16" w:rsidRPr="00055FF8" w:rsidRDefault="00C30A40" w:rsidP="007E7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91.2</w:t>
            </w:r>
          </w:p>
        </w:tc>
      </w:tr>
    </w:tbl>
    <w:p w14:paraId="51011E7A" w14:textId="32FB20BD" w:rsidR="00EB5D65" w:rsidRPr="00055FF8" w:rsidRDefault="00EB5D65" w:rsidP="00EB5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jc w:val="thaiDistribute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/>
          <w:b/>
          <w:bCs/>
          <w:sz w:val="30"/>
          <w:szCs w:val="30"/>
        </w:rPr>
        <w:tab/>
      </w:r>
    </w:p>
    <w:p w14:paraId="5E7FF43D" w14:textId="34E1AEF1" w:rsidR="00377D8B" w:rsidRPr="00055FF8" w:rsidRDefault="00377D8B" w:rsidP="00BC015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C0B7C1F" w14:textId="77777777" w:rsidR="00E351EA" w:rsidRPr="00055FF8" w:rsidRDefault="00E351EA" w:rsidP="003E3D6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6D19177F" w14:textId="3068BD37" w:rsidR="00377D8B" w:rsidRPr="00055FF8" w:rsidRDefault="00377D8B" w:rsidP="00B174BE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spacing w:line="240" w:lineRule="auto"/>
        <w:ind w:left="540" w:right="20" w:hanging="540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055FF8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มูลค่าตามบัญชีและมูลค่ายุติธรรม</w:t>
      </w:r>
      <w:r w:rsidRPr="00055FF8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 xml:space="preserve"> </w:t>
      </w:r>
    </w:p>
    <w:p w14:paraId="5FCC80C3" w14:textId="77777777" w:rsidR="0018125F" w:rsidRPr="00055FF8" w:rsidRDefault="0018125F" w:rsidP="00B174BE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b/>
          <w:bCs/>
          <w:spacing w:val="-6"/>
          <w:szCs w:val="18"/>
        </w:rPr>
      </w:pPr>
    </w:p>
    <w:p w14:paraId="2D1AF42B" w14:textId="06573E8E" w:rsidR="008E7925" w:rsidRPr="00055FF8" w:rsidRDefault="00377D8B" w:rsidP="00377D8B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055FF8">
        <w:rPr>
          <w:rFonts w:asciiTheme="majorBidi" w:hAnsiTheme="majorBidi" w:hint="cs"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055FF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pacing w:val="-6"/>
          <w:sz w:val="30"/>
          <w:szCs w:val="30"/>
          <w:cs/>
        </w:rPr>
        <w:t>รวมถึง</w:t>
      </w:r>
      <w:r w:rsidR="00F93C28" w:rsidRPr="00055FF8">
        <w:rPr>
          <w:rFonts w:asciiTheme="majorBidi" w:hAnsiTheme="majorBidi"/>
          <w:spacing w:val="-6"/>
          <w:sz w:val="30"/>
          <w:szCs w:val="30"/>
        </w:rPr>
        <w:t xml:space="preserve">     </w:t>
      </w:r>
      <w:r w:rsidRPr="00055FF8">
        <w:rPr>
          <w:rFonts w:asciiTheme="majorBidi" w:hAnsiTheme="majorBidi" w:hint="cs"/>
          <w:spacing w:val="-6"/>
          <w:sz w:val="30"/>
          <w:szCs w:val="30"/>
          <w:cs/>
        </w:rPr>
        <w:t>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055FF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3620958" w14:textId="77777777" w:rsidR="00DD1375" w:rsidRPr="00055FF8" w:rsidRDefault="00DD1375" w:rsidP="00377D8B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  <w:cs/>
        </w:rPr>
        <w:sectPr w:rsidR="00DD1375" w:rsidRPr="00055FF8" w:rsidSect="00695C01"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236"/>
        <w:gridCol w:w="2014"/>
        <w:gridCol w:w="236"/>
        <w:gridCol w:w="2284"/>
        <w:gridCol w:w="236"/>
        <w:gridCol w:w="2284"/>
        <w:gridCol w:w="270"/>
        <w:gridCol w:w="1800"/>
        <w:gridCol w:w="270"/>
        <w:gridCol w:w="1710"/>
      </w:tblGrid>
      <w:tr w:rsidR="00405878" w:rsidRPr="00055FF8" w14:paraId="6951663E" w14:textId="77777777" w:rsidTr="00EE2EFF">
        <w:trPr>
          <w:trHeight w:val="198"/>
          <w:tblHeader/>
        </w:trPr>
        <w:tc>
          <w:tcPr>
            <w:tcW w:w="3510" w:type="dxa"/>
            <w:vAlign w:val="bottom"/>
          </w:tcPr>
          <w:p w14:paraId="612FD2D1" w14:textId="77777777" w:rsidR="00405878" w:rsidRPr="00055FF8" w:rsidRDefault="00405878" w:rsidP="00D3473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2B78A00" w14:textId="77777777" w:rsidR="00405878" w:rsidRPr="00055FF8" w:rsidRDefault="00405878" w:rsidP="00D3473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04" w:type="dxa"/>
            <w:gridSpan w:val="9"/>
            <w:vAlign w:val="bottom"/>
          </w:tcPr>
          <w:p w14:paraId="5635CEF5" w14:textId="54263C00" w:rsidR="00405878" w:rsidRPr="00055FF8" w:rsidRDefault="00405878" w:rsidP="00D3473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BD6D42" w:rsidRPr="00055F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055F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5878" w:rsidRPr="00055FF8" w14:paraId="2089CE62" w14:textId="77777777" w:rsidTr="00EE2EFF">
        <w:trPr>
          <w:trHeight w:val="252"/>
          <w:tblHeader/>
        </w:trPr>
        <w:tc>
          <w:tcPr>
            <w:tcW w:w="3510" w:type="dxa"/>
            <w:vAlign w:val="bottom"/>
          </w:tcPr>
          <w:p w14:paraId="72CC562D" w14:textId="77777777" w:rsidR="00405878" w:rsidRPr="00055FF8" w:rsidRDefault="00405878" w:rsidP="00D3473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412EDA4" w14:textId="77777777" w:rsidR="00405878" w:rsidRPr="00055FF8" w:rsidRDefault="00405878" w:rsidP="00D3473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54" w:type="dxa"/>
            <w:gridSpan w:val="5"/>
            <w:vAlign w:val="bottom"/>
          </w:tcPr>
          <w:p w14:paraId="053378A2" w14:textId="77777777" w:rsidR="00405878" w:rsidRPr="00055FF8" w:rsidRDefault="00405878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2A7A057" w14:textId="77777777" w:rsidR="00405878" w:rsidRPr="00055FF8" w:rsidRDefault="00405878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100" w:right="-86" w:firstLine="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13BEFA02" w14:textId="77777777" w:rsidR="00405878" w:rsidRPr="00055FF8" w:rsidRDefault="00405878" w:rsidP="00D3473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E2EFF" w:rsidRPr="00055FF8" w14:paraId="315DDF55" w14:textId="77777777" w:rsidTr="00EE2EFF">
        <w:trPr>
          <w:trHeight w:val="1215"/>
          <w:tblHeader/>
        </w:trPr>
        <w:tc>
          <w:tcPr>
            <w:tcW w:w="3510" w:type="dxa"/>
            <w:vAlign w:val="bottom"/>
            <w:hideMark/>
          </w:tcPr>
          <w:p w14:paraId="61BF4D28" w14:textId="77777777" w:rsidR="00EE2EFF" w:rsidRPr="00055FF8" w:rsidRDefault="00EE2EFF" w:rsidP="00D3473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2FFE348" w14:textId="77777777" w:rsidR="00EE2EFF" w:rsidRPr="00055FF8" w:rsidRDefault="00EE2EFF" w:rsidP="00D3473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4" w:type="dxa"/>
            <w:vAlign w:val="bottom"/>
            <w:hideMark/>
          </w:tcPr>
          <w:p w14:paraId="2DBEFC47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12E0EF56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A4A81EB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84" w:type="dxa"/>
            <w:vAlign w:val="bottom"/>
          </w:tcPr>
          <w:p w14:paraId="7766FFBE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456E0107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82A3DB0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84" w:type="dxa"/>
            <w:vAlign w:val="bottom"/>
            <w:hideMark/>
          </w:tcPr>
          <w:p w14:paraId="778D6219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5F95F22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100" w:right="-86" w:firstLine="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  <w:hideMark/>
          </w:tcPr>
          <w:p w14:paraId="4AC34D2E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55FF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4174AF88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347EDBBC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55FF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</w:tr>
      <w:tr w:rsidR="00405878" w:rsidRPr="00055FF8" w14:paraId="3C092DDA" w14:textId="77777777" w:rsidTr="00EE2EFF">
        <w:trPr>
          <w:trHeight w:val="297"/>
        </w:trPr>
        <w:tc>
          <w:tcPr>
            <w:tcW w:w="3510" w:type="dxa"/>
            <w:vAlign w:val="bottom"/>
          </w:tcPr>
          <w:p w14:paraId="794D8E8D" w14:textId="77777777" w:rsidR="00405878" w:rsidRPr="00055FF8" w:rsidRDefault="00405878" w:rsidP="00D3473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F62ACC9" w14:textId="77777777" w:rsidR="00405878" w:rsidRPr="00055FF8" w:rsidRDefault="00405878" w:rsidP="00D3473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04" w:type="dxa"/>
            <w:gridSpan w:val="9"/>
            <w:vAlign w:val="bottom"/>
          </w:tcPr>
          <w:p w14:paraId="778B74B5" w14:textId="77777777" w:rsidR="00405878" w:rsidRPr="00055FF8" w:rsidRDefault="00405878" w:rsidP="00D3473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2EFF" w:rsidRPr="00055FF8" w14:paraId="1F6B7F39" w14:textId="77777777" w:rsidTr="00EE2EFF">
        <w:trPr>
          <w:trHeight w:val="297"/>
        </w:trPr>
        <w:tc>
          <w:tcPr>
            <w:tcW w:w="3510" w:type="dxa"/>
            <w:vAlign w:val="bottom"/>
          </w:tcPr>
          <w:p w14:paraId="4730E5D4" w14:textId="6682999E" w:rsidR="00EE2EFF" w:rsidRPr="00055FF8" w:rsidRDefault="00EE2EFF" w:rsidP="00D3473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2567</w:t>
            </w:r>
          </w:p>
        </w:tc>
        <w:tc>
          <w:tcPr>
            <w:tcW w:w="236" w:type="dxa"/>
          </w:tcPr>
          <w:p w14:paraId="39EDC37E" w14:textId="77777777" w:rsidR="00EE2EFF" w:rsidRPr="00055FF8" w:rsidRDefault="00EE2EFF" w:rsidP="00D3473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4" w:type="dxa"/>
            <w:vAlign w:val="bottom"/>
          </w:tcPr>
          <w:p w14:paraId="71718B91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C042EDD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84" w:type="dxa"/>
          </w:tcPr>
          <w:p w14:paraId="3786B16C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5514D9B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84" w:type="dxa"/>
            <w:vAlign w:val="bottom"/>
          </w:tcPr>
          <w:p w14:paraId="5B1B1730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9556B26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100" w:right="-86" w:firstLine="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1CFC5B10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83E2884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23A5102B" w14:textId="77777777" w:rsidR="00EE2EFF" w:rsidRPr="00055FF8" w:rsidRDefault="00EE2EFF" w:rsidP="00D34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E2EFF" w:rsidRPr="00055FF8" w14:paraId="4FF280F9" w14:textId="77777777" w:rsidTr="00EE2EFF">
        <w:trPr>
          <w:trHeight w:val="261"/>
        </w:trPr>
        <w:tc>
          <w:tcPr>
            <w:tcW w:w="3510" w:type="dxa"/>
            <w:hideMark/>
          </w:tcPr>
          <w:p w14:paraId="79FC623B" w14:textId="77777777" w:rsidR="00EE2EFF" w:rsidRPr="00055FF8" w:rsidRDefault="00EE2EFF" w:rsidP="00D3473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25157EF" w14:textId="77777777" w:rsidR="00EE2EFF" w:rsidRPr="00055FF8" w:rsidRDefault="00EE2EFF" w:rsidP="00D3473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</w:tcPr>
          <w:p w14:paraId="65A7583E" w14:textId="77777777" w:rsidR="00EE2EFF" w:rsidRPr="00055FF8" w:rsidRDefault="00EE2EFF" w:rsidP="00D3473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F13C5B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44A5563C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EA1A36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50FC37FF" w14:textId="77777777" w:rsidR="00EE2EFF" w:rsidRPr="00055FF8" w:rsidRDefault="00EE2EFF" w:rsidP="00D34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FD1C2F" w14:textId="77777777" w:rsidR="00EE2EFF" w:rsidRPr="00055FF8" w:rsidRDefault="00EE2EFF" w:rsidP="00D34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72F1C27" w14:textId="77777777" w:rsidR="00EE2EFF" w:rsidRPr="00055FF8" w:rsidRDefault="00EE2EFF" w:rsidP="00D34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57DF5C" w14:textId="77777777" w:rsidR="00EE2EFF" w:rsidRPr="00055FF8" w:rsidRDefault="00EE2EFF" w:rsidP="00D34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7208212" w14:textId="77777777" w:rsidR="00EE2EFF" w:rsidRPr="00055FF8" w:rsidRDefault="00EE2EFF" w:rsidP="00D34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2EFF" w:rsidRPr="00055FF8" w14:paraId="05246A8D" w14:textId="77777777" w:rsidTr="00EE2EFF">
        <w:trPr>
          <w:trHeight w:val="135"/>
        </w:trPr>
        <w:tc>
          <w:tcPr>
            <w:tcW w:w="3510" w:type="dxa"/>
            <w:hideMark/>
          </w:tcPr>
          <w:p w14:paraId="254AA92D" w14:textId="77777777" w:rsidR="00EE2EFF" w:rsidRPr="00055FF8" w:rsidRDefault="00EE2EFF" w:rsidP="00D3473D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236" w:type="dxa"/>
          </w:tcPr>
          <w:p w14:paraId="3C48D939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vAlign w:val="bottom"/>
          </w:tcPr>
          <w:p w14:paraId="51C22A2F" w14:textId="7472765C" w:rsidR="00EE2EFF" w:rsidRPr="00055FF8" w:rsidRDefault="00EE2EFF" w:rsidP="00B628BF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0D93C0C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48E14C36" w14:textId="0076172E" w:rsidR="00EE2EFF" w:rsidRPr="00055FF8" w:rsidRDefault="00EE2EFF" w:rsidP="00B628BF">
            <w:pPr>
              <w:pStyle w:val="acctfourfigures"/>
              <w:tabs>
                <w:tab w:val="clear" w:pos="765"/>
                <w:tab w:val="decimal" w:pos="199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36" w:type="dxa"/>
          </w:tcPr>
          <w:p w14:paraId="063581C5" w14:textId="77777777" w:rsidR="00EE2EFF" w:rsidRPr="00055FF8" w:rsidRDefault="00EE2EFF" w:rsidP="00B628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4DC0275A" w14:textId="4D63EA92" w:rsidR="00EE2EFF" w:rsidRPr="00055FF8" w:rsidRDefault="00EE2EFF" w:rsidP="00B628BF">
            <w:pPr>
              <w:pStyle w:val="acctfourfigures"/>
              <w:tabs>
                <w:tab w:val="clear" w:pos="765"/>
                <w:tab w:val="decimal" w:pos="163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5FB277CB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CAA8741" w14:textId="3A5C4D67" w:rsidR="00EE2EFF" w:rsidRPr="00055FF8" w:rsidRDefault="00EE2EFF" w:rsidP="00EE2EF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1513A0A8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D0710EB" w14:textId="02124DA6" w:rsidR="00EE2EFF" w:rsidRPr="00055FF8" w:rsidRDefault="00EE2EFF" w:rsidP="00C90383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E2EFF" w:rsidRPr="00055FF8" w14:paraId="7CC6CF4F" w14:textId="77777777" w:rsidTr="00EE2EFF">
        <w:trPr>
          <w:trHeight w:val="270"/>
        </w:trPr>
        <w:tc>
          <w:tcPr>
            <w:tcW w:w="3510" w:type="dxa"/>
            <w:hideMark/>
          </w:tcPr>
          <w:p w14:paraId="61185BA4" w14:textId="77777777" w:rsidR="00EE2EFF" w:rsidRPr="00055FF8" w:rsidRDefault="00EE2EFF" w:rsidP="00D3473D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236" w:type="dxa"/>
          </w:tcPr>
          <w:p w14:paraId="7E809A29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vAlign w:val="bottom"/>
          </w:tcPr>
          <w:p w14:paraId="26A71334" w14:textId="66338D9F" w:rsidR="00EE2EFF" w:rsidRPr="00055FF8" w:rsidRDefault="00EE2EFF" w:rsidP="00B628BF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236" w:type="dxa"/>
          </w:tcPr>
          <w:p w14:paraId="7298728D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vAlign w:val="bottom"/>
          </w:tcPr>
          <w:p w14:paraId="5D6F820F" w14:textId="0D2AB8FD" w:rsidR="00EE2EFF" w:rsidRPr="00055FF8" w:rsidRDefault="00EE2EFF" w:rsidP="00B628BF">
            <w:pPr>
              <w:pStyle w:val="acctfourfigures"/>
              <w:tabs>
                <w:tab w:val="clear" w:pos="765"/>
                <w:tab w:val="decimal" w:pos="199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DD5696" w14:textId="77777777" w:rsidR="00EE2EFF" w:rsidRPr="00055FF8" w:rsidRDefault="00EE2EFF" w:rsidP="00B628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vAlign w:val="bottom"/>
          </w:tcPr>
          <w:p w14:paraId="5B4F89DD" w14:textId="3B07679A" w:rsidR="00EE2EFF" w:rsidRPr="00055FF8" w:rsidRDefault="00EE2EFF" w:rsidP="00B628BF">
            <w:pPr>
              <w:pStyle w:val="acctfourfigures"/>
              <w:tabs>
                <w:tab w:val="clear" w:pos="765"/>
                <w:tab w:val="decimal" w:pos="163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270" w:type="dxa"/>
            <w:vAlign w:val="bottom"/>
          </w:tcPr>
          <w:p w14:paraId="1568C72B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FAD74F7" w14:textId="24222C14" w:rsidR="00EE2EFF" w:rsidRPr="00055FF8" w:rsidRDefault="00EE2EFF" w:rsidP="00EE2EF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6D1858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04BE879" w14:textId="4E01CCB6" w:rsidR="00EE2EFF" w:rsidRPr="00055FF8" w:rsidRDefault="00EE2EFF" w:rsidP="00C90383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</w:t>
            </w:r>
          </w:p>
        </w:tc>
      </w:tr>
      <w:tr w:rsidR="00EE2EFF" w:rsidRPr="00055FF8" w14:paraId="7F80AB28" w14:textId="77777777" w:rsidTr="00EE2EFF">
        <w:trPr>
          <w:trHeight w:val="261"/>
        </w:trPr>
        <w:tc>
          <w:tcPr>
            <w:tcW w:w="3510" w:type="dxa"/>
            <w:hideMark/>
          </w:tcPr>
          <w:p w14:paraId="1598A5A6" w14:textId="77777777" w:rsidR="00EE2EFF" w:rsidRPr="00055FF8" w:rsidRDefault="00EE2EFF" w:rsidP="00D3473D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36" w:type="dxa"/>
          </w:tcPr>
          <w:p w14:paraId="1C179F15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3EB0EF" w14:textId="62CD03AC" w:rsidR="00EE2EFF" w:rsidRPr="00055FF8" w:rsidRDefault="00EE2EFF" w:rsidP="00B628BF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126</w:t>
            </w:r>
          </w:p>
        </w:tc>
        <w:tc>
          <w:tcPr>
            <w:tcW w:w="236" w:type="dxa"/>
          </w:tcPr>
          <w:p w14:paraId="6D16A587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single" w:sz="4" w:space="0" w:color="auto"/>
              <w:bottom w:val="double" w:sz="4" w:space="0" w:color="auto"/>
            </w:tcBorders>
          </w:tcPr>
          <w:p w14:paraId="18D90AAE" w14:textId="261E406F" w:rsidR="00EE2EFF" w:rsidRPr="00055FF8" w:rsidRDefault="00EE2EFF" w:rsidP="00B628BF">
            <w:pPr>
              <w:pStyle w:val="acctfourfigures"/>
              <w:tabs>
                <w:tab w:val="clear" w:pos="765"/>
                <w:tab w:val="decimal" w:pos="1998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3,824</w:t>
            </w:r>
          </w:p>
        </w:tc>
        <w:tc>
          <w:tcPr>
            <w:tcW w:w="236" w:type="dxa"/>
          </w:tcPr>
          <w:p w14:paraId="597B7892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D5E31" w14:textId="719AB2B8" w:rsidR="00EE2EFF" w:rsidRPr="00055FF8" w:rsidRDefault="00EE2EFF" w:rsidP="00772262">
            <w:pPr>
              <w:pStyle w:val="acctfourfigures"/>
              <w:tabs>
                <w:tab w:val="clear" w:pos="765"/>
                <w:tab w:val="decimal" w:pos="163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3,950</w:t>
            </w:r>
          </w:p>
        </w:tc>
        <w:tc>
          <w:tcPr>
            <w:tcW w:w="270" w:type="dxa"/>
            <w:vAlign w:val="bottom"/>
          </w:tcPr>
          <w:p w14:paraId="11A35FE3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3A23219" w14:textId="77777777" w:rsidR="00EE2EFF" w:rsidRPr="00055FF8" w:rsidRDefault="00EE2EFF" w:rsidP="00B628BF">
            <w:pPr>
              <w:pStyle w:val="acctfourfigures"/>
              <w:tabs>
                <w:tab w:val="clear" w:pos="765"/>
                <w:tab w:val="decimal" w:pos="163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68D07C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012F200" w14:textId="77777777" w:rsidR="00EE2EFF" w:rsidRPr="00055FF8" w:rsidRDefault="00EE2EFF" w:rsidP="00C90383">
            <w:pPr>
              <w:pStyle w:val="acctfourfigures"/>
              <w:tabs>
                <w:tab w:val="clear" w:pos="765"/>
                <w:tab w:val="decimal" w:pos="64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E2EFF" w:rsidRPr="00055FF8" w14:paraId="4FF7E7AE" w14:textId="77777777" w:rsidTr="00EE2EFF">
        <w:trPr>
          <w:trHeight w:val="261"/>
        </w:trPr>
        <w:tc>
          <w:tcPr>
            <w:tcW w:w="3510" w:type="dxa"/>
          </w:tcPr>
          <w:p w14:paraId="0633078F" w14:textId="77777777" w:rsidR="00EE2EFF" w:rsidRPr="00055FF8" w:rsidRDefault="00EE2EFF" w:rsidP="00D3473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EB5AD52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4AC721B8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4655E4B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4" w:type="dxa"/>
          </w:tcPr>
          <w:p w14:paraId="4FDF43E7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33CDAE5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10A66533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851F7B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015963D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73172DC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5F102D73" w14:textId="77777777" w:rsidR="00EE2EFF" w:rsidRPr="00055FF8" w:rsidRDefault="00EE2EFF" w:rsidP="00C9038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0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E2EFF" w:rsidRPr="00055FF8" w14:paraId="5159D9B6" w14:textId="77777777" w:rsidTr="00EE2EFF">
        <w:trPr>
          <w:trHeight w:val="261"/>
        </w:trPr>
        <w:tc>
          <w:tcPr>
            <w:tcW w:w="3510" w:type="dxa"/>
          </w:tcPr>
          <w:p w14:paraId="0174EF56" w14:textId="64AB6721" w:rsidR="00EE2EFF" w:rsidRPr="00055FF8" w:rsidRDefault="00EE2EFF" w:rsidP="00706E1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7E0E733B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0B679919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068FA13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4" w:type="dxa"/>
          </w:tcPr>
          <w:p w14:paraId="764E61E6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80E9AD5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2356B4F9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06974E5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8B6571F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39299D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59FE2E7F" w14:textId="77777777" w:rsidR="00EE2EFF" w:rsidRPr="00055FF8" w:rsidRDefault="00EE2EFF" w:rsidP="00C9038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0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E2EFF" w:rsidRPr="00055FF8" w14:paraId="44F7B7CE" w14:textId="77777777" w:rsidTr="00EE2EFF">
        <w:trPr>
          <w:trHeight w:val="261"/>
        </w:trPr>
        <w:tc>
          <w:tcPr>
            <w:tcW w:w="3510" w:type="dxa"/>
          </w:tcPr>
          <w:p w14:paraId="5C37ED8F" w14:textId="033752CD" w:rsidR="00EE2EFF" w:rsidRPr="00055FF8" w:rsidRDefault="006B36C7" w:rsidP="00706E1B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8A16A01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1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6C8727" w14:textId="6E12C170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(3,715)</w:t>
            </w:r>
          </w:p>
        </w:tc>
        <w:tc>
          <w:tcPr>
            <w:tcW w:w="236" w:type="dxa"/>
          </w:tcPr>
          <w:p w14:paraId="45898E07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bottom w:val="double" w:sz="4" w:space="0" w:color="auto"/>
            </w:tcBorders>
          </w:tcPr>
          <w:p w14:paraId="491A787C" w14:textId="56C73939" w:rsidR="00EE2EFF" w:rsidRPr="00055FF8" w:rsidRDefault="00EE2EFF" w:rsidP="00966AC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8D1400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450D82" w14:textId="33EB2DA1" w:rsidR="00EE2EFF" w:rsidRPr="00055FF8" w:rsidRDefault="00EE2EFF" w:rsidP="007E45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4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(3,715)</w:t>
            </w:r>
          </w:p>
        </w:tc>
        <w:tc>
          <w:tcPr>
            <w:tcW w:w="270" w:type="dxa"/>
            <w:vAlign w:val="bottom"/>
          </w:tcPr>
          <w:p w14:paraId="6623EEF8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B938985" w14:textId="36F07A52" w:rsidR="00EE2EFF" w:rsidRPr="00055FF8" w:rsidRDefault="00EE2EFF" w:rsidP="00C90383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0F7C99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B2BC5CA" w14:textId="4291666B" w:rsidR="00EE2EFF" w:rsidRPr="00055FF8" w:rsidRDefault="00EE2EFF" w:rsidP="00C90383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(3,715)</w:t>
            </w:r>
          </w:p>
        </w:tc>
      </w:tr>
      <w:tr w:rsidR="00EE2EFF" w:rsidRPr="00055FF8" w14:paraId="6B623133" w14:textId="77777777" w:rsidTr="00EE2EFF">
        <w:trPr>
          <w:trHeight w:val="261"/>
        </w:trPr>
        <w:tc>
          <w:tcPr>
            <w:tcW w:w="3510" w:type="dxa"/>
          </w:tcPr>
          <w:p w14:paraId="59D850A5" w14:textId="77777777" w:rsidR="00EE2EFF" w:rsidRPr="00055FF8" w:rsidRDefault="00EE2EFF" w:rsidP="00706E1B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A9AA4AE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AC7FC6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9AEC397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4" w:type="dxa"/>
            <w:tcBorders>
              <w:top w:val="double" w:sz="4" w:space="0" w:color="auto"/>
            </w:tcBorders>
          </w:tcPr>
          <w:p w14:paraId="70927103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D067547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CE01EE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92CD8D5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8874741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C58DAF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4DD96331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E2EFF" w:rsidRPr="00055FF8" w14:paraId="16FF2604" w14:textId="77777777" w:rsidTr="00EE2EFF">
        <w:trPr>
          <w:trHeight w:val="261"/>
        </w:trPr>
        <w:tc>
          <w:tcPr>
            <w:tcW w:w="3510" w:type="dxa"/>
          </w:tcPr>
          <w:p w14:paraId="297D6A15" w14:textId="77777777" w:rsidR="00EE2EFF" w:rsidRPr="00055FF8" w:rsidRDefault="00EE2EFF" w:rsidP="00D3473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B5B68E4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0CD3D4B0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931FF5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683DC06F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40C58A3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08B137CA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B5FA4E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D50457A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860334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F35D056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2EFF" w:rsidRPr="00055FF8" w14:paraId="5A30DAEC" w14:textId="77777777" w:rsidTr="00EE2EFF">
        <w:trPr>
          <w:trHeight w:val="261"/>
        </w:trPr>
        <w:tc>
          <w:tcPr>
            <w:tcW w:w="3510" w:type="dxa"/>
          </w:tcPr>
          <w:p w14:paraId="0F31EC94" w14:textId="77777777" w:rsidR="00EE2EFF" w:rsidRPr="00055FF8" w:rsidRDefault="00EE2EFF" w:rsidP="00D3473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94D9CCC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0184E5FA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774D35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15D9DC99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1F09F90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67264A2D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F88BA5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41216FA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084D16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A821DC8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2EFF" w:rsidRPr="00055FF8" w14:paraId="33043E97" w14:textId="77777777" w:rsidTr="00EE2EFF">
        <w:trPr>
          <w:trHeight w:val="261"/>
        </w:trPr>
        <w:tc>
          <w:tcPr>
            <w:tcW w:w="3510" w:type="dxa"/>
          </w:tcPr>
          <w:p w14:paraId="096C0FC3" w14:textId="77777777" w:rsidR="00EE2EFF" w:rsidRPr="00055FF8" w:rsidRDefault="00EE2EFF" w:rsidP="00D3473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1A57439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13687405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3797F8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54CDC8C1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59B6EC6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66F599E3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1D9252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4835378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25E9D9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2892012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2EFF" w:rsidRPr="00055FF8" w14:paraId="2A8A29B2" w14:textId="77777777" w:rsidTr="00EE2EFF">
        <w:trPr>
          <w:trHeight w:val="261"/>
        </w:trPr>
        <w:tc>
          <w:tcPr>
            <w:tcW w:w="3510" w:type="dxa"/>
          </w:tcPr>
          <w:p w14:paraId="59100276" w14:textId="77777777" w:rsidR="00EE2EFF" w:rsidRPr="00055FF8" w:rsidRDefault="00EE2EFF" w:rsidP="00D3473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3B3C09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397B16F0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2BBDB8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231A0F17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9C1B7A1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57AE5FE6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A1CE2C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56F6318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D398C40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3C648E5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2EFF" w:rsidRPr="00055FF8" w14:paraId="13C640C4" w14:textId="77777777" w:rsidTr="00EE2EFF">
        <w:trPr>
          <w:trHeight w:val="261"/>
        </w:trPr>
        <w:tc>
          <w:tcPr>
            <w:tcW w:w="3510" w:type="dxa"/>
          </w:tcPr>
          <w:p w14:paraId="292D1276" w14:textId="77777777" w:rsidR="00EE2EFF" w:rsidRPr="00055FF8" w:rsidRDefault="00EE2EFF" w:rsidP="00D3473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129F928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02484788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ECD146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7D252BFE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6159DA5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564D8BD8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FAD38D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C92D29D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A6BDC1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2CA8488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36C7" w:rsidRPr="00055FF8" w14:paraId="0C4E4612" w14:textId="77777777" w:rsidTr="00EE2EFF">
        <w:trPr>
          <w:trHeight w:val="261"/>
        </w:trPr>
        <w:tc>
          <w:tcPr>
            <w:tcW w:w="3510" w:type="dxa"/>
          </w:tcPr>
          <w:p w14:paraId="4E76C0B7" w14:textId="77777777" w:rsidR="006B36C7" w:rsidRPr="00055FF8" w:rsidRDefault="006B36C7" w:rsidP="00D3473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CCC0BDD" w14:textId="77777777" w:rsidR="006B36C7" w:rsidRPr="00055FF8" w:rsidRDefault="006B36C7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7AEFFFE3" w14:textId="77777777" w:rsidR="006B36C7" w:rsidRPr="00055FF8" w:rsidRDefault="006B36C7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38A92A" w14:textId="77777777" w:rsidR="006B36C7" w:rsidRPr="00055FF8" w:rsidRDefault="006B36C7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6CBE9A47" w14:textId="77777777" w:rsidR="006B36C7" w:rsidRPr="00055FF8" w:rsidRDefault="006B36C7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73196D1" w14:textId="77777777" w:rsidR="006B36C7" w:rsidRPr="00055FF8" w:rsidRDefault="006B36C7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7473C808" w14:textId="77777777" w:rsidR="006B36C7" w:rsidRPr="00055FF8" w:rsidRDefault="006B36C7" w:rsidP="00D3473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CDE1A1" w14:textId="77777777" w:rsidR="006B36C7" w:rsidRPr="00055FF8" w:rsidRDefault="006B36C7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D55A7BE" w14:textId="77777777" w:rsidR="006B36C7" w:rsidRPr="00055FF8" w:rsidRDefault="006B36C7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10FE16" w14:textId="77777777" w:rsidR="006B36C7" w:rsidRPr="00055FF8" w:rsidRDefault="006B36C7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8F07893" w14:textId="77777777" w:rsidR="006B36C7" w:rsidRPr="00055FF8" w:rsidRDefault="006B36C7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51F6" w:rsidRPr="00055FF8" w14:paraId="5BFAA4B6" w14:textId="77777777" w:rsidTr="00747147">
        <w:trPr>
          <w:trHeight w:val="261"/>
        </w:trPr>
        <w:tc>
          <w:tcPr>
            <w:tcW w:w="3510" w:type="dxa"/>
          </w:tcPr>
          <w:p w14:paraId="2748E33C" w14:textId="77777777" w:rsidR="00C551F6" w:rsidRPr="00055FF8" w:rsidRDefault="00C551F6" w:rsidP="00D3473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2422A4C" w14:textId="77777777" w:rsidR="00C551F6" w:rsidRPr="00055FF8" w:rsidRDefault="00C551F6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4" w:type="dxa"/>
            <w:gridSpan w:val="9"/>
            <w:tcBorders>
              <w:left w:val="nil"/>
            </w:tcBorders>
            <w:vAlign w:val="bottom"/>
          </w:tcPr>
          <w:p w14:paraId="4E061FB1" w14:textId="5641FA14" w:rsidR="00C551F6" w:rsidRPr="00055FF8" w:rsidRDefault="00C551F6" w:rsidP="00C551F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2EFF" w:rsidRPr="00055FF8" w14:paraId="3612D7DC" w14:textId="77777777" w:rsidTr="00EE2EFF">
        <w:trPr>
          <w:trHeight w:val="261"/>
        </w:trPr>
        <w:tc>
          <w:tcPr>
            <w:tcW w:w="3510" w:type="dxa"/>
          </w:tcPr>
          <w:p w14:paraId="747FDE6A" w14:textId="75175CF9" w:rsidR="00EE2EFF" w:rsidRPr="00055FF8" w:rsidRDefault="00EE2EFF" w:rsidP="00D3473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8849166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40CAF0DD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871CF6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0E6ED892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D770C4A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6B1F5603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3396D8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22EA9B8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31DC19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AD58646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2EFF" w:rsidRPr="00055FF8" w14:paraId="21796576" w14:textId="77777777" w:rsidTr="00EE2EFF">
        <w:trPr>
          <w:trHeight w:val="261"/>
        </w:trPr>
        <w:tc>
          <w:tcPr>
            <w:tcW w:w="3510" w:type="dxa"/>
          </w:tcPr>
          <w:p w14:paraId="0BEFEC04" w14:textId="77777777" w:rsidR="00EE2EFF" w:rsidRPr="00055FF8" w:rsidRDefault="00EE2EFF" w:rsidP="00D3473D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E3E07CF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7CBE4612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931162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670EA55B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7EA7C36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</w:tcPr>
          <w:p w14:paraId="39ABE987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2AA594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61EE7D2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B040F3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6B88610" w14:textId="77777777" w:rsidR="00EE2EFF" w:rsidRPr="00055FF8" w:rsidRDefault="00EE2EFF" w:rsidP="00D347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2EFF" w:rsidRPr="00055FF8" w14:paraId="2A17BB0E" w14:textId="77777777" w:rsidTr="00EE2EFF">
        <w:trPr>
          <w:trHeight w:val="261"/>
        </w:trPr>
        <w:tc>
          <w:tcPr>
            <w:tcW w:w="3510" w:type="dxa"/>
          </w:tcPr>
          <w:p w14:paraId="49361CC9" w14:textId="77777777" w:rsidR="00EE2EFF" w:rsidRPr="00055FF8" w:rsidRDefault="00EE2EFF" w:rsidP="008A6A21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236" w:type="dxa"/>
          </w:tcPr>
          <w:p w14:paraId="3BFB1859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2AE1D331" w14:textId="61122396" w:rsidR="00EE2EFF" w:rsidRPr="00055FF8" w:rsidRDefault="00EE2EFF" w:rsidP="00A60BB1">
            <w:pPr>
              <w:pStyle w:val="acctfourfigures"/>
              <w:tabs>
                <w:tab w:val="clear" w:pos="765"/>
                <w:tab w:val="decimal" w:pos="17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46FD5DE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416C8209" w14:textId="706CABAA" w:rsidR="00EE2EFF" w:rsidRPr="00055FF8" w:rsidRDefault="00EE2EFF" w:rsidP="008A6A21">
            <w:pPr>
              <w:pStyle w:val="acctfourfigures"/>
              <w:tabs>
                <w:tab w:val="clear" w:pos="765"/>
                <w:tab w:val="decimal" w:pos="1999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36" w:type="dxa"/>
          </w:tcPr>
          <w:p w14:paraId="7AC56BAF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02C0FF4E" w14:textId="41CCF176" w:rsidR="00EE2EFF" w:rsidRPr="00055FF8" w:rsidRDefault="00EE2EFF" w:rsidP="008A6A21">
            <w:pPr>
              <w:pStyle w:val="acctfourfigures"/>
              <w:tabs>
                <w:tab w:val="clear" w:pos="765"/>
                <w:tab w:val="decimal" w:pos="1669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410F0803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8B3292A" w14:textId="42E9C213" w:rsidR="00EE2EFF" w:rsidRPr="00055FF8" w:rsidRDefault="00EE2EFF" w:rsidP="00C90383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3,824</w:t>
            </w:r>
          </w:p>
        </w:tc>
        <w:tc>
          <w:tcPr>
            <w:tcW w:w="270" w:type="dxa"/>
            <w:vAlign w:val="bottom"/>
          </w:tcPr>
          <w:p w14:paraId="0C3F2B72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E725934" w14:textId="1FFB0779" w:rsidR="00EE2EFF" w:rsidRPr="00055FF8" w:rsidRDefault="00EE2EFF" w:rsidP="00C90383">
            <w:pPr>
              <w:pStyle w:val="acctfourfigures"/>
              <w:tabs>
                <w:tab w:val="clear" w:pos="765"/>
                <w:tab w:val="decimal" w:pos="1990"/>
              </w:tabs>
              <w:spacing w:line="240" w:lineRule="atLeast"/>
              <w:ind w:left="-43" w:right="4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E2EFF" w:rsidRPr="00055FF8" w14:paraId="50D2421A" w14:textId="77777777" w:rsidTr="00EE2EFF">
        <w:trPr>
          <w:trHeight w:val="261"/>
        </w:trPr>
        <w:tc>
          <w:tcPr>
            <w:tcW w:w="3510" w:type="dxa"/>
          </w:tcPr>
          <w:p w14:paraId="6B6FCB4B" w14:textId="77777777" w:rsidR="00EE2EFF" w:rsidRPr="00055FF8" w:rsidRDefault="00EE2EFF" w:rsidP="008A6A21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236" w:type="dxa"/>
          </w:tcPr>
          <w:p w14:paraId="3AD6F9D4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3AFDF9" w14:textId="3B601735" w:rsidR="00EE2EFF" w:rsidRPr="00055FF8" w:rsidRDefault="00EE2EFF" w:rsidP="008A6A21">
            <w:pPr>
              <w:pStyle w:val="acctfourfigures"/>
              <w:tabs>
                <w:tab w:val="clear" w:pos="765"/>
                <w:tab w:val="decimal" w:pos="172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36" w:type="dxa"/>
          </w:tcPr>
          <w:p w14:paraId="462E2FFE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bottom w:val="single" w:sz="4" w:space="0" w:color="auto"/>
            </w:tcBorders>
            <w:vAlign w:val="bottom"/>
          </w:tcPr>
          <w:p w14:paraId="74F40ABF" w14:textId="3E500DDC" w:rsidR="00EE2EFF" w:rsidRPr="00055FF8" w:rsidRDefault="00EE2EFF" w:rsidP="00A60BB1">
            <w:pPr>
              <w:pStyle w:val="acctfourfigures"/>
              <w:tabs>
                <w:tab w:val="clear" w:pos="765"/>
                <w:tab w:val="decimal" w:pos="199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4D3BAB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F6F9BF" w14:textId="003FB86A" w:rsidR="00EE2EFF" w:rsidRPr="00055FF8" w:rsidRDefault="00EE2EFF" w:rsidP="008A6A21">
            <w:pPr>
              <w:pStyle w:val="acctfourfigures"/>
              <w:tabs>
                <w:tab w:val="clear" w:pos="765"/>
                <w:tab w:val="decimal" w:pos="1669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70" w:type="dxa"/>
            <w:vAlign w:val="bottom"/>
          </w:tcPr>
          <w:p w14:paraId="0FD7DA13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6D5BB87" w14:textId="36D476C2" w:rsidR="00EE2EFF" w:rsidRPr="00055FF8" w:rsidRDefault="00EE2EFF" w:rsidP="00C90383">
            <w:pPr>
              <w:pStyle w:val="acctfourfigures"/>
              <w:tabs>
                <w:tab w:val="clear" w:pos="765"/>
                <w:tab w:val="decimal" w:pos="1990"/>
              </w:tabs>
              <w:spacing w:line="240" w:lineRule="atLeast"/>
              <w:ind w:left="-43" w:right="52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8825D3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21FEC30" w14:textId="21257B50" w:rsidR="00EE2EFF" w:rsidRPr="00055FF8" w:rsidRDefault="00EE2EFF" w:rsidP="00C90383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</w:p>
        </w:tc>
      </w:tr>
      <w:tr w:rsidR="00EE2EFF" w:rsidRPr="00055FF8" w14:paraId="25F31EB7" w14:textId="77777777" w:rsidTr="00EE2EFF">
        <w:trPr>
          <w:trHeight w:val="261"/>
        </w:trPr>
        <w:tc>
          <w:tcPr>
            <w:tcW w:w="3510" w:type="dxa"/>
          </w:tcPr>
          <w:p w14:paraId="3BDFE345" w14:textId="77777777" w:rsidR="00EE2EFF" w:rsidRPr="00055FF8" w:rsidRDefault="00EE2EFF" w:rsidP="008A6A21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36" w:type="dxa"/>
          </w:tcPr>
          <w:p w14:paraId="171EA848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2AA04F" w14:textId="158B9031" w:rsidR="00EE2EFF" w:rsidRPr="00055FF8" w:rsidRDefault="00EE2EFF" w:rsidP="008A6A21">
            <w:pPr>
              <w:pStyle w:val="acctfourfigures"/>
              <w:tabs>
                <w:tab w:val="clear" w:pos="765"/>
                <w:tab w:val="decimal" w:pos="172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124</w:t>
            </w:r>
          </w:p>
        </w:tc>
        <w:tc>
          <w:tcPr>
            <w:tcW w:w="236" w:type="dxa"/>
          </w:tcPr>
          <w:p w14:paraId="1454BB7D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single" w:sz="4" w:space="0" w:color="auto"/>
              <w:bottom w:val="double" w:sz="4" w:space="0" w:color="auto"/>
            </w:tcBorders>
          </w:tcPr>
          <w:p w14:paraId="11A95426" w14:textId="51D6A295" w:rsidR="00EE2EFF" w:rsidRPr="00055FF8" w:rsidRDefault="00EE2EFF" w:rsidP="008A6A21">
            <w:pPr>
              <w:pStyle w:val="acctfourfigures"/>
              <w:tabs>
                <w:tab w:val="clear" w:pos="765"/>
                <w:tab w:val="decimal" w:pos="1999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3,824</w:t>
            </w:r>
          </w:p>
        </w:tc>
        <w:tc>
          <w:tcPr>
            <w:tcW w:w="236" w:type="dxa"/>
          </w:tcPr>
          <w:p w14:paraId="280DEFF3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BB1552" w14:textId="43E0911D" w:rsidR="00EE2EFF" w:rsidRPr="00055FF8" w:rsidRDefault="00EE2EFF" w:rsidP="008A6A21">
            <w:pPr>
              <w:pStyle w:val="acctfourfigures"/>
              <w:tabs>
                <w:tab w:val="clear" w:pos="765"/>
                <w:tab w:val="decimal" w:pos="1669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3,948</w:t>
            </w:r>
          </w:p>
        </w:tc>
        <w:tc>
          <w:tcPr>
            <w:tcW w:w="270" w:type="dxa"/>
            <w:vAlign w:val="bottom"/>
          </w:tcPr>
          <w:p w14:paraId="592DAEAC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892EC0D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7769A52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C0B0F56" w14:textId="77777777" w:rsidR="00EE2EFF" w:rsidRPr="00055FF8" w:rsidRDefault="00EE2EFF" w:rsidP="00C90383">
            <w:pPr>
              <w:pStyle w:val="acctfourfigures"/>
              <w:tabs>
                <w:tab w:val="clear" w:pos="765"/>
                <w:tab w:val="decimal" w:pos="64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E2EFF" w:rsidRPr="00055FF8" w14:paraId="166AE314" w14:textId="77777777" w:rsidTr="00EE2EFF">
        <w:trPr>
          <w:trHeight w:val="261"/>
        </w:trPr>
        <w:tc>
          <w:tcPr>
            <w:tcW w:w="3510" w:type="dxa"/>
          </w:tcPr>
          <w:p w14:paraId="7AD73B7E" w14:textId="77777777" w:rsidR="00EE2EFF" w:rsidRPr="00055FF8" w:rsidRDefault="00EE2EFF" w:rsidP="008A6A21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2E125D31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8DE391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172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B5FDF16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double" w:sz="4" w:space="0" w:color="auto"/>
            </w:tcBorders>
          </w:tcPr>
          <w:p w14:paraId="77FE0550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1999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71EC259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12CCF1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1669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4CEFA6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09292B1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2124C8B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30F4BD5" w14:textId="77777777" w:rsidR="00EE2EFF" w:rsidRPr="00055FF8" w:rsidRDefault="00EE2EFF" w:rsidP="00C90383">
            <w:pPr>
              <w:pStyle w:val="acctfourfigures"/>
              <w:tabs>
                <w:tab w:val="clear" w:pos="765"/>
                <w:tab w:val="decimal" w:pos="64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E2EFF" w:rsidRPr="00055FF8" w14:paraId="6A03F8AC" w14:textId="77777777" w:rsidTr="00EE2EFF">
        <w:trPr>
          <w:trHeight w:val="261"/>
        </w:trPr>
        <w:tc>
          <w:tcPr>
            <w:tcW w:w="3510" w:type="dxa"/>
          </w:tcPr>
          <w:p w14:paraId="29E1C687" w14:textId="344C4869" w:rsidR="00EE2EFF" w:rsidRPr="00055FF8" w:rsidRDefault="00EE2EFF" w:rsidP="008A6A21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55F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5589E356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25E34039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172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A23865A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14:paraId="5FE5F4A6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1999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3E768DD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right w:val="nil"/>
            </w:tcBorders>
            <w:vAlign w:val="bottom"/>
          </w:tcPr>
          <w:p w14:paraId="2FAE909F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1669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EEEF4A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75EC752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A115BAB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6F6A8E2" w14:textId="77777777" w:rsidR="00EE2EFF" w:rsidRPr="00055FF8" w:rsidRDefault="00EE2EFF" w:rsidP="00C90383">
            <w:pPr>
              <w:pStyle w:val="acctfourfigures"/>
              <w:tabs>
                <w:tab w:val="clear" w:pos="765"/>
                <w:tab w:val="decimal" w:pos="64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E2EFF" w:rsidRPr="00055FF8" w14:paraId="6CFAF26E" w14:textId="77777777" w:rsidTr="00EE2EFF">
        <w:trPr>
          <w:trHeight w:val="261"/>
        </w:trPr>
        <w:tc>
          <w:tcPr>
            <w:tcW w:w="3510" w:type="dxa"/>
          </w:tcPr>
          <w:p w14:paraId="102AAFEE" w14:textId="5DF7E703" w:rsidR="00EE2EFF" w:rsidRPr="00055FF8" w:rsidRDefault="006B36C7" w:rsidP="008A6A21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55FF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0AC0790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AB11CD" w14:textId="40BE1339" w:rsidR="00EE2EFF" w:rsidRPr="00055FF8" w:rsidRDefault="00EE2EFF" w:rsidP="008A6A21">
            <w:pPr>
              <w:pStyle w:val="acctfourfigures"/>
              <w:tabs>
                <w:tab w:val="clear" w:pos="765"/>
                <w:tab w:val="decimal" w:pos="172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(1,069)</w:t>
            </w:r>
          </w:p>
        </w:tc>
        <w:tc>
          <w:tcPr>
            <w:tcW w:w="236" w:type="dxa"/>
          </w:tcPr>
          <w:p w14:paraId="27D6D44B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bottom w:val="double" w:sz="4" w:space="0" w:color="auto"/>
            </w:tcBorders>
          </w:tcPr>
          <w:p w14:paraId="779B0D98" w14:textId="74E08D15" w:rsidR="00EE2EFF" w:rsidRPr="00055FF8" w:rsidRDefault="00EE2EFF" w:rsidP="00A60BB1">
            <w:pPr>
              <w:pStyle w:val="acctfourfigures"/>
              <w:tabs>
                <w:tab w:val="clear" w:pos="765"/>
                <w:tab w:val="decimal" w:pos="199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6583F2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839AFA" w14:textId="10C852FB" w:rsidR="00EE2EFF" w:rsidRPr="00055FF8" w:rsidRDefault="00EE2EFF" w:rsidP="008A6A21">
            <w:pPr>
              <w:pStyle w:val="acctfourfigures"/>
              <w:tabs>
                <w:tab w:val="clear" w:pos="765"/>
                <w:tab w:val="decimal" w:pos="1669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(1,069)</w:t>
            </w:r>
          </w:p>
        </w:tc>
        <w:tc>
          <w:tcPr>
            <w:tcW w:w="270" w:type="dxa"/>
            <w:vAlign w:val="bottom"/>
          </w:tcPr>
          <w:p w14:paraId="62DD4E45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F10AB05" w14:textId="6CD3EDA3" w:rsidR="00EE2EFF" w:rsidRPr="00055FF8" w:rsidRDefault="00C90383" w:rsidP="00C90383">
            <w:pPr>
              <w:pStyle w:val="acctfourfigures"/>
              <w:tabs>
                <w:tab w:val="clear" w:pos="765"/>
                <w:tab w:val="decimal" w:pos="1990"/>
              </w:tabs>
              <w:spacing w:line="240" w:lineRule="atLeast"/>
              <w:ind w:left="-43" w:right="52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7DC59F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D132054" w14:textId="1332300E" w:rsidR="00EE2EFF" w:rsidRPr="00055FF8" w:rsidRDefault="00EE2EFF" w:rsidP="00C90383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(1,069)</w:t>
            </w:r>
          </w:p>
        </w:tc>
      </w:tr>
      <w:tr w:rsidR="00EE2EFF" w:rsidRPr="00055FF8" w14:paraId="3BB9A677" w14:textId="77777777" w:rsidTr="00EE2EFF">
        <w:trPr>
          <w:trHeight w:val="261"/>
        </w:trPr>
        <w:tc>
          <w:tcPr>
            <w:tcW w:w="3510" w:type="dxa"/>
          </w:tcPr>
          <w:p w14:paraId="3FF380C0" w14:textId="77777777" w:rsidR="00EE2EFF" w:rsidRPr="00055FF8" w:rsidRDefault="00EE2EFF" w:rsidP="008A6A21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B9F0CA1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B47640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172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9292F2B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double" w:sz="4" w:space="0" w:color="auto"/>
            </w:tcBorders>
          </w:tcPr>
          <w:p w14:paraId="6C036E1E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1999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A46B82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BD48BE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1669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9C9E28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B6C2532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EDBBFA4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F53AD33" w14:textId="77777777" w:rsidR="00EE2EFF" w:rsidRPr="00055FF8" w:rsidRDefault="00EE2EFF" w:rsidP="008A6A2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52838175" w14:textId="77777777" w:rsidR="00DD1375" w:rsidRPr="00055FF8" w:rsidRDefault="00DD1375" w:rsidP="0083265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sectPr w:rsidR="00DD1375" w:rsidRPr="00055FF8" w:rsidSect="00B31167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C9BAE40" w14:textId="76B14695" w:rsidR="00372499" w:rsidRPr="00055FF8" w:rsidRDefault="00372499" w:rsidP="0037249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55FF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9EDCC73" w14:textId="77777777" w:rsidR="00372499" w:rsidRPr="00055FF8" w:rsidRDefault="00372499" w:rsidP="0037249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3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236"/>
        <w:gridCol w:w="5765"/>
      </w:tblGrid>
      <w:tr w:rsidR="00372499" w:rsidRPr="00055FF8" w14:paraId="2E2AF782" w14:textId="77777777" w:rsidTr="00130C3A">
        <w:trPr>
          <w:tblHeader/>
        </w:trPr>
        <w:tc>
          <w:tcPr>
            <w:tcW w:w="3330" w:type="dxa"/>
          </w:tcPr>
          <w:p w14:paraId="698D489B" w14:textId="77777777" w:rsidR="00372499" w:rsidRPr="00055FF8" w:rsidRDefault="00372499" w:rsidP="009D664F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C275DDD" w14:textId="77777777" w:rsidR="00372499" w:rsidRPr="00055FF8" w:rsidRDefault="00372499" w:rsidP="001F7D1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65" w:type="dxa"/>
          </w:tcPr>
          <w:p w14:paraId="3D48D548" w14:textId="77777777" w:rsidR="00372499" w:rsidRPr="00055FF8" w:rsidRDefault="00372499" w:rsidP="009D664F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72499" w:rsidRPr="00055FF8" w14:paraId="1C3530D7" w14:textId="77777777" w:rsidTr="00130C3A">
        <w:tc>
          <w:tcPr>
            <w:tcW w:w="3330" w:type="dxa"/>
          </w:tcPr>
          <w:p w14:paraId="6F45CDEB" w14:textId="77777777" w:rsidR="00372499" w:rsidRPr="00055FF8" w:rsidRDefault="00372499" w:rsidP="001F7D1F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236" w:type="dxa"/>
          </w:tcPr>
          <w:p w14:paraId="63F9997E" w14:textId="77777777" w:rsidR="00372499" w:rsidRPr="00055FF8" w:rsidRDefault="00372499" w:rsidP="001F7D1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65" w:type="dxa"/>
          </w:tcPr>
          <w:p w14:paraId="798270FA" w14:textId="25FA2A34" w:rsidR="00372499" w:rsidRPr="00055FF8" w:rsidRDefault="00372499" w:rsidP="001F7D1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9D664F" w:rsidRPr="00055FF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372499" w:rsidRPr="00055FF8" w14:paraId="69136A57" w14:textId="77777777" w:rsidTr="00130C3A">
        <w:tc>
          <w:tcPr>
            <w:tcW w:w="3330" w:type="dxa"/>
          </w:tcPr>
          <w:p w14:paraId="3F9F720F" w14:textId="6821CF3E" w:rsidR="00372499" w:rsidRPr="00055FF8" w:rsidRDefault="009D664F" w:rsidP="00D6522E">
            <w:pPr>
              <w:tabs>
                <w:tab w:val="clear" w:pos="227"/>
              </w:tabs>
              <w:ind w:left="73" w:right="-90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ล่วงหน้าที่ใช้ในการป้องกันความเสี่ยง</w:t>
            </w:r>
          </w:p>
        </w:tc>
        <w:tc>
          <w:tcPr>
            <w:tcW w:w="236" w:type="dxa"/>
          </w:tcPr>
          <w:p w14:paraId="62E78E00" w14:textId="77777777" w:rsidR="00372499" w:rsidRPr="00055FF8" w:rsidRDefault="00372499" w:rsidP="001F7D1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65" w:type="dxa"/>
          </w:tcPr>
          <w:p w14:paraId="2DCA15C3" w14:textId="77777777" w:rsidR="002E6895" w:rsidRPr="00055FF8" w:rsidRDefault="00D76E9C" w:rsidP="00D76E9C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</w:t>
            </w:r>
          </w:p>
          <w:p w14:paraId="683F8D0F" w14:textId="13201558" w:rsidR="00372499" w:rsidRPr="00055FF8" w:rsidRDefault="00D76E9C" w:rsidP="00D6522E">
            <w:pPr>
              <w:pStyle w:val="block"/>
              <w:spacing w:after="0" w:line="240" w:lineRule="auto"/>
              <w:ind w:left="100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เงินตราต่างประเทศล่วงหน้า ณ วันที่รายงาน</w:t>
            </w:r>
            <w:r w:rsidR="00372499" w:rsidRPr="00055FF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</w:tbl>
    <w:p w14:paraId="343A0DD5" w14:textId="77777777" w:rsidR="006401B5" w:rsidRPr="00055FF8" w:rsidRDefault="006401B5" w:rsidP="006401B5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1C55A0" w14:textId="469DC9D8" w:rsidR="00372499" w:rsidRPr="00055FF8" w:rsidRDefault="006401B5" w:rsidP="00B174BE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055FF8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E55312C" w14:textId="225DF7F7" w:rsidR="00C94D18" w:rsidRPr="00055FF8" w:rsidRDefault="00C94D18" w:rsidP="00C94D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i/>
          <w:iCs/>
          <w:spacing w:val="-6"/>
          <w:sz w:val="30"/>
          <w:szCs w:val="30"/>
        </w:rPr>
      </w:pPr>
    </w:p>
    <w:p w14:paraId="09FE943A" w14:textId="6365AC5F" w:rsidR="00F405C7" w:rsidRPr="00055FF8" w:rsidRDefault="00F405C7" w:rsidP="00C94D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i/>
          <w:iCs/>
          <w:spacing w:val="-6"/>
          <w:sz w:val="30"/>
          <w:szCs w:val="30"/>
        </w:rPr>
      </w:pPr>
      <w:r w:rsidRPr="00055FF8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กรอบการบริหารจัดการความเสี่ยง</w:t>
      </w:r>
    </w:p>
    <w:p w14:paraId="4E92AD06" w14:textId="77777777" w:rsidR="00F405C7" w:rsidRPr="00055FF8" w:rsidRDefault="00F405C7" w:rsidP="00C94D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i/>
          <w:iCs/>
          <w:spacing w:val="-6"/>
          <w:sz w:val="30"/>
          <w:szCs w:val="30"/>
        </w:rPr>
      </w:pPr>
    </w:p>
    <w:p w14:paraId="19149733" w14:textId="1427BDF0" w:rsidR="00C94D18" w:rsidRPr="00055FF8" w:rsidRDefault="00C94D18" w:rsidP="00C9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คณะกรรมการบริษัทของ</w:t>
      </w:r>
      <w:r w:rsidR="00F405C7" w:rsidRPr="00055FF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</w:t>
      </w:r>
      <w:r w:rsidR="00F405C7" w:rsidRPr="00055FF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B174BE" w:rsidRPr="00055FF8">
        <w:rPr>
          <w:rFonts w:asciiTheme="majorBidi" w:hAnsiTheme="majorBidi" w:cs="Angsana New"/>
          <w:sz w:val="30"/>
          <w:szCs w:val="30"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F405C7" w:rsidRPr="00055FF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B174BE" w:rsidRPr="00055FF8">
        <w:rPr>
          <w:rFonts w:asciiTheme="majorBidi" w:hAnsiTheme="majorBidi" w:cs="Angsana New"/>
          <w:sz w:val="30"/>
          <w:szCs w:val="30"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5F9498E" w14:textId="77777777" w:rsidR="00C94D18" w:rsidRPr="00055FF8" w:rsidRDefault="00C94D18" w:rsidP="00C9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CAED6BF" w14:textId="2D9A8476" w:rsidR="00C94D18" w:rsidRPr="00055FF8" w:rsidRDefault="00C94D18" w:rsidP="00C9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นโยบายการบริหารความเสี่ยงของ</w:t>
      </w:r>
      <w:r w:rsidR="00F405C7" w:rsidRPr="00055FF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บริษัทจัดทำขึ้นเพื่อระบุและวิเคราะห์ความเสี่ยงที่</w:t>
      </w:r>
      <w:r w:rsidR="00F405C7" w:rsidRPr="00055FF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บริษัทเผชิญเพื่อกำหนดระดับความเสี่ยงที่เหมาะสม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รวมถึงควบคุมและติดตามความเสี่ยงให้อยู่ในระดับที่ยอมรับได้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F405C7" w:rsidRPr="00055FF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055FF8">
        <w:rPr>
          <w:rFonts w:asciiTheme="majorBidi" w:hAnsiTheme="majorBidi" w:cs="Angsana New"/>
          <w:sz w:val="30"/>
          <w:szCs w:val="30"/>
        </w:rPr>
        <w:t xml:space="preserve"> </w:t>
      </w:r>
      <w:r w:rsidR="00F405C7" w:rsidRPr="00055FF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A714FA7" w14:textId="77777777" w:rsidR="00C94D18" w:rsidRPr="00055FF8" w:rsidRDefault="00C94D18" w:rsidP="00C9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70883E3" w14:textId="0DA2CDA1" w:rsidR="006401B5" w:rsidRPr="00055FF8" w:rsidRDefault="00C94D18" w:rsidP="00C9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คณะกรรมการตรวจสอบของ</w:t>
      </w:r>
      <w:r w:rsidR="00F405C7" w:rsidRPr="00055FF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F405C7" w:rsidRPr="00055FF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บริษัทเผชิญอยู่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คณะกรรมการตรวจสอบของ</w:t>
      </w:r>
      <w:r w:rsidR="00B174BE" w:rsidRPr="00055FF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บริษัทกำกับดูแลโดยผ่านทางผู้ตรวจสอบภายใน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CB89F31" w14:textId="77777777" w:rsidR="006401B5" w:rsidRPr="00055FF8" w:rsidRDefault="006401B5" w:rsidP="0064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55FF8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0C6FCDC" w14:textId="2504C2F0" w:rsidR="006401B5" w:rsidRPr="00055FF8" w:rsidRDefault="006401B5" w:rsidP="006401B5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5FF8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055FF8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055FF8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055FF8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42B737C5" w14:textId="77777777" w:rsidR="006B3435" w:rsidRPr="00055FF8" w:rsidRDefault="006B3435" w:rsidP="006401B5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14CBAB4" w14:textId="1E7F9C86" w:rsidR="00CA38F1" w:rsidRPr="00055FF8" w:rsidRDefault="00CA38F1" w:rsidP="00CA38F1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6B1179" w:rsidRPr="00055FF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F405C7" w:rsidRPr="00055FF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1C6BF0" w:rsidRPr="00055FF8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</w:p>
    <w:p w14:paraId="72AB5277" w14:textId="77777777" w:rsidR="006B3435" w:rsidRPr="00055FF8" w:rsidRDefault="006B3435" w:rsidP="00CA38F1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FBF389" w14:textId="2E340420" w:rsidR="00AE2044" w:rsidRPr="00055FF8" w:rsidRDefault="00AE2044" w:rsidP="006B3435">
      <w:pPr>
        <w:ind w:left="900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vertAlign w:val="superscript"/>
        </w:rPr>
      </w:pPr>
      <w:r w:rsidRPr="00055FF8">
        <w:rPr>
          <w:rFonts w:asciiTheme="majorBidi" w:hAnsiTheme="majorBidi" w:cstheme="majorBidi"/>
          <w:sz w:val="30"/>
          <w:szCs w:val="30"/>
        </w:rPr>
        <w:t>(</w:t>
      </w:r>
      <w:r w:rsidRPr="00055FF8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055FF8">
        <w:rPr>
          <w:rFonts w:asciiTheme="majorBidi" w:hAnsiTheme="majorBidi" w:cstheme="majorBidi"/>
          <w:sz w:val="30"/>
          <w:szCs w:val="30"/>
        </w:rPr>
        <w:t>.1.1)</w:t>
      </w:r>
      <w:r w:rsidRPr="00055FF8">
        <w:rPr>
          <w:rFonts w:asciiTheme="majorBidi" w:hAnsiTheme="majorBidi" w:cstheme="majorBidi"/>
          <w:sz w:val="30"/>
          <w:szCs w:val="30"/>
        </w:rPr>
        <w:tab/>
      </w:r>
      <w:r w:rsidR="00A54E1F" w:rsidRPr="00055FF8">
        <w:rPr>
          <w:rFonts w:asciiTheme="majorBidi" w:hAnsiTheme="majorBidi" w:cs="Angsana New" w:hint="cs"/>
          <w:sz w:val="30"/>
          <w:szCs w:val="30"/>
          <w:cs/>
        </w:rPr>
        <w:t>ลูกหนี้การค้าและลูกหนี้อื่น</w:t>
      </w:r>
    </w:p>
    <w:p w14:paraId="561FADED" w14:textId="77777777" w:rsidR="006B3435" w:rsidRPr="00055FF8" w:rsidRDefault="006B3435" w:rsidP="006B3435">
      <w:pPr>
        <w:ind w:left="900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vertAlign w:val="superscript"/>
        </w:rPr>
      </w:pPr>
    </w:p>
    <w:p w14:paraId="594168BF" w14:textId="2B8F17A8" w:rsidR="00AE2044" w:rsidRPr="00055FF8" w:rsidRDefault="00AE2044" w:rsidP="003E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="00EE2B8E" w:rsidRPr="00055FF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55FF8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</w:t>
      </w:r>
      <w:r w:rsidR="00325EB0" w:rsidRPr="00055FF8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055FF8">
        <w:rPr>
          <w:rFonts w:asciiTheme="majorBidi" w:hAnsiTheme="majorBidi" w:cstheme="majorBidi"/>
          <w:sz w:val="30"/>
          <w:szCs w:val="30"/>
          <w:cs/>
        </w:rPr>
        <w:t>ก็ตาม ผู้บริหารต้องพิจารณาถึงปัจจัยอื่น</w:t>
      </w:r>
      <w:r w:rsidR="00252142" w:rsidRPr="00055FF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/>
          <w:sz w:val="30"/>
          <w:szCs w:val="30"/>
          <w:cs/>
        </w:rPr>
        <w:t xml:space="preserve">ๆ ซึ่งอาจส่งผลต่อความเสี่ยงด้านเครดิตของลูกค้า </w:t>
      </w:r>
      <w:r w:rsidR="00B1446B" w:rsidRPr="00055FF8">
        <w:rPr>
          <w:rFonts w:asciiTheme="majorBidi" w:hAnsiTheme="majorBidi" w:cstheme="majorBidi"/>
          <w:sz w:val="30"/>
          <w:szCs w:val="30"/>
          <w:cs/>
        </w:rPr>
        <w:br/>
      </w:r>
      <w:r w:rsidRPr="00055FF8">
        <w:rPr>
          <w:rFonts w:asciiTheme="majorBidi" w:hAnsiTheme="majorBidi" w:cstheme="majorBidi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055FF8">
        <w:rPr>
          <w:rFonts w:asciiTheme="majorBidi" w:hAnsiTheme="majorBidi" w:cstheme="majorBidi"/>
          <w:sz w:val="30"/>
          <w:szCs w:val="30"/>
        </w:rPr>
        <w:t xml:space="preserve"> </w:t>
      </w:r>
    </w:p>
    <w:p w14:paraId="3D5C3BFB" w14:textId="77777777" w:rsidR="00AE2044" w:rsidRPr="00055FF8" w:rsidRDefault="00AE2044" w:rsidP="00AE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4470A111" w14:textId="11BCFEEA" w:rsidR="00AE2044" w:rsidRPr="00055FF8" w:rsidRDefault="00BD6D42" w:rsidP="003E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AE2044" w:rsidRPr="00055FF8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EE2B8E"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กลุ่มบริษัท</w:t>
      </w:r>
      <w:r w:rsidR="00AE2044" w:rsidRPr="00055FF8">
        <w:rPr>
          <w:rFonts w:asciiTheme="majorBidi" w:hAnsiTheme="majorBidi" w:cstheme="majorBidi"/>
          <w:spacing w:val="-6"/>
          <w:sz w:val="30"/>
          <w:szCs w:val="30"/>
          <w:cs/>
        </w:rPr>
        <w:t>จะเสนอระยะเวลาและเงื่อนไข</w:t>
      </w:r>
      <w:r w:rsidR="00AE2044"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ทางการค้า</w:t>
      </w:r>
      <w:r w:rsidR="00AE2044" w:rsidRPr="00055FF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E2B8E"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กลุ่มบริษัท</w:t>
      </w:r>
      <w:r w:rsidR="00AE2044" w:rsidRPr="00055FF8">
        <w:rPr>
          <w:rFonts w:asciiTheme="majorBidi" w:hAnsiTheme="majorBidi" w:cstheme="majorBidi"/>
          <w:spacing w:val="-6"/>
          <w:sz w:val="30"/>
          <w:szCs w:val="30"/>
          <w:cs/>
        </w:rPr>
        <w:t>จะทบทวนความน่าเชื่อถือภายนอก</w:t>
      </w:r>
      <w:r w:rsidR="00F405C7"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9F1AE2" w:rsidRPr="00055FF8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F405C7" w:rsidRPr="00055FF8">
        <w:rPr>
          <w:rFonts w:asciiTheme="majorBidi" w:hAnsiTheme="majorBidi" w:cstheme="majorBidi"/>
          <w:spacing w:val="-6"/>
          <w:sz w:val="30"/>
          <w:szCs w:val="30"/>
        </w:rPr>
        <w:t>(</w:t>
      </w:r>
      <w:r w:rsidR="00F405C7" w:rsidRPr="00055FF8">
        <w:rPr>
          <w:rFonts w:asciiTheme="majorBidi" w:hAnsiTheme="majorBidi" w:cstheme="majorBidi" w:hint="cs"/>
          <w:spacing w:val="-6"/>
          <w:sz w:val="30"/>
          <w:szCs w:val="30"/>
          <w:cs/>
        </w:rPr>
        <w:t>ถ้ามี</w:t>
      </w:r>
      <w:r w:rsidR="00F405C7" w:rsidRPr="00055FF8">
        <w:rPr>
          <w:rFonts w:asciiTheme="majorBidi" w:hAnsiTheme="majorBidi" w:cstheme="majorBidi"/>
          <w:spacing w:val="-6"/>
          <w:sz w:val="30"/>
          <w:szCs w:val="30"/>
        </w:rPr>
        <w:t>)</w:t>
      </w:r>
      <w:r w:rsidR="00F405C7" w:rsidRPr="00055FF8">
        <w:rPr>
          <w:rFonts w:asciiTheme="majorBidi" w:hAnsiTheme="majorBidi" w:cstheme="majorBidi"/>
          <w:sz w:val="30"/>
          <w:szCs w:val="30"/>
        </w:rPr>
        <w:t xml:space="preserve"> </w:t>
      </w:r>
      <w:r w:rsidR="00AE2044" w:rsidRPr="00055FF8">
        <w:rPr>
          <w:rFonts w:asciiTheme="majorBidi" w:hAnsiTheme="majorBidi" w:cstheme="majorBidi"/>
          <w:sz w:val="30"/>
          <w:szCs w:val="30"/>
          <w:cs/>
        </w:rPr>
        <w:t>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 ยอดขายที่เกินกว่าวงเงินดังกล่าวต้องได้รับการอนุมัติจากคณะกรรมการ</w:t>
      </w:r>
      <w:r w:rsidR="00C2402D" w:rsidRPr="00055FF8">
        <w:rPr>
          <w:rFonts w:asciiTheme="majorBidi" w:hAnsiTheme="majorBidi" w:cstheme="majorBidi" w:hint="cs"/>
          <w:sz w:val="30"/>
          <w:szCs w:val="30"/>
          <w:cs/>
        </w:rPr>
        <w:t>บริษัท</w:t>
      </w:r>
    </w:p>
    <w:p w14:paraId="713D7BD1" w14:textId="77777777" w:rsidR="004C711D" w:rsidRPr="00055FF8" w:rsidRDefault="004C711D" w:rsidP="003E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DFE38A" w14:textId="088DE9FF" w:rsidR="00AE2044" w:rsidRPr="00055FF8" w:rsidRDefault="00EC4387" w:rsidP="003E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AE2044" w:rsidRPr="00055FF8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AE2044" w:rsidRPr="00055FF8">
        <w:rPr>
          <w:rFonts w:asciiTheme="majorBidi" w:hAnsiTheme="majorBidi" w:cstheme="majorBidi"/>
          <w:sz w:val="30"/>
          <w:szCs w:val="30"/>
        </w:rPr>
        <w:t xml:space="preserve">3 </w:t>
      </w:r>
      <w:r w:rsidR="00AE2044" w:rsidRPr="00055FF8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10" w:name="_Hlk59433075"/>
      <w:r w:rsidR="005763FB" w:rsidRPr="00055FF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AE2044" w:rsidRPr="00055FF8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bookmarkEnd w:id="10"/>
      <w:r w:rsidR="00E26B75" w:rsidRPr="00055FF8">
        <w:rPr>
          <w:rFonts w:asciiTheme="majorBidi" w:hAnsiTheme="majorBidi" w:cstheme="majorBidi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="00AE2044" w:rsidRPr="00055FF8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="00AE2044" w:rsidRPr="00055FF8">
        <w:rPr>
          <w:rFonts w:asciiTheme="majorBidi" w:hAnsiTheme="majorBidi" w:cstheme="majorBidi" w:hint="cs"/>
          <w:sz w:val="30"/>
          <w:szCs w:val="30"/>
          <w:cs/>
        </w:rPr>
        <w:t xml:space="preserve">ผลแตกต่างระหว่างสภาวะเศรษฐกิจในอดีตที่ผ่านมา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3B290138" w14:textId="77777777" w:rsidR="00AE2044" w:rsidRPr="00055FF8" w:rsidRDefault="00AE2044" w:rsidP="003E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FDC84B" w14:textId="1C5D7533" w:rsidR="0023432B" w:rsidRPr="00055FF8" w:rsidRDefault="00AE2044" w:rsidP="003E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55FF8">
        <w:rPr>
          <w:rFonts w:asciiTheme="majorBidi" w:hAnsiTheme="majorBidi" w:cstheme="majorBidi"/>
          <w:spacing w:val="-4"/>
          <w:sz w:val="30"/>
          <w:szCs w:val="30"/>
          <w:cs/>
        </w:rPr>
        <w:t>ข้อมูลเกี่ยวกับ</w:t>
      </w:r>
      <w:r w:rsidR="00A54E1F" w:rsidRPr="00055FF8">
        <w:rPr>
          <w:rFonts w:asciiTheme="majorBidi" w:hAnsiTheme="majorBidi" w:cs="Angsana New" w:hint="cs"/>
          <w:spacing w:val="-4"/>
          <w:sz w:val="30"/>
          <w:szCs w:val="30"/>
          <w:cs/>
        </w:rPr>
        <w:t>ลูกหนี้การค้าและลูกหนี้</w:t>
      </w:r>
      <w:r w:rsidR="00FB224F" w:rsidRPr="00055FF8">
        <w:rPr>
          <w:rFonts w:asciiTheme="majorBidi" w:hAnsiTheme="majorBidi" w:cstheme="majorBidi" w:hint="cs"/>
          <w:spacing w:val="-4"/>
          <w:sz w:val="30"/>
          <w:szCs w:val="30"/>
          <w:cs/>
        </w:rPr>
        <w:t>อื่น</w:t>
      </w:r>
      <w:r w:rsidRPr="00055FF8">
        <w:rPr>
          <w:rFonts w:asciiTheme="majorBidi" w:hAnsiTheme="majorBidi" w:cstheme="majorBidi"/>
          <w:spacing w:val="-4"/>
          <w:sz w:val="30"/>
          <w:szCs w:val="30"/>
          <w:cs/>
        </w:rPr>
        <w:t>เปิดเผยในหมายเหตุข้อ</w:t>
      </w:r>
      <w:r w:rsidR="00AC063D" w:rsidRPr="00055FF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3432B" w:rsidRPr="00055FF8">
        <w:rPr>
          <w:rFonts w:asciiTheme="majorBidi" w:hAnsiTheme="majorBidi" w:cstheme="majorBidi"/>
          <w:spacing w:val="-4"/>
          <w:sz w:val="30"/>
          <w:szCs w:val="30"/>
        </w:rPr>
        <w:t>6</w:t>
      </w:r>
    </w:p>
    <w:p w14:paraId="40F0D3FE" w14:textId="62B46272" w:rsidR="003C23A7" w:rsidRPr="00055FF8" w:rsidRDefault="003C23A7" w:rsidP="003E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55FF8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6D950035" w14:textId="6064AC3E" w:rsidR="00AC063D" w:rsidRPr="00055FF8" w:rsidRDefault="00AC063D" w:rsidP="00BE0B75">
      <w:pPr>
        <w:tabs>
          <w:tab w:val="clear" w:pos="907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055FF8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055FF8">
        <w:rPr>
          <w:rFonts w:asciiTheme="majorBidi" w:hAnsiTheme="majorBidi" w:cstheme="majorBidi"/>
          <w:sz w:val="30"/>
          <w:szCs w:val="30"/>
          <w:cs/>
        </w:rPr>
        <w:t>.</w:t>
      </w:r>
      <w:r w:rsidRPr="00055FF8">
        <w:rPr>
          <w:rFonts w:asciiTheme="majorBidi" w:hAnsiTheme="majorBidi" w:cstheme="majorBidi"/>
          <w:sz w:val="30"/>
          <w:szCs w:val="30"/>
        </w:rPr>
        <w:t>1.2)</w:t>
      </w:r>
      <w:r w:rsidRPr="00055FF8">
        <w:rPr>
          <w:rFonts w:asciiTheme="majorBidi" w:hAnsiTheme="majorBidi" w:cstheme="majorBidi"/>
          <w:sz w:val="30"/>
          <w:szCs w:val="30"/>
        </w:rPr>
        <w:tab/>
      </w:r>
      <w:r w:rsidRPr="00055FF8"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เงินสดและรายการเทียบเท่าเงินสดและอนุพันธ์</w:t>
      </w:r>
    </w:p>
    <w:p w14:paraId="789F52DF" w14:textId="77777777" w:rsidR="003C23A7" w:rsidRPr="00055FF8" w:rsidRDefault="003C23A7" w:rsidP="00AC063D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C286F3" w14:textId="13EEF40B" w:rsidR="00F03F3D" w:rsidRPr="00055FF8" w:rsidRDefault="003C23A7" w:rsidP="003E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</w:t>
      </w:r>
      <w:r w:rsidR="0077004B" w:rsidRPr="00055FF8">
        <w:rPr>
          <w:rFonts w:asciiTheme="majorBidi" w:hAnsiTheme="majorBidi" w:cs="Angsana New"/>
          <w:sz w:val="30"/>
          <w:szCs w:val="30"/>
          <w:cs/>
        </w:rPr>
        <w:br/>
      </w:r>
      <w:r w:rsidRPr="00055FF8">
        <w:rPr>
          <w:rFonts w:asciiTheme="majorBidi" w:hAnsiTheme="majorBidi" w:cs="Angsana New" w:hint="cs"/>
          <w:sz w:val="30"/>
          <w:szCs w:val="30"/>
          <w:cs/>
        </w:rPr>
        <w:t>สินทรัพย์อนุพันธ์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มีจำกัดเนื่องจากคู่สัญญาเป็นธนาคารและสถาบันการเงินซึ่งกลุ่มบริษัทพิจารณาว่ามีความเสี่ยงด้านเครดิตต่ำ</w:t>
      </w:r>
    </w:p>
    <w:p w14:paraId="27C0CCAE" w14:textId="2A78F14D" w:rsidR="00F03F3D" w:rsidRPr="00055FF8" w:rsidRDefault="00F03F3D" w:rsidP="003E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24"/>
          <w:szCs w:val="24"/>
        </w:rPr>
      </w:pPr>
    </w:p>
    <w:p w14:paraId="7CCDD263" w14:textId="27097900" w:rsidR="00F03F3D" w:rsidRPr="00055FF8" w:rsidRDefault="00F03F3D" w:rsidP="00F03F3D">
      <w:pPr>
        <w:tabs>
          <w:tab w:val="clear" w:pos="907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</w:rPr>
        <w:t>(</w:t>
      </w:r>
      <w:r w:rsidRPr="00055FF8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055FF8">
        <w:rPr>
          <w:rFonts w:asciiTheme="majorBidi" w:hAnsiTheme="majorBidi" w:cstheme="majorBidi"/>
          <w:sz w:val="30"/>
          <w:szCs w:val="30"/>
          <w:cs/>
        </w:rPr>
        <w:t>.</w:t>
      </w:r>
      <w:r w:rsidRPr="00055FF8">
        <w:rPr>
          <w:rFonts w:asciiTheme="majorBidi" w:hAnsiTheme="majorBidi" w:cstheme="majorBidi"/>
          <w:sz w:val="30"/>
          <w:szCs w:val="30"/>
        </w:rPr>
        <w:t>1.3)</w:t>
      </w:r>
      <w:r w:rsidRPr="00055FF8">
        <w:rPr>
          <w:rFonts w:asciiTheme="majorBidi" w:hAnsiTheme="majorBidi" w:cstheme="majorBidi"/>
          <w:sz w:val="30"/>
          <w:szCs w:val="30"/>
        </w:rPr>
        <w:tab/>
      </w:r>
      <w:r w:rsidRPr="00055FF8">
        <w:rPr>
          <w:rFonts w:asciiTheme="majorBidi" w:hAnsiTheme="majorBidi" w:cstheme="majorBidi" w:hint="cs"/>
          <w:sz w:val="30"/>
          <w:szCs w:val="30"/>
          <w:cs/>
        </w:rPr>
        <w:t>การค้ำประกัน</w:t>
      </w:r>
    </w:p>
    <w:p w14:paraId="3173BC68" w14:textId="77777777" w:rsidR="00571651" w:rsidRPr="00055FF8" w:rsidRDefault="00571651" w:rsidP="00F03F3D">
      <w:pPr>
        <w:tabs>
          <w:tab w:val="clear" w:pos="907"/>
          <w:tab w:val="left" w:pos="900"/>
        </w:tabs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4A96C03E" w14:textId="4DF3A237" w:rsidR="003521CC" w:rsidRPr="00055FF8" w:rsidRDefault="00F03F3D" w:rsidP="003E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กลุ่มบริษัทมีนโยบายให้การค้ำประกันทางการเงินแก่หนี้สินของบริษัทร่วม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ณ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/>
          <w:sz w:val="30"/>
          <w:szCs w:val="30"/>
        </w:rPr>
        <w:t xml:space="preserve">31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F3CCB" w:rsidRPr="00055FF8">
        <w:rPr>
          <w:rFonts w:asciiTheme="majorBidi" w:hAnsiTheme="majorBidi" w:cs="Angsana New"/>
          <w:sz w:val="30"/>
          <w:szCs w:val="30"/>
        </w:rPr>
        <w:t>256</w:t>
      </w:r>
      <w:r w:rsidR="008A6A21" w:rsidRPr="00055FF8">
        <w:rPr>
          <w:rFonts w:asciiTheme="majorBidi" w:hAnsiTheme="majorBidi" w:cs="Angsana New"/>
          <w:sz w:val="30"/>
          <w:szCs w:val="30"/>
        </w:rPr>
        <w:t>7</w:t>
      </w:r>
      <w:r w:rsidR="005F3CCB" w:rsidRPr="00055FF8">
        <w:rPr>
          <w:rFonts w:asciiTheme="majorBidi" w:hAnsiTheme="majorBidi" w:cs="Angsana New"/>
          <w:sz w:val="30"/>
          <w:szCs w:val="30"/>
        </w:rPr>
        <w:t xml:space="preserve"> </w:t>
      </w:r>
      <w:r w:rsidR="005F3CCB" w:rsidRPr="00055FF8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Pr="00055FF8">
        <w:rPr>
          <w:rFonts w:asciiTheme="majorBidi" w:hAnsiTheme="majorBidi" w:cstheme="majorBidi"/>
          <w:sz w:val="30"/>
          <w:szCs w:val="30"/>
        </w:rPr>
        <w:t>256</w:t>
      </w:r>
      <w:r w:rsidR="008A6A21" w:rsidRPr="00055FF8">
        <w:rPr>
          <w:rFonts w:asciiTheme="majorBidi" w:hAnsiTheme="majorBidi" w:cstheme="majorBidi"/>
          <w:sz w:val="30"/>
          <w:szCs w:val="30"/>
        </w:rPr>
        <w:t>6</w:t>
      </w:r>
      <w:r w:rsidRPr="00055FF8">
        <w:rPr>
          <w:rFonts w:asciiTheme="majorBidi" w:hAnsiTheme="majorBidi" w:cstheme="majorBidi"/>
          <w:sz w:val="30"/>
          <w:szCs w:val="30"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 xml:space="preserve">กลุ่มบริษัทเป็นผู้ค้ำประกันวงเงินสินเชื่อของบริษัทร่วม </w:t>
      </w:r>
      <w:r w:rsidRPr="00055FF8">
        <w:rPr>
          <w:rFonts w:asciiTheme="majorBidi" w:hAnsiTheme="majorBidi" w:cs="Angsana New"/>
          <w:sz w:val="30"/>
          <w:szCs w:val="30"/>
          <w:cs/>
        </w:rPr>
        <w:t>(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ดูหมายเหตุข้อ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F3CCB" w:rsidRPr="00055FF8">
        <w:rPr>
          <w:rFonts w:asciiTheme="majorBidi" w:hAnsiTheme="majorBidi" w:cs="Angsana New"/>
          <w:sz w:val="30"/>
          <w:szCs w:val="30"/>
        </w:rPr>
        <w:t>10</w:t>
      </w:r>
      <w:r w:rsidRPr="00055FF8">
        <w:rPr>
          <w:rFonts w:asciiTheme="majorBidi" w:hAnsiTheme="majorBidi" w:cstheme="majorBidi"/>
          <w:sz w:val="30"/>
          <w:szCs w:val="30"/>
        </w:rPr>
        <w:t>)</w:t>
      </w:r>
    </w:p>
    <w:p w14:paraId="62CAD228" w14:textId="77777777" w:rsidR="00B62B45" w:rsidRPr="00055FF8" w:rsidRDefault="00B62B45" w:rsidP="003E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B5010A9" w14:textId="727B9A77" w:rsidR="008211E4" w:rsidRPr="00055FF8" w:rsidRDefault="00F56894" w:rsidP="00F5689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5FF8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055FF8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055FF8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Pr="00055FF8">
        <w:rPr>
          <w:rFonts w:asciiTheme="majorBidi" w:hAnsiTheme="majorBidi" w:cstheme="majorBidi"/>
          <w:i/>
          <w:iCs/>
          <w:sz w:val="30"/>
          <w:szCs w:val="30"/>
        </w:rPr>
        <w:t xml:space="preserve">2) </w:t>
      </w:r>
      <w:r w:rsidRPr="00055FF8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ความเสี่ยงด้านสภาพคล่อง</w:t>
      </w:r>
      <w:r w:rsidR="00AE2044" w:rsidRPr="00055FF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C0E26EE" w14:textId="77777777" w:rsidR="003521CC" w:rsidRPr="00055FF8" w:rsidRDefault="003521CC" w:rsidP="003521CC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E1C291" w14:textId="191F7AC6" w:rsidR="00F56894" w:rsidRPr="00055FF8" w:rsidRDefault="003521CC" w:rsidP="003521C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055F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cstheme="majorBidi" w:hint="cs"/>
          <w:sz w:val="30"/>
          <w:szCs w:val="30"/>
          <w:cs/>
        </w:rPr>
        <w:t>และลดผลกระทบจากความผันผวนในกระแสเงินสด</w:t>
      </w:r>
    </w:p>
    <w:p w14:paraId="67B5BE37" w14:textId="424F3E57" w:rsidR="00964DCE" w:rsidRPr="00055FF8" w:rsidRDefault="00964DCE" w:rsidP="003521CC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75175AD5" w14:textId="11A0114F" w:rsidR="00964DCE" w:rsidRPr="00055FF8" w:rsidRDefault="00964DCE" w:rsidP="003521CC">
      <w:pPr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ณ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โดยแสดงจำนวน</w:t>
      </w:r>
      <w:r w:rsidR="0077004B" w:rsidRPr="00055FF8">
        <w:rPr>
          <w:rFonts w:asciiTheme="majorBidi" w:hAnsiTheme="majorBidi" w:cs="Angsana New" w:hint="cs"/>
          <w:sz w:val="30"/>
          <w:szCs w:val="30"/>
          <w:cs/>
        </w:rPr>
        <w:t>เงินเป็นจำนวน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ขั้นต้นซึ่งไม่ได้คิดลด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395319DC" w14:textId="01306382" w:rsidR="00964DCE" w:rsidRPr="00055FF8" w:rsidRDefault="00964DCE" w:rsidP="003521CC">
      <w:pPr>
        <w:ind w:left="900"/>
        <w:jc w:val="thaiDistribute"/>
        <w:rPr>
          <w:rFonts w:asciiTheme="majorBidi" w:hAnsiTheme="majorBidi" w:cs="Angsana New"/>
          <w:sz w:val="24"/>
          <w:szCs w:val="24"/>
        </w:rPr>
      </w:pPr>
    </w:p>
    <w:tbl>
      <w:tblPr>
        <w:tblStyle w:val="TableGrid"/>
        <w:tblW w:w="94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5"/>
        <w:gridCol w:w="1170"/>
        <w:gridCol w:w="265"/>
        <w:gridCol w:w="1080"/>
        <w:gridCol w:w="272"/>
        <w:gridCol w:w="933"/>
        <w:gridCol w:w="241"/>
        <w:gridCol w:w="987"/>
        <w:gridCol w:w="263"/>
        <w:gridCol w:w="1092"/>
      </w:tblGrid>
      <w:tr w:rsidR="00964DCE" w:rsidRPr="00055FF8" w14:paraId="6D53C828" w14:textId="77777777" w:rsidTr="003F0EF2">
        <w:trPr>
          <w:tblHeader/>
        </w:trPr>
        <w:tc>
          <w:tcPr>
            <w:tcW w:w="3155" w:type="dxa"/>
            <w:vAlign w:val="bottom"/>
          </w:tcPr>
          <w:p w14:paraId="66ED4B1B" w14:textId="1EE96C55" w:rsidR="00964DCE" w:rsidRPr="00055FF8" w:rsidRDefault="00964DCE" w:rsidP="0039015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3" w:type="dxa"/>
            <w:gridSpan w:val="9"/>
            <w:vAlign w:val="bottom"/>
          </w:tcPr>
          <w:p w14:paraId="38674877" w14:textId="651D79D6" w:rsidR="00964DCE" w:rsidRPr="00055FF8" w:rsidRDefault="00964DCE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64DCE" w:rsidRPr="00055FF8" w14:paraId="21F5967E" w14:textId="77777777" w:rsidTr="00732F51">
        <w:trPr>
          <w:tblHeader/>
        </w:trPr>
        <w:tc>
          <w:tcPr>
            <w:tcW w:w="3155" w:type="dxa"/>
          </w:tcPr>
          <w:p w14:paraId="423298F2" w14:textId="584C8CDD" w:rsidR="00964DCE" w:rsidRPr="00055FF8" w:rsidRDefault="00964DCE" w:rsidP="0039015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A2263D7" w14:textId="77777777" w:rsidR="00964DCE" w:rsidRPr="00055FF8" w:rsidRDefault="00964DCE" w:rsidP="0039015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045D067A" w14:textId="77777777" w:rsidR="00964DCE" w:rsidRPr="00055FF8" w:rsidRDefault="00964DCE" w:rsidP="0039015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8" w:type="dxa"/>
            <w:gridSpan w:val="7"/>
            <w:vAlign w:val="bottom"/>
          </w:tcPr>
          <w:p w14:paraId="7FCE21DA" w14:textId="7FFE4290" w:rsidR="00964DCE" w:rsidRPr="00055FF8" w:rsidRDefault="00964DCE" w:rsidP="0064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81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964DCE" w:rsidRPr="00055FF8" w14:paraId="2038B5B3" w14:textId="77777777" w:rsidTr="003F0EF2">
        <w:tc>
          <w:tcPr>
            <w:tcW w:w="3155" w:type="dxa"/>
            <w:vAlign w:val="bottom"/>
            <w:hideMark/>
          </w:tcPr>
          <w:p w14:paraId="659B21A2" w14:textId="51769521" w:rsidR="00964DCE" w:rsidRPr="00055FF8" w:rsidRDefault="00964DCE" w:rsidP="0039015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B663718" w14:textId="77777777" w:rsidR="00964DCE" w:rsidRPr="00055FF8" w:rsidRDefault="00964DCE" w:rsidP="0039015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6B5C5521" w14:textId="77777777" w:rsidR="00964DCE" w:rsidRPr="00055FF8" w:rsidRDefault="00964DCE" w:rsidP="0039015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5" w:type="dxa"/>
          </w:tcPr>
          <w:p w14:paraId="503AC2C8" w14:textId="77777777" w:rsidR="00964DCE" w:rsidRPr="00055FF8" w:rsidRDefault="00964DCE" w:rsidP="0039015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794F4CCB" w14:textId="77777777" w:rsidR="00964DCE" w:rsidRPr="00055FF8" w:rsidRDefault="00964DCE" w:rsidP="0039015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7241F54A" w14:textId="77777777" w:rsidR="00964DCE" w:rsidRPr="00055FF8" w:rsidRDefault="00964DCE" w:rsidP="0039015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676C074D" w14:textId="77777777" w:rsidR="00964DCE" w:rsidRPr="00055FF8" w:rsidRDefault="00964DCE" w:rsidP="0039015F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มากกว่า </w:t>
            </w: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</w:rPr>
              <w:t xml:space="preserve">1 </w:t>
            </w: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ปี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แต่ไม่เกิน 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3660F2B5" w14:textId="77777777" w:rsidR="00964DCE" w:rsidRPr="00055FF8" w:rsidRDefault="00964DCE" w:rsidP="0039015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  <w:hideMark/>
          </w:tcPr>
          <w:p w14:paraId="404BEC82" w14:textId="77777777" w:rsidR="00964DCE" w:rsidRPr="00055FF8" w:rsidRDefault="00964DCE" w:rsidP="0039015F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มากกว่า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5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BBD2080" w14:textId="77777777" w:rsidR="00964DCE" w:rsidRPr="00055FF8" w:rsidRDefault="00964DCE" w:rsidP="0039015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  <w:hideMark/>
          </w:tcPr>
          <w:p w14:paraId="6194B034" w14:textId="77777777" w:rsidR="00964DCE" w:rsidRPr="00055FF8" w:rsidRDefault="00964DCE" w:rsidP="0039015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964DCE" w:rsidRPr="00055FF8" w14:paraId="30C51479" w14:textId="77777777" w:rsidTr="003F0EF2">
        <w:tc>
          <w:tcPr>
            <w:tcW w:w="3155" w:type="dxa"/>
          </w:tcPr>
          <w:p w14:paraId="3A9F62B4" w14:textId="06659CF8" w:rsidR="00964DCE" w:rsidRPr="00055FF8" w:rsidRDefault="008F3D96" w:rsidP="0039015F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A6A21"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303" w:type="dxa"/>
            <w:gridSpan w:val="9"/>
          </w:tcPr>
          <w:p w14:paraId="0F9A6298" w14:textId="7FA0A4D6" w:rsidR="00964DCE" w:rsidRPr="00055FF8" w:rsidRDefault="00964DCE" w:rsidP="0039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402995" w:rsidRPr="00055FF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64DCE" w:rsidRPr="00055FF8" w14:paraId="0C7A5D60" w14:textId="77777777" w:rsidTr="003F0EF2">
        <w:tc>
          <w:tcPr>
            <w:tcW w:w="3155" w:type="dxa"/>
            <w:hideMark/>
          </w:tcPr>
          <w:p w14:paraId="47EB4BE9" w14:textId="77777777" w:rsidR="00964DCE" w:rsidRPr="00055FF8" w:rsidRDefault="00964DCE" w:rsidP="0039015F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8CC0D13" w14:textId="77777777" w:rsidR="00964DCE" w:rsidRPr="00055FF8" w:rsidRDefault="00964DCE" w:rsidP="0039015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71E6D2A" w14:textId="77777777" w:rsidR="00964DCE" w:rsidRPr="00055FF8" w:rsidRDefault="00964DCE" w:rsidP="0039015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EC73D" w14:textId="77777777" w:rsidR="00964DCE" w:rsidRPr="00055FF8" w:rsidRDefault="00964DCE" w:rsidP="0039015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A3E46FA" w14:textId="77777777" w:rsidR="00964DCE" w:rsidRPr="00055FF8" w:rsidRDefault="00964DCE" w:rsidP="0039015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2235BA2A" w14:textId="77777777" w:rsidR="00964DCE" w:rsidRPr="00055FF8" w:rsidRDefault="00964DCE" w:rsidP="0039015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233B2D4" w14:textId="77777777" w:rsidR="00964DCE" w:rsidRPr="00055FF8" w:rsidRDefault="00964DCE" w:rsidP="0039015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</w:tcPr>
          <w:p w14:paraId="14603321" w14:textId="77777777" w:rsidR="00964DCE" w:rsidRPr="00055FF8" w:rsidRDefault="00964DCE" w:rsidP="0039015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99630BD" w14:textId="77777777" w:rsidR="00964DCE" w:rsidRPr="00055FF8" w:rsidRDefault="00964DCE" w:rsidP="0039015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21D89289" w14:textId="77777777" w:rsidR="00964DCE" w:rsidRPr="00055FF8" w:rsidRDefault="00964DCE" w:rsidP="0039015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513E2" w:rsidRPr="00055FF8" w14:paraId="201E03BC" w14:textId="77777777" w:rsidTr="003F0EF2">
        <w:tc>
          <w:tcPr>
            <w:tcW w:w="3155" w:type="dxa"/>
            <w:hideMark/>
          </w:tcPr>
          <w:p w14:paraId="6F808C53" w14:textId="34689616" w:rsidR="005513E2" w:rsidRPr="00055FF8" w:rsidRDefault="005513E2" w:rsidP="005513E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และเจ้าหนี้อื่น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1944C81" w14:textId="70D4F3D9" w:rsidR="005513E2" w:rsidRPr="00055FF8" w:rsidRDefault="00792A6E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611,839</w:t>
            </w:r>
          </w:p>
        </w:tc>
        <w:tc>
          <w:tcPr>
            <w:tcW w:w="265" w:type="dxa"/>
          </w:tcPr>
          <w:p w14:paraId="2147D08D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1862F9" w14:textId="349BCB23" w:rsidR="005513E2" w:rsidRPr="00055FF8" w:rsidRDefault="00792A6E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611,839</w:t>
            </w:r>
          </w:p>
        </w:tc>
        <w:tc>
          <w:tcPr>
            <w:tcW w:w="272" w:type="dxa"/>
          </w:tcPr>
          <w:p w14:paraId="5199DBAC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</w:tcPr>
          <w:p w14:paraId="168D40EF" w14:textId="57CCC891" w:rsidR="005513E2" w:rsidRPr="00055FF8" w:rsidRDefault="00792A6E" w:rsidP="005513E2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400D66F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6F2F3058" w14:textId="66374E1F" w:rsidR="005513E2" w:rsidRPr="00055FF8" w:rsidRDefault="00792A6E" w:rsidP="005513E2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05E9FE0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49280A40" w14:textId="72BCE73B" w:rsidR="005513E2" w:rsidRPr="00055FF8" w:rsidRDefault="00792A6E" w:rsidP="00DB533D">
            <w:pPr>
              <w:tabs>
                <w:tab w:val="clear" w:pos="907"/>
                <w:tab w:val="decimal" w:pos="706"/>
                <w:tab w:val="left" w:pos="84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611,839</w:t>
            </w:r>
          </w:p>
        </w:tc>
      </w:tr>
      <w:tr w:rsidR="005513E2" w:rsidRPr="00055FF8" w14:paraId="77203DD0" w14:textId="77777777" w:rsidTr="003F0EF2">
        <w:tc>
          <w:tcPr>
            <w:tcW w:w="3155" w:type="dxa"/>
            <w:hideMark/>
          </w:tcPr>
          <w:p w14:paraId="3A81F3ED" w14:textId="4AF6E68D" w:rsidR="005513E2" w:rsidRPr="00055FF8" w:rsidRDefault="00943F34" w:rsidP="005513E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2677A085" w14:textId="53FFB8D2" w:rsidR="005513E2" w:rsidRPr="00055FF8" w:rsidRDefault="00792A6E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1,071,869</w:t>
            </w:r>
          </w:p>
        </w:tc>
        <w:tc>
          <w:tcPr>
            <w:tcW w:w="265" w:type="dxa"/>
          </w:tcPr>
          <w:p w14:paraId="5655C47D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5FD5C3" w14:textId="146229D5" w:rsidR="005513E2" w:rsidRPr="00055FF8" w:rsidRDefault="00792A6E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1,071,869</w:t>
            </w:r>
          </w:p>
        </w:tc>
        <w:tc>
          <w:tcPr>
            <w:tcW w:w="272" w:type="dxa"/>
          </w:tcPr>
          <w:p w14:paraId="7E987852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</w:tcPr>
          <w:p w14:paraId="3A4CE3DE" w14:textId="14EB862E" w:rsidR="005513E2" w:rsidRPr="00055FF8" w:rsidRDefault="00792A6E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2CE7BB7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366CDA92" w14:textId="2A875639" w:rsidR="005513E2" w:rsidRPr="00055FF8" w:rsidRDefault="00792A6E" w:rsidP="005513E2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909EAA2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5C7B094A" w14:textId="25039570" w:rsidR="005513E2" w:rsidRPr="00055FF8" w:rsidRDefault="00792A6E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1,071,869</w:t>
            </w:r>
          </w:p>
        </w:tc>
      </w:tr>
      <w:tr w:rsidR="005513E2" w:rsidRPr="00055FF8" w14:paraId="5A7E706F" w14:textId="77777777" w:rsidTr="003F0EF2">
        <w:trPr>
          <w:trHeight w:val="119"/>
        </w:trPr>
        <w:tc>
          <w:tcPr>
            <w:tcW w:w="3155" w:type="dxa"/>
            <w:hideMark/>
          </w:tcPr>
          <w:p w14:paraId="37ECCFCC" w14:textId="77777777" w:rsidR="005513E2" w:rsidRPr="00055FF8" w:rsidRDefault="005513E2" w:rsidP="005513E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12EC8B9F" w14:textId="15889D2B" w:rsidR="005513E2" w:rsidRPr="00055FF8" w:rsidRDefault="00792A6E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47,995</w:t>
            </w:r>
          </w:p>
        </w:tc>
        <w:tc>
          <w:tcPr>
            <w:tcW w:w="265" w:type="dxa"/>
            <w:vAlign w:val="bottom"/>
          </w:tcPr>
          <w:p w14:paraId="17B50351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4D08E1" w14:textId="2C25A0BF" w:rsidR="005513E2" w:rsidRPr="00055FF8" w:rsidRDefault="00792A6E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90DD0" w:rsidRPr="00055FF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>,051</w:t>
            </w:r>
          </w:p>
        </w:tc>
        <w:tc>
          <w:tcPr>
            <w:tcW w:w="272" w:type="dxa"/>
            <w:vAlign w:val="bottom"/>
          </w:tcPr>
          <w:p w14:paraId="245A5A09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393CCAE2" w14:textId="1EEAF03A" w:rsidR="005513E2" w:rsidRPr="00055FF8" w:rsidRDefault="00990DD0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792A6E" w:rsidRPr="00055F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792A6E" w:rsidRPr="00055FF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1" w:type="dxa"/>
            <w:vAlign w:val="bottom"/>
          </w:tcPr>
          <w:p w14:paraId="6C40221B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73695620" w14:textId="7E3F1D6B" w:rsidR="005513E2" w:rsidRPr="00055FF8" w:rsidRDefault="00792A6E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40,906</w:t>
            </w:r>
          </w:p>
        </w:tc>
        <w:tc>
          <w:tcPr>
            <w:tcW w:w="263" w:type="dxa"/>
            <w:vAlign w:val="bottom"/>
          </w:tcPr>
          <w:p w14:paraId="2B19EE41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1CD60B5B" w14:textId="70F0A501" w:rsidR="005513E2" w:rsidRPr="00055FF8" w:rsidRDefault="00990DD0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="00792A6E" w:rsidRPr="00055F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>193</w:t>
            </w:r>
          </w:p>
        </w:tc>
      </w:tr>
      <w:tr w:rsidR="005513E2" w:rsidRPr="00055FF8" w14:paraId="2443D1AB" w14:textId="77777777" w:rsidTr="006316C2">
        <w:trPr>
          <w:trHeight w:val="460"/>
        </w:trPr>
        <w:tc>
          <w:tcPr>
            <w:tcW w:w="3155" w:type="dxa"/>
          </w:tcPr>
          <w:p w14:paraId="6A6F67F1" w14:textId="77777777" w:rsidR="005513E2" w:rsidRPr="00055FF8" w:rsidRDefault="005513E2" w:rsidP="00362C45">
            <w:pPr>
              <w:spacing w:line="240" w:lineRule="auto"/>
              <w:ind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37AD1" w14:textId="0D951472" w:rsidR="005513E2" w:rsidRPr="00055FF8" w:rsidRDefault="00792A6E" w:rsidP="00EE1BE2">
            <w:pPr>
              <w:tabs>
                <w:tab w:val="clear" w:pos="3515"/>
                <w:tab w:val="decimal" w:pos="706"/>
                <w:tab w:val="left" w:pos="95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D31525"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731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,703</w:t>
            </w:r>
          </w:p>
        </w:tc>
        <w:tc>
          <w:tcPr>
            <w:tcW w:w="265" w:type="dxa"/>
          </w:tcPr>
          <w:p w14:paraId="6DBB7DD6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D779BF" w14:textId="552D3D63" w:rsidR="005513E2" w:rsidRPr="00055FF8" w:rsidRDefault="00792A6E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1,69</w:t>
            </w:r>
            <w:r w:rsidR="00990DD0"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,759</w:t>
            </w:r>
          </w:p>
        </w:tc>
        <w:tc>
          <w:tcPr>
            <w:tcW w:w="272" w:type="dxa"/>
          </w:tcPr>
          <w:p w14:paraId="016669BC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F30080" w14:textId="543C2916" w:rsidR="005513E2" w:rsidRPr="00055FF8" w:rsidRDefault="00990DD0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  <w:r w:rsidR="00792A6E"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  <w:r w:rsidR="00792A6E"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156718FA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35F208" w14:textId="7A775C0A" w:rsidR="005513E2" w:rsidRPr="00055FF8" w:rsidRDefault="00792A6E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40,906</w:t>
            </w:r>
          </w:p>
        </w:tc>
        <w:tc>
          <w:tcPr>
            <w:tcW w:w="263" w:type="dxa"/>
          </w:tcPr>
          <w:p w14:paraId="4392F41F" w14:textId="77777777" w:rsidR="005513E2" w:rsidRPr="00055FF8" w:rsidRDefault="005513E2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C3395" w14:textId="3A23C2C4" w:rsidR="005513E2" w:rsidRPr="00055FF8" w:rsidRDefault="00792A6E" w:rsidP="005513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</w:t>
            </w:r>
            <w:r w:rsidR="00990DD0"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90DD0"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901</w:t>
            </w:r>
          </w:p>
        </w:tc>
      </w:tr>
    </w:tbl>
    <w:p w14:paraId="33C66305" w14:textId="6C62A8D3" w:rsidR="004D44C6" w:rsidRPr="00055FF8" w:rsidRDefault="004D44C6">
      <w:r w:rsidRPr="00055FF8">
        <w:br w:type="page"/>
      </w:r>
    </w:p>
    <w:tbl>
      <w:tblPr>
        <w:tblStyle w:val="TableGrid"/>
        <w:tblW w:w="94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5"/>
        <w:gridCol w:w="1170"/>
        <w:gridCol w:w="265"/>
        <w:gridCol w:w="1080"/>
        <w:gridCol w:w="272"/>
        <w:gridCol w:w="933"/>
        <w:gridCol w:w="241"/>
        <w:gridCol w:w="987"/>
        <w:gridCol w:w="263"/>
        <w:gridCol w:w="1092"/>
      </w:tblGrid>
      <w:tr w:rsidR="004D44C6" w:rsidRPr="00055FF8" w14:paraId="6B511E01" w14:textId="77777777">
        <w:tc>
          <w:tcPr>
            <w:tcW w:w="3155" w:type="dxa"/>
          </w:tcPr>
          <w:p w14:paraId="5582087B" w14:textId="715AA8A3" w:rsidR="004D44C6" w:rsidRPr="00055FF8" w:rsidRDefault="004D44C6" w:rsidP="005513E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3" w:type="dxa"/>
            <w:gridSpan w:val="9"/>
            <w:tcBorders>
              <w:left w:val="nil"/>
              <w:bottom w:val="nil"/>
              <w:right w:val="nil"/>
            </w:tcBorders>
          </w:tcPr>
          <w:p w14:paraId="560079E5" w14:textId="2DC9A0DA" w:rsidR="004D44C6" w:rsidRPr="00055FF8" w:rsidRDefault="004D44C6" w:rsidP="004D44C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32F51" w:rsidRPr="00055FF8" w14:paraId="739EDC42" w14:textId="77777777" w:rsidTr="003F0EF2">
        <w:tc>
          <w:tcPr>
            <w:tcW w:w="3155" w:type="dxa"/>
            <w:vAlign w:val="bottom"/>
            <w:hideMark/>
          </w:tcPr>
          <w:p w14:paraId="73A003A8" w14:textId="67914121" w:rsidR="00732F51" w:rsidRPr="00055FF8" w:rsidRDefault="00732F51" w:rsidP="00732F51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82D597" w14:textId="77777777" w:rsidR="00732F51" w:rsidRPr="00055FF8" w:rsidRDefault="00732F51" w:rsidP="00732F51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5CB9274F" w14:textId="5548B93A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5" w:type="dxa"/>
          </w:tcPr>
          <w:p w14:paraId="4625F577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46A20F" w14:textId="61F6C8D3" w:rsidR="00732F51" w:rsidRPr="00055FF8" w:rsidRDefault="00732F51" w:rsidP="00AB577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5C3EC65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68C282C4" w14:textId="77777777" w:rsidR="00732F51" w:rsidRPr="00055FF8" w:rsidRDefault="00732F51" w:rsidP="00732F5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มากกว่า </w:t>
            </w: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</w:rPr>
              <w:t xml:space="preserve">1 </w:t>
            </w: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ปี</w:t>
            </w: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</w:rPr>
              <w:t xml:space="preserve"> </w:t>
            </w: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แต่ไม่เกิน </w:t>
            </w:r>
          </w:p>
          <w:p w14:paraId="2850BB74" w14:textId="07C341DD" w:rsidR="00732F51" w:rsidRPr="00055FF8" w:rsidRDefault="00732F51" w:rsidP="00732F5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</w:rPr>
              <w:t xml:space="preserve">5 </w:t>
            </w: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3C342609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37A3F964" w14:textId="6AD278CD" w:rsidR="00732F51" w:rsidRPr="00055FF8" w:rsidRDefault="00732F51" w:rsidP="00732F51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มากกว่า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5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28A34E2B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1BFA7D1F" w14:textId="27714B48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3F0EF2" w:rsidRPr="00055FF8" w14:paraId="78D3D336" w14:textId="77777777" w:rsidTr="003F0EF2">
        <w:trPr>
          <w:trHeight w:val="218"/>
        </w:trPr>
        <w:tc>
          <w:tcPr>
            <w:tcW w:w="3155" w:type="dxa"/>
          </w:tcPr>
          <w:p w14:paraId="2D1C8C46" w14:textId="5348FD75" w:rsidR="003F0EF2" w:rsidRPr="00055FF8" w:rsidRDefault="00854592" w:rsidP="00732F51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A6A21"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303" w:type="dxa"/>
            <w:gridSpan w:val="9"/>
          </w:tcPr>
          <w:p w14:paraId="7F47995F" w14:textId="79304C09" w:rsidR="003F0EF2" w:rsidRPr="00055FF8" w:rsidRDefault="003F0EF2" w:rsidP="003F0EF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32F51" w:rsidRPr="00055FF8" w14:paraId="5B90256A" w14:textId="77777777" w:rsidTr="003F0EF2">
        <w:tc>
          <w:tcPr>
            <w:tcW w:w="3155" w:type="dxa"/>
          </w:tcPr>
          <w:p w14:paraId="39C4B9B6" w14:textId="6542DF3A" w:rsidR="00732F51" w:rsidRPr="00055FF8" w:rsidRDefault="00732F51" w:rsidP="00732F51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</w:tcPr>
          <w:p w14:paraId="4B155E9F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0DDBDBFF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937E22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35AB68B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6A19C451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98D3EC0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</w:tcPr>
          <w:p w14:paraId="3AAD3819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24DE3BC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2126762B" w14:textId="77777777" w:rsidR="00732F51" w:rsidRPr="00055FF8" w:rsidRDefault="00732F51" w:rsidP="00732F5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A6A21" w:rsidRPr="00055FF8" w14:paraId="7F7EFCFA" w14:textId="77777777">
        <w:tc>
          <w:tcPr>
            <w:tcW w:w="3155" w:type="dxa"/>
          </w:tcPr>
          <w:p w14:paraId="3074D38D" w14:textId="3382533E" w:rsidR="008A6A21" w:rsidRPr="00055FF8" w:rsidRDefault="008A6A21" w:rsidP="008A6A2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0CE4A091" w14:textId="11AD1950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583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>,497</w:t>
            </w:r>
          </w:p>
        </w:tc>
        <w:tc>
          <w:tcPr>
            <w:tcW w:w="265" w:type="dxa"/>
          </w:tcPr>
          <w:p w14:paraId="39F09412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6D559F" w14:textId="71A264C6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583,497</w:t>
            </w:r>
          </w:p>
        </w:tc>
        <w:tc>
          <w:tcPr>
            <w:tcW w:w="272" w:type="dxa"/>
          </w:tcPr>
          <w:p w14:paraId="467AA1DB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</w:tcPr>
          <w:p w14:paraId="69A03A61" w14:textId="076C0A4E" w:rsidR="008A6A21" w:rsidRPr="00055FF8" w:rsidRDefault="008A6A21" w:rsidP="009D699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2EC83B0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7" w:type="dxa"/>
          </w:tcPr>
          <w:p w14:paraId="0684D8B9" w14:textId="21962FB7" w:rsidR="008A6A21" w:rsidRPr="00055FF8" w:rsidRDefault="008A6A21" w:rsidP="009D699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317AE642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52E03C88" w14:textId="41A5C884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583,497</w:t>
            </w:r>
          </w:p>
        </w:tc>
      </w:tr>
      <w:tr w:rsidR="008A6A21" w:rsidRPr="00055FF8" w14:paraId="7F03A476" w14:textId="77777777">
        <w:tc>
          <w:tcPr>
            <w:tcW w:w="3155" w:type="dxa"/>
          </w:tcPr>
          <w:p w14:paraId="45BBFF47" w14:textId="5004D6ED" w:rsidR="008A6A21" w:rsidRPr="00055FF8" w:rsidRDefault="008A6A21" w:rsidP="008A6A2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583D1564" w14:textId="758FC47C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1,077,802</w:t>
            </w:r>
          </w:p>
        </w:tc>
        <w:tc>
          <w:tcPr>
            <w:tcW w:w="265" w:type="dxa"/>
          </w:tcPr>
          <w:p w14:paraId="3A6A8BEC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86BA79" w14:textId="51934165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1,077,802</w:t>
            </w:r>
          </w:p>
        </w:tc>
        <w:tc>
          <w:tcPr>
            <w:tcW w:w="272" w:type="dxa"/>
          </w:tcPr>
          <w:p w14:paraId="5FAC7059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</w:tcPr>
          <w:p w14:paraId="755EEF9A" w14:textId="5FEF9553" w:rsidR="008A6A21" w:rsidRPr="00055FF8" w:rsidRDefault="008A6A21" w:rsidP="009D6991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61AEF04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625040E5" w14:textId="15B3E8A9" w:rsidR="008A6A21" w:rsidRPr="00055FF8" w:rsidRDefault="008A6A21" w:rsidP="009D699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3BD6863B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2FE854A2" w14:textId="1345DD59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1,077,802</w:t>
            </w:r>
          </w:p>
        </w:tc>
      </w:tr>
      <w:tr w:rsidR="008A6A21" w:rsidRPr="00055FF8" w14:paraId="2DEF8F92" w14:textId="77777777">
        <w:tc>
          <w:tcPr>
            <w:tcW w:w="3155" w:type="dxa"/>
          </w:tcPr>
          <w:p w14:paraId="79B0C780" w14:textId="2FF23561" w:rsidR="008A6A21" w:rsidRPr="00055FF8" w:rsidRDefault="008A6A21" w:rsidP="008A6A2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DE26B2B" w14:textId="6B7EAF69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42,528</w:t>
            </w:r>
          </w:p>
        </w:tc>
        <w:tc>
          <w:tcPr>
            <w:tcW w:w="265" w:type="dxa"/>
            <w:vAlign w:val="bottom"/>
          </w:tcPr>
          <w:p w14:paraId="4236193A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72A049" w14:textId="5AB805D5" w:rsidR="008A6A21" w:rsidRPr="00055FF8" w:rsidRDefault="00031215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14,560</w:t>
            </w:r>
          </w:p>
        </w:tc>
        <w:tc>
          <w:tcPr>
            <w:tcW w:w="272" w:type="dxa"/>
            <w:vAlign w:val="bottom"/>
          </w:tcPr>
          <w:p w14:paraId="387BDEAC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031A3146" w14:textId="5B403D61" w:rsidR="008A6A21" w:rsidRPr="00055FF8" w:rsidRDefault="00127CF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16,843</w:t>
            </w:r>
          </w:p>
        </w:tc>
        <w:tc>
          <w:tcPr>
            <w:tcW w:w="241" w:type="dxa"/>
            <w:vAlign w:val="bottom"/>
          </w:tcPr>
          <w:p w14:paraId="1EE0F42B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3703CFC5" w14:textId="69EABFC8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17,</w:t>
            </w:r>
            <w:r w:rsidR="00127CF1">
              <w:rPr>
                <w:rFonts w:ascii="Angsana New" w:hAnsi="Angsana New" w:cs="Angsana New"/>
                <w:sz w:val="30"/>
                <w:szCs w:val="30"/>
              </w:rPr>
              <w:t>061</w:t>
            </w:r>
          </w:p>
        </w:tc>
        <w:tc>
          <w:tcPr>
            <w:tcW w:w="263" w:type="dxa"/>
            <w:vAlign w:val="bottom"/>
          </w:tcPr>
          <w:p w14:paraId="28468140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33D92F12" w14:textId="6B8AEE3B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27CF1">
              <w:rPr>
                <w:rFonts w:ascii="Angsana New" w:hAnsi="Angsana New" w:cs="Angsana New"/>
                <w:sz w:val="30"/>
                <w:szCs w:val="30"/>
              </w:rPr>
              <w:t>8,464</w:t>
            </w:r>
          </w:p>
        </w:tc>
      </w:tr>
      <w:tr w:rsidR="00127CF1" w:rsidRPr="00055FF8" w14:paraId="7260634E" w14:textId="77777777" w:rsidTr="00AF2D13">
        <w:tc>
          <w:tcPr>
            <w:tcW w:w="3155" w:type="dxa"/>
          </w:tcPr>
          <w:p w14:paraId="378F6F8B" w14:textId="77777777" w:rsidR="00127CF1" w:rsidRPr="00055FF8" w:rsidRDefault="00127CF1" w:rsidP="00127CF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6E684" w14:textId="0460A331" w:rsidR="00127CF1" w:rsidRPr="00055FF8" w:rsidRDefault="00127CF1" w:rsidP="00127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1,703,827</w:t>
            </w:r>
          </w:p>
        </w:tc>
        <w:tc>
          <w:tcPr>
            <w:tcW w:w="265" w:type="dxa"/>
          </w:tcPr>
          <w:p w14:paraId="47B60036" w14:textId="77777777" w:rsidR="00127CF1" w:rsidRPr="00055FF8" w:rsidRDefault="00127CF1" w:rsidP="00127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3028B" w14:textId="6DE794D0" w:rsidR="00127CF1" w:rsidRPr="00055FF8" w:rsidRDefault="00127CF1" w:rsidP="00127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1,675,859</w:t>
            </w:r>
          </w:p>
        </w:tc>
        <w:tc>
          <w:tcPr>
            <w:tcW w:w="272" w:type="dxa"/>
          </w:tcPr>
          <w:p w14:paraId="3BF549B1" w14:textId="77777777" w:rsidR="00127CF1" w:rsidRPr="00055FF8" w:rsidRDefault="00127CF1" w:rsidP="00127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18D1CF" w14:textId="23B798C6" w:rsidR="00127CF1" w:rsidRPr="00127CF1" w:rsidRDefault="00127CF1" w:rsidP="00127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7C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16,843</w:t>
            </w:r>
          </w:p>
        </w:tc>
        <w:tc>
          <w:tcPr>
            <w:tcW w:w="241" w:type="dxa"/>
          </w:tcPr>
          <w:p w14:paraId="6F35C91D" w14:textId="77777777" w:rsidR="00127CF1" w:rsidRPr="00055FF8" w:rsidRDefault="00127CF1" w:rsidP="00127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715258" w14:textId="2B64F2D9" w:rsidR="00127CF1" w:rsidRPr="00055FF8" w:rsidRDefault="00127CF1" w:rsidP="00127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061</w:t>
            </w:r>
          </w:p>
        </w:tc>
        <w:tc>
          <w:tcPr>
            <w:tcW w:w="263" w:type="dxa"/>
          </w:tcPr>
          <w:p w14:paraId="7F710110" w14:textId="77777777" w:rsidR="00127CF1" w:rsidRPr="00055FF8" w:rsidRDefault="00127CF1" w:rsidP="00127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42AFD6" w14:textId="10ED6C15" w:rsidR="00127CF1" w:rsidRPr="00055FF8" w:rsidRDefault="00127CF1" w:rsidP="00127C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9,763</w:t>
            </w:r>
          </w:p>
        </w:tc>
      </w:tr>
      <w:tr w:rsidR="008A6A21" w:rsidRPr="00055FF8" w14:paraId="31402150" w14:textId="77777777" w:rsidTr="003F0EF2">
        <w:trPr>
          <w:trHeight w:val="215"/>
        </w:trPr>
        <w:tc>
          <w:tcPr>
            <w:tcW w:w="3155" w:type="dxa"/>
          </w:tcPr>
          <w:p w14:paraId="76CE9ADF" w14:textId="77777777" w:rsidR="008A6A21" w:rsidRPr="00055FF8" w:rsidRDefault="008A6A21" w:rsidP="008A6A2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F1860CF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546D286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90712C1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F67592A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3AD4A568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ADA5815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double" w:sz="4" w:space="0" w:color="auto"/>
              <w:left w:val="nil"/>
              <w:right w:val="nil"/>
            </w:tcBorders>
          </w:tcPr>
          <w:p w14:paraId="7571D42C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AE5A52E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  <w:left w:val="nil"/>
              <w:right w:val="nil"/>
            </w:tcBorders>
          </w:tcPr>
          <w:p w14:paraId="46FE9FAA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A6A21" w:rsidRPr="00055FF8" w14:paraId="26E79EFA" w14:textId="77777777" w:rsidTr="003F0EF2">
        <w:tc>
          <w:tcPr>
            <w:tcW w:w="3155" w:type="dxa"/>
            <w:vAlign w:val="bottom"/>
          </w:tcPr>
          <w:p w14:paraId="15831759" w14:textId="77777777" w:rsidR="008A6A21" w:rsidRPr="00055FF8" w:rsidRDefault="008A6A21" w:rsidP="008A6A2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3" w:type="dxa"/>
            <w:gridSpan w:val="9"/>
            <w:vAlign w:val="bottom"/>
          </w:tcPr>
          <w:p w14:paraId="61236BB3" w14:textId="148C2379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6A21" w:rsidRPr="00055FF8" w14:paraId="79301ED1" w14:textId="77777777" w:rsidTr="00732F51">
        <w:tc>
          <w:tcPr>
            <w:tcW w:w="3155" w:type="dxa"/>
          </w:tcPr>
          <w:p w14:paraId="1ECA9458" w14:textId="77777777" w:rsidR="008A6A21" w:rsidRPr="00055FF8" w:rsidRDefault="008A6A21" w:rsidP="008A6A2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CA9BE4C" w14:textId="77777777" w:rsidR="008A6A21" w:rsidRPr="00055FF8" w:rsidRDefault="008A6A21" w:rsidP="008A6A21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76F64AA3" w14:textId="77777777" w:rsidR="008A6A21" w:rsidRPr="00055FF8" w:rsidRDefault="008A6A21" w:rsidP="008A6A2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8" w:type="dxa"/>
            <w:gridSpan w:val="7"/>
            <w:vAlign w:val="bottom"/>
          </w:tcPr>
          <w:p w14:paraId="619A5808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A6A21" w:rsidRPr="00055FF8" w14:paraId="59F3B6CC" w14:textId="77777777" w:rsidTr="003F0EF2">
        <w:tc>
          <w:tcPr>
            <w:tcW w:w="3155" w:type="dxa"/>
            <w:vAlign w:val="bottom"/>
            <w:hideMark/>
          </w:tcPr>
          <w:p w14:paraId="461B380E" w14:textId="03F896BF" w:rsidR="008A6A21" w:rsidRPr="00055FF8" w:rsidRDefault="008A6A21" w:rsidP="008A6A2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1D423BF1" w14:textId="77777777" w:rsidR="008A6A21" w:rsidRPr="00055FF8" w:rsidRDefault="008A6A21" w:rsidP="008A6A21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110251A3" w14:textId="77777777" w:rsidR="008A6A21" w:rsidRPr="00055FF8" w:rsidRDefault="008A6A21" w:rsidP="008A6A21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5" w:type="dxa"/>
          </w:tcPr>
          <w:p w14:paraId="21029FD3" w14:textId="77777777" w:rsidR="008A6A21" w:rsidRPr="00055FF8" w:rsidRDefault="008A6A21" w:rsidP="008A6A2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7CBA31AC" w14:textId="77777777" w:rsidR="008A6A21" w:rsidRPr="00055FF8" w:rsidRDefault="008A6A21" w:rsidP="008A6A2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E109364" w14:textId="77777777" w:rsidR="008A6A21" w:rsidRPr="00055FF8" w:rsidRDefault="008A6A21" w:rsidP="008A6A2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2CF31934" w14:textId="77777777" w:rsidR="008A6A21" w:rsidRPr="00055FF8" w:rsidRDefault="008A6A21" w:rsidP="008A6A2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มากกว่า </w:t>
            </w: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</w:rPr>
              <w:t xml:space="preserve">1 </w:t>
            </w:r>
            <w:r w:rsidRPr="00055F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ปี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แต่ไม่เกิน 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051AAA60" w14:textId="77777777" w:rsidR="008A6A21" w:rsidRPr="00055FF8" w:rsidRDefault="008A6A21" w:rsidP="008A6A2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  <w:hideMark/>
          </w:tcPr>
          <w:p w14:paraId="6B06C71D" w14:textId="77777777" w:rsidR="008A6A21" w:rsidRPr="00055FF8" w:rsidRDefault="008A6A21" w:rsidP="008A6A21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มากกว่า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5 </w:t>
            </w: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E11A41C" w14:textId="77777777" w:rsidR="008A6A21" w:rsidRPr="00055FF8" w:rsidRDefault="008A6A21" w:rsidP="008A6A2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  <w:hideMark/>
          </w:tcPr>
          <w:p w14:paraId="05D1BAB0" w14:textId="77777777" w:rsidR="008A6A21" w:rsidRPr="00055FF8" w:rsidRDefault="008A6A21" w:rsidP="008A6A2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A6A21" w:rsidRPr="00055FF8" w14:paraId="3CB0F5CA" w14:textId="77777777" w:rsidTr="003F0EF2">
        <w:tc>
          <w:tcPr>
            <w:tcW w:w="3155" w:type="dxa"/>
          </w:tcPr>
          <w:p w14:paraId="75B8872C" w14:textId="77777777" w:rsidR="008A6A21" w:rsidRPr="00055FF8" w:rsidRDefault="008A6A21" w:rsidP="008A6A21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3" w:type="dxa"/>
            <w:gridSpan w:val="9"/>
          </w:tcPr>
          <w:p w14:paraId="4326A5BC" w14:textId="1FF1E308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A6A21" w:rsidRPr="00055FF8" w14:paraId="5C6A1051" w14:textId="77777777" w:rsidTr="003F0EF2">
        <w:tc>
          <w:tcPr>
            <w:tcW w:w="3155" w:type="dxa"/>
          </w:tcPr>
          <w:p w14:paraId="06095D59" w14:textId="3495D83F" w:rsidR="008A6A21" w:rsidRPr="00055FF8" w:rsidRDefault="008A6A21" w:rsidP="008A6A21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6303" w:type="dxa"/>
            <w:gridSpan w:val="9"/>
          </w:tcPr>
          <w:p w14:paraId="304EDC66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A6A21" w:rsidRPr="00055FF8" w14:paraId="441F0AF4" w14:textId="77777777" w:rsidTr="003F0EF2">
        <w:tc>
          <w:tcPr>
            <w:tcW w:w="3155" w:type="dxa"/>
            <w:hideMark/>
          </w:tcPr>
          <w:p w14:paraId="26D0E294" w14:textId="77777777" w:rsidR="008A6A21" w:rsidRPr="00055FF8" w:rsidRDefault="008A6A21" w:rsidP="008A6A21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69109DA" w14:textId="343A1352" w:rsidR="008A6A21" w:rsidRPr="00055FF8" w:rsidRDefault="008A6A21" w:rsidP="00334897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533D1F9" w14:textId="77777777" w:rsidR="008A6A21" w:rsidRPr="00055FF8" w:rsidRDefault="008A6A21" w:rsidP="008A6A2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0B3F3B" w14:textId="64949C39" w:rsidR="008A6A21" w:rsidRPr="00055FF8" w:rsidRDefault="008A6A21" w:rsidP="00334897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A85AB5A" w14:textId="77777777" w:rsidR="008A6A21" w:rsidRPr="00055FF8" w:rsidRDefault="008A6A21" w:rsidP="008A6A2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650B6B44" w14:textId="3DC90A15" w:rsidR="008A6A21" w:rsidRPr="00055FF8" w:rsidRDefault="008A6A21" w:rsidP="00334897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21F0C2A" w14:textId="77777777" w:rsidR="008A6A21" w:rsidRPr="00055FF8" w:rsidRDefault="008A6A21" w:rsidP="008A6A2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</w:tcPr>
          <w:p w14:paraId="7C224F6B" w14:textId="0FA165BF" w:rsidR="008A6A21" w:rsidRPr="00055FF8" w:rsidRDefault="008A6A21" w:rsidP="00334897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B4DA380" w14:textId="77777777" w:rsidR="008A6A21" w:rsidRPr="00055FF8" w:rsidRDefault="008A6A21" w:rsidP="008A6A21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7C8637FE" w14:textId="096C0250" w:rsidR="008A6A21" w:rsidRPr="00055FF8" w:rsidRDefault="008A6A21" w:rsidP="00334897">
            <w:pPr>
              <w:tabs>
                <w:tab w:val="clear" w:pos="907"/>
                <w:tab w:val="decimal" w:pos="708"/>
                <w:tab w:val="left" w:pos="84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A6A21" w:rsidRPr="00055FF8" w14:paraId="453AF8A3" w14:textId="77777777" w:rsidTr="003F0EF2">
        <w:tc>
          <w:tcPr>
            <w:tcW w:w="3155" w:type="dxa"/>
            <w:hideMark/>
          </w:tcPr>
          <w:p w14:paraId="75F3F9E5" w14:textId="18CEFDEA" w:rsidR="008A6A21" w:rsidRPr="00055FF8" w:rsidRDefault="008A6A21" w:rsidP="008A6A2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2BC6BC6E" w14:textId="4D58F602" w:rsidR="008A6A21" w:rsidRPr="00055FF8" w:rsidRDefault="00D36644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609,757</w:t>
            </w:r>
          </w:p>
        </w:tc>
        <w:tc>
          <w:tcPr>
            <w:tcW w:w="265" w:type="dxa"/>
          </w:tcPr>
          <w:p w14:paraId="023793B8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2A9F76" w14:textId="55A2993C" w:rsidR="008A6A21" w:rsidRPr="00055FF8" w:rsidRDefault="00D36644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609,757</w:t>
            </w:r>
          </w:p>
        </w:tc>
        <w:tc>
          <w:tcPr>
            <w:tcW w:w="272" w:type="dxa"/>
          </w:tcPr>
          <w:p w14:paraId="63342C63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</w:tcPr>
          <w:p w14:paraId="6397BD7C" w14:textId="0BB55762" w:rsidR="008A6A21" w:rsidRPr="00055FF8" w:rsidRDefault="00334897" w:rsidP="008A6A21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F4D30FC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5F5D25D0" w14:textId="46E5FBE7" w:rsidR="008A6A21" w:rsidRPr="00055FF8" w:rsidRDefault="00334897" w:rsidP="008A6A21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1380767B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424DFEF6" w14:textId="7D4BF311" w:rsidR="008A6A21" w:rsidRPr="00055FF8" w:rsidRDefault="00D36644" w:rsidP="008A6A21">
            <w:pPr>
              <w:tabs>
                <w:tab w:val="clear" w:pos="907"/>
                <w:tab w:val="decimal" w:pos="706"/>
                <w:tab w:val="left" w:pos="84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609,757</w:t>
            </w:r>
          </w:p>
        </w:tc>
      </w:tr>
      <w:tr w:rsidR="008A6A21" w:rsidRPr="00055FF8" w14:paraId="41D3CA0D" w14:textId="77777777">
        <w:tc>
          <w:tcPr>
            <w:tcW w:w="3155" w:type="dxa"/>
            <w:hideMark/>
          </w:tcPr>
          <w:p w14:paraId="026153D2" w14:textId="77777777" w:rsidR="008A6A21" w:rsidRPr="00055FF8" w:rsidRDefault="008A6A21" w:rsidP="008A6A2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6AD94128" w14:textId="7FA315C5" w:rsidR="008A6A21" w:rsidRPr="00055FF8" w:rsidRDefault="00D36644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1,071,869</w:t>
            </w:r>
          </w:p>
        </w:tc>
        <w:tc>
          <w:tcPr>
            <w:tcW w:w="265" w:type="dxa"/>
          </w:tcPr>
          <w:p w14:paraId="2BA57945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A1F77" w14:textId="12BEBBB1" w:rsidR="008A6A21" w:rsidRPr="00055FF8" w:rsidRDefault="00D36644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1,071,869</w:t>
            </w:r>
          </w:p>
        </w:tc>
        <w:tc>
          <w:tcPr>
            <w:tcW w:w="272" w:type="dxa"/>
          </w:tcPr>
          <w:p w14:paraId="1905D214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</w:tcPr>
          <w:p w14:paraId="0F590570" w14:textId="5962386F" w:rsidR="008A6A21" w:rsidRPr="00055FF8" w:rsidRDefault="00D36644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53247B1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54F53F5F" w14:textId="5310CE1B" w:rsidR="008A6A21" w:rsidRPr="00055FF8" w:rsidRDefault="00D36644" w:rsidP="008A6A21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5F8CF2D5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3D4CAE9E" w14:textId="433E501C" w:rsidR="008A6A21" w:rsidRPr="00055FF8" w:rsidRDefault="00D36644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1,071,869</w:t>
            </w:r>
          </w:p>
        </w:tc>
      </w:tr>
      <w:tr w:rsidR="008A6A21" w:rsidRPr="00055FF8" w14:paraId="311D3854" w14:textId="77777777">
        <w:trPr>
          <w:trHeight w:val="119"/>
        </w:trPr>
        <w:tc>
          <w:tcPr>
            <w:tcW w:w="3155" w:type="dxa"/>
            <w:hideMark/>
          </w:tcPr>
          <w:p w14:paraId="74FB28B7" w14:textId="77777777" w:rsidR="008A6A21" w:rsidRPr="00055FF8" w:rsidRDefault="008A6A21" w:rsidP="008A6A2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255E612" w14:textId="7276EE1E" w:rsidR="008A6A21" w:rsidRPr="00055FF8" w:rsidRDefault="00D36644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52,688</w:t>
            </w:r>
          </w:p>
        </w:tc>
        <w:tc>
          <w:tcPr>
            <w:tcW w:w="265" w:type="dxa"/>
            <w:vAlign w:val="bottom"/>
          </w:tcPr>
          <w:p w14:paraId="14682878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E53498" w14:textId="44C201C8" w:rsidR="008A6A21" w:rsidRPr="00055FF8" w:rsidRDefault="00D36644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12,283</w:t>
            </w:r>
          </w:p>
        </w:tc>
        <w:tc>
          <w:tcPr>
            <w:tcW w:w="272" w:type="dxa"/>
            <w:vAlign w:val="bottom"/>
          </w:tcPr>
          <w:p w14:paraId="461FA37B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46CF6DB1" w14:textId="2AD2B49F" w:rsidR="008A6A21" w:rsidRPr="00055FF8" w:rsidRDefault="00334897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21,142</w:t>
            </w:r>
          </w:p>
        </w:tc>
        <w:tc>
          <w:tcPr>
            <w:tcW w:w="241" w:type="dxa"/>
            <w:vAlign w:val="bottom"/>
          </w:tcPr>
          <w:p w14:paraId="1EAFE822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5D69291B" w14:textId="7067F952" w:rsidR="008A6A21" w:rsidRPr="00055FF8" w:rsidRDefault="00334897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40,906</w:t>
            </w:r>
          </w:p>
        </w:tc>
        <w:tc>
          <w:tcPr>
            <w:tcW w:w="263" w:type="dxa"/>
            <w:vAlign w:val="bottom"/>
          </w:tcPr>
          <w:p w14:paraId="265AD8F6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06421B47" w14:textId="6C35B1E9" w:rsidR="008A6A21" w:rsidRPr="00055FF8" w:rsidRDefault="00D36644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74,3</w:t>
            </w:r>
            <w:r w:rsidR="001E6E25" w:rsidRPr="00055FF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A6A21" w:rsidRPr="00055FF8" w14:paraId="03F5BD88" w14:textId="77777777" w:rsidTr="003F0EF2">
        <w:tc>
          <w:tcPr>
            <w:tcW w:w="3155" w:type="dxa"/>
          </w:tcPr>
          <w:p w14:paraId="4906B792" w14:textId="77777777" w:rsidR="008A6A21" w:rsidRPr="00055FF8" w:rsidRDefault="008A6A21" w:rsidP="008A6A2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D39B4" w14:textId="618B62DE" w:rsidR="008A6A21" w:rsidRPr="00055FF8" w:rsidRDefault="00FF64DF" w:rsidP="008A6A21">
            <w:pPr>
              <w:tabs>
                <w:tab w:val="clear" w:pos="3515"/>
                <w:tab w:val="decimal" w:pos="706"/>
                <w:tab w:val="left" w:pos="95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1,734,314</w:t>
            </w:r>
          </w:p>
        </w:tc>
        <w:tc>
          <w:tcPr>
            <w:tcW w:w="265" w:type="dxa"/>
          </w:tcPr>
          <w:p w14:paraId="735B63D0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110FF6" w14:textId="2F219374" w:rsidR="008A6A21" w:rsidRPr="00055FF8" w:rsidRDefault="00D36644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1,693,909</w:t>
            </w:r>
          </w:p>
        </w:tc>
        <w:tc>
          <w:tcPr>
            <w:tcW w:w="272" w:type="dxa"/>
          </w:tcPr>
          <w:p w14:paraId="6D9E0B55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25BA35" w14:textId="3622A60D" w:rsidR="008A6A21" w:rsidRPr="00055FF8" w:rsidRDefault="00D36644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21,142</w:t>
            </w:r>
          </w:p>
        </w:tc>
        <w:tc>
          <w:tcPr>
            <w:tcW w:w="241" w:type="dxa"/>
          </w:tcPr>
          <w:p w14:paraId="396566AF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2122D7" w14:textId="6A49238D" w:rsidR="008A6A21" w:rsidRPr="00055FF8" w:rsidRDefault="00D36644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40,906</w:t>
            </w:r>
          </w:p>
        </w:tc>
        <w:tc>
          <w:tcPr>
            <w:tcW w:w="263" w:type="dxa"/>
          </w:tcPr>
          <w:p w14:paraId="4C424EB9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D2E707" w14:textId="3E940F45" w:rsidR="008A6A21" w:rsidRPr="00055FF8" w:rsidRDefault="00D36644" w:rsidP="008A6A2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1,755,9</w:t>
            </w:r>
            <w:r w:rsidR="001E6E25"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8A6A21" w:rsidRPr="00055FF8" w14:paraId="32FD7FAF" w14:textId="77777777" w:rsidTr="005B21F9">
        <w:tc>
          <w:tcPr>
            <w:tcW w:w="3155" w:type="dxa"/>
          </w:tcPr>
          <w:p w14:paraId="24BCF407" w14:textId="77777777" w:rsidR="008A6A21" w:rsidRPr="00055FF8" w:rsidRDefault="008A6A21" w:rsidP="008A6A2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FEA7DF1" w14:textId="77777777" w:rsidR="008A6A21" w:rsidRPr="00055FF8" w:rsidRDefault="008A6A21" w:rsidP="008A6A21">
            <w:pPr>
              <w:tabs>
                <w:tab w:val="clear" w:pos="3515"/>
                <w:tab w:val="decimal" w:pos="706"/>
                <w:tab w:val="left" w:pos="95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1EE78BD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9AE3F9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5287DDC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</w:tcPr>
          <w:p w14:paraId="4D710F74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56AA744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679F922D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FB7A435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</w:tcPr>
          <w:p w14:paraId="7323799D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A6A21" w:rsidRPr="00055FF8" w14:paraId="3CA51258" w14:textId="77777777" w:rsidTr="005B21F9">
        <w:tc>
          <w:tcPr>
            <w:tcW w:w="3155" w:type="dxa"/>
          </w:tcPr>
          <w:p w14:paraId="0574B08C" w14:textId="523F980B" w:rsidR="008A6A21" w:rsidRPr="00055FF8" w:rsidRDefault="008A6A21" w:rsidP="008A6A21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A5AFCB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</w:tcPr>
          <w:p w14:paraId="3755DCC8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03BCEB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E738286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06331F6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388077B2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337CAC86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50F367BF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</w:tcPr>
          <w:p w14:paraId="24DFE6C6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A6A21" w:rsidRPr="00055FF8" w14:paraId="6EF8C0FC" w14:textId="77777777" w:rsidTr="003F0EF2">
        <w:tc>
          <w:tcPr>
            <w:tcW w:w="3155" w:type="dxa"/>
            <w:hideMark/>
          </w:tcPr>
          <w:p w14:paraId="07683FD8" w14:textId="77777777" w:rsidR="008A6A21" w:rsidRPr="00055FF8" w:rsidRDefault="008A6A21" w:rsidP="008A6A21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11" w:name="_Hlk126656420"/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</w:tcPr>
          <w:p w14:paraId="4565EAC1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1EBCB2C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DE47BF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37378D3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0FEF1C09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3132F87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</w:tcPr>
          <w:p w14:paraId="721338F7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67D3D49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6DA5068A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bookmarkEnd w:id="11"/>
      <w:tr w:rsidR="008A6A21" w:rsidRPr="00055FF8" w14:paraId="762DFB76" w14:textId="77777777">
        <w:tc>
          <w:tcPr>
            <w:tcW w:w="3155" w:type="dxa"/>
          </w:tcPr>
          <w:p w14:paraId="58107044" w14:textId="782C2C62" w:rsidR="008A6A21" w:rsidRPr="00055FF8" w:rsidRDefault="008A6A21" w:rsidP="008A6A2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09AFD020" w14:textId="50A9ACA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581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>,153</w:t>
            </w:r>
          </w:p>
        </w:tc>
        <w:tc>
          <w:tcPr>
            <w:tcW w:w="265" w:type="dxa"/>
          </w:tcPr>
          <w:p w14:paraId="38D012EC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72C386" w14:textId="044579AE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581,153</w:t>
            </w:r>
          </w:p>
        </w:tc>
        <w:tc>
          <w:tcPr>
            <w:tcW w:w="272" w:type="dxa"/>
          </w:tcPr>
          <w:p w14:paraId="4AC3B2B6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</w:tcPr>
          <w:p w14:paraId="50ABD173" w14:textId="2365B8ED" w:rsidR="008A6A21" w:rsidRPr="00055FF8" w:rsidRDefault="008A6A21" w:rsidP="009349D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A8F00BE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0B1C5C4F" w14:textId="501F65BE" w:rsidR="008A6A21" w:rsidRPr="00055FF8" w:rsidRDefault="008A6A21" w:rsidP="009349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5A0DE9A9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62C9E39D" w14:textId="4B6374F0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581,153</w:t>
            </w:r>
          </w:p>
        </w:tc>
      </w:tr>
      <w:tr w:rsidR="008A6A21" w:rsidRPr="00055FF8" w14:paraId="7B6E4DB0" w14:textId="77777777">
        <w:tc>
          <w:tcPr>
            <w:tcW w:w="3155" w:type="dxa"/>
          </w:tcPr>
          <w:p w14:paraId="5D14E09E" w14:textId="77777777" w:rsidR="008A6A21" w:rsidRPr="00055FF8" w:rsidRDefault="008A6A21" w:rsidP="008A6A2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04F9E5E5" w14:textId="63816B1C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1,077,802</w:t>
            </w:r>
          </w:p>
        </w:tc>
        <w:tc>
          <w:tcPr>
            <w:tcW w:w="265" w:type="dxa"/>
          </w:tcPr>
          <w:p w14:paraId="01F5232A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52B2BD" w14:textId="7EA4AA14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1,077,802</w:t>
            </w:r>
          </w:p>
        </w:tc>
        <w:tc>
          <w:tcPr>
            <w:tcW w:w="272" w:type="dxa"/>
          </w:tcPr>
          <w:p w14:paraId="639FC424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</w:tcPr>
          <w:p w14:paraId="033494DD" w14:textId="2706E52B" w:rsidR="008A6A21" w:rsidRPr="00055FF8" w:rsidRDefault="008A6A21" w:rsidP="009349D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33F9876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09C8A6DD" w14:textId="0C494A53" w:rsidR="008A6A21" w:rsidRPr="00055FF8" w:rsidRDefault="008A6A21" w:rsidP="009349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55F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71B6150B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71524001" w14:textId="17277CBA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1,077,802</w:t>
            </w:r>
          </w:p>
        </w:tc>
      </w:tr>
      <w:tr w:rsidR="008A6A21" w:rsidRPr="00055FF8" w14:paraId="1F3A8900" w14:textId="77777777">
        <w:tc>
          <w:tcPr>
            <w:tcW w:w="3155" w:type="dxa"/>
          </w:tcPr>
          <w:p w14:paraId="4A242318" w14:textId="77777777" w:rsidR="008A6A21" w:rsidRPr="00055FF8" w:rsidRDefault="008A6A21" w:rsidP="008A6A2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7632416" w14:textId="5A9CD954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40,717</w:t>
            </w:r>
          </w:p>
        </w:tc>
        <w:tc>
          <w:tcPr>
            <w:tcW w:w="265" w:type="dxa"/>
            <w:vAlign w:val="bottom"/>
          </w:tcPr>
          <w:p w14:paraId="616C4E0F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FB8F23" w14:textId="566FC841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32BAC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32BAC">
              <w:rPr>
                <w:rFonts w:ascii="Angsana New" w:hAnsi="Angsana New" w:cs="Angsana New"/>
                <w:sz w:val="30"/>
                <w:szCs w:val="30"/>
              </w:rPr>
              <w:t>666</w:t>
            </w:r>
          </w:p>
        </w:tc>
        <w:tc>
          <w:tcPr>
            <w:tcW w:w="272" w:type="dxa"/>
            <w:vAlign w:val="bottom"/>
          </w:tcPr>
          <w:p w14:paraId="57AEE497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6B845B81" w14:textId="31199842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32BAC">
              <w:rPr>
                <w:rFonts w:ascii="Angsana New" w:hAnsi="Angsana New" w:cs="Angsana New"/>
                <w:sz w:val="30"/>
                <w:szCs w:val="30"/>
              </w:rPr>
              <w:t>4,731</w:t>
            </w:r>
          </w:p>
        </w:tc>
        <w:tc>
          <w:tcPr>
            <w:tcW w:w="241" w:type="dxa"/>
            <w:vAlign w:val="bottom"/>
          </w:tcPr>
          <w:p w14:paraId="4FB75E38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48A67C02" w14:textId="616A1898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17,</w:t>
            </w:r>
            <w:r w:rsidR="00932BAC">
              <w:rPr>
                <w:rFonts w:ascii="Angsana New" w:hAnsi="Angsana New" w:cs="Angsana New"/>
                <w:sz w:val="30"/>
                <w:szCs w:val="30"/>
              </w:rPr>
              <w:t>061</w:t>
            </w:r>
          </w:p>
        </w:tc>
        <w:tc>
          <w:tcPr>
            <w:tcW w:w="263" w:type="dxa"/>
            <w:vAlign w:val="bottom"/>
          </w:tcPr>
          <w:p w14:paraId="35F0479F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5DF87201" w14:textId="1E60D2DE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32BA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32BAC">
              <w:rPr>
                <w:rFonts w:ascii="Angsana New" w:hAnsi="Angsana New" w:cs="Angsana New"/>
                <w:sz w:val="30"/>
                <w:szCs w:val="30"/>
              </w:rPr>
              <w:t>458</w:t>
            </w:r>
          </w:p>
        </w:tc>
      </w:tr>
      <w:tr w:rsidR="008A6A21" w:rsidRPr="00055FF8" w14:paraId="5A0B1643" w14:textId="77777777" w:rsidTr="003F0EF2">
        <w:tc>
          <w:tcPr>
            <w:tcW w:w="3155" w:type="dxa"/>
          </w:tcPr>
          <w:p w14:paraId="23A68969" w14:textId="77777777" w:rsidR="008A6A21" w:rsidRPr="00055FF8" w:rsidRDefault="008A6A21" w:rsidP="008A6A2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F254C4" w14:textId="7A5088B0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1,699,672</w:t>
            </w:r>
          </w:p>
        </w:tc>
        <w:tc>
          <w:tcPr>
            <w:tcW w:w="265" w:type="dxa"/>
          </w:tcPr>
          <w:p w14:paraId="59AAB1F4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79B3D0" w14:textId="481C28FA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1,67</w:t>
            </w:r>
            <w:r w:rsidR="00932B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3,621</w:t>
            </w:r>
          </w:p>
        </w:tc>
        <w:tc>
          <w:tcPr>
            <w:tcW w:w="272" w:type="dxa"/>
          </w:tcPr>
          <w:p w14:paraId="4BF3E1B1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2626CE" w14:textId="19E7CAC6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932B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4,731</w:t>
            </w:r>
          </w:p>
        </w:tc>
        <w:tc>
          <w:tcPr>
            <w:tcW w:w="241" w:type="dxa"/>
          </w:tcPr>
          <w:p w14:paraId="60AB8F11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9C5E09" w14:textId="7EFF1AD5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</w:t>
            </w:r>
            <w:r w:rsidR="00932B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061</w:t>
            </w:r>
          </w:p>
        </w:tc>
        <w:tc>
          <w:tcPr>
            <w:tcW w:w="263" w:type="dxa"/>
          </w:tcPr>
          <w:p w14:paraId="79D05775" w14:textId="77777777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81BB0" w14:textId="47182A50" w:rsidR="008A6A21" w:rsidRPr="00055FF8" w:rsidRDefault="008A6A21" w:rsidP="008A6A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1,70</w:t>
            </w:r>
            <w:r w:rsidR="00932B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055F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32B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DD30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932B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7B29747D" w14:textId="77777777" w:rsidR="001E6E25" w:rsidRPr="00055FF8" w:rsidRDefault="001E6E25" w:rsidP="00362C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39E814" w14:textId="6A3B2C90" w:rsidR="008211E4" w:rsidRPr="00055FF8" w:rsidRDefault="00B5208A" w:rsidP="00362C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5FF8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055FF8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055FF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62B45" w:rsidRPr="00055FF8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055FF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055FF8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6AC1C758" w14:textId="77777777" w:rsidR="00571651" w:rsidRPr="00055FF8" w:rsidRDefault="00571651" w:rsidP="008211E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A10EEC6" w14:textId="5F4BDED4" w:rsidR="008211E4" w:rsidRPr="00055FF8" w:rsidRDefault="00DF7211" w:rsidP="00BF7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8211E4" w:rsidRPr="00055FF8">
        <w:rPr>
          <w:rFonts w:asciiTheme="majorBidi" w:hAnsiTheme="majorBidi" w:cstheme="majorBidi" w:hint="cs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E43A04" w:rsidRPr="00055FF8">
        <w:rPr>
          <w:rFonts w:asciiTheme="majorBidi" w:hAnsiTheme="majorBidi" w:cstheme="majorBidi"/>
          <w:sz w:val="30"/>
          <w:szCs w:val="30"/>
          <w:cs/>
        </w:rPr>
        <w:br/>
      </w:r>
      <w:r w:rsidR="008211E4" w:rsidRPr="00055FF8">
        <w:rPr>
          <w:rFonts w:asciiTheme="majorBidi" w:hAnsiTheme="majorBidi" w:cstheme="majorBidi" w:hint="cs"/>
          <w:sz w:val="30"/>
          <w:szCs w:val="30"/>
          <w:cs/>
        </w:rPr>
        <w:t>ผันผวนอันเนื่องมาจากการเปลี่ยนแปลงของราคาตลาด</w:t>
      </w:r>
      <w:r w:rsidR="008211E4" w:rsidRPr="00055F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11E4" w:rsidRPr="00055FF8">
        <w:rPr>
          <w:rFonts w:asciiTheme="majorBidi" w:hAnsiTheme="majorBidi" w:cstheme="majorBidi" w:hint="cs"/>
          <w:sz w:val="30"/>
          <w:szCs w:val="30"/>
          <w:cs/>
        </w:rPr>
        <w:t>ความเสี่ยงด้านตลาดมีดังนี้</w:t>
      </w:r>
    </w:p>
    <w:p w14:paraId="6AD21444" w14:textId="09D4E0A8" w:rsidR="008211E4" w:rsidRPr="00055FF8" w:rsidRDefault="008211E4" w:rsidP="008211E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3208B5C5" w14:textId="1DFC27C1" w:rsidR="00DD48D4" w:rsidRPr="00055FF8" w:rsidRDefault="00DD48D4" w:rsidP="00DD48D4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</w:rPr>
        <w:t>(</w:t>
      </w:r>
      <w:r w:rsidRPr="00055FF8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055FF8">
        <w:rPr>
          <w:rFonts w:asciiTheme="majorBidi" w:hAnsiTheme="majorBidi" w:cstheme="majorBidi"/>
          <w:sz w:val="30"/>
          <w:szCs w:val="30"/>
        </w:rPr>
        <w:t>.</w:t>
      </w:r>
      <w:r w:rsidR="0040397B" w:rsidRPr="00055FF8">
        <w:rPr>
          <w:rFonts w:asciiTheme="majorBidi" w:hAnsiTheme="majorBidi" w:cstheme="majorBidi"/>
          <w:sz w:val="30"/>
          <w:szCs w:val="30"/>
        </w:rPr>
        <w:t>3</w:t>
      </w:r>
      <w:r w:rsidRPr="00055FF8">
        <w:rPr>
          <w:rFonts w:asciiTheme="majorBidi" w:hAnsiTheme="majorBidi" w:cstheme="majorBidi"/>
          <w:sz w:val="30"/>
          <w:szCs w:val="30"/>
        </w:rPr>
        <w:t>.1)</w:t>
      </w:r>
      <w:r w:rsidRPr="00055FF8">
        <w:rPr>
          <w:rFonts w:asciiTheme="majorBidi" w:hAnsiTheme="majorBidi" w:cstheme="majorBidi"/>
          <w:sz w:val="30"/>
          <w:szCs w:val="30"/>
        </w:rPr>
        <w:tab/>
      </w:r>
      <w:r w:rsidRPr="00055FF8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5CC7A844" w14:textId="77777777" w:rsidR="008211E4" w:rsidRPr="00055FF8" w:rsidRDefault="008211E4" w:rsidP="008211E4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6F0E501" w14:textId="58A6364A" w:rsidR="0055557B" w:rsidRPr="00055FF8" w:rsidRDefault="00904B77" w:rsidP="003E4FA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1620"/>
        <w:jc w:val="thaiDistribute"/>
        <w:rPr>
          <w:rFonts w:asciiTheme="majorBidi" w:hAnsiTheme="majorBidi"/>
          <w:sz w:val="30"/>
          <w:szCs w:val="30"/>
        </w:rPr>
      </w:pPr>
      <w:r w:rsidRPr="00055FF8">
        <w:rPr>
          <w:rFonts w:asciiTheme="majorBidi" w:hAnsiTheme="majorBidi" w:hint="cs"/>
          <w:sz w:val="30"/>
          <w:szCs w:val="30"/>
          <w:cs/>
        </w:rPr>
        <w:t>กลุ่ม</w:t>
      </w:r>
      <w:r w:rsidR="008211E4" w:rsidRPr="00055FF8">
        <w:rPr>
          <w:rFonts w:asciiTheme="majorBidi" w:hAnsiTheme="majorBidi" w:hint="cs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</w:t>
      </w:r>
      <w:r w:rsidR="0040397B" w:rsidRPr="00055FF8">
        <w:rPr>
          <w:rFonts w:asciiTheme="majorBidi" w:hAnsiTheme="majorBidi" w:hint="cs"/>
          <w:sz w:val="30"/>
          <w:szCs w:val="30"/>
          <w:cs/>
        </w:rPr>
        <w:t>และ</w:t>
      </w:r>
      <w:r w:rsidR="00BD08B1" w:rsidRPr="00055FF8">
        <w:rPr>
          <w:rFonts w:asciiTheme="majorBidi" w:hAnsiTheme="majorBidi" w:hint="cs"/>
          <w:sz w:val="30"/>
          <w:szCs w:val="30"/>
          <w:cs/>
        </w:rPr>
        <w:t>การขาย</w:t>
      </w:r>
      <w:r w:rsidR="008211E4" w:rsidRPr="00055FF8">
        <w:rPr>
          <w:rFonts w:asciiTheme="majorBidi" w:hAnsiTheme="majorBidi" w:hint="cs"/>
          <w:sz w:val="30"/>
          <w:szCs w:val="30"/>
          <w:cs/>
        </w:rPr>
        <w:t>ที่เป็นสกุลเงินตราต่างประเทศ</w:t>
      </w:r>
      <w:r w:rsidR="003E4FA6" w:rsidRPr="00055FF8">
        <w:rPr>
          <w:rFonts w:asciiTheme="majorBidi" w:hAnsiTheme="majorBidi" w:hint="cs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กลุ่ม</w:t>
      </w:r>
      <w:r w:rsidR="008211E4" w:rsidRPr="00055FF8">
        <w:rPr>
          <w:rFonts w:asciiTheme="majorBidi" w:hAnsiTheme="majorBidi" w:hint="cs"/>
          <w:sz w:val="30"/>
          <w:szCs w:val="30"/>
          <w:cs/>
        </w:rPr>
        <w:t>บริษัทใช้สัญญา</w:t>
      </w:r>
      <w:r w:rsidR="001E6029" w:rsidRPr="00055FF8">
        <w:rPr>
          <w:rFonts w:asciiTheme="majorBidi" w:hAnsiTheme="majorBidi" w:hint="cs"/>
          <w:sz w:val="30"/>
          <w:szCs w:val="30"/>
          <w:cs/>
        </w:rPr>
        <w:t>ซื้อ</w:t>
      </w:r>
      <w:r w:rsidR="008211E4" w:rsidRPr="00055FF8">
        <w:rPr>
          <w:rFonts w:asciiTheme="majorBidi" w:hAnsiTheme="majorBidi" w:hint="cs"/>
          <w:sz w:val="30"/>
          <w:szCs w:val="30"/>
          <w:cs/>
        </w:rPr>
        <w:t>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</w:t>
      </w:r>
      <w:r w:rsidR="008211E4" w:rsidRPr="00055FF8">
        <w:rPr>
          <w:rFonts w:asciiTheme="majorBidi" w:hAnsiTheme="majorBidi"/>
          <w:sz w:val="30"/>
          <w:szCs w:val="30"/>
          <w:cs/>
        </w:rPr>
        <w:t xml:space="preserve"> </w:t>
      </w:r>
      <w:r w:rsidR="008211E4" w:rsidRPr="00055FF8">
        <w:rPr>
          <w:rFonts w:asciiTheme="majorBidi" w:hAnsiTheme="majorBidi" w:hint="cs"/>
          <w:sz w:val="30"/>
          <w:szCs w:val="30"/>
          <w:cs/>
        </w:rPr>
        <w:t>สัญญาซื้อขายเงินตราต่างประเทศล่วงหน้าที่ทำสัญญา</w:t>
      </w:r>
      <w:r w:rsidR="008211E4" w:rsidRPr="00055FF8">
        <w:rPr>
          <w:rFonts w:asciiTheme="majorBidi" w:hAnsiTheme="majorBidi"/>
          <w:sz w:val="30"/>
          <w:szCs w:val="30"/>
          <w:cs/>
        </w:rPr>
        <w:t xml:space="preserve"> </w:t>
      </w:r>
      <w:r w:rsidR="008211E4" w:rsidRPr="00055FF8">
        <w:rPr>
          <w:rFonts w:asciiTheme="majorBidi" w:hAnsiTheme="majorBidi" w:hint="cs"/>
          <w:sz w:val="30"/>
          <w:szCs w:val="30"/>
          <w:cs/>
        </w:rPr>
        <w:t>ณ</w:t>
      </w:r>
      <w:r w:rsidR="008211E4" w:rsidRPr="00055FF8">
        <w:rPr>
          <w:rFonts w:asciiTheme="majorBidi" w:hAnsiTheme="majorBidi"/>
          <w:sz w:val="30"/>
          <w:szCs w:val="30"/>
          <w:cs/>
        </w:rPr>
        <w:t xml:space="preserve"> </w:t>
      </w:r>
      <w:r w:rsidR="008211E4" w:rsidRPr="00055FF8">
        <w:rPr>
          <w:rFonts w:asciiTheme="majorBidi" w:hAnsiTheme="majorBidi" w:hint="cs"/>
          <w:sz w:val="30"/>
          <w:szCs w:val="30"/>
          <w:cs/>
        </w:rPr>
        <w:t>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1B3A6B3" w14:textId="240EF074" w:rsidR="008F52E7" w:rsidRPr="00055FF8" w:rsidRDefault="008F52E7" w:rsidP="003E4FA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162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90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69"/>
        <w:gridCol w:w="181"/>
        <w:gridCol w:w="900"/>
        <w:gridCol w:w="180"/>
        <w:gridCol w:w="990"/>
        <w:gridCol w:w="180"/>
        <w:gridCol w:w="1169"/>
        <w:gridCol w:w="181"/>
        <w:gridCol w:w="987"/>
        <w:gridCol w:w="183"/>
        <w:gridCol w:w="900"/>
      </w:tblGrid>
      <w:tr w:rsidR="00850806" w:rsidRPr="00055FF8" w14:paraId="7E67AE0E" w14:textId="77777777" w:rsidTr="00D6094B">
        <w:trPr>
          <w:trHeight w:val="19"/>
          <w:tblHeader/>
        </w:trPr>
        <w:tc>
          <w:tcPr>
            <w:tcW w:w="2880" w:type="dxa"/>
            <w:vAlign w:val="bottom"/>
          </w:tcPr>
          <w:p w14:paraId="0E2EC52E" w14:textId="2D327172" w:rsidR="00850806" w:rsidRPr="00055FF8" w:rsidRDefault="00850806" w:rsidP="00E64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7020" w:type="dxa"/>
            <w:gridSpan w:val="11"/>
          </w:tcPr>
          <w:p w14:paraId="334F25BE" w14:textId="77777777" w:rsidR="00850806" w:rsidRPr="00055FF8" w:rsidRDefault="00850806" w:rsidP="00E64C19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055F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</w:t>
            </w:r>
            <w:r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บการเงินเฉพาะกิจการ</w:t>
            </w:r>
          </w:p>
        </w:tc>
      </w:tr>
      <w:tr w:rsidR="00850806" w:rsidRPr="00055FF8" w14:paraId="0B86D709" w14:textId="77777777" w:rsidTr="00D6094B">
        <w:trPr>
          <w:trHeight w:val="19"/>
          <w:tblHeader/>
        </w:trPr>
        <w:tc>
          <w:tcPr>
            <w:tcW w:w="2880" w:type="dxa"/>
            <w:vAlign w:val="bottom"/>
          </w:tcPr>
          <w:p w14:paraId="6A8D4C97" w14:textId="0150BE5E" w:rsidR="00850806" w:rsidRPr="00055FF8" w:rsidRDefault="00850806" w:rsidP="00850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420" w:type="dxa"/>
            <w:gridSpan w:val="5"/>
          </w:tcPr>
          <w:p w14:paraId="49C02049" w14:textId="6B88447B" w:rsidR="00850806" w:rsidRPr="00055FF8" w:rsidRDefault="00850806" w:rsidP="0085080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6A21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AA36BC8" w14:textId="77777777" w:rsidR="00850806" w:rsidRPr="00055FF8" w:rsidRDefault="00850806" w:rsidP="0085080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1A6ABAA4" w14:textId="7317BDB3" w:rsidR="00850806" w:rsidRPr="00055FF8" w:rsidRDefault="008A6A21" w:rsidP="00850806">
            <w:pPr>
              <w:pStyle w:val="acctfourfigures"/>
              <w:spacing w:line="240" w:lineRule="auto"/>
              <w:ind w:right="3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64C19" w:rsidRPr="00055FF8" w14:paraId="2687AFEF" w14:textId="77777777" w:rsidTr="0052792D">
        <w:trPr>
          <w:trHeight w:val="19"/>
          <w:tblHeader/>
        </w:trPr>
        <w:tc>
          <w:tcPr>
            <w:tcW w:w="2880" w:type="dxa"/>
          </w:tcPr>
          <w:p w14:paraId="4EF42340" w14:textId="77777777" w:rsidR="00850806" w:rsidRPr="00055FF8" w:rsidRDefault="00850806" w:rsidP="00850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EDFF367" w14:textId="4AEF3354" w:rsidR="00850806" w:rsidRPr="00055FF8" w:rsidRDefault="00850806" w:rsidP="008508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1" w:type="dxa"/>
            <w:vAlign w:val="bottom"/>
          </w:tcPr>
          <w:p w14:paraId="10896E2B" w14:textId="77777777" w:rsidR="00850806" w:rsidRPr="00055FF8" w:rsidRDefault="00850806" w:rsidP="0085080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6F5671" w14:textId="34E435F0" w:rsidR="00850806" w:rsidRPr="00055FF8" w:rsidRDefault="00850806" w:rsidP="008508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0" w:type="dxa"/>
            <w:vAlign w:val="bottom"/>
          </w:tcPr>
          <w:p w14:paraId="435410A2" w14:textId="77777777" w:rsidR="00850806" w:rsidRPr="00055FF8" w:rsidRDefault="00850806" w:rsidP="00D6094B">
            <w:pPr>
              <w:pStyle w:val="acctfourfigures"/>
              <w:tabs>
                <w:tab w:val="clear" w:pos="765"/>
                <w:tab w:val="decimal" w:pos="10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3487F9" w14:textId="48F31EA5" w:rsidR="00850806" w:rsidRPr="00055FF8" w:rsidRDefault="00850806" w:rsidP="008508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180" w:type="dxa"/>
            <w:vAlign w:val="bottom"/>
          </w:tcPr>
          <w:p w14:paraId="155134D9" w14:textId="77777777" w:rsidR="00850806" w:rsidRPr="00055FF8" w:rsidRDefault="00850806" w:rsidP="0085080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0FE0634" w14:textId="37B7CD4A" w:rsidR="00850806" w:rsidRPr="00055FF8" w:rsidRDefault="00850806" w:rsidP="008508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1" w:type="dxa"/>
            <w:vAlign w:val="bottom"/>
          </w:tcPr>
          <w:p w14:paraId="1C40C4DF" w14:textId="77777777" w:rsidR="00850806" w:rsidRPr="00055FF8" w:rsidRDefault="00850806" w:rsidP="0085080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FF08AEE" w14:textId="660F70BC" w:rsidR="00850806" w:rsidRPr="00055FF8" w:rsidRDefault="00850806" w:rsidP="008508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3" w:type="dxa"/>
            <w:vAlign w:val="bottom"/>
          </w:tcPr>
          <w:p w14:paraId="1A0E7BBE" w14:textId="77777777" w:rsidR="00850806" w:rsidRPr="00055FF8" w:rsidRDefault="00850806" w:rsidP="0085080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540670" w14:textId="2D40CE1D" w:rsidR="00850806" w:rsidRPr="00055FF8" w:rsidRDefault="00850806" w:rsidP="008508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หยวน</w:t>
            </w:r>
          </w:p>
        </w:tc>
      </w:tr>
      <w:tr w:rsidR="00850806" w:rsidRPr="00055FF8" w14:paraId="4A567E08" w14:textId="77777777" w:rsidTr="00D6094B">
        <w:trPr>
          <w:trHeight w:val="19"/>
          <w:tblHeader/>
        </w:trPr>
        <w:tc>
          <w:tcPr>
            <w:tcW w:w="2880" w:type="dxa"/>
          </w:tcPr>
          <w:p w14:paraId="3E7534F9" w14:textId="77777777" w:rsidR="00850806" w:rsidRPr="00055FF8" w:rsidRDefault="00850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0" w:type="dxa"/>
            <w:gridSpan w:val="11"/>
          </w:tcPr>
          <w:p w14:paraId="317E036F" w14:textId="77777777" w:rsidR="00850806" w:rsidRPr="00055FF8" w:rsidRDefault="0085080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A6A21" w:rsidRPr="00055FF8" w14:paraId="1DA13349" w14:textId="77777777" w:rsidTr="0052792D">
        <w:trPr>
          <w:cantSplit/>
          <w:trHeight w:val="19"/>
        </w:trPr>
        <w:tc>
          <w:tcPr>
            <w:tcW w:w="2880" w:type="dxa"/>
          </w:tcPr>
          <w:p w14:paraId="0DDA7729" w14:textId="74EAB369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11A158C" w14:textId="4C321E88" w:rsidR="008A6A21" w:rsidRPr="00055FF8" w:rsidRDefault="001236D5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(577,486)</w:t>
            </w:r>
          </w:p>
        </w:tc>
        <w:tc>
          <w:tcPr>
            <w:tcW w:w="181" w:type="dxa"/>
            <w:vAlign w:val="bottom"/>
          </w:tcPr>
          <w:p w14:paraId="30B9516F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075E44B" w14:textId="75388EA4" w:rsidR="008A6A21" w:rsidRPr="00055FF8" w:rsidRDefault="00337F37" w:rsidP="00337F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C3EA56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01BDF5" w14:textId="6F8DBDAC" w:rsidR="008A6A21" w:rsidRPr="00055FF8" w:rsidRDefault="009349DE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18</w:t>
            </w: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619</w:t>
            </w:r>
            <w:r w:rsidRPr="00055F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5E13C3D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CD0E101" w14:textId="2047F50E" w:rsidR="008A6A21" w:rsidRPr="00055FF8" w:rsidRDefault="008A6A21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(128,135)</w:t>
            </w:r>
          </w:p>
        </w:tc>
        <w:tc>
          <w:tcPr>
            <w:tcW w:w="181" w:type="dxa"/>
            <w:vAlign w:val="bottom"/>
          </w:tcPr>
          <w:p w14:paraId="3454ABF8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2F56234F" w14:textId="668F4EF2" w:rsidR="008A6A21" w:rsidRPr="00055FF8" w:rsidRDefault="008A6A21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(420,701)</w:t>
            </w:r>
          </w:p>
        </w:tc>
        <w:tc>
          <w:tcPr>
            <w:tcW w:w="183" w:type="dxa"/>
          </w:tcPr>
          <w:p w14:paraId="16955BDA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F17EFA" w14:textId="4F40988E" w:rsidR="008A6A21" w:rsidRPr="00055FF8" w:rsidRDefault="008A6A21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(8,843)</w:t>
            </w:r>
          </w:p>
        </w:tc>
      </w:tr>
      <w:tr w:rsidR="008A6A21" w:rsidRPr="00055FF8" w14:paraId="10B6C0FA" w14:textId="77777777" w:rsidTr="0052792D">
        <w:trPr>
          <w:cantSplit/>
          <w:trHeight w:val="19"/>
        </w:trPr>
        <w:tc>
          <w:tcPr>
            <w:tcW w:w="2880" w:type="dxa"/>
          </w:tcPr>
          <w:p w14:paraId="376E0433" w14:textId="5692D303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12A3FA50" w14:textId="39CA2C09" w:rsidR="008A6A21" w:rsidRPr="00055FF8" w:rsidRDefault="001236D5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(577,486)</w:t>
            </w:r>
          </w:p>
        </w:tc>
        <w:tc>
          <w:tcPr>
            <w:tcW w:w="181" w:type="dxa"/>
            <w:vAlign w:val="bottom"/>
          </w:tcPr>
          <w:p w14:paraId="37C6841D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5C71716" w14:textId="15C526C9" w:rsidR="008A6A21" w:rsidRPr="00055FF8" w:rsidRDefault="00337F37" w:rsidP="00337F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1CD9CEE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0A2C8D" w14:textId="2BB26F2A" w:rsidR="008A6A21" w:rsidRPr="00055FF8" w:rsidRDefault="009349DE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(18,619)</w:t>
            </w:r>
          </w:p>
        </w:tc>
        <w:tc>
          <w:tcPr>
            <w:tcW w:w="180" w:type="dxa"/>
          </w:tcPr>
          <w:p w14:paraId="195C121D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C2FA3CB" w14:textId="5AC86BB7" w:rsidR="008A6A21" w:rsidRPr="00055FF8" w:rsidRDefault="008A6A21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(128,135)</w:t>
            </w:r>
          </w:p>
        </w:tc>
        <w:tc>
          <w:tcPr>
            <w:tcW w:w="181" w:type="dxa"/>
            <w:vAlign w:val="bottom"/>
          </w:tcPr>
          <w:p w14:paraId="4AABAAF7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36CAA843" w14:textId="07DDFC6E" w:rsidR="008A6A21" w:rsidRPr="00055FF8" w:rsidRDefault="008A6A21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(420,701)</w:t>
            </w:r>
          </w:p>
        </w:tc>
        <w:tc>
          <w:tcPr>
            <w:tcW w:w="183" w:type="dxa"/>
          </w:tcPr>
          <w:p w14:paraId="17A5E6B6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2909BD3" w14:textId="5C1FDF58" w:rsidR="008A6A21" w:rsidRPr="00055FF8" w:rsidRDefault="008A6A21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(8,843)</w:t>
            </w:r>
          </w:p>
        </w:tc>
      </w:tr>
      <w:tr w:rsidR="008A6A21" w:rsidRPr="00055FF8" w14:paraId="49D41D52" w14:textId="77777777" w:rsidTr="0052792D">
        <w:trPr>
          <w:cantSplit/>
          <w:trHeight w:val="19"/>
        </w:trPr>
        <w:tc>
          <w:tcPr>
            <w:tcW w:w="2880" w:type="dxa"/>
          </w:tcPr>
          <w:p w14:paraId="6E523DEB" w14:textId="17801A9F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</w:t>
            </w:r>
            <w:r w:rsidRPr="00055FF8">
              <w:rPr>
                <w:rFonts w:asciiTheme="majorBidi" w:hAnsiTheme="majorBidi" w:hint="cs"/>
                <w:sz w:val="30"/>
                <w:szCs w:val="30"/>
                <w:cs/>
              </w:rPr>
              <w:t>ขาย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41E619F" w14:textId="1C082CF0" w:rsidR="008A6A21" w:rsidRPr="00055FF8" w:rsidRDefault="00FD5544" w:rsidP="00FD554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619,231</w:t>
            </w:r>
          </w:p>
        </w:tc>
        <w:tc>
          <w:tcPr>
            <w:tcW w:w="181" w:type="dxa"/>
          </w:tcPr>
          <w:p w14:paraId="7C93F756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8491A2" w14:textId="476DB493" w:rsidR="008A6A21" w:rsidRPr="00055FF8" w:rsidRDefault="00337F37" w:rsidP="00337F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D3C334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F46315" w14:textId="775F6583" w:rsidR="008A6A21" w:rsidRPr="00055FF8" w:rsidRDefault="009349DE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19,579</w:t>
            </w:r>
          </w:p>
        </w:tc>
        <w:tc>
          <w:tcPr>
            <w:tcW w:w="180" w:type="dxa"/>
          </w:tcPr>
          <w:p w14:paraId="4F89D127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7529ABAB" w14:textId="10102252" w:rsidR="008A6A21" w:rsidRPr="00055FF8" w:rsidRDefault="008A6A21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81,673</w:t>
            </w:r>
          </w:p>
        </w:tc>
        <w:tc>
          <w:tcPr>
            <w:tcW w:w="181" w:type="dxa"/>
          </w:tcPr>
          <w:p w14:paraId="5AABAB8B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6E0C70C" w14:textId="0DDC4D9A" w:rsidR="008A6A21" w:rsidRPr="00055FF8" w:rsidRDefault="008A6A21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11,976</w:t>
            </w:r>
          </w:p>
        </w:tc>
        <w:tc>
          <w:tcPr>
            <w:tcW w:w="183" w:type="dxa"/>
          </w:tcPr>
          <w:p w14:paraId="7840B8C6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5FD8494" w14:textId="21BF2335" w:rsidR="008A6A21" w:rsidRPr="00055FF8" w:rsidRDefault="00FD5544" w:rsidP="00FD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6A21"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6A21" w:rsidRPr="00055FF8" w14:paraId="2A7F47D6" w14:textId="77777777" w:rsidTr="0052792D">
        <w:trPr>
          <w:cantSplit/>
          <w:trHeight w:val="487"/>
        </w:trPr>
        <w:tc>
          <w:tcPr>
            <w:tcW w:w="2880" w:type="dxa"/>
          </w:tcPr>
          <w:p w14:paraId="4C3931BD" w14:textId="36C46819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5FEAB" w14:textId="00B0BA99" w:rsidR="008A6A21" w:rsidRPr="00055FF8" w:rsidRDefault="00FD5544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41,745</w:t>
            </w:r>
          </w:p>
        </w:tc>
        <w:tc>
          <w:tcPr>
            <w:tcW w:w="181" w:type="dxa"/>
          </w:tcPr>
          <w:p w14:paraId="3777CC40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37CD5" w14:textId="56B55726" w:rsidR="008A6A21" w:rsidRPr="00055FF8" w:rsidRDefault="00337F37" w:rsidP="00337F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738B917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18CA8" w14:textId="21C648D4" w:rsidR="008A6A21" w:rsidRPr="00055FF8" w:rsidRDefault="009349DE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960</w:t>
            </w:r>
          </w:p>
        </w:tc>
        <w:tc>
          <w:tcPr>
            <w:tcW w:w="180" w:type="dxa"/>
          </w:tcPr>
          <w:p w14:paraId="601DF90C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83066" w14:textId="0DA3918C" w:rsidR="008A6A21" w:rsidRPr="00055FF8" w:rsidRDefault="008A6A21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(46,462)</w:t>
            </w:r>
          </w:p>
        </w:tc>
        <w:tc>
          <w:tcPr>
            <w:tcW w:w="181" w:type="dxa"/>
          </w:tcPr>
          <w:p w14:paraId="7E95C099" w14:textId="77777777" w:rsidR="008A6A21" w:rsidRPr="00055FF8" w:rsidRDefault="008A6A21" w:rsidP="008A6A21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A9E0C" w14:textId="1D72BA9B" w:rsidR="008A6A21" w:rsidRPr="00055FF8" w:rsidRDefault="008A6A21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(408,725)</w:t>
            </w:r>
          </w:p>
        </w:tc>
        <w:tc>
          <w:tcPr>
            <w:tcW w:w="183" w:type="dxa"/>
          </w:tcPr>
          <w:p w14:paraId="7C5E24EC" w14:textId="77777777" w:rsidR="008A6A21" w:rsidRPr="00055FF8" w:rsidRDefault="008A6A21" w:rsidP="008A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B6786" w14:textId="6641C2E1" w:rsidR="008A6A21" w:rsidRPr="00055FF8" w:rsidRDefault="008A6A21" w:rsidP="008A6A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(8,843)</w:t>
            </w:r>
          </w:p>
        </w:tc>
      </w:tr>
    </w:tbl>
    <w:p w14:paraId="5787C21D" w14:textId="77777777" w:rsidR="00850806" w:rsidRPr="00055FF8" w:rsidRDefault="00850806" w:rsidP="003E4FA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1620"/>
        <w:jc w:val="thaiDistribute"/>
        <w:rPr>
          <w:rFonts w:asciiTheme="majorBidi" w:hAnsiTheme="majorBidi"/>
          <w:sz w:val="30"/>
          <w:szCs w:val="30"/>
        </w:rPr>
      </w:pPr>
    </w:p>
    <w:p w14:paraId="02EE1067" w14:textId="2FC4F0A7" w:rsidR="00CA3ADD" w:rsidRPr="00055FF8" w:rsidRDefault="00CA3ADD" w:rsidP="00CA3AD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5FF8">
        <w:rPr>
          <w:rFonts w:asciiTheme="majorBidi" w:hAnsiTheme="majorBidi" w:hint="cs"/>
          <w:i/>
          <w:iCs/>
          <w:sz w:val="30"/>
          <w:szCs w:val="30"/>
          <w:cs/>
        </w:rPr>
        <w:t>การวิเคราะห์ความอ่อนไหว</w:t>
      </w:r>
    </w:p>
    <w:p w14:paraId="01F7F512" w14:textId="77777777" w:rsidR="00CA3ADD" w:rsidRPr="00055FF8" w:rsidRDefault="00CA3ADD" w:rsidP="00CA3AD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DC6BB6D" w14:textId="605C51EE" w:rsidR="00CA3ADD" w:rsidRPr="00055FF8" w:rsidRDefault="00CA3ADD" w:rsidP="00CA3AD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055FF8">
        <w:rPr>
          <w:rFonts w:asciiTheme="majorBidi" w:hAnsiTheme="majorBidi" w:hint="cs"/>
          <w:sz w:val="30"/>
          <w:szCs w:val="30"/>
          <w:cs/>
        </w:rPr>
        <w:t>การแข็งค่า</w:t>
      </w:r>
      <w:r w:rsidRPr="00055FF8">
        <w:rPr>
          <w:rFonts w:asciiTheme="majorBidi" w:hAnsiTheme="majorBidi"/>
          <w:sz w:val="30"/>
          <w:szCs w:val="30"/>
          <w:cs/>
        </w:rPr>
        <w:t xml:space="preserve"> (</w:t>
      </w:r>
      <w:r w:rsidRPr="00055FF8">
        <w:rPr>
          <w:rFonts w:asciiTheme="majorBidi" w:hAnsiTheme="majorBidi" w:hint="cs"/>
          <w:sz w:val="30"/>
          <w:szCs w:val="30"/>
          <w:cs/>
        </w:rPr>
        <w:t>การอ่อนค่า</w:t>
      </w:r>
      <w:r w:rsidRPr="00055FF8">
        <w:rPr>
          <w:rFonts w:asciiTheme="majorBidi" w:hAnsiTheme="majorBidi"/>
          <w:sz w:val="30"/>
          <w:szCs w:val="30"/>
          <w:cs/>
        </w:rPr>
        <w:t xml:space="preserve">) </w:t>
      </w:r>
      <w:r w:rsidRPr="00055FF8">
        <w:rPr>
          <w:rFonts w:asciiTheme="majorBidi" w:hAnsiTheme="majorBidi" w:hint="cs"/>
          <w:sz w:val="30"/>
          <w:szCs w:val="30"/>
          <w:cs/>
        </w:rPr>
        <w:t>ที่เป็นไปได้อย่างสมเหตุสมผลของเงินบาทที่มีต่อสกุลเงินตราต่างประเทศ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ณ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โดยตั้งอยู่บนข้อสมมติที่ว่า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="00B0545E" w:rsidRPr="00055FF8">
        <w:rPr>
          <w:rFonts w:asciiTheme="majorBidi" w:hAnsiTheme="majorBidi"/>
          <w:sz w:val="30"/>
          <w:szCs w:val="30"/>
        </w:rPr>
        <w:br/>
      </w:r>
      <w:r w:rsidRPr="00055FF8">
        <w:rPr>
          <w:rFonts w:asciiTheme="majorBidi" w:hAnsiTheme="majorBidi" w:hint="cs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54CE2284" w14:textId="77777777" w:rsidR="003D79A9" w:rsidRPr="00055FF8" w:rsidRDefault="003D79A9" w:rsidP="00CA3AD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pPr w:leftFromText="180" w:rightFromText="180" w:vertAnchor="text" w:horzAnchor="margin" w:tblpX="426" w:tblpY="122"/>
        <w:tblW w:w="9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980"/>
        <w:gridCol w:w="1710"/>
        <w:gridCol w:w="180"/>
        <w:gridCol w:w="1710"/>
      </w:tblGrid>
      <w:tr w:rsidR="00AA039E" w:rsidRPr="00055FF8" w14:paraId="498D4317" w14:textId="77777777" w:rsidTr="00AB420F">
        <w:trPr>
          <w:trHeight w:val="218"/>
          <w:tblHeader/>
        </w:trPr>
        <w:tc>
          <w:tcPr>
            <w:tcW w:w="3690" w:type="dxa"/>
          </w:tcPr>
          <w:p w14:paraId="7EEB399D" w14:textId="2177B7E5" w:rsidR="00AA039E" w:rsidRPr="00055FF8" w:rsidRDefault="00AA039E" w:rsidP="003D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980" w:type="dxa"/>
          </w:tcPr>
          <w:p w14:paraId="210E3532" w14:textId="49C490ED" w:rsidR="00AA039E" w:rsidRPr="00055FF8" w:rsidRDefault="00AA039E" w:rsidP="003D79A9">
            <w:pPr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3"/>
            <w:hideMark/>
          </w:tcPr>
          <w:p w14:paraId="391B8E10" w14:textId="6C6D305F" w:rsidR="00AA039E" w:rsidRPr="00055FF8" w:rsidRDefault="00AA039E" w:rsidP="003D79A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</w:pPr>
            <w:r w:rsidRPr="00055FF8">
              <w:rPr>
                <w:rFonts w:ascii="Angsana New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="00823A1B" w:rsidRPr="00055FF8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>/</w:t>
            </w:r>
            <w:r w:rsidR="00823A1B"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GB"/>
              </w:rPr>
              <w:t>ง</w:t>
            </w:r>
            <w:r w:rsidR="00AB420F" w:rsidRPr="00055FF8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GB"/>
              </w:rPr>
              <w:t>บการเงินเฉพาะกิจการ</w:t>
            </w:r>
          </w:p>
        </w:tc>
      </w:tr>
      <w:tr w:rsidR="00AA039E" w:rsidRPr="00055FF8" w14:paraId="4312EB78" w14:textId="77777777" w:rsidTr="00AB420F">
        <w:trPr>
          <w:tblHeader/>
        </w:trPr>
        <w:tc>
          <w:tcPr>
            <w:tcW w:w="3690" w:type="dxa"/>
          </w:tcPr>
          <w:p w14:paraId="4B53AB83" w14:textId="790137ED" w:rsidR="00AA039E" w:rsidRPr="00055FF8" w:rsidRDefault="0044116D" w:rsidP="003D79A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 w:rsidRPr="00055F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ผลกระทบต่อ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กำไรหรือ</w:t>
            </w:r>
            <w:r w:rsidR="00AA039E"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1980" w:type="dxa"/>
            <w:hideMark/>
          </w:tcPr>
          <w:p w14:paraId="63E7987B" w14:textId="30230005" w:rsidR="00AA039E" w:rsidRPr="00055FF8" w:rsidRDefault="004A6455" w:rsidP="003D79A9">
            <w:pPr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อัตราการ</w:t>
            </w:r>
            <w:r w:rsidR="00AA039E" w:rsidRPr="00055FF8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เปลี่ยนแปลง</w:t>
            </w:r>
          </w:p>
        </w:tc>
        <w:tc>
          <w:tcPr>
            <w:tcW w:w="1710" w:type="dxa"/>
            <w:hideMark/>
          </w:tcPr>
          <w:p w14:paraId="46D182FF" w14:textId="77777777" w:rsidR="00AA039E" w:rsidRPr="00055FF8" w:rsidRDefault="00AA039E" w:rsidP="003D79A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</w:pPr>
            <w:r w:rsidRPr="00055FF8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6E9B4215" w14:textId="77777777" w:rsidR="00AA039E" w:rsidRPr="00055FF8" w:rsidRDefault="00AA039E" w:rsidP="003D79A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hideMark/>
          </w:tcPr>
          <w:p w14:paraId="55430A7A" w14:textId="77777777" w:rsidR="00AA039E" w:rsidRPr="00055FF8" w:rsidRDefault="00AA039E" w:rsidP="003D79A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055FF8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การอ่อนค่า</w:t>
            </w:r>
          </w:p>
        </w:tc>
      </w:tr>
      <w:tr w:rsidR="00AA039E" w:rsidRPr="00055FF8" w14:paraId="170FBE95" w14:textId="77777777" w:rsidTr="00AB420F">
        <w:tc>
          <w:tcPr>
            <w:tcW w:w="3690" w:type="dxa"/>
          </w:tcPr>
          <w:p w14:paraId="547FAA6D" w14:textId="71735CE2" w:rsidR="00AA039E" w:rsidRPr="00055FF8" w:rsidRDefault="00AA039E" w:rsidP="003D79A9">
            <w:pPr>
              <w:spacing w:line="240" w:lineRule="auto"/>
              <w:ind w:left="98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0B9ED8A" w14:textId="6460D434" w:rsidR="00AA039E" w:rsidRPr="00055FF8" w:rsidRDefault="00AA039E" w:rsidP="003D79A9">
            <w:pPr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3600" w:type="dxa"/>
            <w:gridSpan w:val="3"/>
          </w:tcPr>
          <w:p w14:paraId="723E283E" w14:textId="5243D966" w:rsidR="00AA039E" w:rsidRPr="00055FF8" w:rsidRDefault="00AA039E" w:rsidP="00AA039E">
            <w:pPr>
              <w:tabs>
                <w:tab w:val="decimal" w:pos="95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055FF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055FF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AA039E" w:rsidRPr="00055FF8" w14:paraId="513037BB" w14:textId="77777777" w:rsidTr="00AB420F">
        <w:tc>
          <w:tcPr>
            <w:tcW w:w="3690" w:type="dxa"/>
          </w:tcPr>
          <w:p w14:paraId="25E18C46" w14:textId="43DDEAED" w:rsidR="00AA039E" w:rsidRPr="00055FF8" w:rsidRDefault="003F1E43" w:rsidP="003D79A9">
            <w:pPr>
              <w:spacing w:line="240" w:lineRule="auto"/>
              <w:ind w:left="98" w:hanging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A6A21"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980" w:type="dxa"/>
          </w:tcPr>
          <w:p w14:paraId="58CF13CC" w14:textId="77777777" w:rsidR="00AA039E" w:rsidRPr="00055FF8" w:rsidRDefault="00AA039E" w:rsidP="003D79A9">
            <w:pPr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1B37660F" w14:textId="77777777" w:rsidR="00AA039E" w:rsidRPr="00055FF8" w:rsidRDefault="00AA039E" w:rsidP="003D79A9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75304F9" w14:textId="77777777" w:rsidR="00AA039E" w:rsidRPr="00055FF8" w:rsidRDefault="00AA039E" w:rsidP="003D79A9">
            <w:pPr>
              <w:tabs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06F28ECA" w14:textId="77777777" w:rsidR="00AA039E" w:rsidRPr="00055FF8" w:rsidRDefault="00AA039E" w:rsidP="003D79A9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094F49" w:rsidRPr="00055FF8" w14:paraId="2F7F57EE" w14:textId="77777777" w:rsidTr="00AB420F">
        <w:tc>
          <w:tcPr>
            <w:tcW w:w="3690" w:type="dxa"/>
            <w:hideMark/>
          </w:tcPr>
          <w:p w14:paraId="520F0703" w14:textId="77777777" w:rsidR="00094F49" w:rsidRPr="00055FF8" w:rsidRDefault="00094F49" w:rsidP="00094F49">
            <w:pPr>
              <w:spacing w:line="240" w:lineRule="auto"/>
              <w:ind w:left="98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</w:tcPr>
          <w:p w14:paraId="258CD05D" w14:textId="7D41967F" w:rsidR="00094F49" w:rsidRPr="00055FF8" w:rsidRDefault="000578AC" w:rsidP="00094F49">
            <w:pPr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ar-SA"/>
              </w:rPr>
              <w:t>2</w:t>
            </w:r>
          </w:p>
        </w:tc>
        <w:tc>
          <w:tcPr>
            <w:tcW w:w="1710" w:type="dxa"/>
          </w:tcPr>
          <w:p w14:paraId="26224432" w14:textId="0092DA8C" w:rsidR="00094F49" w:rsidRPr="00055FF8" w:rsidRDefault="000578AC" w:rsidP="00094F49">
            <w:pPr>
              <w:tabs>
                <w:tab w:val="clear" w:pos="907"/>
                <w:tab w:val="clear" w:pos="2807"/>
                <w:tab w:val="clear" w:pos="5387"/>
                <w:tab w:val="decimal" w:pos="895"/>
                <w:tab w:val="left" w:pos="1025"/>
                <w:tab w:val="left" w:pos="127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(25,322)</w:t>
            </w:r>
          </w:p>
        </w:tc>
        <w:tc>
          <w:tcPr>
            <w:tcW w:w="180" w:type="dxa"/>
          </w:tcPr>
          <w:p w14:paraId="0B9F05CA" w14:textId="77777777" w:rsidR="00094F49" w:rsidRPr="00055FF8" w:rsidRDefault="00094F49" w:rsidP="00094F49">
            <w:pPr>
              <w:tabs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6EADBEC4" w14:textId="4980193B" w:rsidR="00094F49" w:rsidRPr="00055FF8" w:rsidRDefault="000578AC" w:rsidP="00094F49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14,142</w:t>
            </w:r>
          </w:p>
        </w:tc>
      </w:tr>
      <w:tr w:rsidR="00094F49" w:rsidRPr="00055FF8" w14:paraId="20DF0F33" w14:textId="77777777" w:rsidTr="00AB420F">
        <w:tc>
          <w:tcPr>
            <w:tcW w:w="3690" w:type="dxa"/>
          </w:tcPr>
          <w:p w14:paraId="58555E25" w14:textId="18C83BB9" w:rsidR="00094F49" w:rsidRPr="00055FF8" w:rsidRDefault="00094F49" w:rsidP="00094F49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1980" w:type="dxa"/>
          </w:tcPr>
          <w:p w14:paraId="5E099CE3" w14:textId="583789DC" w:rsidR="00094F49" w:rsidRPr="00055FF8" w:rsidRDefault="000578AC" w:rsidP="00094F49">
            <w:pPr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ar-SA"/>
              </w:rPr>
              <w:t>4</w:t>
            </w:r>
          </w:p>
        </w:tc>
        <w:tc>
          <w:tcPr>
            <w:tcW w:w="1710" w:type="dxa"/>
          </w:tcPr>
          <w:p w14:paraId="31D49C70" w14:textId="3A05E291" w:rsidR="00094F49" w:rsidRPr="00055FF8" w:rsidRDefault="000578AC" w:rsidP="00094F49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(2,062)</w:t>
            </w:r>
          </w:p>
        </w:tc>
        <w:tc>
          <w:tcPr>
            <w:tcW w:w="180" w:type="dxa"/>
          </w:tcPr>
          <w:p w14:paraId="448244B6" w14:textId="77777777" w:rsidR="00094F49" w:rsidRPr="00055FF8" w:rsidRDefault="00094F49" w:rsidP="00094F49">
            <w:pPr>
              <w:tabs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5492D3A8" w14:textId="3D9DB6F4" w:rsidR="00094F49" w:rsidRPr="00055FF8" w:rsidRDefault="000578AC" w:rsidP="00094F49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(463)</w:t>
            </w:r>
          </w:p>
        </w:tc>
      </w:tr>
      <w:tr w:rsidR="00AA039E" w:rsidRPr="00055FF8" w14:paraId="2EAD0214" w14:textId="77777777" w:rsidTr="00AB420F">
        <w:tc>
          <w:tcPr>
            <w:tcW w:w="3690" w:type="dxa"/>
          </w:tcPr>
          <w:p w14:paraId="3FFEE3B5" w14:textId="71B9B757" w:rsidR="00AA039E" w:rsidRPr="00055FF8" w:rsidRDefault="00AA039E" w:rsidP="00302003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07267AE" w14:textId="77777777" w:rsidR="00AA039E" w:rsidRPr="00055FF8" w:rsidRDefault="00AA039E" w:rsidP="00302003">
            <w:pPr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30003848" w14:textId="77777777" w:rsidR="00AA039E" w:rsidRPr="00055FF8" w:rsidRDefault="00AA039E" w:rsidP="00302003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37BF33B" w14:textId="77777777" w:rsidR="00AA039E" w:rsidRPr="00055FF8" w:rsidRDefault="00AA039E" w:rsidP="00302003">
            <w:pPr>
              <w:tabs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152EE671" w14:textId="77777777" w:rsidR="00AA039E" w:rsidRPr="00055FF8" w:rsidRDefault="00AA039E" w:rsidP="00302003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AA039E" w:rsidRPr="00055FF8" w14:paraId="26B5465F" w14:textId="77777777" w:rsidTr="00AB420F">
        <w:tc>
          <w:tcPr>
            <w:tcW w:w="3690" w:type="dxa"/>
          </w:tcPr>
          <w:p w14:paraId="3E358252" w14:textId="5E58AE51" w:rsidR="00AA039E" w:rsidRPr="00055FF8" w:rsidRDefault="00AA039E" w:rsidP="00302003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A6A21" w:rsidRPr="00055F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980" w:type="dxa"/>
          </w:tcPr>
          <w:p w14:paraId="25D56174" w14:textId="77777777" w:rsidR="00AA039E" w:rsidRPr="00055FF8" w:rsidRDefault="00AA039E" w:rsidP="00302003">
            <w:pPr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06085492" w14:textId="77777777" w:rsidR="00AA039E" w:rsidRPr="00055FF8" w:rsidRDefault="00AA039E" w:rsidP="00302003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08A105B6" w14:textId="77777777" w:rsidR="00AA039E" w:rsidRPr="00055FF8" w:rsidRDefault="00AA039E" w:rsidP="00302003">
            <w:pPr>
              <w:tabs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2464D216" w14:textId="77777777" w:rsidR="00AA039E" w:rsidRPr="00055FF8" w:rsidRDefault="00AA039E" w:rsidP="00AB420F">
            <w:pPr>
              <w:tabs>
                <w:tab w:val="clear" w:pos="1644"/>
                <w:tab w:val="decimal" w:pos="954"/>
                <w:tab w:val="left" w:pos="153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8A6A21" w:rsidRPr="00055FF8" w14:paraId="50655931" w14:textId="77777777" w:rsidTr="00AB420F">
        <w:tc>
          <w:tcPr>
            <w:tcW w:w="3690" w:type="dxa"/>
          </w:tcPr>
          <w:p w14:paraId="1359608A" w14:textId="07FBA9A2" w:rsidR="008A6A21" w:rsidRPr="00055FF8" w:rsidRDefault="008A6A21" w:rsidP="008A6A21">
            <w:pPr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</w:tcPr>
          <w:p w14:paraId="66D9402F" w14:textId="4D3680EC" w:rsidR="008A6A21" w:rsidRPr="00055FF8" w:rsidRDefault="008A6A21" w:rsidP="008A6A21">
            <w:pPr>
              <w:tabs>
                <w:tab w:val="clear" w:pos="3742"/>
                <w:tab w:val="decimal" w:pos="550"/>
                <w:tab w:val="left" w:pos="1088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ar-SA"/>
              </w:rPr>
              <w:t>2</w:t>
            </w:r>
          </w:p>
        </w:tc>
        <w:tc>
          <w:tcPr>
            <w:tcW w:w="1710" w:type="dxa"/>
          </w:tcPr>
          <w:p w14:paraId="378031CD" w14:textId="7EF06185" w:rsidR="008A6A21" w:rsidRPr="00055FF8" w:rsidRDefault="008A6A21" w:rsidP="008A6A21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(6,186)</w:t>
            </w:r>
          </w:p>
        </w:tc>
        <w:tc>
          <w:tcPr>
            <w:tcW w:w="180" w:type="dxa"/>
          </w:tcPr>
          <w:p w14:paraId="4C03606F" w14:textId="77777777" w:rsidR="008A6A21" w:rsidRPr="00055FF8" w:rsidRDefault="008A6A21" w:rsidP="008A6A21">
            <w:pPr>
              <w:tabs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38976FCC" w14:textId="5BB01475" w:rsidR="008A6A21" w:rsidRPr="00055FF8" w:rsidRDefault="008A6A21" w:rsidP="008A6A21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4,166</w:t>
            </w:r>
          </w:p>
        </w:tc>
      </w:tr>
      <w:tr w:rsidR="008A6A21" w:rsidRPr="00055FF8" w14:paraId="3AA648F8" w14:textId="77777777" w:rsidTr="00AB420F">
        <w:tc>
          <w:tcPr>
            <w:tcW w:w="3690" w:type="dxa"/>
          </w:tcPr>
          <w:p w14:paraId="5B1B8477" w14:textId="0F062525" w:rsidR="008A6A21" w:rsidRPr="00055FF8" w:rsidRDefault="008A6A21" w:rsidP="008A6A21">
            <w:pPr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cs/>
              </w:rPr>
              <w:t>เงินยูโร</w:t>
            </w:r>
            <w:r w:rsidRPr="00055FF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</w:tcPr>
          <w:p w14:paraId="49B5B700" w14:textId="61C717B7" w:rsidR="008A6A21" w:rsidRPr="00055FF8" w:rsidRDefault="008A6A21" w:rsidP="008A6A21">
            <w:pPr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710" w:type="dxa"/>
          </w:tcPr>
          <w:p w14:paraId="5B3A58CF" w14:textId="5E1430D4" w:rsidR="008A6A21" w:rsidRPr="00055FF8" w:rsidRDefault="008A6A21" w:rsidP="008A6A21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(28,553)</w:t>
            </w:r>
          </w:p>
        </w:tc>
        <w:tc>
          <w:tcPr>
            <w:tcW w:w="180" w:type="dxa"/>
          </w:tcPr>
          <w:p w14:paraId="686DE6EC" w14:textId="77777777" w:rsidR="008A6A21" w:rsidRPr="00055FF8" w:rsidRDefault="008A6A21" w:rsidP="008A6A21">
            <w:pPr>
              <w:tabs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5B40D0E3" w14:textId="32DDEE2B" w:rsidR="008A6A21" w:rsidRPr="00055FF8" w:rsidRDefault="008A6A21" w:rsidP="008A6A21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20,546</w:t>
            </w:r>
          </w:p>
        </w:tc>
      </w:tr>
      <w:tr w:rsidR="008A6A21" w:rsidRPr="00055FF8" w14:paraId="5EF20F8C" w14:textId="77777777" w:rsidTr="00AB420F">
        <w:tc>
          <w:tcPr>
            <w:tcW w:w="3690" w:type="dxa"/>
          </w:tcPr>
          <w:p w14:paraId="3967D290" w14:textId="11B8935A" w:rsidR="008A6A21" w:rsidRPr="00055FF8" w:rsidRDefault="008A6A21" w:rsidP="008A6A21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F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1980" w:type="dxa"/>
          </w:tcPr>
          <w:p w14:paraId="5F05BFB8" w14:textId="24B7F167" w:rsidR="008A6A21" w:rsidRPr="00055FF8" w:rsidRDefault="008A6A21" w:rsidP="008A6A21">
            <w:pPr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bidi="ar-SA"/>
              </w:rPr>
              <w:t>7</w:t>
            </w:r>
          </w:p>
        </w:tc>
        <w:tc>
          <w:tcPr>
            <w:tcW w:w="1710" w:type="dxa"/>
          </w:tcPr>
          <w:p w14:paraId="7A98D4C6" w14:textId="122B9199" w:rsidR="008A6A21" w:rsidRPr="00055FF8" w:rsidRDefault="008A6A21" w:rsidP="008A6A21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</w:rPr>
              <w:t>(1,648)</w:t>
            </w:r>
          </w:p>
        </w:tc>
        <w:tc>
          <w:tcPr>
            <w:tcW w:w="180" w:type="dxa"/>
          </w:tcPr>
          <w:p w14:paraId="5427B573" w14:textId="77777777" w:rsidR="008A6A21" w:rsidRPr="00055FF8" w:rsidRDefault="008A6A21" w:rsidP="008A6A21">
            <w:pPr>
              <w:tabs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1268F0FF" w14:textId="60B4E9C3" w:rsidR="008A6A21" w:rsidRPr="00055FF8" w:rsidRDefault="008A6A21" w:rsidP="008A6A21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5FF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1,065</w:t>
            </w:r>
          </w:p>
        </w:tc>
      </w:tr>
    </w:tbl>
    <w:p w14:paraId="218201D9" w14:textId="7D2388BD" w:rsidR="00D30E07" w:rsidRPr="00055FF8" w:rsidRDefault="00D30E07" w:rsidP="0001427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248BE6" w14:textId="7D536739" w:rsidR="003D79A9" w:rsidRPr="00055FF8" w:rsidRDefault="003D79A9" w:rsidP="0073451F">
      <w:pPr>
        <w:tabs>
          <w:tab w:val="clear" w:pos="907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</w:rPr>
        <w:t>(</w:t>
      </w:r>
      <w:r w:rsidRPr="00055FF8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055FF8">
        <w:rPr>
          <w:rFonts w:asciiTheme="majorBidi" w:hAnsiTheme="majorBidi" w:cstheme="majorBidi"/>
          <w:sz w:val="30"/>
          <w:szCs w:val="30"/>
        </w:rPr>
        <w:t>.3.2)</w:t>
      </w:r>
      <w:r w:rsidR="00F672E4" w:rsidRPr="00055FF8">
        <w:rPr>
          <w:rFonts w:asciiTheme="majorBidi" w:hAnsiTheme="majorBidi" w:cstheme="majorBidi"/>
          <w:sz w:val="30"/>
          <w:szCs w:val="30"/>
        </w:rPr>
        <w:tab/>
      </w:r>
      <w:r w:rsidRPr="00055FF8">
        <w:rPr>
          <w:rFonts w:asciiTheme="majorBidi" w:hAnsiTheme="majorBidi" w:cstheme="majorBidi"/>
          <w:sz w:val="30"/>
          <w:szCs w:val="30"/>
          <w:cs/>
        </w:rPr>
        <w:t>ความเสี่ยงด้า</w:t>
      </w:r>
      <w:r w:rsidRPr="00055FF8">
        <w:rPr>
          <w:rFonts w:asciiTheme="majorBidi" w:hAnsiTheme="majorBidi" w:cstheme="majorBidi" w:hint="cs"/>
          <w:sz w:val="30"/>
          <w:szCs w:val="30"/>
          <w:cs/>
        </w:rPr>
        <w:t>นอัตราดอกเบี้ย</w:t>
      </w:r>
    </w:p>
    <w:p w14:paraId="170DD07F" w14:textId="08044E04" w:rsidR="003D79A9" w:rsidRPr="00055FF8" w:rsidRDefault="003D79A9" w:rsidP="006022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630"/>
        <w:jc w:val="thaiDistribute"/>
        <w:rPr>
          <w:rFonts w:asciiTheme="majorBidi" w:hAnsiTheme="majorBidi"/>
          <w:b/>
          <w:bCs/>
          <w:sz w:val="24"/>
          <w:szCs w:val="24"/>
        </w:rPr>
      </w:pPr>
    </w:p>
    <w:p w14:paraId="10F710A6" w14:textId="29373B96" w:rsidR="003D79A9" w:rsidRPr="00055FF8" w:rsidRDefault="003D79A9" w:rsidP="00F672E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1620"/>
        <w:jc w:val="thaiDistribute"/>
        <w:rPr>
          <w:rFonts w:asciiTheme="majorBidi" w:hAnsiTheme="majorBidi"/>
          <w:sz w:val="30"/>
          <w:szCs w:val="30"/>
        </w:rPr>
      </w:pPr>
      <w:r w:rsidRPr="00055FF8">
        <w:rPr>
          <w:rFonts w:asciiTheme="majorBidi" w:hAnsi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055FF8">
        <w:rPr>
          <w:rFonts w:asciiTheme="majorBidi" w:hAnsiTheme="majorBidi"/>
          <w:sz w:val="30"/>
          <w:szCs w:val="30"/>
        </w:rPr>
        <w:t xml:space="preserve"> </w:t>
      </w:r>
      <w:r w:rsidRPr="00055FF8">
        <w:rPr>
          <w:rFonts w:asciiTheme="majorBidi" w:hAnsiTheme="majorBidi"/>
          <w:sz w:val="30"/>
          <w:szCs w:val="30"/>
          <w:cs/>
        </w:rPr>
        <w:t>ผลกระทบต่อผลการดำเนินงานและกระแสเงินสดของกลุ่มบริษัท</w:t>
      </w:r>
      <w:r w:rsidRPr="00055FF8">
        <w:rPr>
          <w:rFonts w:asciiTheme="majorBidi" w:hAnsiTheme="majorBidi"/>
          <w:sz w:val="30"/>
          <w:szCs w:val="30"/>
        </w:rPr>
        <w:t xml:space="preserve"> </w:t>
      </w:r>
      <w:r w:rsidRPr="00055FF8">
        <w:rPr>
          <w:rFonts w:asciiTheme="majorBidi" w:hAnsiTheme="majorBidi"/>
          <w:sz w:val="30"/>
          <w:szCs w:val="30"/>
          <w:cs/>
        </w:rPr>
        <w:t>เนื่องจากเงินกู้ยืม</w:t>
      </w:r>
      <w:r w:rsidR="006022C7" w:rsidRPr="00055FF8">
        <w:rPr>
          <w:rFonts w:asciiTheme="majorBidi" w:hAnsiTheme="majorBidi"/>
          <w:sz w:val="30"/>
          <w:szCs w:val="30"/>
        </w:rPr>
        <w:br/>
      </w:r>
      <w:r w:rsidRPr="00055FF8">
        <w:rPr>
          <w:rFonts w:asciiTheme="majorBidi" w:hAnsiTheme="majorBidi" w:hint="cs"/>
          <w:sz w:val="30"/>
          <w:szCs w:val="30"/>
          <w:cs/>
        </w:rPr>
        <w:t xml:space="preserve">(ดูหมายเหตุข้อ </w:t>
      </w:r>
      <w:r w:rsidRPr="00055FF8">
        <w:rPr>
          <w:rFonts w:asciiTheme="majorBidi" w:hAnsiTheme="majorBidi"/>
          <w:sz w:val="30"/>
          <w:szCs w:val="30"/>
        </w:rPr>
        <w:t>1</w:t>
      </w:r>
      <w:r w:rsidR="00D83F5C" w:rsidRPr="00055FF8">
        <w:rPr>
          <w:rFonts w:asciiTheme="majorBidi" w:hAnsiTheme="majorBidi"/>
          <w:sz w:val="30"/>
          <w:szCs w:val="30"/>
        </w:rPr>
        <w:t>3</w:t>
      </w:r>
      <w:r w:rsidRPr="00055FF8">
        <w:rPr>
          <w:rFonts w:asciiTheme="majorBidi" w:hAnsiTheme="majorBidi"/>
          <w:sz w:val="30"/>
          <w:szCs w:val="30"/>
        </w:rPr>
        <w:t xml:space="preserve">) </w:t>
      </w:r>
      <w:r w:rsidRPr="00055FF8">
        <w:rPr>
          <w:rFonts w:asciiTheme="majorBidi" w:hAnsiTheme="majorBidi"/>
          <w:sz w:val="30"/>
          <w:szCs w:val="30"/>
          <w:cs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</w:t>
      </w:r>
      <w:r w:rsidR="007A4ECD" w:rsidRPr="00055FF8">
        <w:rPr>
          <w:rFonts w:asciiTheme="majorBidi" w:hAnsiTheme="majorBidi"/>
          <w:sz w:val="30"/>
          <w:szCs w:val="30"/>
        </w:rPr>
        <w:br/>
      </w:r>
      <w:r w:rsidRPr="00055FF8">
        <w:rPr>
          <w:rFonts w:asciiTheme="majorBidi" w:hAnsiTheme="majorBidi"/>
          <w:sz w:val="30"/>
          <w:szCs w:val="30"/>
          <w:cs/>
        </w:rPr>
        <w:t>ผลจากการเปลี่ยนแปลงในอัตราดอกเบี้ยจึงไม่มีผลกระทบอย่างเป็นสาระสำคัญต่องบการเงินของ</w:t>
      </w:r>
      <w:r w:rsidR="00906759" w:rsidRPr="00055FF8">
        <w:rPr>
          <w:rFonts w:asciiTheme="majorBidi" w:hAnsiTheme="majorBidi"/>
          <w:sz w:val="30"/>
          <w:szCs w:val="30"/>
        </w:rPr>
        <w:br/>
      </w:r>
      <w:r w:rsidRPr="00055FF8">
        <w:rPr>
          <w:rFonts w:asciiTheme="majorBidi" w:hAnsiTheme="majorBidi"/>
          <w:sz w:val="30"/>
          <w:szCs w:val="30"/>
          <w:cs/>
        </w:rPr>
        <w:t>กลุ่มบริษัท</w:t>
      </w:r>
    </w:p>
    <w:p w14:paraId="296D2D9D" w14:textId="77777777" w:rsidR="00C70ACA" w:rsidRPr="00055FF8" w:rsidRDefault="00C70ACA" w:rsidP="0001427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C6B7D99" w14:textId="7A439172" w:rsidR="00B83399" w:rsidRPr="00055FF8" w:rsidRDefault="00B83399" w:rsidP="00BC015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การบริหารจัดการทุน</w:t>
      </w:r>
    </w:p>
    <w:p w14:paraId="161BD349" w14:textId="77777777" w:rsidR="00E76EEF" w:rsidRPr="00055FF8" w:rsidRDefault="00E76EEF" w:rsidP="00E76E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630"/>
        <w:jc w:val="thaiDistribute"/>
        <w:rPr>
          <w:rFonts w:asciiTheme="majorBidi" w:hAnsiTheme="majorBidi"/>
          <w:b/>
          <w:bCs/>
          <w:sz w:val="24"/>
          <w:szCs w:val="24"/>
          <w:cs/>
        </w:rPr>
      </w:pPr>
    </w:p>
    <w:p w14:paraId="7E592DF5" w14:textId="219C5A33" w:rsidR="00B83399" w:rsidRPr="00055FF8" w:rsidRDefault="00B90CB4" w:rsidP="00C54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055FF8">
        <w:rPr>
          <w:rFonts w:asciiTheme="majorBidi" w:hAnsiTheme="majorBidi" w:hint="cs"/>
          <w:sz w:val="30"/>
          <w:szCs w:val="30"/>
          <w:cs/>
        </w:rPr>
        <w:t>นโยบายของคณะกรรมการบริษัท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คณะกรรมการ</w:t>
      </w:r>
      <w:r w:rsidR="00F87321" w:rsidRPr="00055FF8">
        <w:rPr>
          <w:rFonts w:asciiTheme="majorBidi" w:hAnsiTheme="majorBidi" w:hint="cs"/>
          <w:sz w:val="30"/>
          <w:szCs w:val="30"/>
          <w:cs/>
        </w:rPr>
        <w:t>บริษัท</w:t>
      </w:r>
      <w:r w:rsidRPr="00055FF8">
        <w:rPr>
          <w:rFonts w:asciiTheme="majorBidi" w:hAnsiTheme="majorBidi" w:hint="cs"/>
          <w:sz w:val="30"/>
          <w:szCs w:val="30"/>
          <w:cs/>
        </w:rPr>
        <w:t>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</w:t>
      </w:r>
      <w:r w:rsidRPr="00055FF8">
        <w:rPr>
          <w:rFonts w:asciiTheme="majorBidi" w:hAnsiTheme="majorBidi"/>
          <w:sz w:val="30"/>
          <w:szCs w:val="30"/>
          <w:cs/>
        </w:rPr>
        <w:t xml:space="preserve"> </w:t>
      </w:r>
      <w:r w:rsidRPr="00055FF8">
        <w:rPr>
          <w:rFonts w:asciiTheme="majorBidi" w:hAnsiTheme="majorBidi" w:hint="cs"/>
          <w:sz w:val="30"/>
          <w:szCs w:val="30"/>
          <w:cs/>
        </w:rPr>
        <w:t>ซึ่งไม่รวมส่วนได้เสียที่ไม่มีอำนาจควบคุมอีกทั้งยังกำกับดูแลระดับการจ่ายเงินปันผลให้แก่ผู้ถือหุ้นสามัญ</w:t>
      </w:r>
    </w:p>
    <w:p w14:paraId="4B7323C6" w14:textId="7706CB36" w:rsidR="004C3758" w:rsidRPr="00055FF8" w:rsidRDefault="004C3758" w:rsidP="00B833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630"/>
        <w:jc w:val="thaiDistribute"/>
        <w:rPr>
          <w:rFonts w:asciiTheme="majorBidi" w:hAnsiTheme="majorBidi"/>
          <w:sz w:val="24"/>
          <w:szCs w:val="24"/>
          <w:cs/>
        </w:rPr>
      </w:pPr>
      <w:r w:rsidRPr="00055FF8">
        <w:rPr>
          <w:rFonts w:asciiTheme="majorBidi" w:hAnsiTheme="majorBidi"/>
          <w:sz w:val="24"/>
          <w:szCs w:val="24"/>
          <w:cs/>
        </w:rPr>
        <w:br w:type="page"/>
      </w:r>
    </w:p>
    <w:p w14:paraId="5FF4B5FE" w14:textId="648B1E48" w:rsidR="00DF568F" w:rsidRPr="00055FF8" w:rsidRDefault="00267C4F" w:rsidP="00BC015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  <w:r w:rsidR="000B290B"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 xml:space="preserve"> </w:t>
      </w:r>
    </w:p>
    <w:p w14:paraId="05663C0C" w14:textId="77777777" w:rsidR="00DF568F" w:rsidRPr="00055FF8" w:rsidRDefault="00DF568F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Theme="majorBidi" w:hAnsiTheme="majorBidi"/>
          <w:spacing w:val="-6"/>
          <w:sz w:val="24"/>
          <w:szCs w:val="24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7"/>
        <w:gridCol w:w="989"/>
        <w:gridCol w:w="271"/>
        <w:gridCol w:w="989"/>
        <w:gridCol w:w="271"/>
        <w:gridCol w:w="1032"/>
        <w:gridCol w:w="284"/>
        <w:gridCol w:w="998"/>
      </w:tblGrid>
      <w:tr w:rsidR="00041D56" w:rsidRPr="00055FF8" w14:paraId="7EEBA41D" w14:textId="77777777" w:rsidTr="001E6921">
        <w:trPr>
          <w:tblHeader/>
        </w:trPr>
        <w:tc>
          <w:tcPr>
            <w:tcW w:w="2410" w:type="pct"/>
            <w:shd w:val="clear" w:color="auto" w:fill="auto"/>
          </w:tcPr>
          <w:p w14:paraId="7749871B" w14:textId="77777777" w:rsidR="00041D56" w:rsidRPr="00055FF8" w:rsidRDefault="00041D56" w:rsidP="00BC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pct"/>
            <w:gridSpan w:val="3"/>
            <w:shd w:val="clear" w:color="auto" w:fill="auto"/>
          </w:tcPr>
          <w:p w14:paraId="5AD108D9" w14:textId="3A6E7FDC" w:rsidR="00041D56" w:rsidRPr="00055FF8" w:rsidRDefault="00041D56" w:rsidP="006A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  <w:shd w:val="clear" w:color="auto" w:fill="auto"/>
          </w:tcPr>
          <w:p w14:paraId="204D585B" w14:textId="77777777" w:rsidR="00041D56" w:rsidRPr="00055FF8" w:rsidRDefault="00041D56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pct"/>
            <w:gridSpan w:val="3"/>
            <w:shd w:val="clear" w:color="auto" w:fill="auto"/>
          </w:tcPr>
          <w:p w14:paraId="524367A2" w14:textId="5F41CDA3" w:rsidR="00041D56" w:rsidRPr="00055FF8" w:rsidRDefault="00041D56" w:rsidP="00BC6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C3391" w:rsidRPr="00055FF8" w14:paraId="4E4E360C" w14:textId="77777777" w:rsidTr="001E6921">
        <w:trPr>
          <w:trHeight w:val="344"/>
          <w:tblHeader/>
        </w:trPr>
        <w:tc>
          <w:tcPr>
            <w:tcW w:w="2410" w:type="pct"/>
            <w:shd w:val="clear" w:color="auto" w:fill="auto"/>
          </w:tcPr>
          <w:p w14:paraId="3103ECD0" w14:textId="0DF2D6E9" w:rsidR="00BC3391" w:rsidRPr="00055FF8" w:rsidRDefault="00BC3391" w:rsidP="00BC3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7EA0C033" w14:textId="10A397ED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6A21" w:rsidRPr="00055F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77FA6028" w14:textId="77777777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5B47D3A5" w14:textId="1F92B1DC" w:rsidR="00BC3391" w:rsidRPr="00055FF8" w:rsidRDefault="008A6A2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  <w:shd w:val="clear" w:color="auto" w:fill="auto"/>
          </w:tcPr>
          <w:p w14:paraId="6D8F372E" w14:textId="77777777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2A44E28A" w14:textId="3B907D75" w:rsidR="00BC3391" w:rsidRPr="00055FF8" w:rsidRDefault="008A6A2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2" w:type="pct"/>
            <w:shd w:val="clear" w:color="auto" w:fill="auto"/>
          </w:tcPr>
          <w:p w14:paraId="2FB3814E" w14:textId="77777777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14745785" w14:textId="32FE8D6B" w:rsidR="00BC3391" w:rsidRPr="00055FF8" w:rsidRDefault="008A6A2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C3391" w:rsidRPr="00055FF8" w14:paraId="73AFD150" w14:textId="77777777" w:rsidTr="001E6921">
        <w:trPr>
          <w:tblHeader/>
        </w:trPr>
        <w:tc>
          <w:tcPr>
            <w:tcW w:w="2410" w:type="pct"/>
            <w:shd w:val="clear" w:color="auto" w:fill="auto"/>
            <w:vAlign w:val="center"/>
          </w:tcPr>
          <w:p w14:paraId="297C550F" w14:textId="77777777" w:rsidR="00BC3391" w:rsidRPr="00055FF8" w:rsidRDefault="00BC3391" w:rsidP="00BC3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0" w:type="pct"/>
            <w:gridSpan w:val="7"/>
            <w:shd w:val="clear" w:color="auto" w:fill="auto"/>
          </w:tcPr>
          <w:p w14:paraId="21D7ED1A" w14:textId="7543C7FA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55F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55F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C3391" w:rsidRPr="00055FF8" w14:paraId="21208467" w14:textId="77777777" w:rsidTr="001E6921">
        <w:tc>
          <w:tcPr>
            <w:tcW w:w="2410" w:type="pct"/>
            <w:shd w:val="clear" w:color="auto" w:fill="auto"/>
          </w:tcPr>
          <w:p w14:paraId="3AFDE638" w14:textId="18F22957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055FF8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30" w:type="pct"/>
            <w:shd w:val="clear" w:color="auto" w:fill="auto"/>
          </w:tcPr>
          <w:p w14:paraId="3975CB6F" w14:textId="77777777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70A3A09" w14:textId="77777777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5E616DDE" w14:textId="77777777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AC0CE90" w14:textId="77777777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31C16040" w14:textId="77777777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62964D57" w14:textId="77777777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3B21F77F" w14:textId="77777777" w:rsidR="00BC3391" w:rsidRPr="00055FF8" w:rsidRDefault="00BC3391" w:rsidP="00BC3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6A21" w:rsidRPr="00055FF8" w14:paraId="1AB7FF9C" w14:textId="77777777" w:rsidTr="001E6921">
        <w:tc>
          <w:tcPr>
            <w:tcW w:w="2410" w:type="pct"/>
            <w:shd w:val="clear" w:color="auto" w:fill="auto"/>
          </w:tcPr>
          <w:p w14:paraId="3F87220F" w14:textId="3382E050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30" w:type="pct"/>
            <w:shd w:val="clear" w:color="auto" w:fill="auto"/>
          </w:tcPr>
          <w:p w14:paraId="3E327F94" w14:textId="256CAA8B" w:rsidR="008A6A21" w:rsidRPr="00055FF8" w:rsidRDefault="00B01B93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10,668</w:t>
            </w:r>
          </w:p>
        </w:tc>
        <w:tc>
          <w:tcPr>
            <w:tcW w:w="145" w:type="pct"/>
            <w:shd w:val="clear" w:color="auto" w:fill="auto"/>
          </w:tcPr>
          <w:p w14:paraId="32551A59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05E08A0C" w14:textId="44E50B00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22,529</w:t>
            </w:r>
          </w:p>
        </w:tc>
        <w:tc>
          <w:tcPr>
            <w:tcW w:w="145" w:type="pct"/>
            <w:shd w:val="clear" w:color="auto" w:fill="auto"/>
          </w:tcPr>
          <w:p w14:paraId="121CAD4D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71312CA0" w14:textId="1498E068" w:rsidR="008A6A21" w:rsidRPr="00055FF8" w:rsidRDefault="00B01B93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10,668</w:t>
            </w:r>
          </w:p>
        </w:tc>
        <w:tc>
          <w:tcPr>
            <w:tcW w:w="152" w:type="pct"/>
            <w:shd w:val="clear" w:color="auto" w:fill="auto"/>
          </w:tcPr>
          <w:p w14:paraId="0689E52C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732983F3" w14:textId="06EB9353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22,529</w:t>
            </w:r>
          </w:p>
        </w:tc>
      </w:tr>
      <w:tr w:rsidR="008A6A21" w:rsidRPr="00055FF8" w14:paraId="402832F1" w14:textId="77777777" w:rsidTr="001E6921">
        <w:tc>
          <w:tcPr>
            <w:tcW w:w="2410" w:type="pct"/>
            <w:shd w:val="clear" w:color="auto" w:fill="auto"/>
          </w:tcPr>
          <w:p w14:paraId="687E50EB" w14:textId="73239A83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30" w:type="pct"/>
            <w:shd w:val="clear" w:color="auto" w:fill="auto"/>
          </w:tcPr>
          <w:p w14:paraId="50F34540" w14:textId="7E954BED" w:rsidR="008A6A21" w:rsidRPr="00055FF8" w:rsidRDefault="00B01B93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180,804</w:t>
            </w:r>
          </w:p>
        </w:tc>
        <w:tc>
          <w:tcPr>
            <w:tcW w:w="145" w:type="pct"/>
            <w:shd w:val="clear" w:color="auto" w:fill="auto"/>
          </w:tcPr>
          <w:p w14:paraId="1FB48816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6BD573AE" w14:textId="3BB510C8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78,419</w:t>
            </w:r>
          </w:p>
        </w:tc>
        <w:tc>
          <w:tcPr>
            <w:tcW w:w="145" w:type="pct"/>
            <w:shd w:val="clear" w:color="auto" w:fill="auto"/>
          </w:tcPr>
          <w:p w14:paraId="76C3C32F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4F23CE58" w14:textId="13FAF61B" w:rsidR="008A6A21" w:rsidRPr="00055FF8" w:rsidRDefault="00B134BE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180,642</w:t>
            </w:r>
          </w:p>
        </w:tc>
        <w:tc>
          <w:tcPr>
            <w:tcW w:w="152" w:type="pct"/>
            <w:shd w:val="clear" w:color="auto" w:fill="auto"/>
          </w:tcPr>
          <w:p w14:paraId="2BAFF1F1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17E17A94" w14:textId="345B06A8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78,419</w:t>
            </w:r>
          </w:p>
        </w:tc>
      </w:tr>
      <w:tr w:rsidR="008A6A21" w:rsidRPr="00055FF8" w14:paraId="4DA8C747" w14:textId="77777777" w:rsidTr="001E6921">
        <w:tc>
          <w:tcPr>
            <w:tcW w:w="2410" w:type="pct"/>
            <w:shd w:val="clear" w:color="auto" w:fill="auto"/>
          </w:tcPr>
          <w:p w14:paraId="008AA967" w14:textId="22D932A6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เครื่องตกแต่ง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530" w:type="pct"/>
            <w:shd w:val="clear" w:color="auto" w:fill="auto"/>
          </w:tcPr>
          <w:p w14:paraId="62917EFA" w14:textId="1DC01E69" w:rsidR="008A6A21" w:rsidRPr="00055FF8" w:rsidRDefault="00B134BE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2C11D42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458C2326" w14:textId="4FA9184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1,486</w:t>
            </w:r>
          </w:p>
        </w:tc>
        <w:tc>
          <w:tcPr>
            <w:tcW w:w="145" w:type="pct"/>
            <w:shd w:val="clear" w:color="auto" w:fill="auto"/>
          </w:tcPr>
          <w:p w14:paraId="2C2D4F29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6142A704" w14:textId="6E5B6940" w:rsidR="008A6A21" w:rsidRPr="00055FF8" w:rsidRDefault="00B134BE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550E3D76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1E58BF1F" w14:textId="620AEBBF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1,469</w:t>
            </w:r>
          </w:p>
        </w:tc>
      </w:tr>
      <w:tr w:rsidR="008A6A21" w:rsidRPr="00055FF8" w14:paraId="0137DBD0" w14:textId="77777777" w:rsidTr="001E6921">
        <w:tc>
          <w:tcPr>
            <w:tcW w:w="2410" w:type="pct"/>
            <w:shd w:val="clear" w:color="auto" w:fill="auto"/>
          </w:tcPr>
          <w:p w14:paraId="1341DC45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BF87D" w14:textId="7F7CFA6A" w:rsidR="008A6A21" w:rsidRPr="00055FF8" w:rsidRDefault="00C44FE7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191,472</w:t>
            </w:r>
          </w:p>
        </w:tc>
        <w:tc>
          <w:tcPr>
            <w:tcW w:w="145" w:type="pct"/>
            <w:shd w:val="clear" w:color="auto" w:fill="auto"/>
          </w:tcPr>
          <w:p w14:paraId="4068C0CE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9802C" w14:textId="3B5546E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102,434</w:t>
            </w:r>
          </w:p>
        </w:tc>
        <w:tc>
          <w:tcPr>
            <w:tcW w:w="145" w:type="pct"/>
            <w:shd w:val="clear" w:color="auto" w:fill="auto"/>
          </w:tcPr>
          <w:p w14:paraId="2076C997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062C7" w14:textId="028C4F52" w:rsidR="008A6A21" w:rsidRPr="00055FF8" w:rsidRDefault="00C44FE7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</w:t>
            </w:r>
            <w:r w:rsidR="006D6173"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152" w:type="pct"/>
            <w:shd w:val="clear" w:color="auto" w:fill="auto"/>
          </w:tcPr>
          <w:p w14:paraId="5D7A1341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18FD6" w14:textId="048C2870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102,417</w:t>
            </w:r>
          </w:p>
        </w:tc>
      </w:tr>
      <w:tr w:rsidR="008A6A21" w:rsidRPr="00055FF8" w14:paraId="06F89CD8" w14:textId="77777777" w:rsidTr="00F1225F">
        <w:tc>
          <w:tcPr>
            <w:tcW w:w="2410" w:type="pct"/>
            <w:shd w:val="clear" w:color="auto" w:fill="auto"/>
          </w:tcPr>
          <w:p w14:paraId="56F87096" w14:textId="7FFDEA01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  <w:shd w:val="clear" w:color="auto" w:fill="auto"/>
          </w:tcPr>
          <w:p w14:paraId="140402E9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78F07078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  <w:shd w:val="clear" w:color="auto" w:fill="auto"/>
          </w:tcPr>
          <w:p w14:paraId="3B17A4E7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151E0EC2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</w:tcBorders>
            <w:shd w:val="clear" w:color="auto" w:fill="auto"/>
          </w:tcPr>
          <w:p w14:paraId="3D28DDFA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" w:type="pct"/>
            <w:shd w:val="clear" w:color="auto" w:fill="auto"/>
          </w:tcPr>
          <w:p w14:paraId="63D88DD2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05C58E81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6A21" w:rsidRPr="00055FF8" w14:paraId="49375DF2" w14:textId="77777777" w:rsidTr="001E6921">
        <w:tc>
          <w:tcPr>
            <w:tcW w:w="2410" w:type="pct"/>
            <w:shd w:val="clear" w:color="auto" w:fill="auto"/>
          </w:tcPr>
          <w:p w14:paraId="0AA5C3DE" w14:textId="33302CE6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55F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30" w:type="pct"/>
            <w:shd w:val="clear" w:color="auto" w:fill="auto"/>
          </w:tcPr>
          <w:p w14:paraId="1457D45F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087B073F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72D1C158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73F3356A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54552BCD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" w:type="pct"/>
            <w:shd w:val="clear" w:color="auto" w:fill="auto"/>
          </w:tcPr>
          <w:p w14:paraId="627E40E5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208C80D6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A6A21" w:rsidRPr="00055FF8" w14:paraId="4F0995EE" w14:textId="77777777" w:rsidTr="001E6921">
        <w:tc>
          <w:tcPr>
            <w:tcW w:w="2410" w:type="pct"/>
            <w:shd w:val="clear" w:color="auto" w:fill="auto"/>
          </w:tcPr>
          <w:p w14:paraId="6C1BDC56" w14:textId="07989628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3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530" w:type="pct"/>
            <w:shd w:val="clear" w:color="auto" w:fill="auto"/>
          </w:tcPr>
          <w:p w14:paraId="03E0BDC4" w14:textId="18700A27" w:rsidR="008A6A21" w:rsidRPr="00055FF8" w:rsidRDefault="00745BA9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264,723</w:t>
            </w:r>
          </w:p>
        </w:tc>
        <w:tc>
          <w:tcPr>
            <w:tcW w:w="145" w:type="pct"/>
            <w:shd w:val="clear" w:color="auto" w:fill="auto"/>
          </w:tcPr>
          <w:p w14:paraId="5FDCB8AE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31A5D90F" w14:textId="48F0F4F6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279,543</w:t>
            </w:r>
          </w:p>
        </w:tc>
        <w:tc>
          <w:tcPr>
            <w:tcW w:w="145" w:type="pct"/>
            <w:shd w:val="clear" w:color="auto" w:fill="auto"/>
          </w:tcPr>
          <w:p w14:paraId="4284D2DD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7C9A4DE2" w14:textId="3E81FC28" w:rsidR="008A6A21" w:rsidRPr="00055FF8" w:rsidRDefault="00745BA9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264,723</w:t>
            </w:r>
          </w:p>
        </w:tc>
        <w:tc>
          <w:tcPr>
            <w:tcW w:w="152" w:type="pct"/>
            <w:shd w:val="clear" w:color="auto" w:fill="auto"/>
          </w:tcPr>
          <w:p w14:paraId="46AAE2FE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24D308E9" w14:textId="39ECA39C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279,543</w:t>
            </w:r>
          </w:p>
        </w:tc>
      </w:tr>
      <w:tr w:rsidR="008A6A21" w:rsidRPr="00055FF8" w14:paraId="058C0509" w14:textId="77777777" w:rsidTr="001E6921">
        <w:tc>
          <w:tcPr>
            <w:tcW w:w="2410" w:type="pct"/>
            <w:shd w:val="clear" w:color="auto" w:fill="auto"/>
          </w:tcPr>
          <w:p w14:paraId="3DC9A9A5" w14:textId="49030701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30" w:type="pct"/>
            <w:shd w:val="clear" w:color="auto" w:fill="auto"/>
          </w:tcPr>
          <w:p w14:paraId="7C7E0524" w14:textId="7BA39ECE" w:rsidR="008A6A21" w:rsidRPr="00055FF8" w:rsidRDefault="00745BA9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152,838</w:t>
            </w:r>
          </w:p>
        </w:tc>
        <w:tc>
          <w:tcPr>
            <w:tcW w:w="145" w:type="pct"/>
            <w:shd w:val="clear" w:color="auto" w:fill="auto"/>
          </w:tcPr>
          <w:p w14:paraId="09982CFE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2E02C9F1" w14:textId="15033683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282,238</w:t>
            </w:r>
          </w:p>
        </w:tc>
        <w:tc>
          <w:tcPr>
            <w:tcW w:w="145" w:type="pct"/>
            <w:shd w:val="clear" w:color="auto" w:fill="auto"/>
          </w:tcPr>
          <w:p w14:paraId="3C09E8D6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63361BC1" w14:textId="4EE00B8A" w:rsidR="008A6A21" w:rsidRPr="00055FF8" w:rsidRDefault="00745BA9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152,838</w:t>
            </w:r>
          </w:p>
        </w:tc>
        <w:tc>
          <w:tcPr>
            <w:tcW w:w="152" w:type="pct"/>
            <w:shd w:val="clear" w:color="auto" w:fill="auto"/>
          </w:tcPr>
          <w:p w14:paraId="2DD395EE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292B84A2" w14:textId="2398654F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282,238</w:t>
            </w:r>
          </w:p>
        </w:tc>
      </w:tr>
      <w:tr w:rsidR="008A6A21" w:rsidRPr="00055FF8" w14:paraId="631CDAB8" w14:textId="77777777" w:rsidTr="001E6921">
        <w:tc>
          <w:tcPr>
            <w:tcW w:w="2410" w:type="pct"/>
            <w:shd w:val="clear" w:color="auto" w:fill="auto"/>
          </w:tcPr>
          <w:p w14:paraId="67A9D700" w14:textId="2B8F49EB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30" w:type="pct"/>
            <w:shd w:val="clear" w:color="auto" w:fill="auto"/>
          </w:tcPr>
          <w:p w14:paraId="79AA05B2" w14:textId="547D3F4E" w:rsidR="008A6A21" w:rsidRPr="00055FF8" w:rsidRDefault="00F97506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21,343</w:t>
            </w:r>
          </w:p>
        </w:tc>
        <w:tc>
          <w:tcPr>
            <w:tcW w:w="145" w:type="pct"/>
            <w:shd w:val="clear" w:color="auto" w:fill="auto"/>
          </w:tcPr>
          <w:p w14:paraId="0AA970AF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21549629" w14:textId="6C0BD69F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8,319</w:t>
            </w:r>
          </w:p>
        </w:tc>
        <w:tc>
          <w:tcPr>
            <w:tcW w:w="145" w:type="pct"/>
            <w:shd w:val="clear" w:color="auto" w:fill="auto"/>
          </w:tcPr>
          <w:p w14:paraId="4511594B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459B6724" w14:textId="3192B794" w:rsidR="008A6A21" w:rsidRPr="00055FF8" w:rsidRDefault="002F4E10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20,319</w:t>
            </w:r>
          </w:p>
        </w:tc>
        <w:tc>
          <w:tcPr>
            <w:tcW w:w="152" w:type="pct"/>
            <w:shd w:val="clear" w:color="auto" w:fill="auto"/>
          </w:tcPr>
          <w:p w14:paraId="75D0A232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5FEB5B5D" w14:textId="68B79340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8,319</w:t>
            </w:r>
          </w:p>
        </w:tc>
      </w:tr>
      <w:tr w:rsidR="008A6A21" w:rsidRPr="00055FF8" w14:paraId="30E8A94F" w14:textId="77777777" w:rsidTr="001E6921">
        <w:tc>
          <w:tcPr>
            <w:tcW w:w="2410" w:type="pct"/>
            <w:shd w:val="clear" w:color="auto" w:fill="auto"/>
          </w:tcPr>
          <w:p w14:paraId="5C44E8B2" w14:textId="35FD1060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FEB6D" w14:textId="1AECDA78" w:rsidR="008A6A21" w:rsidRPr="00055FF8" w:rsidRDefault="008A319B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438,904</w:t>
            </w:r>
          </w:p>
        </w:tc>
        <w:tc>
          <w:tcPr>
            <w:tcW w:w="145" w:type="pct"/>
            <w:shd w:val="clear" w:color="auto" w:fill="auto"/>
          </w:tcPr>
          <w:p w14:paraId="44178A9E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D96F4" w14:textId="266AB950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570,100</w:t>
            </w:r>
          </w:p>
        </w:tc>
        <w:tc>
          <w:tcPr>
            <w:tcW w:w="145" w:type="pct"/>
            <w:shd w:val="clear" w:color="auto" w:fill="auto"/>
          </w:tcPr>
          <w:p w14:paraId="2E04FA64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68973" w14:textId="4435756E" w:rsidR="008A6A21" w:rsidRPr="00055FF8" w:rsidRDefault="008A319B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437,880</w:t>
            </w:r>
          </w:p>
        </w:tc>
        <w:tc>
          <w:tcPr>
            <w:tcW w:w="152" w:type="pct"/>
            <w:shd w:val="clear" w:color="auto" w:fill="auto"/>
          </w:tcPr>
          <w:p w14:paraId="65D3C051" w14:textId="77777777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5BE78" w14:textId="34E00DEF" w:rsidR="008A6A21" w:rsidRPr="00055FF8" w:rsidRDefault="008A6A21" w:rsidP="008A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570,100</w:t>
            </w:r>
          </w:p>
        </w:tc>
      </w:tr>
    </w:tbl>
    <w:p w14:paraId="63314F5B" w14:textId="6AEA7BD2" w:rsidR="00F87321" w:rsidRPr="00055FF8" w:rsidRDefault="00F87321" w:rsidP="00453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  <w:cs/>
        </w:rPr>
      </w:pPr>
    </w:p>
    <w:p w14:paraId="409D252B" w14:textId="1D6E72B6" w:rsidR="00F87321" w:rsidRDefault="00B42FD4" w:rsidP="0045388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055FF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1FA25E2" w14:textId="77777777" w:rsidR="00DD308B" w:rsidRPr="00DD308B" w:rsidRDefault="00DD308B" w:rsidP="00DD3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spacing w:line="240" w:lineRule="auto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24"/>
          <w:szCs w:val="24"/>
        </w:rPr>
      </w:pPr>
    </w:p>
    <w:p w14:paraId="3E63313A" w14:textId="3E2FAC7C" w:rsidR="007C5705" w:rsidRPr="008F512B" w:rsidRDefault="00DD308B" w:rsidP="00DD30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hint="cs"/>
          <w:spacing w:val="-2"/>
          <w:sz w:val="30"/>
          <w:szCs w:val="30"/>
          <w:cs/>
        </w:rPr>
      </w:pPr>
      <w:r w:rsidRPr="008F512B">
        <w:rPr>
          <w:rFonts w:asciiTheme="majorBidi" w:hAnsiTheme="majorBidi"/>
          <w:spacing w:val="-2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8F512B">
        <w:rPr>
          <w:rFonts w:asciiTheme="majorBidi" w:hAnsiTheme="majorBidi"/>
          <w:spacing w:val="-2"/>
          <w:sz w:val="30"/>
          <w:szCs w:val="30"/>
        </w:rPr>
        <w:t xml:space="preserve">21 </w:t>
      </w:r>
      <w:r w:rsidRPr="008F512B">
        <w:rPr>
          <w:rFonts w:asciiTheme="majorBidi" w:hAnsiTheme="majorBidi"/>
          <w:spacing w:val="-2"/>
          <w:sz w:val="30"/>
          <w:szCs w:val="30"/>
          <w:cs/>
        </w:rPr>
        <w:t xml:space="preserve">กุมภาพันธ์ </w:t>
      </w:r>
      <w:r w:rsidRPr="008F512B">
        <w:rPr>
          <w:rFonts w:asciiTheme="majorBidi" w:hAnsiTheme="majorBidi"/>
          <w:spacing w:val="-2"/>
          <w:sz w:val="30"/>
          <w:szCs w:val="30"/>
        </w:rPr>
        <w:t xml:space="preserve">2568 </w:t>
      </w:r>
      <w:r w:rsidRPr="008F512B">
        <w:rPr>
          <w:rFonts w:asciiTheme="majorBidi" w:hAnsiTheme="majorBidi"/>
          <w:spacing w:val="-2"/>
          <w:sz w:val="30"/>
          <w:szCs w:val="30"/>
          <w:cs/>
        </w:rPr>
        <w:t>คณะกรรมการได้มีมติอนุมัติการจ่ายเงินปันผล</w:t>
      </w:r>
      <w:r w:rsidRPr="008F512B">
        <w:rPr>
          <w:rFonts w:asciiTheme="majorBidi" w:hAnsiTheme="majorBidi"/>
          <w:spacing w:val="-2"/>
          <w:sz w:val="30"/>
          <w:szCs w:val="30"/>
        </w:rPr>
        <w:br/>
      </w:r>
      <w:r w:rsidR="008F512B" w:rsidRPr="008F512B">
        <w:rPr>
          <w:rFonts w:asciiTheme="majorBidi" w:hAnsiTheme="majorBidi" w:hint="cs"/>
          <w:spacing w:val="-2"/>
          <w:sz w:val="30"/>
          <w:szCs w:val="30"/>
          <w:cs/>
        </w:rPr>
        <w:t>ในอัตรา</w:t>
      </w:r>
      <w:r w:rsidRPr="008F512B">
        <w:rPr>
          <w:rFonts w:asciiTheme="majorBidi" w:hAnsiTheme="majorBidi"/>
          <w:spacing w:val="-2"/>
          <w:sz w:val="30"/>
          <w:szCs w:val="30"/>
          <w:cs/>
        </w:rPr>
        <w:t xml:space="preserve">หุ้นละ </w:t>
      </w:r>
      <w:r w:rsidR="00C93A22" w:rsidRPr="008F512B">
        <w:rPr>
          <w:rFonts w:asciiTheme="majorBidi" w:hAnsiTheme="majorBidi"/>
          <w:spacing w:val="-2"/>
          <w:sz w:val="30"/>
          <w:szCs w:val="30"/>
        </w:rPr>
        <w:t>0.10</w:t>
      </w:r>
      <w:r w:rsidRPr="008F512B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8F512B">
        <w:rPr>
          <w:rFonts w:asciiTheme="majorBidi" w:hAnsiTheme="majorBidi"/>
          <w:spacing w:val="-2"/>
          <w:sz w:val="30"/>
          <w:szCs w:val="30"/>
          <w:cs/>
        </w:rPr>
        <w:t xml:space="preserve">บาท เป็นจำนวนเงิน </w:t>
      </w:r>
      <w:r w:rsidR="00C93A22" w:rsidRPr="008F512B">
        <w:rPr>
          <w:rFonts w:asciiTheme="majorBidi" w:hAnsiTheme="majorBidi"/>
          <w:spacing w:val="-2"/>
          <w:sz w:val="30"/>
          <w:szCs w:val="30"/>
        </w:rPr>
        <w:t>47.56</w:t>
      </w:r>
      <w:r w:rsidRPr="008F512B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8F512B">
        <w:rPr>
          <w:rFonts w:asciiTheme="majorBidi" w:hAnsiTheme="majorBidi"/>
          <w:spacing w:val="-2"/>
          <w:sz w:val="30"/>
          <w:szCs w:val="30"/>
          <w:cs/>
        </w:rPr>
        <w:t>ล้านบาท โดยมีกำหนดจะจ่ายให้แก่ผู้ถือหุ้นในเดือน</w:t>
      </w:r>
      <w:r w:rsidR="00C93A22" w:rsidRPr="008F512B">
        <w:rPr>
          <w:rFonts w:asciiTheme="majorBidi" w:hAnsiTheme="majorBidi" w:hint="cs"/>
          <w:spacing w:val="-2"/>
          <w:sz w:val="30"/>
          <w:szCs w:val="30"/>
          <w:cs/>
        </w:rPr>
        <w:t>พฤษภาคม</w:t>
      </w:r>
      <w:r w:rsidRPr="008F512B">
        <w:rPr>
          <w:rFonts w:asciiTheme="majorBidi" w:hAnsiTheme="majorBidi"/>
          <w:spacing w:val="-2"/>
          <w:sz w:val="30"/>
          <w:szCs w:val="30"/>
        </w:rPr>
        <w:t xml:space="preserve"> 2568</w:t>
      </w:r>
    </w:p>
    <w:p w14:paraId="590E876E" w14:textId="77777777" w:rsidR="007C5705" w:rsidRPr="007C5705" w:rsidRDefault="007C5705" w:rsidP="007C5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0"/>
          <w:szCs w:val="30"/>
        </w:rPr>
      </w:pPr>
    </w:p>
    <w:sectPr w:rsidR="007C5705" w:rsidRPr="007C5705" w:rsidSect="007A52FF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3096D" w14:textId="77777777" w:rsidR="000561D5" w:rsidRDefault="000561D5">
      <w:r>
        <w:separator/>
      </w:r>
    </w:p>
  </w:endnote>
  <w:endnote w:type="continuationSeparator" w:id="0">
    <w:p w14:paraId="3B123BC6" w14:textId="77777777" w:rsidR="000561D5" w:rsidRDefault="000561D5">
      <w:r>
        <w:continuationSeparator/>
      </w:r>
    </w:p>
  </w:endnote>
  <w:endnote w:type="continuationNotice" w:id="1">
    <w:p w14:paraId="244E45D8" w14:textId="77777777" w:rsidR="000561D5" w:rsidRDefault="000561D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8745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6927AD" w14:textId="2FC97643" w:rsidR="0058725B" w:rsidRPr="009E173A" w:rsidRDefault="009E173A" w:rsidP="009E173A">
        <w:pPr>
          <w:pStyle w:val="Footer"/>
          <w:jc w:val="center"/>
        </w:pPr>
        <w:r w:rsidRPr="009E173A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9E173A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9E173A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9E173A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9E173A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12085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2E84EA" w14:textId="77777777" w:rsidR="005C453B" w:rsidRPr="009E173A" w:rsidRDefault="005C453B" w:rsidP="009E173A">
        <w:pPr>
          <w:pStyle w:val="Footer"/>
          <w:jc w:val="center"/>
        </w:pPr>
        <w:r w:rsidRPr="009E173A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9E173A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9E173A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9E173A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9E173A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9A3B8" w14:textId="3A581077" w:rsidR="0058725B" w:rsidRPr="005C453B" w:rsidRDefault="005C453B" w:rsidP="00806479">
    <w:pPr>
      <w:pStyle w:val="Footer"/>
      <w:jc w:val="center"/>
      <w:rPr>
        <w:rFonts w:ascii="Angsana New" w:hAnsi="Angsana New" w:cs="Angsana New"/>
        <w:noProof/>
        <w:sz w:val="30"/>
        <w:szCs w:val="30"/>
      </w:rPr>
    </w:pPr>
    <w:r>
      <w:rPr>
        <w:rFonts w:ascii="Angsana New" w:hAnsi="Angsana New" w:cs="Angsana New"/>
        <w:noProof/>
        <w:sz w:val="30"/>
        <w:szCs w:val="30"/>
      </w:rPr>
      <w:t>39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3905388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7EC80EE0" w14:textId="44B643A7" w:rsidR="0058725B" w:rsidRPr="00806479" w:rsidRDefault="00806479" w:rsidP="00806479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806479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806479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806479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806479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806479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A8273" w14:textId="77777777" w:rsidR="0058725B" w:rsidRPr="00D42F23" w:rsidRDefault="0058725B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30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E2322" w14:textId="77777777" w:rsidR="000561D5" w:rsidRDefault="000561D5">
      <w:r>
        <w:separator/>
      </w:r>
    </w:p>
  </w:footnote>
  <w:footnote w:type="continuationSeparator" w:id="0">
    <w:p w14:paraId="093BE9F4" w14:textId="77777777" w:rsidR="000561D5" w:rsidRDefault="000561D5">
      <w:r>
        <w:continuationSeparator/>
      </w:r>
    </w:p>
  </w:footnote>
  <w:footnote w:type="continuationNotice" w:id="1">
    <w:p w14:paraId="1FE70102" w14:textId="77777777" w:rsidR="000561D5" w:rsidRDefault="000561D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02798" w14:textId="77777777" w:rsidR="002111A3" w:rsidRPr="003E24D3" w:rsidRDefault="002111A3" w:rsidP="002111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5F0BB3C8" w14:textId="77777777" w:rsidR="002111A3" w:rsidRPr="003E24D3" w:rsidRDefault="002111A3" w:rsidP="002111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EFCD705" w14:textId="22206234" w:rsidR="002111A3" w:rsidRPr="007920CD" w:rsidRDefault="002111A3" w:rsidP="002111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7920CD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7920C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920CD">
      <w:rPr>
        <w:rFonts w:ascii="Angsana New" w:hAnsi="Angsana New" w:cs="Angsana New"/>
        <w:b/>
        <w:bCs/>
        <w:sz w:val="32"/>
        <w:szCs w:val="32"/>
      </w:rPr>
      <w:t xml:space="preserve">31 </w:t>
    </w:r>
    <w:r w:rsidRPr="007920CD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7920C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920CD">
      <w:rPr>
        <w:rFonts w:ascii="Angsana New" w:hAnsi="Angsana New" w:cs="Angsana New"/>
        <w:b/>
        <w:bCs/>
        <w:sz w:val="32"/>
        <w:szCs w:val="32"/>
      </w:rPr>
      <w:t>256</w:t>
    </w:r>
    <w:r w:rsidR="00A016FD">
      <w:rPr>
        <w:rFonts w:ascii="Angsana New" w:hAnsi="Angsana New" w:cs="Angsana New"/>
        <w:b/>
        <w:bCs/>
        <w:sz w:val="32"/>
        <w:szCs w:val="32"/>
      </w:rPr>
      <w:t>7</w:t>
    </w:r>
  </w:p>
  <w:p w14:paraId="65DCD361" w14:textId="77777777" w:rsidR="0058725B" w:rsidRPr="00595445" w:rsidRDefault="0058725B" w:rsidP="00ED791D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EA9AC" w14:textId="77777777" w:rsidR="0067259A" w:rsidRPr="003E24D3" w:rsidRDefault="0067259A" w:rsidP="002111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3330241F" w14:textId="77777777" w:rsidR="0067259A" w:rsidRPr="003E24D3" w:rsidRDefault="0067259A" w:rsidP="002111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8E67DAC" w14:textId="7B81E150" w:rsidR="0067259A" w:rsidRPr="007920CD" w:rsidRDefault="0067259A" w:rsidP="002111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7920CD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7920C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920CD">
      <w:rPr>
        <w:rFonts w:ascii="Angsana New" w:hAnsi="Angsana New" w:cs="Angsana New"/>
        <w:b/>
        <w:bCs/>
        <w:sz w:val="32"/>
        <w:szCs w:val="32"/>
      </w:rPr>
      <w:t xml:space="preserve">31 </w:t>
    </w:r>
    <w:r w:rsidRPr="007920CD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7920C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920CD">
      <w:rPr>
        <w:rFonts w:ascii="Angsana New" w:hAnsi="Angsana New" w:cs="Angsana New"/>
        <w:b/>
        <w:bCs/>
        <w:sz w:val="32"/>
        <w:szCs w:val="32"/>
      </w:rPr>
      <w:t>256</w:t>
    </w:r>
    <w:r w:rsidR="00BE66E3">
      <w:rPr>
        <w:rFonts w:ascii="Angsana New" w:hAnsi="Angsana New" w:cs="Angsana New"/>
        <w:b/>
        <w:bCs/>
        <w:sz w:val="32"/>
        <w:szCs w:val="32"/>
      </w:rPr>
      <w:t>7</w:t>
    </w:r>
  </w:p>
  <w:p w14:paraId="1D70031B" w14:textId="77777777" w:rsidR="0067259A" w:rsidRPr="00595445" w:rsidRDefault="0067259A" w:rsidP="00ED791D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A6802CC2"/>
    <w:lvl w:ilvl="0" w:tplc="837CC4B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AA4695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3A256B"/>
    <w:multiLevelType w:val="hybridMultilevel"/>
    <w:tmpl w:val="886656E4"/>
    <w:lvl w:ilvl="0" w:tplc="6504E3FC">
      <w:numFmt w:val="bullet"/>
      <w:lvlText w:val="-"/>
      <w:lvlJc w:val="left"/>
      <w:pPr>
        <w:ind w:left="1350" w:hanging="360"/>
      </w:pPr>
      <w:rPr>
        <w:rFonts w:ascii="Angsana New" w:eastAsia="Calibri" w:hAnsi="Angsana New" w:cs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C8247F"/>
    <w:multiLevelType w:val="hybridMultilevel"/>
    <w:tmpl w:val="22381EBA"/>
    <w:lvl w:ilvl="0" w:tplc="0DBC548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5965F7F"/>
    <w:multiLevelType w:val="hybridMultilevel"/>
    <w:tmpl w:val="DFCC54C2"/>
    <w:lvl w:ilvl="0" w:tplc="10BAF7F4">
      <w:start w:val="1"/>
      <w:numFmt w:val="thaiLetters"/>
      <w:lvlText w:val="(%1)"/>
      <w:lvlJc w:val="left"/>
      <w:pPr>
        <w:ind w:left="63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850BA"/>
    <w:multiLevelType w:val="hybridMultilevel"/>
    <w:tmpl w:val="476A3EFA"/>
    <w:lvl w:ilvl="0" w:tplc="54C6A92E">
      <w:start w:val="1"/>
      <w:numFmt w:val="decimal"/>
      <w:lvlText w:val="%1"/>
      <w:lvlJc w:val="left"/>
      <w:pPr>
        <w:tabs>
          <w:tab w:val="num" w:pos="2340"/>
        </w:tabs>
        <w:ind w:left="234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5" w15:restartNumberingAfterBreak="0">
    <w:nsid w:val="21655BA9"/>
    <w:multiLevelType w:val="hybridMultilevel"/>
    <w:tmpl w:val="71E6DEF2"/>
    <w:lvl w:ilvl="0" w:tplc="406615AA">
      <w:start w:val="1"/>
      <w:numFmt w:val="bullet"/>
      <w:lvlText w:val="-"/>
      <w:lvlJc w:val="left"/>
      <w:pPr>
        <w:ind w:left="135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275D62EF"/>
    <w:multiLevelType w:val="hybridMultilevel"/>
    <w:tmpl w:val="F5124C18"/>
    <w:lvl w:ilvl="0" w:tplc="FFFFFFFF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E13F4E"/>
    <w:multiLevelType w:val="hybridMultilevel"/>
    <w:tmpl w:val="AC7467A8"/>
    <w:lvl w:ilvl="0" w:tplc="6504E3FC">
      <w:numFmt w:val="bullet"/>
      <w:lvlText w:val="-"/>
      <w:lvlJc w:val="left"/>
      <w:pPr>
        <w:ind w:left="1350" w:hanging="360"/>
      </w:pPr>
      <w:rPr>
        <w:rFonts w:ascii="Angsana New" w:eastAsia="Calibri" w:hAnsi="Angsana New" w:cs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2C8F2B69"/>
    <w:multiLevelType w:val="hybridMultilevel"/>
    <w:tmpl w:val="300E15C8"/>
    <w:lvl w:ilvl="0" w:tplc="6504E3FC">
      <w:numFmt w:val="bullet"/>
      <w:lvlText w:val="-"/>
      <w:lvlJc w:val="left"/>
      <w:pPr>
        <w:ind w:left="1350" w:hanging="360"/>
      </w:pPr>
      <w:rPr>
        <w:rFonts w:ascii="Angsana New" w:eastAsia="Calibri" w:hAnsi="Angsana New" w:cs="Angsana New" w:hint="default"/>
        <w:color w:val="auto"/>
        <w:sz w:val="30"/>
        <w:szCs w:val="30"/>
      </w:rPr>
    </w:lvl>
    <w:lvl w:ilvl="1" w:tplc="6504E3FC">
      <w:numFmt w:val="bullet"/>
      <w:lvlText w:val="-"/>
      <w:lvlJc w:val="left"/>
      <w:pPr>
        <w:ind w:left="2070" w:hanging="360"/>
      </w:pPr>
      <w:rPr>
        <w:rFonts w:ascii="Angsana New" w:eastAsia="Calibri" w:hAnsi="Angsana New" w:cs="Angsana New" w:hint="default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EC53C1"/>
    <w:multiLevelType w:val="hybridMultilevel"/>
    <w:tmpl w:val="39F2591C"/>
    <w:lvl w:ilvl="0" w:tplc="15F48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2F682D"/>
    <w:multiLevelType w:val="hybridMultilevel"/>
    <w:tmpl w:val="1310BED4"/>
    <w:lvl w:ilvl="0" w:tplc="468A789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6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C4FFF"/>
    <w:multiLevelType w:val="hybridMultilevel"/>
    <w:tmpl w:val="77264A9E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F2920"/>
    <w:multiLevelType w:val="hybridMultilevel"/>
    <w:tmpl w:val="F5124C18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C74427FC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611AF7"/>
    <w:multiLevelType w:val="hybridMultilevel"/>
    <w:tmpl w:val="FC1ECA90"/>
    <w:lvl w:ilvl="0" w:tplc="C80C24C4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515E5744"/>
    <w:multiLevelType w:val="hybridMultilevel"/>
    <w:tmpl w:val="ED903E96"/>
    <w:lvl w:ilvl="0" w:tplc="5B7AC0AC">
      <w:start w:val="1"/>
      <w:numFmt w:val="decimal"/>
      <w:lvlText w:val="(ง.%1)"/>
      <w:lvlJc w:val="left"/>
      <w:pPr>
        <w:ind w:left="423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3" w15:restartNumberingAfterBreak="0">
    <w:nsid w:val="599F7840"/>
    <w:multiLevelType w:val="hybridMultilevel"/>
    <w:tmpl w:val="F5124C18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C74427FC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D27AD6"/>
    <w:multiLevelType w:val="hybridMultilevel"/>
    <w:tmpl w:val="6AB2865C"/>
    <w:lvl w:ilvl="0" w:tplc="6504E3FC">
      <w:numFmt w:val="bullet"/>
      <w:lvlText w:val="-"/>
      <w:lvlJc w:val="left"/>
      <w:pPr>
        <w:ind w:left="1350" w:hanging="360"/>
      </w:pPr>
      <w:rPr>
        <w:rFonts w:ascii="Angsana New" w:eastAsia="Calibri" w:hAnsi="Angsana New" w:cs="Angsana New" w:hint="default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2C77E9"/>
    <w:multiLevelType w:val="hybridMultilevel"/>
    <w:tmpl w:val="E3CCBD6C"/>
    <w:lvl w:ilvl="0" w:tplc="26144224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DC82D1C"/>
    <w:multiLevelType w:val="hybridMultilevel"/>
    <w:tmpl w:val="9B523AB6"/>
    <w:lvl w:ilvl="0" w:tplc="6504E3FC">
      <w:numFmt w:val="bullet"/>
      <w:lvlText w:val="-"/>
      <w:lvlJc w:val="left"/>
      <w:pPr>
        <w:ind w:left="13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03913131">
    <w:abstractNumId w:val="19"/>
  </w:num>
  <w:num w:numId="2" w16cid:durableId="231082916">
    <w:abstractNumId w:val="40"/>
  </w:num>
  <w:num w:numId="3" w16cid:durableId="795948879">
    <w:abstractNumId w:val="32"/>
  </w:num>
  <w:num w:numId="4" w16cid:durableId="1388843008">
    <w:abstractNumId w:val="21"/>
  </w:num>
  <w:num w:numId="5" w16cid:durableId="382875151">
    <w:abstractNumId w:val="27"/>
  </w:num>
  <w:num w:numId="6" w16cid:durableId="743916372">
    <w:abstractNumId w:val="22"/>
  </w:num>
  <w:num w:numId="7" w16cid:durableId="484054251">
    <w:abstractNumId w:val="8"/>
  </w:num>
  <w:num w:numId="8" w16cid:durableId="1054622795">
    <w:abstractNumId w:val="39"/>
  </w:num>
  <w:num w:numId="9" w16cid:durableId="415055036">
    <w:abstractNumId w:val="13"/>
  </w:num>
  <w:num w:numId="10" w16cid:durableId="1951936553">
    <w:abstractNumId w:val="10"/>
  </w:num>
  <w:num w:numId="11" w16cid:durableId="1598173326">
    <w:abstractNumId w:val="36"/>
  </w:num>
  <w:num w:numId="12" w16cid:durableId="1296374875">
    <w:abstractNumId w:val="25"/>
  </w:num>
  <w:num w:numId="13" w16cid:durableId="31931524">
    <w:abstractNumId w:val="38"/>
  </w:num>
  <w:num w:numId="14" w16cid:durableId="887575156">
    <w:abstractNumId w:val="2"/>
  </w:num>
  <w:num w:numId="15" w16cid:durableId="829521826">
    <w:abstractNumId w:val="26"/>
  </w:num>
  <w:num w:numId="16" w16cid:durableId="190998584">
    <w:abstractNumId w:val="20"/>
  </w:num>
  <w:num w:numId="17" w16cid:durableId="1324115823">
    <w:abstractNumId w:val="14"/>
  </w:num>
  <w:num w:numId="18" w16cid:durableId="582224120">
    <w:abstractNumId w:val="0"/>
  </w:num>
  <w:num w:numId="19" w16cid:durableId="1946569543">
    <w:abstractNumId w:val="41"/>
  </w:num>
  <w:num w:numId="20" w16cid:durableId="2065787313">
    <w:abstractNumId w:val="42"/>
  </w:num>
  <w:num w:numId="21" w16cid:durableId="2052000687">
    <w:abstractNumId w:val="12"/>
  </w:num>
  <w:num w:numId="22" w16cid:durableId="553202314">
    <w:abstractNumId w:val="4"/>
  </w:num>
  <w:num w:numId="23" w16cid:durableId="1866365720">
    <w:abstractNumId w:val="33"/>
  </w:num>
  <w:num w:numId="24" w16cid:durableId="285741061">
    <w:abstractNumId w:val="3"/>
  </w:num>
  <w:num w:numId="25" w16cid:durableId="459222847">
    <w:abstractNumId w:val="35"/>
  </w:num>
  <w:num w:numId="26" w16cid:durableId="2036537580">
    <w:abstractNumId w:val="5"/>
  </w:num>
  <w:num w:numId="27" w16cid:durableId="2119595260">
    <w:abstractNumId w:val="44"/>
  </w:num>
  <w:num w:numId="28" w16cid:durableId="1223128982">
    <w:abstractNumId w:val="23"/>
  </w:num>
  <w:num w:numId="29" w16cid:durableId="2002464415">
    <w:abstractNumId w:val="11"/>
  </w:num>
  <w:num w:numId="30" w16cid:durableId="172187001">
    <w:abstractNumId w:val="30"/>
  </w:num>
  <w:num w:numId="31" w16cid:durableId="671832939">
    <w:abstractNumId w:val="9"/>
  </w:num>
  <w:num w:numId="32" w16cid:durableId="60300183">
    <w:abstractNumId w:val="15"/>
  </w:num>
  <w:num w:numId="33" w16cid:durableId="1668245112">
    <w:abstractNumId w:val="7"/>
  </w:num>
  <w:num w:numId="34" w16cid:durableId="357508982">
    <w:abstractNumId w:val="37"/>
  </w:num>
  <w:num w:numId="35" w16cid:durableId="932740270">
    <w:abstractNumId w:val="43"/>
  </w:num>
  <w:num w:numId="36" w16cid:durableId="1352562198">
    <w:abstractNumId w:val="31"/>
  </w:num>
  <w:num w:numId="37" w16cid:durableId="578364174">
    <w:abstractNumId w:val="24"/>
  </w:num>
  <w:num w:numId="38" w16cid:durableId="1903174785">
    <w:abstractNumId w:val="34"/>
  </w:num>
  <w:num w:numId="39" w16cid:durableId="1363751416">
    <w:abstractNumId w:val="18"/>
  </w:num>
  <w:num w:numId="40" w16cid:durableId="1663041728">
    <w:abstractNumId w:val="17"/>
  </w:num>
  <w:num w:numId="41" w16cid:durableId="1358845939">
    <w:abstractNumId w:val="29"/>
  </w:num>
  <w:num w:numId="42" w16cid:durableId="329021182">
    <w:abstractNumId w:val="1"/>
  </w:num>
  <w:num w:numId="43" w16cid:durableId="766392705">
    <w:abstractNumId w:val="6"/>
  </w:num>
  <w:num w:numId="44" w16cid:durableId="1112288222">
    <w:abstractNumId w:val="28"/>
  </w:num>
  <w:num w:numId="45" w16cid:durableId="695430295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96E"/>
    <w:rsid w:val="00000E11"/>
    <w:rsid w:val="00000E56"/>
    <w:rsid w:val="00000F14"/>
    <w:rsid w:val="00001087"/>
    <w:rsid w:val="00001B16"/>
    <w:rsid w:val="00001B67"/>
    <w:rsid w:val="000021B6"/>
    <w:rsid w:val="00002573"/>
    <w:rsid w:val="00002A07"/>
    <w:rsid w:val="00002B68"/>
    <w:rsid w:val="00002C37"/>
    <w:rsid w:val="00002C6C"/>
    <w:rsid w:val="00002D2F"/>
    <w:rsid w:val="00002E91"/>
    <w:rsid w:val="00003001"/>
    <w:rsid w:val="0000328A"/>
    <w:rsid w:val="00003476"/>
    <w:rsid w:val="000034BF"/>
    <w:rsid w:val="000036BD"/>
    <w:rsid w:val="0000379A"/>
    <w:rsid w:val="000039A4"/>
    <w:rsid w:val="00003FE4"/>
    <w:rsid w:val="0000415E"/>
    <w:rsid w:val="00004540"/>
    <w:rsid w:val="0000459B"/>
    <w:rsid w:val="0000466E"/>
    <w:rsid w:val="0000470E"/>
    <w:rsid w:val="000051BA"/>
    <w:rsid w:val="000052A2"/>
    <w:rsid w:val="0000599B"/>
    <w:rsid w:val="00005BAB"/>
    <w:rsid w:val="00005D89"/>
    <w:rsid w:val="00006383"/>
    <w:rsid w:val="000063BC"/>
    <w:rsid w:val="0000656B"/>
    <w:rsid w:val="000065A0"/>
    <w:rsid w:val="00007063"/>
    <w:rsid w:val="00007166"/>
    <w:rsid w:val="0000768B"/>
    <w:rsid w:val="00007B57"/>
    <w:rsid w:val="00007D1B"/>
    <w:rsid w:val="00007D21"/>
    <w:rsid w:val="000101B6"/>
    <w:rsid w:val="0001036F"/>
    <w:rsid w:val="00010524"/>
    <w:rsid w:val="0001065F"/>
    <w:rsid w:val="0001066D"/>
    <w:rsid w:val="000106FE"/>
    <w:rsid w:val="00010A8C"/>
    <w:rsid w:val="00010CE8"/>
    <w:rsid w:val="0001102F"/>
    <w:rsid w:val="00011203"/>
    <w:rsid w:val="00011265"/>
    <w:rsid w:val="000113D8"/>
    <w:rsid w:val="000115DB"/>
    <w:rsid w:val="000116BD"/>
    <w:rsid w:val="0001192B"/>
    <w:rsid w:val="00011CCE"/>
    <w:rsid w:val="000120E7"/>
    <w:rsid w:val="0001223C"/>
    <w:rsid w:val="00012A82"/>
    <w:rsid w:val="00012C30"/>
    <w:rsid w:val="00012C59"/>
    <w:rsid w:val="000132DF"/>
    <w:rsid w:val="00013375"/>
    <w:rsid w:val="000134B3"/>
    <w:rsid w:val="000135C3"/>
    <w:rsid w:val="000135CB"/>
    <w:rsid w:val="00013843"/>
    <w:rsid w:val="000138DA"/>
    <w:rsid w:val="00013AE9"/>
    <w:rsid w:val="00013B43"/>
    <w:rsid w:val="00013E2C"/>
    <w:rsid w:val="0001427D"/>
    <w:rsid w:val="00015055"/>
    <w:rsid w:val="0001585E"/>
    <w:rsid w:val="00015C52"/>
    <w:rsid w:val="00016540"/>
    <w:rsid w:val="0001657B"/>
    <w:rsid w:val="00016623"/>
    <w:rsid w:val="00016A7B"/>
    <w:rsid w:val="00016D4A"/>
    <w:rsid w:val="00017A67"/>
    <w:rsid w:val="000202DC"/>
    <w:rsid w:val="0002055E"/>
    <w:rsid w:val="00020B81"/>
    <w:rsid w:val="00020D94"/>
    <w:rsid w:val="0002108A"/>
    <w:rsid w:val="000212ED"/>
    <w:rsid w:val="000214C6"/>
    <w:rsid w:val="000215A2"/>
    <w:rsid w:val="000219C0"/>
    <w:rsid w:val="00021C32"/>
    <w:rsid w:val="00021F8D"/>
    <w:rsid w:val="00021FC9"/>
    <w:rsid w:val="00022317"/>
    <w:rsid w:val="000224D3"/>
    <w:rsid w:val="00022DCF"/>
    <w:rsid w:val="00023046"/>
    <w:rsid w:val="0002347C"/>
    <w:rsid w:val="00023605"/>
    <w:rsid w:val="00023831"/>
    <w:rsid w:val="00023AC2"/>
    <w:rsid w:val="00023BAF"/>
    <w:rsid w:val="00023BCA"/>
    <w:rsid w:val="00023CE6"/>
    <w:rsid w:val="000244B2"/>
    <w:rsid w:val="00024952"/>
    <w:rsid w:val="00024C99"/>
    <w:rsid w:val="00024C9B"/>
    <w:rsid w:val="00024D7C"/>
    <w:rsid w:val="00024EFC"/>
    <w:rsid w:val="00024FCA"/>
    <w:rsid w:val="0002504B"/>
    <w:rsid w:val="00025566"/>
    <w:rsid w:val="00026511"/>
    <w:rsid w:val="0002659A"/>
    <w:rsid w:val="0002666D"/>
    <w:rsid w:val="0002677F"/>
    <w:rsid w:val="0002693E"/>
    <w:rsid w:val="00026A25"/>
    <w:rsid w:val="00026B59"/>
    <w:rsid w:val="00027430"/>
    <w:rsid w:val="00027B07"/>
    <w:rsid w:val="00027DE5"/>
    <w:rsid w:val="0003032C"/>
    <w:rsid w:val="0003064E"/>
    <w:rsid w:val="0003074A"/>
    <w:rsid w:val="000307C7"/>
    <w:rsid w:val="00030836"/>
    <w:rsid w:val="00030A4A"/>
    <w:rsid w:val="00030B73"/>
    <w:rsid w:val="00030C0D"/>
    <w:rsid w:val="00030E57"/>
    <w:rsid w:val="00030E69"/>
    <w:rsid w:val="000310B7"/>
    <w:rsid w:val="00031215"/>
    <w:rsid w:val="00031241"/>
    <w:rsid w:val="00031294"/>
    <w:rsid w:val="00031FD3"/>
    <w:rsid w:val="0003233F"/>
    <w:rsid w:val="000328F3"/>
    <w:rsid w:val="00032987"/>
    <w:rsid w:val="00032B8E"/>
    <w:rsid w:val="00032C5E"/>
    <w:rsid w:val="00032F78"/>
    <w:rsid w:val="0003377F"/>
    <w:rsid w:val="00033859"/>
    <w:rsid w:val="000338AF"/>
    <w:rsid w:val="00033A17"/>
    <w:rsid w:val="00033C52"/>
    <w:rsid w:val="00033D0B"/>
    <w:rsid w:val="00033D95"/>
    <w:rsid w:val="00033EFB"/>
    <w:rsid w:val="00034047"/>
    <w:rsid w:val="000343EC"/>
    <w:rsid w:val="000346AA"/>
    <w:rsid w:val="00034DAD"/>
    <w:rsid w:val="000351AC"/>
    <w:rsid w:val="000357B6"/>
    <w:rsid w:val="00035917"/>
    <w:rsid w:val="000359AD"/>
    <w:rsid w:val="00035A15"/>
    <w:rsid w:val="00035D27"/>
    <w:rsid w:val="00035E3F"/>
    <w:rsid w:val="00036065"/>
    <w:rsid w:val="000360F9"/>
    <w:rsid w:val="000374EB"/>
    <w:rsid w:val="0003751A"/>
    <w:rsid w:val="00037591"/>
    <w:rsid w:val="00037C22"/>
    <w:rsid w:val="00040127"/>
    <w:rsid w:val="000405D3"/>
    <w:rsid w:val="0004063D"/>
    <w:rsid w:val="000409D0"/>
    <w:rsid w:val="00040B63"/>
    <w:rsid w:val="00040D09"/>
    <w:rsid w:val="000410E7"/>
    <w:rsid w:val="0004120C"/>
    <w:rsid w:val="00041287"/>
    <w:rsid w:val="000414C9"/>
    <w:rsid w:val="0004189D"/>
    <w:rsid w:val="00041A3E"/>
    <w:rsid w:val="00041AE0"/>
    <w:rsid w:val="00041CBE"/>
    <w:rsid w:val="00041D56"/>
    <w:rsid w:val="00041D74"/>
    <w:rsid w:val="00041D98"/>
    <w:rsid w:val="000420A2"/>
    <w:rsid w:val="000423BD"/>
    <w:rsid w:val="000427CC"/>
    <w:rsid w:val="00042F74"/>
    <w:rsid w:val="0004314C"/>
    <w:rsid w:val="0004348C"/>
    <w:rsid w:val="000434F1"/>
    <w:rsid w:val="000435CE"/>
    <w:rsid w:val="00043A7E"/>
    <w:rsid w:val="00044219"/>
    <w:rsid w:val="00044470"/>
    <w:rsid w:val="00044B3A"/>
    <w:rsid w:val="00044FDB"/>
    <w:rsid w:val="0004509B"/>
    <w:rsid w:val="000450AB"/>
    <w:rsid w:val="00045113"/>
    <w:rsid w:val="0004557F"/>
    <w:rsid w:val="000455DA"/>
    <w:rsid w:val="00045960"/>
    <w:rsid w:val="00045ADA"/>
    <w:rsid w:val="00045ECF"/>
    <w:rsid w:val="00045F5C"/>
    <w:rsid w:val="000460CE"/>
    <w:rsid w:val="00046640"/>
    <w:rsid w:val="000467E6"/>
    <w:rsid w:val="00046B70"/>
    <w:rsid w:val="00046BE7"/>
    <w:rsid w:val="00046C04"/>
    <w:rsid w:val="000470BA"/>
    <w:rsid w:val="000472FA"/>
    <w:rsid w:val="00047EA3"/>
    <w:rsid w:val="00047F16"/>
    <w:rsid w:val="00047F4E"/>
    <w:rsid w:val="00050012"/>
    <w:rsid w:val="000505A4"/>
    <w:rsid w:val="0005078D"/>
    <w:rsid w:val="0005095E"/>
    <w:rsid w:val="00050BD6"/>
    <w:rsid w:val="00050DDE"/>
    <w:rsid w:val="000513C7"/>
    <w:rsid w:val="00051541"/>
    <w:rsid w:val="000516C3"/>
    <w:rsid w:val="000516FF"/>
    <w:rsid w:val="00051879"/>
    <w:rsid w:val="00051AAA"/>
    <w:rsid w:val="000521A4"/>
    <w:rsid w:val="000521B3"/>
    <w:rsid w:val="0005229C"/>
    <w:rsid w:val="000522AB"/>
    <w:rsid w:val="00052605"/>
    <w:rsid w:val="0005269F"/>
    <w:rsid w:val="00052853"/>
    <w:rsid w:val="00053369"/>
    <w:rsid w:val="00053840"/>
    <w:rsid w:val="00054433"/>
    <w:rsid w:val="000546F0"/>
    <w:rsid w:val="00054A70"/>
    <w:rsid w:val="00054C37"/>
    <w:rsid w:val="00054E94"/>
    <w:rsid w:val="00054EC1"/>
    <w:rsid w:val="00054F23"/>
    <w:rsid w:val="0005507F"/>
    <w:rsid w:val="000550BA"/>
    <w:rsid w:val="000551CD"/>
    <w:rsid w:val="0005542F"/>
    <w:rsid w:val="000558C4"/>
    <w:rsid w:val="00055986"/>
    <w:rsid w:val="00055AF0"/>
    <w:rsid w:val="00055B29"/>
    <w:rsid w:val="00055E08"/>
    <w:rsid w:val="00055FF8"/>
    <w:rsid w:val="00056015"/>
    <w:rsid w:val="000561D5"/>
    <w:rsid w:val="00056274"/>
    <w:rsid w:val="000563B4"/>
    <w:rsid w:val="00056796"/>
    <w:rsid w:val="000568FA"/>
    <w:rsid w:val="00056A14"/>
    <w:rsid w:val="00056FA6"/>
    <w:rsid w:val="000570AA"/>
    <w:rsid w:val="00057187"/>
    <w:rsid w:val="00057204"/>
    <w:rsid w:val="0005746B"/>
    <w:rsid w:val="000578AC"/>
    <w:rsid w:val="00057C4F"/>
    <w:rsid w:val="00060151"/>
    <w:rsid w:val="000605A6"/>
    <w:rsid w:val="000606C9"/>
    <w:rsid w:val="0006085E"/>
    <w:rsid w:val="00061250"/>
    <w:rsid w:val="000612C5"/>
    <w:rsid w:val="0006151C"/>
    <w:rsid w:val="000615D0"/>
    <w:rsid w:val="00061A80"/>
    <w:rsid w:val="00061EF5"/>
    <w:rsid w:val="000624A5"/>
    <w:rsid w:val="0006276B"/>
    <w:rsid w:val="00062868"/>
    <w:rsid w:val="00062950"/>
    <w:rsid w:val="00062C4B"/>
    <w:rsid w:val="00062C97"/>
    <w:rsid w:val="00062D84"/>
    <w:rsid w:val="00062DC0"/>
    <w:rsid w:val="00062F7A"/>
    <w:rsid w:val="000633D7"/>
    <w:rsid w:val="000634B9"/>
    <w:rsid w:val="00063C95"/>
    <w:rsid w:val="00063CE5"/>
    <w:rsid w:val="00063DCD"/>
    <w:rsid w:val="0006420E"/>
    <w:rsid w:val="00064762"/>
    <w:rsid w:val="00064AF7"/>
    <w:rsid w:val="00064DED"/>
    <w:rsid w:val="00065281"/>
    <w:rsid w:val="000652EC"/>
    <w:rsid w:val="000656A4"/>
    <w:rsid w:val="00066174"/>
    <w:rsid w:val="00066524"/>
    <w:rsid w:val="00066A97"/>
    <w:rsid w:val="00066E4A"/>
    <w:rsid w:val="00067059"/>
    <w:rsid w:val="000675C1"/>
    <w:rsid w:val="00067720"/>
    <w:rsid w:val="000677C2"/>
    <w:rsid w:val="000677DD"/>
    <w:rsid w:val="00067A00"/>
    <w:rsid w:val="00067B6D"/>
    <w:rsid w:val="00067CAA"/>
    <w:rsid w:val="00067F68"/>
    <w:rsid w:val="000701EB"/>
    <w:rsid w:val="00070456"/>
    <w:rsid w:val="00070737"/>
    <w:rsid w:val="0007080C"/>
    <w:rsid w:val="000708DC"/>
    <w:rsid w:val="00070B8F"/>
    <w:rsid w:val="00070BD2"/>
    <w:rsid w:val="00070C78"/>
    <w:rsid w:val="00070D48"/>
    <w:rsid w:val="000717E0"/>
    <w:rsid w:val="00071851"/>
    <w:rsid w:val="0007185C"/>
    <w:rsid w:val="00071B62"/>
    <w:rsid w:val="00071BA8"/>
    <w:rsid w:val="00071E82"/>
    <w:rsid w:val="0007233C"/>
    <w:rsid w:val="00072737"/>
    <w:rsid w:val="0007273B"/>
    <w:rsid w:val="00072DA9"/>
    <w:rsid w:val="000738FB"/>
    <w:rsid w:val="00073959"/>
    <w:rsid w:val="000739DA"/>
    <w:rsid w:val="00073A90"/>
    <w:rsid w:val="00073A9B"/>
    <w:rsid w:val="00073BE6"/>
    <w:rsid w:val="00074886"/>
    <w:rsid w:val="00074990"/>
    <w:rsid w:val="00074FF9"/>
    <w:rsid w:val="0007500D"/>
    <w:rsid w:val="000750EA"/>
    <w:rsid w:val="00075166"/>
    <w:rsid w:val="0007529E"/>
    <w:rsid w:val="00075444"/>
    <w:rsid w:val="00075704"/>
    <w:rsid w:val="00075DFB"/>
    <w:rsid w:val="00075F2D"/>
    <w:rsid w:val="00075F52"/>
    <w:rsid w:val="00075F8B"/>
    <w:rsid w:val="000762CC"/>
    <w:rsid w:val="000763F6"/>
    <w:rsid w:val="000766CF"/>
    <w:rsid w:val="000768B2"/>
    <w:rsid w:val="00076F03"/>
    <w:rsid w:val="00076F2A"/>
    <w:rsid w:val="00076F7C"/>
    <w:rsid w:val="00076FAF"/>
    <w:rsid w:val="00077575"/>
    <w:rsid w:val="00077577"/>
    <w:rsid w:val="00077956"/>
    <w:rsid w:val="00077A35"/>
    <w:rsid w:val="00077C62"/>
    <w:rsid w:val="00077EDA"/>
    <w:rsid w:val="0008030F"/>
    <w:rsid w:val="0008036F"/>
    <w:rsid w:val="00080417"/>
    <w:rsid w:val="000807A2"/>
    <w:rsid w:val="00080CDF"/>
    <w:rsid w:val="00080DC1"/>
    <w:rsid w:val="00080FE5"/>
    <w:rsid w:val="000814DA"/>
    <w:rsid w:val="0008150F"/>
    <w:rsid w:val="00081555"/>
    <w:rsid w:val="00081591"/>
    <w:rsid w:val="000816EC"/>
    <w:rsid w:val="00081893"/>
    <w:rsid w:val="0008199C"/>
    <w:rsid w:val="00081DAA"/>
    <w:rsid w:val="00081E9A"/>
    <w:rsid w:val="00082169"/>
    <w:rsid w:val="000821E8"/>
    <w:rsid w:val="00082278"/>
    <w:rsid w:val="000822FF"/>
    <w:rsid w:val="000825AD"/>
    <w:rsid w:val="000827FD"/>
    <w:rsid w:val="00082962"/>
    <w:rsid w:val="000830CE"/>
    <w:rsid w:val="0008316F"/>
    <w:rsid w:val="00083750"/>
    <w:rsid w:val="00083A57"/>
    <w:rsid w:val="00083A5E"/>
    <w:rsid w:val="00083A6A"/>
    <w:rsid w:val="00083AD1"/>
    <w:rsid w:val="00083BA3"/>
    <w:rsid w:val="00083CE5"/>
    <w:rsid w:val="000841EF"/>
    <w:rsid w:val="0008453C"/>
    <w:rsid w:val="00084666"/>
    <w:rsid w:val="000846C4"/>
    <w:rsid w:val="00084705"/>
    <w:rsid w:val="00084788"/>
    <w:rsid w:val="00084C5B"/>
    <w:rsid w:val="00084CA3"/>
    <w:rsid w:val="00084DB3"/>
    <w:rsid w:val="0008506A"/>
    <w:rsid w:val="0008512D"/>
    <w:rsid w:val="000852B8"/>
    <w:rsid w:val="0008567D"/>
    <w:rsid w:val="00085688"/>
    <w:rsid w:val="00085ADA"/>
    <w:rsid w:val="00085E4E"/>
    <w:rsid w:val="00085EAB"/>
    <w:rsid w:val="00086443"/>
    <w:rsid w:val="000868D6"/>
    <w:rsid w:val="00086E06"/>
    <w:rsid w:val="00086FA4"/>
    <w:rsid w:val="000871A3"/>
    <w:rsid w:val="0008756E"/>
    <w:rsid w:val="00087870"/>
    <w:rsid w:val="000879B1"/>
    <w:rsid w:val="000901E2"/>
    <w:rsid w:val="00090C08"/>
    <w:rsid w:val="00090E3F"/>
    <w:rsid w:val="000910C2"/>
    <w:rsid w:val="000912D6"/>
    <w:rsid w:val="000913A9"/>
    <w:rsid w:val="000915B5"/>
    <w:rsid w:val="0009177C"/>
    <w:rsid w:val="00091950"/>
    <w:rsid w:val="000920AD"/>
    <w:rsid w:val="00092224"/>
    <w:rsid w:val="00092897"/>
    <w:rsid w:val="00092C49"/>
    <w:rsid w:val="00092EF6"/>
    <w:rsid w:val="00093448"/>
    <w:rsid w:val="0009348F"/>
    <w:rsid w:val="0009374B"/>
    <w:rsid w:val="000937D7"/>
    <w:rsid w:val="00093C9D"/>
    <w:rsid w:val="0009433D"/>
    <w:rsid w:val="00094D00"/>
    <w:rsid w:val="00094F49"/>
    <w:rsid w:val="000950DB"/>
    <w:rsid w:val="0009552F"/>
    <w:rsid w:val="0009591A"/>
    <w:rsid w:val="000959C3"/>
    <w:rsid w:val="00095D8A"/>
    <w:rsid w:val="00096265"/>
    <w:rsid w:val="00096653"/>
    <w:rsid w:val="00096675"/>
    <w:rsid w:val="00096AC7"/>
    <w:rsid w:val="00097002"/>
    <w:rsid w:val="0009732C"/>
    <w:rsid w:val="000977BD"/>
    <w:rsid w:val="000978EF"/>
    <w:rsid w:val="00097CD1"/>
    <w:rsid w:val="00097CE6"/>
    <w:rsid w:val="000A078A"/>
    <w:rsid w:val="000A093F"/>
    <w:rsid w:val="000A0BE4"/>
    <w:rsid w:val="000A0D59"/>
    <w:rsid w:val="000A0F55"/>
    <w:rsid w:val="000A0FBB"/>
    <w:rsid w:val="000A12A1"/>
    <w:rsid w:val="000A1619"/>
    <w:rsid w:val="000A171A"/>
    <w:rsid w:val="000A1897"/>
    <w:rsid w:val="000A1989"/>
    <w:rsid w:val="000A1EE2"/>
    <w:rsid w:val="000A1EFA"/>
    <w:rsid w:val="000A228A"/>
    <w:rsid w:val="000A236E"/>
    <w:rsid w:val="000A2510"/>
    <w:rsid w:val="000A2DA5"/>
    <w:rsid w:val="000A2F8D"/>
    <w:rsid w:val="000A2FC1"/>
    <w:rsid w:val="000A3024"/>
    <w:rsid w:val="000A312B"/>
    <w:rsid w:val="000A3394"/>
    <w:rsid w:val="000A3764"/>
    <w:rsid w:val="000A3882"/>
    <w:rsid w:val="000A3A33"/>
    <w:rsid w:val="000A41E1"/>
    <w:rsid w:val="000A42C6"/>
    <w:rsid w:val="000A43CC"/>
    <w:rsid w:val="000A458E"/>
    <w:rsid w:val="000A4649"/>
    <w:rsid w:val="000A48A1"/>
    <w:rsid w:val="000A4BE3"/>
    <w:rsid w:val="000A4C41"/>
    <w:rsid w:val="000A4E2D"/>
    <w:rsid w:val="000A5073"/>
    <w:rsid w:val="000A5202"/>
    <w:rsid w:val="000A551F"/>
    <w:rsid w:val="000A5580"/>
    <w:rsid w:val="000A63A6"/>
    <w:rsid w:val="000A63D7"/>
    <w:rsid w:val="000A6524"/>
    <w:rsid w:val="000A66B9"/>
    <w:rsid w:val="000A6E77"/>
    <w:rsid w:val="000A70ED"/>
    <w:rsid w:val="000A7583"/>
    <w:rsid w:val="000A75AC"/>
    <w:rsid w:val="000A782F"/>
    <w:rsid w:val="000A78E1"/>
    <w:rsid w:val="000A7F15"/>
    <w:rsid w:val="000A7F8E"/>
    <w:rsid w:val="000B06B4"/>
    <w:rsid w:val="000B0B2E"/>
    <w:rsid w:val="000B0D32"/>
    <w:rsid w:val="000B142E"/>
    <w:rsid w:val="000B16E6"/>
    <w:rsid w:val="000B1915"/>
    <w:rsid w:val="000B1AC4"/>
    <w:rsid w:val="000B2026"/>
    <w:rsid w:val="000B2125"/>
    <w:rsid w:val="000B290B"/>
    <w:rsid w:val="000B29B4"/>
    <w:rsid w:val="000B2A66"/>
    <w:rsid w:val="000B2ED3"/>
    <w:rsid w:val="000B2FC5"/>
    <w:rsid w:val="000B33FE"/>
    <w:rsid w:val="000B34EC"/>
    <w:rsid w:val="000B378F"/>
    <w:rsid w:val="000B37BB"/>
    <w:rsid w:val="000B38FA"/>
    <w:rsid w:val="000B3A47"/>
    <w:rsid w:val="000B3C69"/>
    <w:rsid w:val="000B4486"/>
    <w:rsid w:val="000B4D08"/>
    <w:rsid w:val="000B50BA"/>
    <w:rsid w:val="000B549E"/>
    <w:rsid w:val="000B561A"/>
    <w:rsid w:val="000B5A34"/>
    <w:rsid w:val="000B5E6A"/>
    <w:rsid w:val="000B5F60"/>
    <w:rsid w:val="000B6030"/>
    <w:rsid w:val="000B650A"/>
    <w:rsid w:val="000B65F2"/>
    <w:rsid w:val="000B6C82"/>
    <w:rsid w:val="000B6EB0"/>
    <w:rsid w:val="000B7B79"/>
    <w:rsid w:val="000C00BB"/>
    <w:rsid w:val="000C043A"/>
    <w:rsid w:val="000C05C6"/>
    <w:rsid w:val="000C0E53"/>
    <w:rsid w:val="000C12C2"/>
    <w:rsid w:val="000C18C1"/>
    <w:rsid w:val="000C1B5B"/>
    <w:rsid w:val="000C1EAF"/>
    <w:rsid w:val="000C1F3C"/>
    <w:rsid w:val="000C262F"/>
    <w:rsid w:val="000C29A6"/>
    <w:rsid w:val="000C2F42"/>
    <w:rsid w:val="000C35AC"/>
    <w:rsid w:val="000C384C"/>
    <w:rsid w:val="000C39F5"/>
    <w:rsid w:val="000C3AED"/>
    <w:rsid w:val="000C3B6D"/>
    <w:rsid w:val="000C3C60"/>
    <w:rsid w:val="000C4323"/>
    <w:rsid w:val="000C44F2"/>
    <w:rsid w:val="000C4565"/>
    <w:rsid w:val="000C4574"/>
    <w:rsid w:val="000C4641"/>
    <w:rsid w:val="000C464C"/>
    <w:rsid w:val="000C4837"/>
    <w:rsid w:val="000C4DC3"/>
    <w:rsid w:val="000C4DF0"/>
    <w:rsid w:val="000C502B"/>
    <w:rsid w:val="000C54D9"/>
    <w:rsid w:val="000C55E3"/>
    <w:rsid w:val="000C5769"/>
    <w:rsid w:val="000C5A4F"/>
    <w:rsid w:val="000C5A95"/>
    <w:rsid w:val="000C5B61"/>
    <w:rsid w:val="000C5C28"/>
    <w:rsid w:val="000C5C82"/>
    <w:rsid w:val="000C60DA"/>
    <w:rsid w:val="000C6B3B"/>
    <w:rsid w:val="000C6DF3"/>
    <w:rsid w:val="000C6F3E"/>
    <w:rsid w:val="000C7162"/>
    <w:rsid w:val="000C7476"/>
    <w:rsid w:val="000C77E0"/>
    <w:rsid w:val="000C797C"/>
    <w:rsid w:val="000C7A1A"/>
    <w:rsid w:val="000D0061"/>
    <w:rsid w:val="000D00FF"/>
    <w:rsid w:val="000D0135"/>
    <w:rsid w:val="000D0877"/>
    <w:rsid w:val="000D0A74"/>
    <w:rsid w:val="000D0ACC"/>
    <w:rsid w:val="000D0CEA"/>
    <w:rsid w:val="000D16E6"/>
    <w:rsid w:val="000D1837"/>
    <w:rsid w:val="000D1AE5"/>
    <w:rsid w:val="000D269D"/>
    <w:rsid w:val="000D2AD0"/>
    <w:rsid w:val="000D2BA2"/>
    <w:rsid w:val="000D2F78"/>
    <w:rsid w:val="000D308F"/>
    <w:rsid w:val="000D34DD"/>
    <w:rsid w:val="000D3B78"/>
    <w:rsid w:val="000D3BBD"/>
    <w:rsid w:val="000D3D86"/>
    <w:rsid w:val="000D3DE9"/>
    <w:rsid w:val="000D3F3E"/>
    <w:rsid w:val="000D450E"/>
    <w:rsid w:val="000D4AED"/>
    <w:rsid w:val="000D4B18"/>
    <w:rsid w:val="000D50FD"/>
    <w:rsid w:val="000D54D4"/>
    <w:rsid w:val="000D54FD"/>
    <w:rsid w:val="000D5921"/>
    <w:rsid w:val="000D59A7"/>
    <w:rsid w:val="000D62A4"/>
    <w:rsid w:val="000D6580"/>
    <w:rsid w:val="000D6696"/>
    <w:rsid w:val="000D67C4"/>
    <w:rsid w:val="000D67F3"/>
    <w:rsid w:val="000D6971"/>
    <w:rsid w:val="000D6CA4"/>
    <w:rsid w:val="000D6DD1"/>
    <w:rsid w:val="000D6F11"/>
    <w:rsid w:val="000D76CC"/>
    <w:rsid w:val="000D7754"/>
    <w:rsid w:val="000D79A7"/>
    <w:rsid w:val="000E0119"/>
    <w:rsid w:val="000E023A"/>
    <w:rsid w:val="000E0692"/>
    <w:rsid w:val="000E078D"/>
    <w:rsid w:val="000E0D2F"/>
    <w:rsid w:val="000E121C"/>
    <w:rsid w:val="000E1A7F"/>
    <w:rsid w:val="000E1CFB"/>
    <w:rsid w:val="000E276F"/>
    <w:rsid w:val="000E300C"/>
    <w:rsid w:val="000E3037"/>
    <w:rsid w:val="000E32D5"/>
    <w:rsid w:val="000E331F"/>
    <w:rsid w:val="000E333D"/>
    <w:rsid w:val="000E35A8"/>
    <w:rsid w:val="000E373F"/>
    <w:rsid w:val="000E37D9"/>
    <w:rsid w:val="000E3A83"/>
    <w:rsid w:val="000E3C00"/>
    <w:rsid w:val="000E3D34"/>
    <w:rsid w:val="000E3D46"/>
    <w:rsid w:val="000E4043"/>
    <w:rsid w:val="000E42B9"/>
    <w:rsid w:val="000E44C9"/>
    <w:rsid w:val="000E48AD"/>
    <w:rsid w:val="000E4E19"/>
    <w:rsid w:val="000E4EEF"/>
    <w:rsid w:val="000E51C8"/>
    <w:rsid w:val="000E56A3"/>
    <w:rsid w:val="000E56C3"/>
    <w:rsid w:val="000E56C6"/>
    <w:rsid w:val="000E5A8F"/>
    <w:rsid w:val="000E5C9C"/>
    <w:rsid w:val="000E5DC3"/>
    <w:rsid w:val="000E5E51"/>
    <w:rsid w:val="000E6788"/>
    <w:rsid w:val="000E69E5"/>
    <w:rsid w:val="000E6D50"/>
    <w:rsid w:val="000E7291"/>
    <w:rsid w:val="000E76C5"/>
    <w:rsid w:val="000E778C"/>
    <w:rsid w:val="000E7AFF"/>
    <w:rsid w:val="000E7BC1"/>
    <w:rsid w:val="000E7DC5"/>
    <w:rsid w:val="000E7FE9"/>
    <w:rsid w:val="000F0134"/>
    <w:rsid w:val="000F0251"/>
    <w:rsid w:val="000F072F"/>
    <w:rsid w:val="000F0B23"/>
    <w:rsid w:val="000F0E53"/>
    <w:rsid w:val="000F159E"/>
    <w:rsid w:val="000F2098"/>
    <w:rsid w:val="000F2162"/>
    <w:rsid w:val="000F217B"/>
    <w:rsid w:val="000F2181"/>
    <w:rsid w:val="000F23D8"/>
    <w:rsid w:val="000F2500"/>
    <w:rsid w:val="000F27E5"/>
    <w:rsid w:val="000F2F75"/>
    <w:rsid w:val="000F30BE"/>
    <w:rsid w:val="000F3519"/>
    <w:rsid w:val="000F385C"/>
    <w:rsid w:val="000F3B20"/>
    <w:rsid w:val="000F400E"/>
    <w:rsid w:val="000F413B"/>
    <w:rsid w:val="000F43D8"/>
    <w:rsid w:val="000F4667"/>
    <w:rsid w:val="000F5330"/>
    <w:rsid w:val="000F5B03"/>
    <w:rsid w:val="000F5EAA"/>
    <w:rsid w:val="000F6050"/>
    <w:rsid w:val="000F616E"/>
    <w:rsid w:val="000F64D5"/>
    <w:rsid w:val="000F6501"/>
    <w:rsid w:val="000F6CC5"/>
    <w:rsid w:val="000F6D02"/>
    <w:rsid w:val="000F72D9"/>
    <w:rsid w:val="000F735D"/>
    <w:rsid w:val="000F74FC"/>
    <w:rsid w:val="000F78C7"/>
    <w:rsid w:val="001000FB"/>
    <w:rsid w:val="00100142"/>
    <w:rsid w:val="001001CB"/>
    <w:rsid w:val="00100315"/>
    <w:rsid w:val="00100365"/>
    <w:rsid w:val="001003FC"/>
    <w:rsid w:val="001004D8"/>
    <w:rsid w:val="001004E8"/>
    <w:rsid w:val="00100E84"/>
    <w:rsid w:val="00101086"/>
    <w:rsid w:val="0010180B"/>
    <w:rsid w:val="001018CC"/>
    <w:rsid w:val="00101921"/>
    <w:rsid w:val="00101D4C"/>
    <w:rsid w:val="00101E1D"/>
    <w:rsid w:val="0010200D"/>
    <w:rsid w:val="00102275"/>
    <w:rsid w:val="001023E1"/>
    <w:rsid w:val="001027DD"/>
    <w:rsid w:val="00102948"/>
    <w:rsid w:val="00102958"/>
    <w:rsid w:val="00102BFF"/>
    <w:rsid w:val="00102C46"/>
    <w:rsid w:val="00102C92"/>
    <w:rsid w:val="00102DAF"/>
    <w:rsid w:val="00102ECA"/>
    <w:rsid w:val="00102F68"/>
    <w:rsid w:val="001031E0"/>
    <w:rsid w:val="001032C9"/>
    <w:rsid w:val="001032DE"/>
    <w:rsid w:val="00103589"/>
    <w:rsid w:val="001037E0"/>
    <w:rsid w:val="001038E6"/>
    <w:rsid w:val="00103A52"/>
    <w:rsid w:val="00103D28"/>
    <w:rsid w:val="0010418B"/>
    <w:rsid w:val="00104663"/>
    <w:rsid w:val="001047EC"/>
    <w:rsid w:val="00104AE3"/>
    <w:rsid w:val="00104B8B"/>
    <w:rsid w:val="00105157"/>
    <w:rsid w:val="001057A6"/>
    <w:rsid w:val="001058A5"/>
    <w:rsid w:val="00105976"/>
    <w:rsid w:val="00105F48"/>
    <w:rsid w:val="001060B3"/>
    <w:rsid w:val="0010619B"/>
    <w:rsid w:val="0010637A"/>
    <w:rsid w:val="00106645"/>
    <w:rsid w:val="00106A53"/>
    <w:rsid w:val="00106B2D"/>
    <w:rsid w:val="00106E6F"/>
    <w:rsid w:val="0010751B"/>
    <w:rsid w:val="0010757E"/>
    <w:rsid w:val="00107587"/>
    <w:rsid w:val="00107669"/>
    <w:rsid w:val="00107752"/>
    <w:rsid w:val="0010779E"/>
    <w:rsid w:val="001077C8"/>
    <w:rsid w:val="00107B1E"/>
    <w:rsid w:val="00107E13"/>
    <w:rsid w:val="0011064C"/>
    <w:rsid w:val="00110CC8"/>
    <w:rsid w:val="00110D8D"/>
    <w:rsid w:val="001113F6"/>
    <w:rsid w:val="00111750"/>
    <w:rsid w:val="0011238A"/>
    <w:rsid w:val="0011240E"/>
    <w:rsid w:val="00112626"/>
    <w:rsid w:val="00112858"/>
    <w:rsid w:val="00112B1E"/>
    <w:rsid w:val="00113047"/>
    <w:rsid w:val="001136E2"/>
    <w:rsid w:val="001136EF"/>
    <w:rsid w:val="00113A6A"/>
    <w:rsid w:val="00113C5F"/>
    <w:rsid w:val="00113FF0"/>
    <w:rsid w:val="00114367"/>
    <w:rsid w:val="0011461C"/>
    <w:rsid w:val="00114981"/>
    <w:rsid w:val="00114B49"/>
    <w:rsid w:val="00114B63"/>
    <w:rsid w:val="00114D15"/>
    <w:rsid w:val="00114F3F"/>
    <w:rsid w:val="00114F77"/>
    <w:rsid w:val="0011541D"/>
    <w:rsid w:val="00115A02"/>
    <w:rsid w:val="00115A1B"/>
    <w:rsid w:val="00115FEE"/>
    <w:rsid w:val="00116073"/>
    <w:rsid w:val="001161D1"/>
    <w:rsid w:val="001164AB"/>
    <w:rsid w:val="00116967"/>
    <w:rsid w:val="00116A59"/>
    <w:rsid w:val="00116CA8"/>
    <w:rsid w:val="00116D6F"/>
    <w:rsid w:val="00116EC2"/>
    <w:rsid w:val="00117024"/>
    <w:rsid w:val="001176D8"/>
    <w:rsid w:val="00117A0D"/>
    <w:rsid w:val="00117B7C"/>
    <w:rsid w:val="00117BF0"/>
    <w:rsid w:val="00117CE6"/>
    <w:rsid w:val="001200CE"/>
    <w:rsid w:val="001200EE"/>
    <w:rsid w:val="00120624"/>
    <w:rsid w:val="0012094F"/>
    <w:rsid w:val="00120998"/>
    <w:rsid w:val="00120C4E"/>
    <w:rsid w:val="00121105"/>
    <w:rsid w:val="00121944"/>
    <w:rsid w:val="0012196B"/>
    <w:rsid w:val="00121D19"/>
    <w:rsid w:val="00121E50"/>
    <w:rsid w:val="00121EC4"/>
    <w:rsid w:val="00122731"/>
    <w:rsid w:val="00122806"/>
    <w:rsid w:val="001229CA"/>
    <w:rsid w:val="00122D49"/>
    <w:rsid w:val="00122E73"/>
    <w:rsid w:val="00122FC5"/>
    <w:rsid w:val="0012316A"/>
    <w:rsid w:val="001231DA"/>
    <w:rsid w:val="00123591"/>
    <w:rsid w:val="001236D5"/>
    <w:rsid w:val="001237A0"/>
    <w:rsid w:val="001237C4"/>
    <w:rsid w:val="0012394E"/>
    <w:rsid w:val="00123E80"/>
    <w:rsid w:val="00124000"/>
    <w:rsid w:val="00124226"/>
    <w:rsid w:val="001242CE"/>
    <w:rsid w:val="0012434C"/>
    <w:rsid w:val="00124399"/>
    <w:rsid w:val="001244B3"/>
    <w:rsid w:val="00124505"/>
    <w:rsid w:val="001245C4"/>
    <w:rsid w:val="00124B9C"/>
    <w:rsid w:val="00124BEE"/>
    <w:rsid w:val="00124BF6"/>
    <w:rsid w:val="00124CE9"/>
    <w:rsid w:val="001250B3"/>
    <w:rsid w:val="001251F2"/>
    <w:rsid w:val="001252E0"/>
    <w:rsid w:val="0012572B"/>
    <w:rsid w:val="001257E3"/>
    <w:rsid w:val="00125B0C"/>
    <w:rsid w:val="001261C2"/>
    <w:rsid w:val="0012657D"/>
    <w:rsid w:val="001266ED"/>
    <w:rsid w:val="001269D5"/>
    <w:rsid w:val="00126D12"/>
    <w:rsid w:val="00126EEF"/>
    <w:rsid w:val="00126F76"/>
    <w:rsid w:val="0012728D"/>
    <w:rsid w:val="0012770E"/>
    <w:rsid w:val="00127798"/>
    <w:rsid w:val="00127931"/>
    <w:rsid w:val="00127CF1"/>
    <w:rsid w:val="0013046D"/>
    <w:rsid w:val="001306DA"/>
    <w:rsid w:val="00130C3A"/>
    <w:rsid w:val="00130E7D"/>
    <w:rsid w:val="00130E8E"/>
    <w:rsid w:val="0013110B"/>
    <w:rsid w:val="00131178"/>
    <w:rsid w:val="001311D3"/>
    <w:rsid w:val="00131622"/>
    <w:rsid w:val="00131676"/>
    <w:rsid w:val="00131892"/>
    <w:rsid w:val="00131D50"/>
    <w:rsid w:val="001320A4"/>
    <w:rsid w:val="0013210B"/>
    <w:rsid w:val="00132691"/>
    <w:rsid w:val="001327AC"/>
    <w:rsid w:val="001329D0"/>
    <w:rsid w:val="00132CDC"/>
    <w:rsid w:val="00132EC6"/>
    <w:rsid w:val="00132F57"/>
    <w:rsid w:val="001330AC"/>
    <w:rsid w:val="00133132"/>
    <w:rsid w:val="00133140"/>
    <w:rsid w:val="001334D5"/>
    <w:rsid w:val="001335AF"/>
    <w:rsid w:val="00133A7E"/>
    <w:rsid w:val="00133C29"/>
    <w:rsid w:val="00133C4B"/>
    <w:rsid w:val="00133DD2"/>
    <w:rsid w:val="00134632"/>
    <w:rsid w:val="001346D4"/>
    <w:rsid w:val="0013523E"/>
    <w:rsid w:val="00135402"/>
    <w:rsid w:val="00135AF0"/>
    <w:rsid w:val="00135CA6"/>
    <w:rsid w:val="00135F46"/>
    <w:rsid w:val="00136071"/>
    <w:rsid w:val="0013657B"/>
    <w:rsid w:val="00136C1A"/>
    <w:rsid w:val="00136F11"/>
    <w:rsid w:val="0013717D"/>
    <w:rsid w:val="00137650"/>
    <w:rsid w:val="001378A2"/>
    <w:rsid w:val="00137E6F"/>
    <w:rsid w:val="00137F71"/>
    <w:rsid w:val="001403AB"/>
    <w:rsid w:val="001403DB"/>
    <w:rsid w:val="001407FE"/>
    <w:rsid w:val="00140EDA"/>
    <w:rsid w:val="00141151"/>
    <w:rsid w:val="0014122A"/>
    <w:rsid w:val="001414F5"/>
    <w:rsid w:val="00141A86"/>
    <w:rsid w:val="0014220F"/>
    <w:rsid w:val="001422FE"/>
    <w:rsid w:val="0014279F"/>
    <w:rsid w:val="00142E27"/>
    <w:rsid w:val="001433E0"/>
    <w:rsid w:val="0014342E"/>
    <w:rsid w:val="0014390D"/>
    <w:rsid w:val="00143955"/>
    <w:rsid w:val="00143AFF"/>
    <w:rsid w:val="00143F57"/>
    <w:rsid w:val="001440A2"/>
    <w:rsid w:val="0014433D"/>
    <w:rsid w:val="001443F1"/>
    <w:rsid w:val="00144CAE"/>
    <w:rsid w:val="00144D84"/>
    <w:rsid w:val="00144E02"/>
    <w:rsid w:val="0014500A"/>
    <w:rsid w:val="001450E6"/>
    <w:rsid w:val="00145251"/>
    <w:rsid w:val="0014540B"/>
    <w:rsid w:val="00145462"/>
    <w:rsid w:val="00145551"/>
    <w:rsid w:val="00145988"/>
    <w:rsid w:val="00145A6F"/>
    <w:rsid w:val="00146071"/>
    <w:rsid w:val="0014613B"/>
    <w:rsid w:val="001461B6"/>
    <w:rsid w:val="001466D1"/>
    <w:rsid w:val="00146A8A"/>
    <w:rsid w:val="00146CD3"/>
    <w:rsid w:val="00146DA3"/>
    <w:rsid w:val="00147216"/>
    <w:rsid w:val="00147369"/>
    <w:rsid w:val="00147620"/>
    <w:rsid w:val="001501BF"/>
    <w:rsid w:val="001504CB"/>
    <w:rsid w:val="00150704"/>
    <w:rsid w:val="00150709"/>
    <w:rsid w:val="001509F3"/>
    <w:rsid w:val="00150A37"/>
    <w:rsid w:val="00150A55"/>
    <w:rsid w:val="00150B69"/>
    <w:rsid w:val="00150FDF"/>
    <w:rsid w:val="00151744"/>
    <w:rsid w:val="0015186F"/>
    <w:rsid w:val="00151AEC"/>
    <w:rsid w:val="00151CFC"/>
    <w:rsid w:val="001522C1"/>
    <w:rsid w:val="00152378"/>
    <w:rsid w:val="00152530"/>
    <w:rsid w:val="00152B33"/>
    <w:rsid w:val="00153159"/>
    <w:rsid w:val="0015367B"/>
    <w:rsid w:val="00154129"/>
    <w:rsid w:val="001543E4"/>
    <w:rsid w:val="0015451C"/>
    <w:rsid w:val="00154C4B"/>
    <w:rsid w:val="00154D92"/>
    <w:rsid w:val="00154FA7"/>
    <w:rsid w:val="0015506B"/>
    <w:rsid w:val="00155673"/>
    <w:rsid w:val="00155730"/>
    <w:rsid w:val="00155AEF"/>
    <w:rsid w:val="00155DE5"/>
    <w:rsid w:val="001560FA"/>
    <w:rsid w:val="001564AF"/>
    <w:rsid w:val="001568CA"/>
    <w:rsid w:val="00156B5E"/>
    <w:rsid w:val="001570C9"/>
    <w:rsid w:val="00157439"/>
    <w:rsid w:val="0015762E"/>
    <w:rsid w:val="001578EE"/>
    <w:rsid w:val="001579C1"/>
    <w:rsid w:val="00157E35"/>
    <w:rsid w:val="001600C5"/>
    <w:rsid w:val="0016017B"/>
    <w:rsid w:val="0016044D"/>
    <w:rsid w:val="0016051A"/>
    <w:rsid w:val="00160590"/>
    <w:rsid w:val="001606ED"/>
    <w:rsid w:val="00160A0F"/>
    <w:rsid w:val="00160A5F"/>
    <w:rsid w:val="0016118E"/>
    <w:rsid w:val="00161558"/>
    <w:rsid w:val="001618CA"/>
    <w:rsid w:val="00161AC9"/>
    <w:rsid w:val="00161D0B"/>
    <w:rsid w:val="001624A4"/>
    <w:rsid w:val="0016261D"/>
    <w:rsid w:val="001626FE"/>
    <w:rsid w:val="001629FF"/>
    <w:rsid w:val="00162D56"/>
    <w:rsid w:val="00162E95"/>
    <w:rsid w:val="0016302C"/>
    <w:rsid w:val="00163183"/>
    <w:rsid w:val="001631C4"/>
    <w:rsid w:val="001637A9"/>
    <w:rsid w:val="00163A92"/>
    <w:rsid w:val="00164287"/>
    <w:rsid w:val="00164415"/>
    <w:rsid w:val="00164AA5"/>
    <w:rsid w:val="00164D10"/>
    <w:rsid w:val="0016564E"/>
    <w:rsid w:val="001657C8"/>
    <w:rsid w:val="00165871"/>
    <w:rsid w:val="00165B67"/>
    <w:rsid w:val="00165F91"/>
    <w:rsid w:val="0016630F"/>
    <w:rsid w:val="001663C1"/>
    <w:rsid w:val="001665F7"/>
    <w:rsid w:val="00166696"/>
    <w:rsid w:val="0016672A"/>
    <w:rsid w:val="00166B45"/>
    <w:rsid w:val="001677D2"/>
    <w:rsid w:val="00167A8A"/>
    <w:rsid w:val="00167AA9"/>
    <w:rsid w:val="00167D57"/>
    <w:rsid w:val="00167FC1"/>
    <w:rsid w:val="001702B4"/>
    <w:rsid w:val="00170479"/>
    <w:rsid w:val="001704D6"/>
    <w:rsid w:val="00170698"/>
    <w:rsid w:val="001706D2"/>
    <w:rsid w:val="001707AC"/>
    <w:rsid w:val="00170AC6"/>
    <w:rsid w:val="00170CB3"/>
    <w:rsid w:val="00170E37"/>
    <w:rsid w:val="00170EB5"/>
    <w:rsid w:val="00170FEF"/>
    <w:rsid w:val="0017134C"/>
    <w:rsid w:val="00171787"/>
    <w:rsid w:val="00171A14"/>
    <w:rsid w:val="00171E3D"/>
    <w:rsid w:val="00171F58"/>
    <w:rsid w:val="00172081"/>
    <w:rsid w:val="00173533"/>
    <w:rsid w:val="0017361A"/>
    <w:rsid w:val="00173825"/>
    <w:rsid w:val="00173875"/>
    <w:rsid w:val="00174262"/>
    <w:rsid w:val="001748DF"/>
    <w:rsid w:val="00174B63"/>
    <w:rsid w:val="0017504F"/>
    <w:rsid w:val="001751A8"/>
    <w:rsid w:val="00175423"/>
    <w:rsid w:val="001755BF"/>
    <w:rsid w:val="001758F0"/>
    <w:rsid w:val="00175B84"/>
    <w:rsid w:val="00175CEB"/>
    <w:rsid w:val="00175D57"/>
    <w:rsid w:val="00175D96"/>
    <w:rsid w:val="00175DF6"/>
    <w:rsid w:val="00175F10"/>
    <w:rsid w:val="001760B5"/>
    <w:rsid w:val="0017611D"/>
    <w:rsid w:val="0017627F"/>
    <w:rsid w:val="001764AF"/>
    <w:rsid w:val="00176B38"/>
    <w:rsid w:val="00176CC9"/>
    <w:rsid w:val="00176F77"/>
    <w:rsid w:val="00177024"/>
    <w:rsid w:val="0017722A"/>
    <w:rsid w:val="001777B0"/>
    <w:rsid w:val="00177838"/>
    <w:rsid w:val="00177E6F"/>
    <w:rsid w:val="00180018"/>
    <w:rsid w:val="00180059"/>
    <w:rsid w:val="00180083"/>
    <w:rsid w:val="001801BF"/>
    <w:rsid w:val="0018053E"/>
    <w:rsid w:val="0018067C"/>
    <w:rsid w:val="001806EF"/>
    <w:rsid w:val="00180816"/>
    <w:rsid w:val="00180A96"/>
    <w:rsid w:val="00180C2E"/>
    <w:rsid w:val="00180CF1"/>
    <w:rsid w:val="0018118A"/>
    <w:rsid w:val="0018125F"/>
    <w:rsid w:val="001812F5"/>
    <w:rsid w:val="00181321"/>
    <w:rsid w:val="001814A6"/>
    <w:rsid w:val="001815E1"/>
    <w:rsid w:val="001815FD"/>
    <w:rsid w:val="001816E0"/>
    <w:rsid w:val="0018184B"/>
    <w:rsid w:val="00181C85"/>
    <w:rsid w:val="00181F14"/>
    <w:rsid w:val="0018260D"/>
    <w:rsid w:val="001826A8"/>
    <w:rsid w:val="001826D9"/>
    <w:rsid w:val="00182C4F"/>
    <w:rsid w:val="00182C64"/>
    <w:rsid w:val="00182E5F"/>
    <w:rsid w:val="0018302A"/>
    <w:rsid w:val="00183075"/>
    <w:rsid w:val="0018325A"/>
    <w:rsid w:val="00183638"/>
    <w:rsid w:val="00183B7D"/>
    <w:rsid w:val="00183F00"/>
    <w:rsid w:val="001842EF"/>
    <w:rsid w:val="00184420"/>
    <w:rsid w:val="001845B0"/>
    <w:rsid w:val="0018489B"/>
    <w:rsid w:val="00184CC2"/>
    <w:rsid w:val="00184D2A"/>
    <w:rsid w:val="00185175"/>
    <w:rsid w:val="001851A5"/>
    <w:rsid w:val="00185A63"/>
    <w:rsid w:val="00185A95"/>
    <w:rsid w:val="00185AFD"/>
    <w:rsid w:val="00185B1A"/>
    <w:rsid w:val="001862FA"/>
    <w:rsid w:val="00186451"/>
    <w:rsid w:val="001864CC"/>
    <w:rsid w:val="001864EF"/>
    <w:rsid w:val="00186571"/>
    <w:rsid w:val="001865A6"/>
    <w:rsid w:val="00186A96"/>
    <w:rsid w:val="00186E89"/>
    <w:rsid w:val="0018700C"/>
    <w:rsid w:val="0018700E"/>
    <w:rsid w:val="00187AFE"/>
    <w:rsid w:val="00187D52"/>
    <w:rsid w:val="00187F2E"/>
    <w:rsid w:val="00190393"/>
    <w:rsid w:val="001905D1"/>
    <w:rsid w:val="0019066A"/>
    <w:rsid w:val="001906F6"/>
    <w:rsid w:val="001909AE"/>
    <w:rsid w:val="00190B6F"/>
    <w:rsid w:val="00190D53"/>
    <w:rsid w:val="001910F2"/>
    <w:rsid w:val="001912BD"/>
    <w:rsid w:val="0019173B"/>
    <w:rsid w:val="001919FB"/>
    <w:rsid w:val="00191A28"/>
    <w:rsid w:val="00191A8E"/>
    <w:rsid w:val="00191B7A"/>
    <w:rsid w:val="001924E5"/>
    <w:rsid w:val="00192AF8"/>
    <w:rsid w:val="00192EE1"/>
    <w:rsid w:val="00192F2E"/>
    <w:rsid w:val="00193001"/>
    <w:rsid w:val="00193158"/>
    <w:rsid w:val="0019386D"/>
    <w:rsid w:val="00193BE8"/>
    <w:rsid w:val="00193BFA"/>
    <w:rsid w:val="00193C1A"/>
    <w:rsid w:val="00193C77"/>
    <w:rsid w:val="00193F2F"/>
    <w:rsid w:val="00193FDF"/>
    <w:rsid w:val="0019416C"/>
    <w:rsid w:val="00194187"/>
    <w:rsid w:val="0019422C"/>
    <w:rsid w:val="0019425D"/>
    <w:rsid w:val="001949FA"/>
    <w:rsid w:val="00194A1F"/>
    <w:rsid w:val="00194C52"/>
    <w:rsid w:val="00194D5C"/>
    <w:rsid w:val="0019513A"/>
    <w:rsid w:val="001951B6"/>
    <w:rsid w:val="00195304"/>
    <w:rsid w:val="00195543"/>
    <w:rsid w:val="0019574F"/>
    <w:rsid w:val="001958A6"/>
    <w:rsid w:val="001958BA"/>
    <w:rsid w:val="00195922"/>
    <w:rsid w:val="00195A7C"/>
    <w:rsid w:val="0019622F"/>
    <w:rsid w:val="00196375"/>
    <w:rsid w:val="00196A05"/>
    <w:rsid w:val="00196D24"/>
    <w:rsid w:val="00196D6C"/>
    <w:rsid w:val="00196E83"/>
    <w:rsid w:val="0019706B"/>
    <w:rsid w:val="001970E8"/>
    <w:rsid w:val="00197583"/>
    <w:rsid w:val="00197786"/>
    <w:rsid w:val="0019797E"/>
    <w:rsid w:val="001A0720"/>
    <w:rsid w:val="001A07B7"/>
    <w:rsid w:val="001A0E25"/>
    <w:rsid w:val="001A0FAD"/>
    <w:rsid w:val="001A1133"/>
    <w:rsid w:val="001A144C"/>
    <w:rsid w:val="001A149E"/>
    <w:rsid w:val="001A1547"/>
    <w:rsid w:val="001A18E8"/>
    <w:rsid w:val="001A190C"/>
    <w:rsid w:val="001A1AB2"/>
    <w:rsid w:val="001A1B65"/>
    <w:rsid w:val="001A1CD4"/>
    <w:rsid w:val="001A2296"/>
    <w:rsid w:val="001A2406"/>
    <w:rsid w:val="001A2ABA"/>
    <w:rsid w:val="001A303B"/>
    <w:rsid w:val="001A30A8"/>
    <w:rsid w:val="001A365B"/>
    <w:rsid w:val="001A3718"/>
    <w:rsid w:val="001A3898"/>
    <w:rsid w:val="001A3ADC"/>
    <w:rsid w:val="001A3B24"/>
    <w:rsid w:val="001A3CD8"/>
    <w:rsid w:val="001A3E54"/>
    <w:rsid w:val="001A3ECE"/>
    <w:rsid w:val="001A410F"/>
    <w:rsid w:val="001A467E"/>
    <w:rsid w:val="001A4BDB"/>
    <w:rsid w:val="001A4FB8"/>
    <w:rsid w:val="001A4FF1"/>
    <w:rsid w:val="001A55A2"/>
    <w:rsid w:val="001A55BA"/>
    <w:rsid w:val="001A56FA"/>
    <w:rsid w:val="001A57F1"/>
    <w:rsid w:val="001A5847"/>
    <w:rsid w:val="001A5873"/>
    <w:rsid w:val="001A5B6C"/>
    <w:rsid w:val="001A5D27"/>
    <w:rsid w:val="001A5FA2"/>
    <w:rsid w:val="001A5FD0"/>
    <w:rsid w:val="001A60AF"/>
    <w:rsid w:val="001A611A"/>
    <w:rsid w:val="001A6178"/>
    <w:rsid w:val="001A6292"/>
    <w:rsid w:val="001A665E"/>
    <w:rsid w:val="001A70B9"/>
    <w:rsid w:val="001A7602"/>
    <w:rsid w:val="001A7CE0"/>
    <w:rsid w:val="001A7D57"/>
    <w:rsid w:val="001B037C"/>
    <w:rsid w:val="001B0404"/>
    <w:rsid w:val="001B0439"/>
    <w:rsid w:val="001B059B"/>
    <w:rsid w:val="001B0868"/>
    <w:rsid w:val="001B0A47"/>
    <w:rsid w:val="001B0C3B"/>
    <w:rsid w:val="001B0FEC"/>
    <w:rsid w:val="001B13E5"/>
    <w:rsid w:val="001B1A94"/>
    <w:rsid w:val="001B1C96"/>
    <w:rsid w:val="001B1F9D"/>
    <w:rsid w:val="001B229D"/>
    <w:rsid w:val="001B2723"/>
    <w:rsid w:val="001B2839"/>
    <w:rsid w:val="001B2937"/>
    <w:rsid w:val="001B2D20"/>
    <w:rsid w:val="001B2F1F"/>
    <w:rsid w:val="001B31C3"/>
    <w:rsid w:val="001B322B"/>
    <w:rsid w:val="001B3718"/>
    <w:rsid w:val="001B3D46"/>
    <w:rsid w:val="001B3FEE"/>
    <w:rsid w:val="001B4101"/>
    <w:rsid w:val="001B46E5"/>
    <w:rsid w:val="001B4978"/>
    <w:rsid w:val="001B4A58"/>
    <w:rsid w:val="001B52B3"/>
    <w:rsid w:val="001B56A4"/>
    <w:rsid w:val="001B5A26"/>
    <w:rsid w:val="001B5A9B"/>
    <w:rsid w:val="001B5EB3"/>
    <w:rsid w:val="001B6118"/>
    <w:rsid w:val="001B635B"/>
    <w:rsid w:val="001B6419"/>
    <w:rsid w:val="001B6459"/>
    <w:rsid w:val="001B662B"/>
    <w:rsid w:val="001B667D"/>
    <w:rsid w:val="001B68B7"/>
    <w:rsid w:val="001B6CA7"/>
    <w:rsid w:val="001B6E14"/>
    <w:rsid w:val="001B6F03"/>
    <w:rsid w:val="001B79D3"/>
    <w:rsid w:val="001B79EB"/>
    <w:rsid w:val="001B7A23"/>
    <w:rsid w:val="001B7F78"/>
    <w:rsid w:val="001C0339"/>
    <w:rsid w:val="001C040F"/>
    <w:rsid w:val="001C0491"/>
    <w:rsid w:val="001C04E4"/>
    <w:rsid w:val="001C069E"/>
    <w:rsid w:val="001C06F7"/>
    <w:rsid w:val="001C09FB"/>
    <w:rsid w:val="001C0BBE"/>
    <w:rsid w:val="001C0E4E"/>
    <w:rsid w:val="001C0F7D"/>
    <w:rsid w:val="001C1745"/>
    <w:rsid w:val="001C1AC5"/>
    <w:rsid w:val="001C1ACF"/>
    <w:rsid w:val="001C1FE0"/>
    <w:rsid w:val="001C2312"/>
    <w:rsid w:val="001C2725"/>
    <w:rsid w:val="001C2A2F"/>
    <w:rsid w:val="001C2E9F"/>
    <w:rsid w:val="001C323D"/>
    <w:rsid w:val="001C35AA"/>
    <w:rsid w:val="001C368E"/>
    <w:rsid w:val="001C36AE"/>
    <w:rsid w:val="001C37AE"/>
    <w:rsid w:val="001C3AC8"/>
    <w:rsid w:val="001C3E31"/>
    <w:rsid w:val="001C3E7E"/>
    <w:rsid w:val="001C4499"/>
    <w:rsid w:val="001C44E4"/>
    <w:rsid w:val="001C4516"/>
    <w:rsid w:val="001C4B9C"/>
    <w:rsid w:val="001C4C92"/>
    <w:rsid w:val="001C4CD6"/>
    <w:rsid w:val="001C4E91"/>
    <w:rsid w:val="001C4F94"/>
    <w:rsid w:val="001C4FD7"/>
    <w:rsid w:val="001C504B"/>
    <w:rsid w:val="001C53D3"/>
    <w:rsid w:val="001C541A"/>
    <w:rsid w:val="001C54D5"/>
    <w:rsid w:val="001C580F"/>
    <w:rsid w:val="001C5F2E"/>
    <w:rsid w:val="001C6251"/>
    <w:rsid w:val="001C63FA"/>
    <w:rsid w:val="001C6B2D"/>
    <w:rsid w:val="001C6BF0"/>
    <w:rsid w:val="001C6E11"/>
    <w:rsid w:val="001C7420"/>
    <w:rsid w:val="001C78FC"/>
    <w:rsid w:val="001C7AEE"/>
    <w:rsid w:val="001C7D0E"/>
    <w:rsid w:val="001D00F0"/>
    <w:rsid w:val="001D010E"/>
    <w:rsid w:val="001D054E"/>
    <w:rsid w:val="001D059E"/>
    <w:rsid w:val="001D0686"/>
    <w:rsid w:val="001D0921"/>
    <w:rsid w:val="001D0CA6"/>
    <w:rsid w:val="001D0F2C"/>
    <w:rsid w:val="001D1837"/>
    <w:rsid w:val="001D1889"/>
    <w:rsid w:val="001D2235"/>
    <w:rsid w:val="001D25E6"/>
    <w:rsid w:val="001D2B96"/>
    <w:rsid w:val="001D2D30"/>
    <w:rsid w:val="001D2FCE"/>
    <w:rsid w:val="001D381A"/>
    <w:rsid w:val="001D3937"/>
    <w:rsid w:val="001D41DC"/>
    <w:rsid w:val="001D4A0F"/>
    <w:rsid w:val="001D4B77"/>
    <w:rsid w:val="001D574C"/>
    <w:rsid w:val="001D5A4F"/>
    <w:rsid w:val="001D5ABB"/>
    <w:rsid w:val="001D5D99"/>
    <w:rsid w:val="001D610F"/>
    <w:rsid w:val="001D61AC"/>
    <w:rsid w:val="001D62A3"/>
    <w:rsid w:val="001D63A5"/>
    <w:rsid w:val="001D6577"/>
    <w:rsid w:val="001D65DF"/>
    <w:rsid w:val="001D677E"/>
    <w:rsid w:val="001D69AA"/>
    <w:rsid w:val="001D6D3F"/>
    <w:rsid w:val="001D6DD4"/>
    <w:rsid w:val="001D6E89"/>
    <w:rsid w:val="001D7133"/>
    <w:rsid w:val="001D7169"/>
    <w:rsid w:val="001D73C1"/>
    <w:rsid w:val="001D74D3"/>
    <w:rsid w:val="001D76EB"/>
    <w:rsid w:val="001D7B35"/>
    <w:rsid w:val="001D7BA4"/>
    <w:rsid w:val="001D7DCB"/>
    <w:rsid w:val="001E049C"/>
    <w:rsid w:val="001E08FE"/>
    <w:rsid w:val="001E0A75"/>
    <w:rsid w:val="001E0CE4"/>
    <w:rsid w:val="001E0D77"/>
    <w:rsid w:val="001E101D"/>
    <w:rsid w:val="001E10E4"/>
    <w:rsid w:val="001E1318"/>
    <w:rsid w:val="001E152F"/>
    <w:rsid w:val="001E153D"/>
    <w:rsid w:val="001E1A63"/>
    <w:rsid w:val="001E1B26"/>
    <w:rsid w:val="001E1F22"/>
    <w:rsid w:val="001E22F3"/>
    <w:rsid w:val="001E230B"/>
    <w:rsid w:val="001E2AEB"/>
    <w:rsid w:val="001E2DF7"/>
    <w:rsid w:val="001E2F18"/>
    <w:rsid w:val="001E3219"/>
    <w:rsid w:val="001E3763"/>
    <w:rsid w:val="001E38E4"/>
    <w:rsid w:val="001E39DB"/>
    <w:rsid w:val="001E3A01"/>
    <w:rsid w:val="001E3C55"/>
    <w:rsid w:val="001E404E"/>
    <w:rsid w:val="001E4339"/>
    <w:rsid w:val="001E4868"/>
    <w:rsid w:val="001E496A"/>
    <w:rsid w:val="001E4DCF"/>
    <w:rsid w:val="001E4FC0"/>
    <w:rsid w:val="001E5097"/>
    <w:rsid w:val="001E51A7"/>
    <w:rsid w:val="001E51BA"/>
    <w:rsid w:val="001E56C6"/>
    <w:rsid w:val="001E56F2"/>
    <w:rsid w:val="001E57CC"/>
    <w:rsid w:val="001E5807"/>
    <w:rsid w:val="001E5A75"/>
    <w:rsid w:val="001E5DB9"/>
    <w:rsid w:val="001E6029"/>
    <w:rsid w:val="001E6174"/>
    <w:rsid w:val="001E6420"/>
    <w:rsid w:val="001E6721"/>
    <w:rsid w:val="001E67F9"/>
    <w:rsid w:val="001E680F"/>
    <w:rsid w:val="001E6863"/>
    <w:rsid w:val="001E6921"/>
    <w:rsid w:val="001E6C3A"/>
    <w:rsid w:val="001E6D58"/>
    <w:rsid w:val="001E6E25"/>
    <w:rsid w:val="001E7107"/>
    <w:rsid w:val="001E7515"/>
    <w:rsid w:val="001E7544"/>
    <w:rsid w:val="001E7BB9"/>
    <w:rsid w:val="001E7C7C"/>
    <w:rsid w:val="001E7DFF"/>
    <w:rsid w:val="001E7EF8"/>
    <w:rsid w:val="001F00B4"/>
    <w:rsid w:val="001F014A"/>
    <w:rsid w:val="001F02D0"/>
    <w:rsid w:val="001F02E6"/>
    <w:rsid w:val="001F06B6"/>
    <w:rsid w:val="001F07F2"/>
    <w:rsid w:val="001F07FD"/>
    <w:rsid w:val="001F08C2"/>
    <w:rsid w:val="001F0C1A"/>
    <w:rsid w:val="001F0F11"/>
    <w:rsid w:val="001F12BC"/>
    <w:rsid w:val="001F134A"/>
    <w:rsid w:val="001F1670"/>
    <w:rsid w:val="001F1777"/>
    <w:rsid w:val="001F17CE"/>
    <w:rsid w:val="001F1C27"/>
    <w:rsid w:val="001F1C70"/>
    <w:rsid w:val="001F2078"/>
    <w:rsid w:val="001F228E"/>
    <w:rsid w:val="001F248C"/>
    <w:rsid w:val="001F2730"/>
    <w:rsid w:val="001F29E5"/>
    <w:rsid w:val="001F2FD3"/>
    <w:rsid w:val="001F32BF"/>
    <w:rsid w:val="001F3505"/>
    <w:rsid w:val="001F36FE"/>
    <w:rsid w:val="001F3A5B"/>
    <w:rsid w:val="001F3CE6"/>
    <w:rsid w:val="001F3CF7"/>
    <w:rsid w:val="001F3D0F"/>
    <w:rsid w:val="001F43EC"/>
    <w:rsid w:val="001F4810"/>
    <w:rsid w:val="001F49DB"/>
    <w:rsid w:val="001F4B1D"/>
    <w:rsid w:val="001F4CA5"/>
    <w:rsid w:val="001F4E17"/>
    <w:rsid w:val="001F50E9"/>
    <w:rsid w:val="001F51C1"/>
    <w:rsid w:val="001F568E"/>
    <w:rsid w:val="001F5740"/>
    <w:rsid w:val="001F59A0"/>
    <w:rsid w:val="001F5B4E"/>
    <w:rsid w:val="001F5C3D"/>
    <w:rsid w:val="001F6318"/>
    <w:rsid w:val="001F6453"/>
    <w:rsid w:val="001F6AB1"/>
    <w:rsid w:val="001F6C0C"/>
    <w:rsid w:val="001F6DAD"/>
    <w:rsid w:val="001F6EF4"/>
    <w:rsid w:val="001F71E9"/>
    <w:rsid w:val="001F74C7"/>
    <w:rsid w:val="001F7962"/>
    <w:rsid w:val="001F7A74"/>
    <w:rsid w:val="001F7B90"/>
    <w:rsid w:val="001F7B9F"/>
    <w:rsid w:val="001F7CB5"/>
    <w:rsid w:val="001F7D1F"/>
    <w:rsid w:val="001F7F22"/>
    <w:rsid w:val="00200648"/>
    <w:rsid w:val="002006D4"/>
    <w:rsid w:val="00200A58"/>
    <w:rsid w:val="00200E87"/>
    <w:rsid w:val="0020107F"/>
    <w:rsid w:val="0020131A"/>
    <w:rsid w:val="002013A5"/>
    <w:rsid w:val="0020151F"/>
    <w:rsid w:val="002019C3"/>
    <w:rsid w:val="002019EA"/>
    <w:rsid w:val="00201A44"/>
    <w:rsid w:val="00201DBE"/>
    <w:rsid w:val="0020206C"/>
    <w:rsid w:val="00202195"/>
    <w:rsid w:val="002023A0"/>
    <w:rsid w:val="002023AE"/>
    <w:rsid w:val="00202616"/>
    <w:rsid w:val="00202750"/>
    <w:rsid w:val="00202832"/>
    <w:rsid w:val="00202B06"/>
    <w:rsid w:val="0020302B"/>
    <w:rsid w:val="002030E4"/>
    <w:rsid w:val="00203480"/>
    <w:rsid w:val="0020348E"/>
    <w:rsid w:val="002034E5"/>
    <w:rsid w:val="00203707"/>
    <w:rsid w:val="00203899"/>
    <w:rsid w:val="00203A32"/>
    <w:rsid w:val="00203ABC"/>
    <w:rsid w:val="00203B9F"/>
    <w:rsid w:val="00203EB0"/>
    <w:rsid w:val="00203F94"/>
    <w:rsid w:val="0020499B"/>
    <w:rsid w:val="00204B80"/>
    <w:rsid w:val="00204CE4"/>
    <w:rsid w:val="0020544F"/>
    <w:rsid w:val="0020558F"/>
    <w:rsid w:val="00206077"/>
    <w:rsid w:val="002063A6"/>
    <w:rsid w:val="002068A9"/>
    <w:rsid w:val="0020690E"/>
    <w:rsid w:val="00206B65"/>
    <w:rsid w:val="00206D26"/>
    <w:rsid w:val="0020758F"/>
    <w:rsid w:val="002076CE"/>
    <w:rsid w:val="002077FA"/>
    <w:rsid w:val="0020796A"/>
    <w:rsid w:val="00207B39"/>
    <w:rsid w:val="00207C74"/>
    <w:rsid w:val="00210557"/>
    <w:rsid w:val="00210574"/>
    <w:rsid w:val="002107B4"/>
    <w:rsid w:val="0021107E"/>
    <w:rsid w:val="002111A3"/>
    <w:rsid w:val="0021124F"/>
    <w:rsid w:val="002114B8"/>
    <w:rsid w:val="002117BD"/>
    <w:rsid w:val="00211BCC"/>
    <w:rsid w:val="00211C80"/>
    <w:rsid w:val="002122D5"/>
    <w:rsid w:val="00212549"/>
    <w:rsid w:val="0021287D"/>
    <w:rsid w:val="00212893"/>
    <w:rsid w:val="002129AA"/>
    <w:rsid w:val="00212B4E"/>
    <w:rsid w:val="0021327E"/>
    <w:rsid w:val="002134EA"/>
    <w:rsid w:val="00213A55"/>
    <w:rsid w:val="00213B00"/>
    <w:rsid w:val="0021407F"/>
    <w:rsid w:val="002140FC"/>
    <w:rsid w:val="0021444F"/>
    <w:rsid w:val="002144AD"/>
    <w:rsid w:val="0021471C"/>
    <w:rsid w:val="00214A7B"/>
    <w:rsid w:val="00214C3B"/>
    <w:rsid w:val="00214D26"/>
    <w:rsid w:val="00214D85"/>
    <w:rsid w:val="00214F0F"/>
    <w:rsid w:val="00215113"/>
    <w:rsid w:val="002152C8"/>
    <w:rsid w:val="00215310"/>
    <w:rsid w:val="00215687"/>
    <w:rsid w:val="00215851"/>
    <w:rsid w:val="002159D9"/>
    <w:rsid w:val="00215B15"/>
    <w:rsid w:val="00215B4E"/>
    <w:rsid w:val="00215D68"/>
    <w:rsid w:val="00216544"/>
    <w:rsid w:val="002165AE"/>
    <w:rsid w:val="00216609"/>
    <w:rsid w:val="00216A20"/>
    <w:rsid w:val="00216A26"/>
    <w:rsid w:val="002173C1"/>
    <w:rsid w:val="00217542"/>
    <w:rsid w:val="002175A4"/>
    <w:rsid w:val="00217976"/>
    <w:rsid w:val="00217A3D"/>
    <w:rsid w:val="00217BA9"/>
    <w:rsid w:val="00217BC4"/>
    <w:rsid w:val="00220165"/>
    <w:rsid w:val="002201D6"/>
    <w:rsid w:val="002203C7"/>
    <w:rsid w:val="00220455"/>
    <w:rsid w:val="00220490"/>
    <w:rsid w:val="002204EA"/>
    <w:rsid w:val="002206C3"/>
    <w:rsid w:val="002206FE"/>
    <w:rsid w:val="00220B4C"/>
    <w:rsid w:val="00220BDC"/>
    <w:rsid w:val="00220EAE"/>
    <w:rsid w:val="00221143"/>
    <w:rsid w:val="002212CB"/>
    <w:rsid w:val="002214D7"/>
    <w:rsid w:val="00221697"/>
    <w:rsid w:val="002217EA"/>
    <w:rsid w:val="0022190E"/>
    <w:rsid w:val="00221E05"/>
    <w:rsid w:val="00221EB8"/>
    <w:rsid w:val="00221FD1"/>
    <w:rsid w:val="00222001"/>
    <w:rsid w:val="00222309"/>
    <w:rsid w:val="002228B3"/>
    <w:rsid w:val="00222E4C"/>
    <w:rsid w:val="00222E74"/>
    <w:rsid w:val="00222F3D"/>
    <w:rsid w:val="00223AEC"/>
    <w:rsid w:val="00223B8A"/>
    <w:rsid w:val="00223D27"/>
    <w:rsid w:val="00223E67"/>
    <w:rsid w:val="00223ED3"/>
    <w:rsid w:val="00224078"/>
    <w:rsid w:val="002246EC"/>
    <w:rsid w:val="002249D8"/>
    <w:rsid w:val="00224ABE"/>
    <w:rsid w:val="00224AD8"/>
    <w:rsid w:val="00224AF2"/>
    <w:rsid w:val="00224BB2"/>
    <w:rsid w:val="00224C80"/>
    <w:rsid w:val="00224C82"/>
    <w:rsid w:val="00224DF7"/>
    <w:rsid w:val="002255BC"/>
    <w:rsid w:val="00225898"/>
    <w:rsid w:val="002258D8"/>
    <w:rsid w:val="00225A07"/>
    <w:rsid w:val="00226049"/>
    <w:rsid w:val="00226052"/>
    <w:rsid w:val="00226161"/>
    <w:rsid w:val="00226626"/>
    <w:rsid w:val="0022682B"/>
    <w:rsid w:val="002269C7"/>
    <w:rsid w:val="00226B23"/>
    <w:rsid w:val="00226CD3"/>
    <w:rsid w:val="00226F9D"/>
    <w:rsid w:val="002270AF"/>
    <w:rsid w:val="0022736F"/>
    <w:rsid w:val="002273EE"/>
    <w:rsid w:val="00227AD4"/>
    <w:rsid w:val="00227B71"/>
    <w:rsid w:val="00230148"/>
    <w:rsid w:val="0023032F"/>
    <w:rsid w:val="00230334"/>
    <w:rsid w:val="00230413"/>
    <w:rsid w:val="00230B12"/>
    <w:rsid w:val="00230BCE"/>
    <w:rsid w:val="00231198"/>
    <w:rsid w:val="002319A4"/>
    <w:rsid w:val="00231C69"/>
    <w:rsid w:val="00231D19"/>
    <w:rsid w:val="00231D2B"/>
    <w:rsid w:val="002322B2"/>
    <w:rsid w:val="002323EE"/>
    <w:rsid w:val="00232CE0"/>
    <w:rsid w:val="00232FC6"/>
    <w:rsid w:val="00233417"/>
    <w:rsid w:val="002334AF"/>
    <w:rsid w:val="0023377F"/>
    <w:rsid w:val="002338AE"/>
    <w:rsid w:val="00233A9D"/>
    <w:rsid w:val="00233FCF"/>
    <w:rsid w:val="00233FF1"/>
    <w:rsid w:val="00234038"/>
    <w:rsid w:val="002341D1"/>
    <w:rsid w:val="0023427A"/>
    <w:rsid w:val="002342A2"/>
    <w:rsid w:val="0023432B"/>
    <w:rsid w:val="00234449"/>
    <w:rsid w:val="002348E2"/>
    <w:rsid w:val="002349CB"/>
    <w:rsid w:val="00234B06"/>
    <w:rsid w:val="00234D2A"/>
    <w:rsid w:val="0023507C"/>
    <w:rsid w:val="002353AE"/>
    <w:rsid w:val="00235C17"/>
    <w:rsid w:val="00236180"/>
    <w:rsid w:val="0023622D"/>
    <w:rsid w:val="002367C2"/>
    <w:rsid w:val="00236AFF"/>
    <w:rsid w:val="00236C0C"/>
    <w:rsid w:val="00236CE0"/>
    <w:rsid w:val="0023725C"/>
    <w:rsid w:val="002372CE"/>
    <w:rsid w:val="002373BC"/>
    <w:rsid w:val="002376D0"/>
    <w:rsid w:val="00237C0C"/>
    <w:rsid w:val="00237D9E"/>
    <w:rsid w:val="002400B6"/>
    <w:rsid w:val="002401B2"/>
    <w:rsid w:val="002405FC"/>
    <w:rsid w:val="00240703"/>
    <w:rsid w:val="00240712"/>
    <w:rsid w:val="0024071B"/>
    <w:rsid w:val="00240AB7"/>
    <w:rsid w:val="00240BD8"/>
    <w:rsid w:val="002419A8"/>
    <w:rsid w:val="00241B26"/>
    <w:rsid w:val="00241EC1"/>
    <w:rsid w:val="00241FFE"/>
    <w:rsid w:val="002422EE"/>
    <w:rsid w:val="00242563"/>
    <w:rsid w:val="002425B2"/>
    <w:rsid w:val="00242759"/>
    <w:rsid w:val="0024289B"/>
    <w:rsid w:val="00242969"/>
    <w:rsid w:val="0024340D"/>
    <w:rsid w:val="00243463"/>
    <w:rsid w:val="00243648"/>
    <w:rsid w:val="00243796"/>
    <w:rsid w:val="002438AF"/>
    <w:rsid w:val="00243921"/>
    <w:rsid w:val="00243946"/>
    <w:rsid w:val="00243C6C"/>
    <w:rsid w:val="00243F14"/>
    <w:rsid w:val="00243FEA"/>
    <w:rsid w:val="00244050"/>
    <w:rsid w:val="00244218"/>
    <w:rsid w:val="002443AE"/>
    <w:rsid w:val="0024467F"/>
    <w:rsid w:val="002448F7"/>
    <w:rsid w:val="00244932"/>
    <w:rsid w:val="00244EEE"/>
    <w:rsid w:val="002451F8"/>
    <w:rsid w:val="0024569C"/>
    <w:rsid w:val="00245AE0"/>
    <w:rsid w:val="00245BCB"/>
    <w:rsid w:val="00245F6D"/>
    <w:rsid w:val="00245F7F"/>
    <w:rsid w:val="00246382"/>
    <w:rsid w:val="0024694F"/>
    <w:rsid w:val="00246AA5"/>
    <w:rsid w:val="00246F1E"/>
    <w:rsid w:val="002471C5"/>
    <w:rsid w:val="00247661"/>
    <w:rsid w:val="0024775B"/>
    <w:rsid w:val="00247A05"/>
    <w:rsid w:val="00247C96"/>
    <w:rsid w:val="00247DFC"/>
    <w:rsid w:val="00250423"/>
    <w:rsid w:val="00250550"/>
    <w:rsid w:val="002505DF"/>
    <w:rsid w:val="002506A1"/>
    <w:rsid w:val="00250971"/>
    <w:rsid w:val="00250EF6"/>
    <w:rsid w:val="0025105F"/>
    <w:rsid w:val="002510CF"/>
    <w:rsid w:val="0025142F"/>
    <w:rsid w:val="0025153C"/>
    <w:rsid w:val="0025164D"/>
    <w:rsid w:val="00252142"/>
    <w:rsid w:val="002521D4"/>
    <w:rsid w:val="002522B3"/>
    <w:rsid w:val="00252647"/>
    <w:rsid w:val="002526C0"/>
    <w:rsid w:val="002529E0"/>
    <w:rsid w:val="00252B32"/>
    <w:rsid w:val="002531EB"/>
    <w:rsid w:val="002532AF"/>
    <w:rsid w:val="002532FD"/>
    <w:rsid w:val="00253417"/>
    <w:rsid w:val="00253541"/>
    <w:rsid w:val="00253889"/>
    <w:rsid w:val="002539C6"/>
    <w:rsid w:val="00253FDC"/>
    <w:rsid w:val="00254031"/>
    <w:rsid w:val="0025462F"/>
    <w:rsid w:val="0025486A"/>
    <w:rsid w:val="00254A5B"/>
    <w:rsid w:val="002553CD"/>
    <w:rsid w:val="0025598A"/>
    <w:rsid w:val="00255C1A"/>
    <w:rsid w:val="00255E48"/>
    <w:rsid w:val="00256CB9"/>
    <w:rsid w:val="00256D20"/>
    <w:rsid w:val="0025705F"/>
    <w:rsid w:val="00257111"/>
    <w:rsid w:val="00257B80"/>
    <w:rsid w:val="00257D5B"/>
    <w:rsid w:val="00257E28"/>
    <w:rsid w:val="002601F2"/>
    <w:rsid w:val="00260604"/>
    <w:rsid w:val="002606DE"/>
    <w:rsid w:val="002609AE"/>
    <w:rsid w:val="00260A23"/>
    <w:rsid w:val="00260CD4"/>
    <w:rsid w:val="00260F18"/>
    <w:rsid w:val="002610A1"/>
    <w:rsid w:val="002614D7"/>
    <w:rsid w:val="00262151"/>
    <w:rsid w:val="0026244F"/>
    <w:rsid w:val="002624FE"/>
    <w:rsid w:val="00262740"/>
    <w:rsid w:val="00262749"/>
    <w:rsid w:val="0026275B"/>
    <w:rsid w:val="00262B8B"/>
    <w:rsid w:val="00263417"/>
    <w:rsid w:val="00263F55"/>
    <w:rsid w:val="00264406"/>
    <w:rsid w:val="00264896"/>
    <w:rsid w:val="00264901"/>
    <w:rsid w:val="00264A08"/>
    <w:rsid w:val="00264EB3"/>
    <w:rsid w:val="00265749"/>
    <w:rsid w:val="002657C7"/>
    <w:rsid w:val="00265DDE"/>
    <w:rsid w:val="00265DE0"/>
    <w:rsid w:val="00265F31"/>
    <w:rsid w:val="002662A2"/>
    <w:rsid w:val="002662D6"/>
    <w:rsid w:val="0026642F"/>
    <w:rsid w:val="00266622"/>
    <w:rsid w:val="00266E38"/>
    <w:rsid w:val="00267276"/>
    <w:rsid w:val="0026769E"/>
    <w:rsid w:val="00267C4F"/>
    <w:rsid w:val="002700E0"/>
    <w:rsid w:val="002701BF"/>
    <w:rsid w:val="00270212"/>
    <w:rsid w:val="0027077B"/>
    <w:rsid w:val="00270AC8"/>
    <w:rsid w:val="00270BB0"/>
    <w:rsid w:val="00270BBF"/>
    <w:rsid w:val="00270EE0"/>
    <w:rsid w:val="00270F83"/>
    <w:rsid w:val="00270FAA"/>
    <w:rsid w:val="00271124"/>
    <w:rsid w:val="0027124C"/>
    <w:rsid w:val="00271323"/>
    <w:rsid w:val="00271991"/>
    <w:rsid w:val="00271CA2"/>
    <w:rsid w:val="00271F9C"/>
    <w:rsid w:val="00272015"/>
    <w:rsid w:val="0027231A"/>
    <w:rsid w:val="00272346"/>
    <w:rsid w:val="00272732"/>
    <w:rsid w:val="00272A23"/>
    <w:rsid w:val="00272D23"/>
    <w:rsid w:val="00272DA4"/>
    <w:rsid w:val="00272EFC"/>
    <w:rsid w:val="0027300F"/>
    <w:rsid w:val="00273435"/>
    <w:rsid w:val="0027358C"/>
    <w:rsid w:val="002736BA"/>
    <w:rsid w:val="002737D6"/>
    <w:rsid w:val="00273C59"/>
    <w:rsid w:val="00273E73"/>
    <w:rsid w:val="00273FCB"/>
    <w:rsid w:val="0027449B"/>
    <w:rsid w:val="002746FA"/>
    <w:rsid w:val="00274EDA"/>
    <w:rsid w:val="00274F7D"/>
    <w:rsid w:val="002756ED"/>
    <w:rsid w:val="00275749"/>
    <w:rsid w:val="00275E5A"/>
    <w:rsid w:val="00275F32"/>
    <w:rsid w:val="002760C7"/>
    <w:rsid w:val="00276171"/>
    <w:rsid w:val="0027677E"/>
    <w:rsid w:val="00276809"/>
    <w:rsid w:val="00277095"/>
    <w:rsid w:val="0027761F"/>
    <w:rsid w:val="0027765C"/>
    <w:rsid w:val="002776D0"/>
    <w:rsid w:val="00277AF7"/>
    <w:rsid w:val="00277E15"/>
    <w:rsid w:val="00277FC7"/>
    <w:rsid w:val="0028037C"/>
    <w:rsid w:val="00280426"/>
    <w:rsid w:val="00280561"/>
    <w:rsid w:val="0028057B"/>
    <w:rsid w:val="00280C5C"/>
    <w:rsid w:val="00280FC6"/>
    <w:rsid w:val="00281913"/>
    <w:rsid w:val="0028195C"/>
    <w:rsid w:val="00281CCB"/>
    <w:rsid w:val="00282A53"/>
    <w:rsid w:val="00282A7A"/>
    <w:rsid w:val="00282D2C"/>
    <w:rsid w:val="00282EC7"/>
    <w:rsid w:val="002832EB"/>
    <w:rsid w:val="002835D0"/>
    <w:rsid w:val="0028406E"/>
    <w:rsid w:val="00284276"/>
    <w:rsid w:val="0028437A"/>
    <w:rsid w:val="002844BF"/>
    <w:rsid w:val="00284524"/>
    <w:rsid w:val="00284880"/>
    <w:rsid w:val="002849BB"/>
    <w:rsid w:val="00284FE0"/>
    <w:rsid w:val="00285231"/>
    <w:rsid w:val="002853EA"/>
    <w:rsid w:val="0028567A"/>
    <w:rsid w:val="002859B8"/>
    <w:rsid w:val="002859DA"/>
    <w:rsid w:val="00285DF2"/>
    <w:rsid w:val="00285F8C"/>
    <w:rsid w:val="00286182"/>
    <w:rsid w:val="00286617"/>
    <w:rsid w:val="00286671"/>
    <w:rsid w:val="00286C12"/>
    <w:rsid w:val="00286C83"/>
    <w:rsid w:val="00286EB0"/>
    <w:rsid w:val="00286F00"/>
    <w:rsid w:val="00286F19"/>
    <w:rsid w:val="00287186"/>
    <w:rsid w:val="0028753E"/>
    <w:rsid w:val="00287665"/>
    <w:rsid w:val="00287773"/>
    <w:rsid w:val="00287D18"/>
    <w:rsid w:val="0029010B"/>
    <w:rsid w:val="002906F4"/>
    <w:rsid w:val="00290B77"/>
    <w:rsid w:val="0029102F"/>
    <w:rsid w:val="002911ED"/>
    <w:rsid w:val="00291298"/>
    <w:rsid w:val="00291482"/>
    <w:rsid w:val="002917DD"/>
    <w:rsid w:val="00291851"/>
    <w:rsid w:val="00291A92"/>
    <w:rsid w:val="00291E35"/>
    <w:rsid w:val="00292435"/>
    <w:rsid w:val="00292A15"/>
    <w:rsid w:val="00292CE5"/>
    <w:rsid w:val="00292FDC"/>
    <w:rsid w:val="00293008"/>
    <w:rsid w:val="0029301D"/>
    <w:rsid w:val="00293041"/>
    <w:rsid w:val="0029318F"/>
    <w:rsid w:val="002931D4"/>
    <w:rsid w:val="002935CB"/>
    <w:rsid w:val="002935FF"/>
    <w:rsid w:val="0029375E"/>
    <w:rsid w:val="002945E3"/>
    <w:rsid w:val="0029473A"/>
    <w:rsid w:val="00294865"/>
    <w:rsid w:val="00294959"/>
    <w:rsid w:val="00294B41"/>
    <w:rsid w:val="00294C4C"/>
    <w:rsid w:val="00294C8E"/>
    <w:rsid w:val="00294F57"/>
    <w:rsid w:val="002965EB"/>
    <w:rsid w:val="002966E4"/>
    <w:rsid w:val="00296EC8"/>
    <w:rsid w:val="0029752D"/>
    <w:rsid w:val="002975B1"/>
    <w:rsid w:val="002975F8"/>
    <w:rsid w:val="002976D0"/>
    <w:rsid w:val="00297870"/>
    <w:rsid w:val="002978BA"/>
    <w:rsid w:val="00297D70"/>
    <w:rsid w:val="00297E21"/>
    <w:rsid w:val="00297EB5"/>
    <w:rsid w:val="00297F26"/>
    <w:rsid w:val="00297F58"/>
    <w:rsid w:val="002A015D"/>
    <w:rsid w:val="002A059B"/>
    <w:rsid w:val="002A0BB7"/>
    <w:rsid w:val="002A1133"/>
    <w:rsid w:val="002A1150"/>
    <w:rsid w:val="002A1533"/>
    <w:rsid w:val="002A1553"/>
    <w:rsid w:val="002A1618"/>
    <w:rsid w:val="002A1B6C"/>
    <w:rsid w:val="002A204C"/>
    <w:rsid w:val="002A237B"/>
    <w:rsid w:val="002A25C0"/>
    <w:rsid w:val="002A2685"/>
    <w:rsid w:val="002A27C5"/>
    <w:rsid w:val="002A2B4D"/>
    <w:rsid w:val="002A2D02"/>
    <w:rsid w:val="002A3004"/>
    <w:rsid w:val="002A3142"/>
    <w:rsid w:val="002A39F0"/>
    <w:rsid w:val="002A3B1F"/>
    <w:rsid w:val="002A3C05"/>
    <w:rsid w:val="002A40A5"/>
    <w:rsid w:val="002A447F"/>
    <w:rsid w:val="002A44A7"/>
    <w:rsid w:val="002A4982"/>
    <w:rsid w:val="002A4A02"/>
    <w:rsid w:val="002A4C3E"/>
    <w:rsid w:val="002A5114"/>
    <w:rsid w:val="002A566C"/>
    <w:rsid w:val="002A56AF"/>
    <w:rsid w:val="002A5B7F"/>
    <w:rsid w:val="002A5F4A"/>
    <w:rsid w:val="002A63C6"/>
    <w:rsid w:val="002A65B5"/>
    <w:rsid w:val="002A6930"/>
    <w:rsid w:val="002A6A02"/>
    <w:rsid w:val="002A6BB4"/>
    <w:rsid w:val="002A71FF"/>
    <w:rsid w:val="002A762A"/>
    <w:rsid w:val="002A76F7"/>
    <w:rsid w:val="002A7AD0"/>
    <w:rsid w:val="002A7AD6"/>
    <w:rsid w:val="002A7B26"/>
    <w:rsid w:val="002A7B69"/>
    <w:rsid w:val="002A7BA5"/>
    <w:rsid w:val="002A7BE7"/>
    <w:rsid w:val="002A7D91"/>
    <w:rsid w:val="002A7F17"/>
    <w:rsid w:val="002B0177"/>
    <w:rsid w:val="002B018C"/>
    <w:rsid w:val="002B037C"/>
    <w:rsid w:val="002B03C5"/>
    <w:rsid w:val="002B040D"/>
    <w:rsid w:val="002B054F"/>
    <w:rsid w:val="002B0856"/>
    <w:rsid w:val="002B09D4"/>
    <w:rsid w:val="002B0B04"/>
    <w:rsid w:val="002B0F61"/>
    <w:rsid w:val="002B147C"/>
    <w:rsid w:val="002B1B22"/>
    <w:rsid w:val="002B1B46"/>
    <w:rsid w:val="002B1F22"/>
    <w:rsid w:val="002B2458"/>
    <w:rsid w:val="002B247E"/>
    <w:rsid w:val="002B2AE8"/>
    <w:rsid w:val="002B30FE"/>
    <w:rsid w:val="002B3186"/>
    <w:rsid w:val="002B3308"/>
    <w:rsid w:val="002B35E0"/>
    <w:rsid w:val="002B364C"/>
    <w:rsid w:val="002B37B3"/>
    <w:rsid w:val="002B384A"/>
    <w:rsid w:val="002B3C40"/>
    <w:rsid w:val="002B430D"/>
    <w:rsid w:val="002B455C"/>
    <w:rsid w:val="002B4859"/>
    <w:rsid w:val="002B4900"/>
    <w:rsid w:val="002B49B8"/>
    <w:rsid w:val="002B4CBB"/>
    <w:rsid w:val="002B4F7C"/>
    <w:rsid w:val="002B4FEB"/>
    <w:rsid w:val="002B503D"/>
    <w:rsid w:val="002B52E2"/>
    <w:rsid w:val="002B5474"/>
    <w:rsid w:val="002B5A60"/>
    <w:rsid w:val="002B6478"/>
    <w:rsid w:val="002B6901"/>
    <w:rsid w:val="002B6BE1"/>
    <w:rsid w:val="002B70E1"/>
    <w:rsid w:val="002B7162"/>
    <w:rsid w:val="002B757E"/>
    <w:rsid w:val="002B7A23"/>
    <w:rsid w:val="002B7DAA"/>
    <w:rsid w:val="002B7F44"/>
    <w:rsid w:val="002B7F46"/>
    <w:rsid w:val="002C00A3"/>
    <w:rsid w:val="002C03EB"/>
    <w:rsid w:val="002C051A"/>
    <w:rsid w:val="002C0738"/>
    <w:rsid w:val="002C0A40"/>
    <w:rsid w:val="002C10F9"/>
    <w:rsid w:val="002C1507"/>
    <w:rsid w:val="002C165F"/>
    <w:rsid w:val="002C16FC"/>
    <w:rsid w:val="002C1995"/>
    <w:rsid w:val="002C1A40"/>
    <w:rsid w:val="002C1B5E"/>
    <w:rsid w:val="002C211E"/>
    <w:rsid w:val="002C223F"/>
    <w:rsid w:val="002C2309"/>
    <w:rsid w:val="002C28E0"/>
    <w:rsid w:val="002C29A8"/>
    <w:rsid w:val="002C2E11"/>
    <w:rsid w:val="002C3049"/>
    <w:rsid w:val="002C3184"/>
    <w:rsid w:val="002C3491"/>
    <w:rsid w:val="002C35D9"/>
    <w:rsid w:val="002C3613"/>
    <w:rsid w:val="002C3756"/>
    <w:rsid w:val="002C3807"/>
    <w:rsid w:val="002C38F8"/>
    <w:rsid w:val="002C39AE"/>
    <w:rsid w:val="002C3B33"/>
    <w:rsid w:val="002C4123"/>
    <w:rsid w:val="002C4296"/>
    <w:rsid w:val="002C4B8F"/>
    <w:rsid w:val="002C4C18"/>
    <w:rsid w:val="002C4EA9"/>
    <w:rsid w:val="002C4ECA"/>
    <w:rsid w:val="002C5027"/>
    <w:rsid w:val="002C5526"/>
    <w:rsid w:val="002C56BB"/>
    <w:rsid w:val="002C589E"/>
    <w:rsid w:val="002C5B30"/>
    <w:rsid w:val="002C5CD4"/>
    <w:rsid w:val="002C5E2F"/>
    <w:rsid w:val="002C61D1"/>
    <w:rsid w:val="002C674E"/>
    <w:rsid w:val="002C6B32"/>
    <w:rsid w:val="002C6C32"/>
    <w:rsid w:val="002C73B1"/>
    <w:rsid w:val="002C756F"/>
    <w:rsid w:val="002C7619"/>
    <w:rsid w:val="002C7960"/>
    <w:rsid w:val="002C79C0"/>
    <w:rsid w:val="002C7A14"/>
    <w:rsid w:val="002C7D16"/>
    <w:rsid w:val="002C7DF7"/>
    <w:rsid w:val="002D0345"/>
    <w:rsid w:val="002D07E9"/>
    <w:rsid w:val="002D0910"/>
    <w:rsid w:val="002D0AA0"/>
    <w:rsid w:val="002D1297"/>
    <w:rsid w:val="002D1677"/>
    <w:rsid w:val="002D1886"/>
    <w:rsid w:val="002D19DC"/>
    <w:rsid w:val="002D1D76"/>
    <w:rsid w:val="002D1E91"/>
    <w:rsid w:val="002D1F0E"/>
    <w:rsid w:val="002D23FF"/>
    <w:rsid w:val="002D2618"/>
    <w:rsid w:val="002D2738"/>
    <w:rsid w:val="002D3300"/>
    <w:rsid w:val="002D3889"/>
    <w:rsid w:val="002D4276"/>
    <w:rsid w:val="002D4700"/>
    <w:rsid w:val="002D495C"/>
    <w:rsid w:val="002D4C04"/>
    <w:rsid w:val="002D4DAB"/>
    <w:rsid w:val="002D4DEA"/>
    <w:rsid w:val="002D509F"/>
    <w:rsid w:val="002D515C"/>
    <w:rsid w:val="002D548C"/>
    <w:rsid w:val="002D55F4"/>
    <w:rsid w:val="002D58AB"/>
    <w:rsid w:val="002D5C18"/>
    <w:rsid w:val="002D5F56"/>
    <w:rsid w:val="002D5F59"/>
    <w:rsid w:val="002D60A6"/>
    <w:rsid w:val="002D6182"/>
    <w:rsid w:val="002D6672"/>
    <w:rsid w:val="002D6751"/>
    <w:rsid w:val="002D69BB"/>
    <w:rsid w:val="002D6A33"/>
    <w:rsid w:val="002D6BBF"/>
    <w:rsid w:val="002D6F2C"/>
    <w:rsid w:val="002D6F4F"/>
    <w:rsid w:val="002D7301"/>
    <w:rsid w:val="002D7384"/>
    <w:rsid w:val="002D792F"/>
    <w:rsid w:val="002D7DCE"/>
    <w:rsid w:val="002D7FA1"/>
    <w:rsid w:val="002E081D"/>
    <w:rsid w:val="002E0DE7"/>
    <w:rsid w:val="002E1366"/>
    <w:rsid w:val="002E16B9"/>
    <w:rsid w:val="002E1768"/>
    <w:rsid w:val="002E18B8"/>
    <w:rsid w:val="002E18CD"/>
    <w:rsid w:val="002E1AF4"/>
    <w:rsid w:val="002E22F8"/>
    <w:rsid w:val="002E23D3"/>
    <w:rsid w:val="002E25A6"/>
    <w:rsid w:val="002E2621"/>
    <w:rsid w:val="002E279D"/>
    <w:rsid w:val="002E2C37"/>
    <w:rsid w:val="002E2CF1"/>
    <w:rsid w:val="002E31A4"/>
    <w:rsid w:val="002E3315"/>
    <w:rsid w:val="002E3963"/>
    <w:rsid w:val="002E3BE4"/>
    <w:rsid w:val="002E3E1E"/>
    <w:rsid w:val="002E3E6E"/>
    <w:rsid w:val="002E3F95"/>
    <w:rsid w:val="002E402F"/>
    <w:rsid w:val="002E409F"/>
    <w:rsid w:val="002E4117"/>
    <w:rsid w:val="002E42BE"/>
    <w:rsid w:val="002E43BE"/>
    <w:rsid w:val="002E46DA"/>
    <w:rsid w:val="002E47B8"/>
    <w:rsid w:val="002E4FF1"/>
    <w:rsid w:val="002E5C74"/>
    <w:rsid w:val="002E5FA9"/>
    <w:rsid w:val="002E60CD"/>
    <w:rsid w:val="002E6263"/>
    <w:rsid w:val="002E64BE"/>
    <w:rsid w:val="002E654A"/>
    <w:rsid w:val="002E6895"/>
    <w:rsid w:val="002E6E25"/>
    <w:rsid w:val="002E6EEA"/>
    <w:rsid w:val="002E72E4"/>
    <w:rsid w:val="002E7326"/>
    <w:rsid w:val="002E7688"/>
    <w:rsid w:val="002E76E9"/>
    <w:rsid w:val="002E7785"/>
    <w:rsid w:val="002E7853"/>
    <w:rsid w:val="002E7962"/>
    <w:rsid w:val="002E79E1"/>
    <w:rsid w:val="002E7D87"/>
    <w:rsid w:val="002E7F14"/>
    <w:rsid w:val="002E7FBD"/>
    <w:rsid w:val="002F04C6"/>
    <w:rsid w:val="002F0C48"/>
    <w:rsid w:val="002F0CAB"/>
    <w:rsid w:val="002F0F38"/>
    <w:rsid w:val="002F102C"/>
    <w:rsid w:val="002F182A"/>
    <w:rsid w:val="002F1CCE"/>
    <w:rsid w:val="002F1DAC"/>
    <w:rsid w:val="002F2186"/>
    <w:rsid w:val="002F2370"/>
    <w:rsid w:val="002F2437"/>
    <w:rsid w:val="002F2556"/>
    <w:rsid w:val="002F2799"/>
    <w:rsid w:val="002F3573"/>
    <w:rsid w:val="002F3AE4"/>
    <w:rsid w:val="002F3C47"/>
    <w:rsid w:val="002F40B8"/>
    <w:rsid w:val="002F4725"/>
    <w:rsid w:val="002F4E10"/>
    <w:rsid w:val="002F5244"/>
    <w:rsid w:val="002F5504"/>
    <w:rsid w:val="002F5730"/>
    <w:rsid w:val="002F5C34"/>
    <w:rsid w:val="002F5C81"/>
    <w:rsid w:val="002F5D6D"/>
    <w:rsid w:val="002F5FDD"/>
    <w:rsid w:val="002F6009"/>
    <w:rsid w:val="002F6148"/>
    <w:rsid w:val="002F6263"/>
    <w:rsid w:val="002F6572"/>
    <w:rsid w:val="002F6CDA"/>
    <w:rsid w:val="002F6CE6"/>
    <w:rsid w:val="002F6F79"/>
    <w:rsid w:val="002F70A4"/>
    <w:rsid w:val="002F7166"/>
    <w:rsid w:val="002F745C"/>
    <w:rsid w:val="002F78F0"/>
    <w:rsid w:val="002F7969"/>
    <w:rsid w:val="002F7A2A"/>
    <w:rsid w:val="003008EA"/>
    <w:rsid w:val="0030092A"/>
    <w:rsid w:val="00300AD8"/>
    <w:rsid w:val="00300C8D"/>
    <w:rsid w:val="00301057"/>
    <w:rsid w:val="003010D9"/>
    <w:rsid w:val="003011D6"/>
    <w:rsid w:val="0030124E"/>
    <w:rsid w:val="003012CF"/>
    <w:rsid w:val="00301424"/>
    <w:rsid w:val="0030159B"/>
    <w:rsid w:val="00301746"/>
    <w:rsid w:val="00301BDD"/>
    <w:rsid w:val="00301C87"/>
    <w:rsid w:val="00301CCE"/>
    <w:rsid w:val="00302003"/>
    <w:rsid w:val="003021AC"/>
    <w:rsid w:val="003021C7"/>
    <w:rsid w:val="00302699"/>
    <w:rsid w:val="00302740"/>
    <w:rsid w:val="00302836"/>
    <w:rsid w:val="00302A83"/>
    <w:rsid w:val="00302B30"/>
    <w:rsid w:val="00302D9A"/>
    <w:rsid w:val="0030358D"/>
    <w:rsid w:val="003038C3"/>
    <w:rsid w:val="00303A9B"/>
    <w:rsid w:val="00303B36"/>
    <w:rsid w:val="00303B6F"/>
    <w:rsid w:val="00303D8D"/>
    <w:rsid w:val="00303DFF"/>
    <w:rsid w:val="00303F14"/>
    <w:rsid w:val="00303F74"/>
    <w:rsid w:val="003040A8"/>
    <w:rsid w:val="00304124"/>
    <w:rsid w:val="0030436A"/>
    <w:rsid w:val="0030464C"/>
    <w:rsid w:val="00304870"/>
    <w:rsid w:val="0030490B"/>
    <w:rsid w:val="00304A0E"/>
    <w:rsid w:val="00304BC6"/>
    <w:rsid w:val="00304C5A"/>
    <w:rsid w:val="00304C76"/>
    <w:rsid w:val="00304C92"/>
    <w:rsid w:val="00304D2A"/>
    <w:rsid w:val="00304E45"/>
    <w:rsid w:val="00304E9B"/>
    <w:rsid w:val="00304FBA"/>
    <w:rsid w:val="003053A1"/>
    <w:rsid w:val="0030592F"/>
    <w:rsid w:val="0030597E"/>
    <w:rsid w:val="00305B63"/>
    <w:rsid w:val="00305D4D"/>
    <w:rsid w:val="00305DA5"/>
    <w:rsid w:val="00305E09"/>
    <w:rsid w:val="0030616C"/>
    <w:rsid w:val="00306175"/>
    <w:rsid w:val="00306216"/>
    <w:rsid w:val="0030640F"/>
    <w:rsid w:val="00306687"/>
    <w:rsid w:val="00306928"/>
    <w:rsid w:val="00306ABF"/>
    <w:rsid w:val="00306D2A"/>
    <w:rsid w:val="00306FB5"/>
    <w:rsid w:val="00307055"/>
    <w:rsid w:val="00307073"/>
    <w:rsid w:val="00307213"/>
    <w:rsid w:val="00307AC4"/>
    <w:rsid w:val="00307CA9"/>
    <w:rsid w:val="003101E7"/>
    <w:rsid w:val="0031036D"/>
    <w:rsid w:val="0031041C"/>
    <w:rsid w:val="003104DC"/>
    <w:rsid w:val="003106AF"/>
    <w:rsid w:val="003108D2"/>
    <w:rsid w:val="0031096A"/>
    <w:rsid w:val="00310AFB"/>
    <w:rsid w:val="00310E12"/>
    <w:rsid w:val="00310E51"/>
    <w:rsid w:val="0031110E"/>
    <w:rsid w:val="0031165D"/>
    <w:rsid w:val="003116A4"/>
    <w:rsid w:val="00311822"/>
    <w:rsid w:val="00311A1B"/>
    <w:rsid w:val="00311EC6"/>
    <w:rsid w:val="00311F3C"/>
    <w:rsid w:val="003121AF"/>
    <w:rsid w:val="003128AC"/>
    <w:rsid w:val="003129E8"/>
    <w:rsid w:val="00312D54"/>
    <w:rsid w:val="00312E24"/>
    <w:rsid w:val="00313103"/>
    <w:rsid w:val="00313335"/>
    <w:rsid w:val="00313761"/>
    <w:rsid w:val="00313A39"/>
    <w:rsid w:val="00313ACC"/>
    <w:rsid w:val="00313AD1"/>
    <w:rsid w:val="00313B2B"/>
    <w:rsid w:val="00314031"/>
    <w:rsid w:val="00314925"/>
    <w:rsid w:val="00314B5A"/>
    <w:rsid w:val="00314BC9"/>
    <w:rsid w:val="00314BCC"/>
    <w:rsid w:val="00314C82"/>
    <w:rsid w:val="00314CB2"/>
    <w:rsid w:val="00315442"/>
    <w:rsid w:val="00315773"/>
    <w:rsid w:val="00315CC8"/>
    <w:rsid w:val="00315D67"/>
    <w:rsid w:val="00315EC3"/>
    <w:rsid w:val="00316E02"/>
    <w:rsid w:val="00316FA3"/>
    <w:rsid w:val="00316FAD"/>
    <w:rsid w:val="00316FBB"/>
    <w:rsid w:val="003171AA"/>
    <w:rsid w:val="00317513"/>
    <w:rsid w:val="003175E3"/>
    <w:rsid w:val="0031774E"/>
    <w:rsid w:val="003177CF"/>
    <w:rsid w:val="00317988"/>
    <w:rsid w:val="00317FC8"/>
    <w:rsid w:val="003200ED"/>
    <w:rsid w:val="003201CD"/>
    <w:rsid w:val="00320863"/>
    <w:rsid w:val="00320A2A"/>
    <w:rsid w:val="00320F09"/>
    <w:rsid w:val="00320F7E"/>
    <w:rsid w:val="00321096"/>
    <w:rsid w:val="0032176E"/>
    <w:rsid w:val="003217B0"/>
    <w:rsid w:val="00321A67"/>
    <w:rsid w:val="00321BF5"/>
    <w:rsid w:val="00322034"/>
    <w:rsid w:val="00322113"/>
    <w:rsid w:val="003226AD"/>
    <w:rsid w:val="0032277A"/>
    <w:rsid w:val="003229D8"/>
    <w:rsid w:val="00322E95"/>
    <w:rsid w:val="00322F23"/>
    <w:rsid w:val="0032311E"/>
    <w:rsid w:val="003231D4"/>
    <w:rsid w:val="00323988"/>
    <w:rsid w:val="00323A40"/>
    <w:rsid w:val="00323AD5"/>
    <w:rsid w:val="00323B73"/>
    <w:rsid w:val="00323C54"/>
    <w:rsid w:val="00324055"/>
    <w:rsid w:val="00324697"/>
    <w:rsid w:val="00324ADF"/>
    <w:rsid w:val="00324CCB"/>
    <w:rsid w:val="00324F13"/>
    <w:rsid w:val="00325463"/>
    <w:rsid w:val="003259DA"/>
    <w:rsid w:val="00325B75"/>
    <w:rsid w:val="00325C89"/>
    <w:rsid w:val="00325D01"/>
    <w:rsid w:val="00325DA0"/>
    <w:rsid w:val="00325EB0"/>
    <w:rsid w:val="003260AD"/>
    <w:rsid w:val="003261C9"/>
    <w:rsid w:val="0032658F"/>
    <w:rsid w:val="003268A8"/>
    <w:rsid w:val="003268ED"/>
    <w:rsid w:val="00326C9F"/>
    <w:rsid w:val="00326FFA"/>
    <w:rsid w:val="00327035"/>
    <w:rsid w:val="003273BC"/>
    <w:rsid w:val="0032744E"/>
    <w:rsid w:val="00327510"/>
    <w:rsid w:val="003276D9"/>
    <w:rsid w:val="003276E9"/>
    <w:rsid w:val="0032775B"/>
    <w:rsid w:val="0032776B"/>
    <w:rsid w:val="0032791F"/>
    <w:rsid w:val="00327BD2"/>
    <w:rsid w:val="00327C2B"/>
    <w:rsid w:val="00327E5B"/>
    <w:rsid w:val="00330079"/>
    <w:rsid w:val="003302B1"/>
    <w:rsid w:val="003307AE"/>
    <w:rsid w:val="00330C97"/>
    <w:rsid w:val="00330EA8"/>
    <w:rsid w:val="00331012"/>
    <w:rsid w:val="003314E9"/>
    <w:rsid w:val="00331639"/>
    <w:rsid w:val="0033195A"/>
    <w:rsid w:val="003319F8"/>
    <w:rsid w:val="00331A0F"/>
    <w:rsid w:val="00331B10"/>
    <w:rsid w:val="00331C41"/>
    <w:rsid w:val="00331CDA"/>
    <w:rsid w:val="00331E89"/>
    <w:rsid w:val="00331E9F"/>
    <w:rsid w:val="00331FDA"/>
    <w:rsid w:val="00332460"/>
    <w:rsid w:val="0033275C"/>
    <w:rsid w:val="00332D5E"/>
    <w:rsid w:val="00333484"/>
    <w:rsid w:val="00333744"/>
    <w:rsid w:val="00333B4C"/>
    <w:rsid w:val="0033403A"/>
    <w:rsid w:val="00334396"/>
    <w:rsid w:val="00334897"/>
    <w:rsid w:val="00334D0A"/>
    <w:rsid w:val="003352CB"/>
    <w:rsid w:val="00335715"/>
    <w:rsid w:val="0033614C"/>
    <w:rsid w:val="00336503"/>
    <w:rsid w:val="003368D1"/>
    <w:rsid w:val="00336AC8"/>
    <w:rsid w:val="00336C7A"/>
    <w:rsid w:val="0033781D"/>
    <w:rsid w:val="0033791A"/>
    <w:rsid w:val="00337988"/>
    <w:rsid w:val="00337A12"/>
    <w:rsid w:val="00337C70"/>
    <w:rsid w:val="00337CB0"/>
    <w:rsid w:val="00337F37"/>
    <w:rsid w:val="0034032D"/>
    <w:rsid w:val="00340390"/>
    <w:rsid w:val="00340488"/>
    <w:rsid w:val="003408FF"/>
    <w:rsid w:val="003409DA"/>
    <w:rsid w:val="003410FC"/>
    <w:rsid w:val="00341454"/>
    <w:rsid w:val="003417A7"/>
    <w:rsid w:val="0034190E"/>
    <w:rsid w:val="00341A45"/>
    <w:rsid w:val="0034214B"/>
    <w:rsid w:val="0034237B"/>
    <w:rsid w:val="003425D1"/>
    <w:rsid w:val="00342663"/>
    <w:rsid w:val="00342875"/>
    <w:rsid w:val="00342981"/>
    <w:rsid w:val="0034318C"/>
    <w:rsid w:val="00343242"/>
    <w:rsid w:val="003438BF"/>
    <w:rsid w:val="00343B43"/>
    <w:rsid w:val="00343B61"/>
    <w:rsid w:val="00343B69"/>
    <w:rsid w:val="003440F4"/>
    <w:rsid w:val="00344165"/>
    <w:rsid w:val="003441C0"/>
    <w:rsid w:val="003441F8"/>
    <w:rsid w:val="0034436B"/>
    <w:rsid w:val="00344398"/>
    <w:rsid w:val="0034491C"/>
    <w:rsid w:val="0034495A"/>
    <w:rsid w:val="00344B53"/>
    <w:rsid w:val="00344C39"/>
    <w:rsid w:val="00344D55"/>
    <w:rsid w:val="00344F91"/>
    <w:rsid w:val="0034515C"/>
    <w:rsid w:val="00345559"/>
    <w:rsid w:val="00345798"/>
    <w:rsid w:val="00345849"/>
    <w:rsid w:val="00345E18"/>
    <w:rsid w:val="003462B5"/>
    <w:rsid w:val="003463C0"/>
    <w:rsid w:val="00346CA2"/>
    <w:rsid w:val="00346D7B"/>
    <w:rsid w:val="00346DCB"/>
    <w:rsid w:val="003472FA"/>
    <w:rsid w:val="003473B2"/>
    <w:rsid w:val="0034757D"/>
    <w:rsid w:val="00347599"/>
    <w:rsid w:val="003475C5"/>
    <w:rsid w:val="00347A68"/>
    <w:rsid w:val="003501A3"/>
    <w:rsid w:val="00350203"/>
    <w:rsid w:val="0035038C"/>
    <w:rsid w:val="003506A8"/>
    <w:rsid w:val="00350862"/>
    <w:rsid w:val="00350981"/>
    <w:rsid w:val="00350BD0"/>
    <w:rsid w:val="00350E1E"/>
    <w:rsid w:val="00350E84"/>
    <w:rsid w:val="0035122F"/>
    <w:rsid w:val="00351598"/>
    <w:rsid w:val="003515A9"/>
    <w:rsid w:val="003516A1"/>
    <w:rsid w:val="00351862"/>
    <w:rsid w:val="003519CF"/>
    <w:rsid w:val="00351A70"/>
    <w:rsid w:val="00351B65"/>
    <w:rsid w:val="00351F9B"/>
    <w:rsid w:val="0035208E"/>
    <w:rsid w:val="003521CC"/>
    <w:rsid w:val="00352BE6"/>
    <w:rsid w:val="00352D38"/>
    <w:rsid w:val="00352F1E"/>
    <w:rsid w:val="00353D03"/>
    <w:rsid w:val="00353D8C"/>
    <w:rsid w:val="00353DB9"/>
    <w:rsid w:val="00353DF8"/>
    <w:rsid w:val="0035458A"/>
    <w:rsid w:val="0035468C"/>
    <w:rsid w:val="003549E4"/>
    <w:rsid w:val="00354D8E"/>
    <w:rsid w:val="003554B2"/>
    <w:rsid w:val="00355973"/>
    <w:rsid w:val="00355B9D"/>
    <w:rsid w:val="00355F8C"/>
    <w:rsid w:val="003563A3"/>
    <w:rsid w:val="0035661D"/>
    <w:rsid w:val="00356929"/>
    <w:rsid w:val="00356A53"/>
    <w:rsid w:val="00356DC9"/>
    <w:rsid w:val="003579EF"/>
    <w:rsid w:val="00357B71"/>
    <w:rsid w:val="00357FC3"/>
    <w:rsid w:val="0036011A"/>
    <w:rsid w:val="00360335"/>
    <w:rsid w:val="00360519"/>
    <w:rsid w:val="003606DE"/>
    <w:rsid w:val="003617C7"/>
    <w:rsid w:val="00361C35"/>
    <w:rsid w:val="00361DC8"/>
    <w:rsid w:val="003627AA"/>
    <w:rsid w:val="00362C45"/>
    <w:rsid w:val="00362EE0"/>
    <w:rsid w:val="00362F12"/>
    <w:rsid w:val="00363291"/>
    <w:rsid w:val="00363956"/>
    <w:rsid w:val="003642E0"/>
    <w:rsid w:val="00364729"/>
    <w:rsid w:val="00364914"/>
    <w:rsid w:val="00364C81"/>
    <w:rsid w:val="00364CFC"/>
    <w:rsid w:val="0036526C"/>
    <w:rsid w:val="003652E1"/>
    <w:rsid w:val="003653A8"/>
    <w:rsid w:val="00365C10"/>
    <w:rsid w:val="00365C90"/>
    <w:rsid w:val="00365D7B"/>
    <w:rsid w:val="00365E52"/>
    <w:rsid w:val="00366306"/>
    <w:rsid w:val="0036637E"/>
    <w:rsid w:val="003666C6"/>
    <w:rsid w:val="00366A53"/>
    <w:rsid w:val="00366AA6"/>
    <w:rsid w:val="00366C29"/>
    <w:rsid w:val="00366F46"/>
    <w:rsid w:val="003673AD"/>
    <w:rsid w:val="003673E1"/>
    <w:rsid w:val="003678D1"/>
    <w:rsid w:val="003679C8"/>
    <w:rsid w:val="00367B29"/>
    <w:rsid w:val="00367ED4"/>
    <w:rsid w:val="00367F4A"/>
    <w:rsid w:val="00370186"/>
    <w:rsid w:val="003706A7"/>
    <w:rsid w:val="003706EB"/>
    <w:rsid w:val="00370A95"/>
    <w:rsid w:val="00371060"/>
    <w:rsid w:val="00371C55"/>
    <w:rsid w:val="00371E0E"/>
    <w:rsid w:val="00371E5A"/>
    <w:rsid w:val="00371E6C"/>
    <w:rsid w:val="00372356"/>
    <w:rsid w:val="0037248A"/>
    <w:rsid w:val="00372499"/>
    <w:rsid w:val="00372556"/>
    <w:rsid w:val="0037256F"/>
    <w:rsid w:val="00372CF3"/>
    <w:rsid w:val="00372D32"/>
    <w:rsid w:val="0037352F"/>
    <w:rsid w:val="003736FD"/>
    <w:rsid w:val="00373761"/>
    <w:rsid w:val="00373870"/>
    <w:rsid w:val="00374233"/>
    <w:rsid w:val="00374461"/>
    <w:rsid w:val="00374533"/>
    <w:rsid w:val="00374A0D"/>
    <w:rsid w:val="00374DA6"/>
    <w:rsid w:val="0037509B"/>
    <w:rsid w:val="00375170"/>
    <w:rsid w:val="0037559B"/>
    <w:rsid w:val="00375CB4"/>
    <w:rsid w:val="00375DF8"/>
    <w:rsid w:val="00375E40"/>
    <w:rsid w:val="00375F46"/>
    <w:rsid w:val="00376606"/>
    <w:rsid w:val="003768AB"/>
    <w:rsid w:val="00376B67"/>
    <w:rsid w:val="00376D75"/>
    <w:rsid w:val="00377276"/>
    <w:rsid w:val="00377520"/>
    <w:rsid w:val="00377CE9"/>
    <w:rsid w:val="00377D8B"/>
    <w:rsid w:val="00377F26"/>
    <w:rsid w:val="003802C2"/>
    <w:rsid w:val="003804E1"/>
    <w:rsid w:val="003805ED"/>
    <w:rsid w:val="00380A60"/>
    <w:rsid w:val="00380D84"/>
    <w:rsid w:val="003812D7"/>
    <w:rsid w:val="0038164C"/>
    <w:rsid w:val="0038166F"/>
    <w:rsid w:val="0038194E"/>
    <w:rsid w:val="00381D29"/>
    <w:rsid w:val="00382293"/>
    <w:rsid w:val="00382566"/>
    <w:rsid w:val="0038269F"/>
    <w:rsid w:val="003828EC"/>
    <w:rsid w:val="00382A7E"/>
    <w:rsid w:val="00382A84"/>
    <w:rsid w:val="00382B75"/>
    <w:rsid w:val="00382FF1"/>
    <w:rsid w:val="003831C4"/>
    <w:rsid w:val="003831F5"/>
    <w:rsid w:val="00383437"/>
    <w:rsid w:val="00383708"/>
    <w:rsid w:val="00383A33"/>
    <w:rsid w:val="0038400A"/>
    <w:rsid w:val="00384142"/>
    <w:rsid w:val="00384687"/>
    <w:rsid w:val="00384815"/>
    <w:rsid w:val="00384902"/>
    <w:rsid w:val="00384AF6"/>
    <w:rsid w:val="00384AFE"/>
    <w:rsid w:val="00384EA5"/>
    <w:rsid w:val="00385267"/>
    <w:rsid w:val="003853A1"/>
    <w:rsid w:val="00385515"/>
    <w:rsid w:val="003855DD"/>
    <w:rsid w:val="00385A89"/>
    <w:rsid w:val="00385BDD"/>
    <w:rsid w:val="00385CFC"/>
    <w:rsid w:val="00385D64"/>
    <w:rsid w:val="0038614E"/>
    <w:rsid w:val="003868D5"/>
    <w:rsid w:val="00386DEC"/>
    <w:rsid w:val="00387012"/>
    <w:rsid w:val="0038707E"/>
    <w:rsid w:val="0038783F"/>
    <w:rsid w:val="00387BC7"/>
    <w:rsid w:val="00387F15"/>
    <w:rsid w:val="00390062"/>
    <w:rsid w:val="0039015F"/>
    <w:rsid w:val="003905DA"/>
    <w:rsid w:val="003908A1"/>
    <w:rsid w:val="003909D9"/>
    <w:rsid w:val="00390EBC"/>
    <w:rsid w:val="003912E0"/>
    <w:rsid w:val="00391648"/>
    <w:rsid w:val="00391652"/>
    <w:rsid w:val="003916C5"/>
    <w:rsid w:val="00391893"/>
    <w:rsid w:val="00391FDB"/>
    <w:rsid w:val="00392978"/>
    <w:rsid w:val="00392B23"/>
    <w:rsid w:val="00392BD9"/>
    <w:rsid w:val="00393043"/>
    <w:rsid w:val="00393070"/>
    <w:rsid w:val="00393343"/>
    <w:rsid w:val="0039345A"/>
    <w:rsid w:val="00393C06"/>
    <w:rsid w:val="00393DEA"/>
    <w:rsid w:val="003940C0"/>
    <w:rsid w:val="00394175"/>
    <w:rsid w:val="0039437B"/>
    <w:rsid w:val="003947F0"/>
    <w:rsid w:val="00394E0A"/>
    <w:rsid w:val="003950C7"/>
    <w:rsid w:val="00395553"/>
    <w:rsid w:val="003958C0"/>
    <w:rsid w:val="003958DE"/>
    <w:rsid w:val="003958FD"/>
    <w:rsid w:val="00395967"/>
    <w:rsid w:val="00395BA0"/>
    <w:rsid w:val="00396510"/>
    <w:rsid w:val="00396587"/>
    <w:rsid w:val="00396668"/>
    <w:rsid w:val="00396B1D"/>
    <w:rsid w:val="00396DDB"/>
    <w:rsid w:val="00396E5D"/>
    <w:rsid w:val="00397783"/>
    <w:rsid w:val="0039791E"/>
    <w:rsid w:val="00397DCD"/>
    <w:rsid w:val="003A0810"/>
    <w:rsid w:val="003A0DC4"/>
    <w:rsid w:val="003A0EF4"/>
    <w:rsid w:val="003A10FB"/>
    <w:rsid w:val="003A1392"/>
    <w:rsid w:val="003A1435"/>
    <w:rsid w:val="003A1713"/>
    <w:rsid w:val="003A1958"/>
    <w:rsid w:val="003A1BF8"/>
    <w:rsid w:val="003A1C44"/>
    <w:rsid w:val="003A1DE9"/>
    <w:rsid w:val="003A20B0"/>
    <w:rsid w:val="003A21F3"/>
    <w:rsid w:val="003A25CE"/>
    <w:rsid w:val="003A25EC"/>
    <w:rsid w:val="003A2785"/>
    <w:rsid w:val="003A2A7A"/>
    <w:rsid w:val="003A2B47"/>
    <w:rsid w:val="003A2C41"/>
    <w:rsid w:val="003A2DFA"/>
    <w:rsid w:val="003A2FD0"/>
    <w:rsid w:val="003A2FD8"/>
    <w:rsid w:val="003A3AB8"/>
    <w:rsid w:val="003A3F16"/>
    <w:rsid w:val="003A473A"/>
    <w:rsid w:val="003A4876"/>
    <w:rsid w:val="003A48F5"/>
    <w:rsid w:val="003A4EDC"/>
    <w:rsid w:val="003A525E"/>
    <w:rsid w:val="003A5304"/>
    <w:rsid w:val="003A5369"/>
    <w:rsid w:val="003A5D8A"/>
    <w:rsid w:val="003A60DE"/>
    <w:rsid w:val="003A630D"/>
    <w:rsid w:val="003A6319"/>
    <w:rsid w:val="003A651A"/>
    <w:rsid w:val="003A661E"/>
    <w:rsid w:val="003A699A"/>
    <w:rsid w:val="003A6D8B"/>
    <w:rsid w:val="003A6E22"/>
    <w:rsid w:val="003A6E26"/>
    <w:rsid w:val="003A705C"/>
    <w:rsid w:val="003A7210"/>
    <w:rsid w:val="003A7380"/>
    <w:rsid w:val="003A742D"/>
    <w:rsid w:val="003A7BDB"/>
    <w:rsid w:val="003B0BE2"/>
    <w:rsid w:val="003B0CA7"/>
    <w:rsid w:val="003B0D2D"/>
    <w:rsid w:val="003B0E33"/>
    <w:rsid w:val="003B12CD"/>
    <w:rsid w:val="003B188C"/>
    <w:rsid w:val="003B1B35"/>
    <w:rsid w:val="003B1C57"/>
    <w:rsid w:val="003B299F"/>
    <w:rsid w:val="003B2D7D"/>
    <w:rsid w:val="003B2DB4"/>
    <w:rsid w:val="003B2EF7"/>
    <w:rsid w:val="003B32F3"/>
    <w:rsid w:val="003B3660"/>
    <w:rsid w:val="003B37C3"/>
    <w:rsid w:val="003B3AA7"/>
    <w:rsid w:val="003B41A6"/>
    <w:rsid w:val="003B423C"/>
    <w:rsid w:val="003B48B3"/>
    <w:rsid w:val="003B4ABF"/>
    <w:rsid w:val="003B4B27"/>
    <w:rsid w:val="003B4BC9"/>
    <w:rsid w:val="003B4C31"/>
    <w:rsid w:val="003B4F23"/>
    <w:rsid w:val="003B50D2"/>
    <w:rsid w:val="003B56A5"/>
    <w:rsid w:val="003B5767"/>
    <w:rsid w:val="003B59DC"/>
    <w:rsid w:val="003B5C5B"/>
    <w:rsid w:val="003B5DF0"/>
    <w:rsid w:val="003B62B4"/>
    <w:rsid w:val="003B638B"/>
    <w:rsid w:val="003B641C"/>
    <w:rsid w:val="003B683F"/>
    <w:rsid w:val="003B6929"/>
    <w:rsid w:val="003B6D20"/>
    <w:rsid w:val="003B6FCA"/>
    <w:rsid w:val="003B73A1"/>
    <w:rsid w:val="003B73CD"/>
    <w:rsid w:val="003B76E2"/>
    <w:rsid w:val="003B783A"/>
    <w:rsid w:val="003B78FE"/>
    <w:rsid w:val="003B7C9E"/>
    <w:rsid w:val="003B7E78"/>
    <w:rsid w:val="003B7ECB"/>
    <w:rsid w:val="003C03A3"/>
    <w:rsid w:val="003C073B"/>
    <w:rsid w:val="003C09B4"/>
    <w:rsid w:val="003C1010"/>
    <w:rsid w:val="003C13BF"/>
    <w:rsid w:val="003C14C9"/>
    <w:rsid w:val="003C1659"/>
    <w:rsid w:val="003C18DE"/>
    <w:rsid w:val="003C1915"/>
    <w:rsid w:val="003C1B11"/>
    <w:rsid w:val="003C23A7"/>
    <w:rsid w:val="003C243D"/>
    <w:rsid w:val="003C25C5"/>
    <w:rsid w:val="003C26D6"/>
    <w:rsid w:val="003C273F"/>
    <w:rsid w:val="003C2B49"/>
    <w:rsid w:val="003C2D67"/>
    <w:rsid w:val="003C2F44"/>
    <w:rsid w:val="003C30A8"/>
    <w:rsid w:val="003C30FC"/>
    <w:rsid w:val="003C3236"/>
    <w:rsid w:val="003C3820"/>
    <w:rsid w:val="003C387D"/>
    <w:rsid w:val="003C3C94"/>
    <w:rsid w:val="003C3CDB"/>
    <w:rsid w:val="003C3E8D"/>
    <w:rsid w:val="003C3E97"/>
    <w:rsid w:val="003C3EC1"/>
    <w:rsid w:val="003C463C"/>
    <w:rsid w:val="003C4AC8"/>
    <w:rsid w:val="003C4BB7"/>
    <w:rsid w:val="003C4C4B"/>
    <w:rsid w:val="003C4E48"/>
    <w:rsid w:val="003C53FC"/>
    <w:rsid w:val="003C55C1"/>
    <w:rsid w:val="003C5D1C"/>
    <w:rsid w:val="003C5F74"/>
    <w:rsid w:val="003C60C1"/>
    <w:rsid w:val="003C63F2"/>
    <w:rsid w:val="003C64DF"/>
    <w:rsid w:val="003C6533"/>
    <w:rsid w:val="003C6993"/>
    <w:rsid w:val="003C69D3"/>
    <w:rsid w:val="003C6BDA"/>
    <w:rsid w:val="003C6E8F"/>
    <w:rsid w:val="003C6F92"/>
    <w:rsid w:val="003C7556"/>
    <w:rsid w:val="003C7677"/>
    <w:rsid w:val="003C7863"/>
    <w:rsid w:val="003C794A"/>
    <w:rsid w:val="003C79E4"/>
    <w:rsid w:val="003C7AFE"/>
    <w:rsid w:val="003C7CC2"/>
    <w:rsid w:val="003C7D5D"/>
    <w:rsid w:val="003C7EB1"/>
    <w:rsid w:val="003D049E"/>
    <w:rsid w:val="003D06C3"/>
    <w:rsid w:val="003D07ED"/>
    <w:rsid w:val="003D08E1"/>
    <w:rsid w:val="003D093E"/>
    <w:rsid w:val="003D0BF8"/>
    <w:rsid w:val="003D12BA"/>
    <w:rsid w:val="003D151B"/>
    <w:rsid w:val="003D16DA"/>
    <w:rsid w:val="003D17B3"/>
    <w:rsid w:val="003D1D2C"/>
    <w:rsid w:val="003D1D61"/>
    <w:rsid w:val="003D271B"/>
    <w:rsid w:val="003D2AAC"/>
    <w:rsid w:val="003D2E62"/>
    <w:rsid w:val="003D2F4D"/>
    <w:rsid w:val="003D3698"/>
    <w:rsid w:val="003D36CF"/>
    <w:rsid w:val="003D3AE3"/>
    <w:rsid w:val="003D3B51"/>
    <w:rsid w:val="003D4290"/>
    <w:rsid w:val="003D4FBE"/>
    <w:rsid w:val="003D5487"/>
    <w:rsid w:val="003D5F6E"/>
    <w:rsid w:val="003D615C"/>
    <w:rsid w:val="003D6A41"/>
    <w:rsid w:val="003D6B2B"/>
    <w:rsid w:val="003D6B63"/>
    <w:rsid w:val="003D6BA4"/>
    <w:rsid w:val="003D6FB6"/>
    <w:rsid w:val="003D75FA"/>
    <w:rsid w:val="003D783B"/>
    <w:rsid w:val="003D79A9"/>
    <w:rsid w:val="003D7BC7"/>
    <w:rsid w:val="003D7E01"/>
    <w:rsid w:val="003E0149"/>
    <w:rsid w:val="003E01C5"/>
    <w:rsid w:val="003E038E"/>
    <w:rsid w:val="003E0625"/>
    <w:rsid w:val="003E08FC"/>
    <w:rsid w:val="003E0A92"/>
    <w:rsid w:val="003E0CC4"/>
    <w:rsid w:val="003E0D24"/>
    <w:rsid w:val="003E0D6C"/>
    <w:rsid w:val="003E13AD"/>
    <w:rsid w:val="003E1757"/>
    <w:rsid w:val="003E18F5"/>
    <w:rsid w:val="003E1AF4"/>
    <w:rsid w:val="003E1B81"/>
    <w:rsid w:val="003E1C9F"/>
    <w:rsid w:val="003E203E"/>
    <w:rsid w:val="003E23FA"/>
    <w:rsid w:val="003E24D3"/>
    <w:rsid w:val="003E2C40"/>
    <w:rsid w:val="003E2CD0"/>
    <w:rsid w:val="003E2D10"/>
    <w:rsid w:val="003E33FF"/>
    <w:rsid w:val="003E3534"/>
    <w:rsid w:val="003E35CC"/>
    <w:rsid w:val="003E366A"/>
    <w:rsid w:val="003E3A7F"/>
    <w:rsid w:val="003E3B61"/>
    <w:rsid w:val="003E3C72"/>
    <w:rsid w:val="003E3C8A"/>
    <w:rsid w:val="003E3D09"/>
    <w:rsid w:val="003E3D61"/>
    <w:rsid w:val="003E3F0E"/>
    <w:rsid w:val="003E424C"/>
    <w:rsid w:val="003E47B2"/>
    <w:rsid w:val="003E4FA6"/>
    <w:rsid w:val="003E5002"/>
    <w:rsid w:val="003E54E7"/>
    <w:rsid w:val="003E5623"/>
    <w:rsid w:val="003E602B"/>
    <w:rsid w:val="003E6C01"/>
    <w:rsid w:val="003E6C25"/>
    <w:rsid w:val="003E6DED"/>
    <w:rsid w:val="003E6E96"/>
    <w:rsid w:val="003E6F42"/>
    <w:rsid w:val="003E754E"/>
    <w:rsid w:val="003E791E"/>
    <w:rsid w:val="003E7C86"/>
    <w:rsid w:val="003F06E0"/>
    <w:rsid w:val="003F0865"/>
    <w:rsid w:val="003F099C"/>
    <w:rsid w:val="003F0ECA"/>
    <w:rsid w:val="003F0EF2"/>
    <w:rsid w:val="003F1402"/>
    <w:rsid w:val="003F1667"/>
    <w:rsid w:val="003F1AAD"/>
    <w:rsid w:val="003F1E43"/>
    <w:rsid w:val="003F206C"/>
    <w:rsid w:val="003F2D7B"/>
    <w:rsid w:val="003F2DC4"/>
    <w:rsid w:val="003F3240"/>
    <w:rsid w:val="003F3256"/>
    <w:rsid w:val="003F3423"/>
    <w:rsid w:val="003F3A9D"/>
    <w:rsid w:val="003F3BE2"/>
    <w:rsid w:val="003F4016"/>
    <w:rsid w:val="003F4156"/>
    <w:rsid w:val="003F41B9"/>
    <w:rsid w:val="003F4A17"/>
    <w:rsid w:val="003F507A"/>
    <w:rsid w:val="003F5130"/>
    <w:rsid w:val="003F57F6"/>
    <w:rsid w:val="003F5932"/>
    <w:rsid w:val="003F5A88"/>
    <w:rsid w:val="003F5ABA"/>
    <w:rsid w:val="003F5B4C"/>
    <w:rsid w:val="003F6ABB"/>
    <w:rsid w:val="003F6FC5"/>
    <w:rsid w:val="003F7105"/>
    <w:rsid w:val="003F72D3"/>
    <w:rsid w:val="003F75DA"/>
    <w:rsid w:val="003F791B"/>
    <w:rsid w:val="003F7E6F"/>
    <w:rsid w:val="00400385"/>
    <w:rsid w:val="004004CB"/>
    <w:rsid w:val="0040053C"/>
    <w:rsid w:val="0040067E"/>
    <w:rsid w:val="0040073C"/>
    <w:rsid w:val="00400DEE"/>
    <w:rsid w:val="00400E27"/>
    <w:rsid w:val="00400FCE"/>
    <w:rsid w:val="00401194"/>
    <w:rsid w:val="00401671"/>
    <w:rsid w:val="004016AE"/>
    <w:rsid w:val="004017E6"/>
    <w:rsid w:val="004018F1"/>
    <w:rsid w:val="004021FF"/>
    <w:rsid w:val="00402410"/>
    <w:rsid w:val="00402622"/>
    <w:rsid w:val="004028CF"/>
    <w:rsid w:val="0040297E"/>
    <w:rsid w:val="00402995"/>
    <w:rsid w:val="004029FF"/>
    <w:rsid w:val="00402A95"/>
    <w:rsid w:val="00402C95"/>
    <w:rsid w:val="004030ED"/>
    <w:rsid w:val="00403433"/>
    <w:rsid w:val="00403931"/>
    <w:rsid w:val="0040397B"/>
    <w:rsid w:val="00403C72"/>
    <w:rsid w:val="00403F00"/>
    <w:rsid w:val="0040429A"/>
    <w:rsid w:val="004042E0"/>
    <w:rsid w:val="00404342"/>
    <w:rsid w:val="00404626"/>
    <w:rsid w:val="00404772"/>
    <w:rsid w:val="00404A38"/>
    <w:rsid w:val="00404C25"/>
    <w:rsid w:val="0040506A"/>
    <w:rsid w:val="004051F8"/>
    <w:rsid w:val="00405491"/>
    <w:rsid w:val="0040564D"/>
    <w:rsid w:val="00405780"/>
    <w:rsid w:val="00405878"/>
    <w:rsid w:val="004058CE"/>
    <w:rsid w:val="004058DD"/>
    <w:rsid w:val="004059BD"/>
    <w:rsid w:val="004068FA"/>
    <w:rsid w:val="004069A9"/>
    <w:rsid w:val="00406C54"/>
    <w:rsid w:val="00406F04"/>
    <w:rsid w:val="00406F75"/>
    <w:rsid w:val="00407037"/>
    <w:rsid w:val="00407076"/>
    <w:rsid w:val="00407164"/>
    <w:rsid w:val="004073E1"/>
    <w:rsid w:val="00407641"/>
    <w:rsid w:val="0040792D"/>
    <w:rsid w:val="00407DD1"/>
    <w:rsid w:val="00407E9D"/>
    <w:rsid w:val="00407F4B"/>
    <w:rsid w:val="00410543"/>
    <w:rsid w:val="00410DBF"/>
    <w:rsid w:val="00410E14"/>
    <w:rsid w:val="00410E61"/>
    <w:rsid w:val="00410F14"/>
    <w:rsid w:val="004115D6"/>
    <w:rsid w:val="00411AF3"/>
    <w:rsid w:val="00411D89"/>
    <w:rsid w:val="004122C0"/>
    <w:rsid w:val="00412DF3"/>
    <w:rsid w:val="004131D2"/>
    <w:rsid w:val="004132E1"/>
    <w:rsid w:val="004133C2"/>
    <w:rsid w:val="004133FF"/>
    <w:rsid w:val="00413721"/>
    <w:rsid w:val="00413A57"/>
    <w:rsid w:val="004147D5"/>
    <w:rsid w:val="00414843"/>
    <w:rsid w:val="00414A1E"/>
    <w:rsid w:val="00414A56"/>
    <w:rsid w:val="00414BBC"/>
    <w:rsid w:val="0041541C"/>
    <w:rsid w:val="00415544"/>
    <w:rsid w:val="004155A5"/>
    <w:rsid w:val="00415953"/>
    <w:rsid w:val="00415BA7"/>
    <w:rsid w:val="00415DAF"/>
    <w:rsid w:val="0041718F"/>
    <w:rsid w:val="004175BA"/>
    <w:rsid w:val="00417994"/>
    <w:rsid w:val="00417BA9"/>
    <w:rsid w:val="00417C45"/>
    <w:rsid w:val="00420242"/>
    <w:rsid w:val="00420312"/>
    <w:rsid w:val="004204FE"/>
    <w:rsid w:val="00420540"/>
    <w:rsid w:val="00420A13"/>
    <w:rsid w:val="00420CBD"/>
    <w:rsid w:val="00420CD5"/>
    <w:rsid w:val="00420EA6"/>
    <w:rsid w:val="004210F2"/>
    <w:rsid w:val="00421322"/>
    <w:rsid w:val="0042215B"/>
    <w:rsid w:val="0042238B"/>
    <w:rsid w:val="004224D8"/>
    <w:rsid w:val="0042290B"/>
    <w:rsid w:val="00423031"/>
    <w:rsid w:val="0042345D"/>
    <w:rsid w:val="004234A2"/>
    <w:rsid w:val="0042355D"/>
    <w:rsid w:val="004238B1"/>
    <w:rsid w:val="004240E2"/>
    <w:rsid w:val="0042429B"/>
    <w:rsid w:val="004245CD"/>
    <w:rsid w:val="0042464E"/>
    <w:rsid w:val="004249A3"/>
    <w:rsid w:val="00424A9C"/>
    <w:rsid w:val="00424C1B"/>
    <w:rsid w:val="00424EDA"/>
    <w:rsid w:val="00424EFE"/>
    <w:rsid w:val="00425430"/>
    <w:rsid w:val="00425448"/>
    <w:rsid w:val="0042551E"/>
    <w:rsid w:val="004259C7"/>
    <w:rsid w:val="00425B9F"/>
    <w:rsid w:val="0042618B"/>
    <w:rsid w:val="00426305"/>
    <w:rsid w:val="0042641B"/>
    <w:rsid w:val="004264A7"/>
    <w:rsid w:val="00426560"/>
    <w:rsid w:val="00426BA6"/>
    <w:rsid w:val="00427193"/>
    <w:rsid w:val="004271C0"/>
    <w:rsid w:val="004272D6"/>
    <w:rsid w:val="004273C9"/>
    <w:rsid w:val="00427418"/>
    <w:rsid w:val="00427419"/>
    <w:rsid w:val="00430544"/>
    <w:rsid w:val="00430C09"/>
    <w:rsid w:val="00430C90"/>
    <w:rsid w:val="00430DE7"/>
    <w:rsid w:val="00430E2C"/>
    <w:rsid w:val="00430FC1"/>
    <w:rsid w:val="00431237"/>
    <w:rsid w:val="00431329"/>
    <w:rsid w:val="00431AB3"/>
    <w:rsid w:val="00431BE6"/>
    <w:rsid w:val="00432744"/>
    <w:rsid w:val="00432B27"/>
    <w:rsid w:val="00432BE6"/>
    <w:rsid w:val="004330B4"/>
    <w:rsid w:val="004335FA"/>
    <w:rsid w:val="004336D0"/>
    <w:rsid w:val="004339CD"/>
    <w:rsid w:val="00433B96"/>
    <w:rsid w:val="00433DD5"/>
    <w:rsid w:val="00433E1B"/>
    <w:rsid w:val="00433FE8"/>
    <w:rsid w:val="00434351"/>
    <w:rsid w:val="00434584"/>
    <w:rsid w:val="00434780"/>
    <w:rsid w:val="004349C3"/>
    <w:rsid w:val="00434B8E"/>
    <w:rsid w:val="00434CA0"/>
    <w:rsid w:val="00434E89"/>
    <w:rsid w:val="004350D5"/>
    <w:rsid w:val="0043524F"/>
    <w:rsid w:val="00435B53"/>
    <w:rsid w:val="00435B87"/>
    <w:rsid w:val="00435C19"/>
    <w:rsid w:val="00435DBE"/>
    <w:rsid w:val="004367B8"/>
    <w:rsid w:val="0043690F"/>
    <w:rsid w:val="00437199"/>
    <w:rsid w:val="0043728C"/>
    <w:rsid w:val="0043740F"/>
    <w:rsid w:val="004374BC"/>
    <w:rsid w:val="00437770"/>
    <w:rsid w:val="00437C2E"/>
    <w:rsid w:val="00437C93"/>
    <w:rsid w:val="00437D5B"/>
    <w:rsid w:val="00437E67"/>
    <w:rsid w:val="00440075"/>
    <w:rsid w:val="00440222"/>
    <w:rsid w:val="0044086D"/>
    <w:rsid w:val="0044096C"/>
    <w:rsid w:val="0044116D"/>
    <w:rsid w:val="0044134F"/>
    <w:rsid w:val="004413F7"/>
    <w:rsid w:val="00441461"/>
    <w:rsid w:val="004415C9"/>
    <w:rsid w:val="00441921"/>
    <w:rsid w:val="00441C34"/>
    <w:rsid w:val="00441E0F"/>
    <w:rsid w:val="00441E8F"/>
    <w:rsid w:val="00441FB4"/>
    <w:rsid w:val="004425FF"/>
    <w:rsid w:val="00442826"/>
    <w:rsid w:val="00442DE9"/>
    <w:rsid w:val="00443CF5"/>
    <w:rsid w:val="00444287"/>
    <w:rsid w:val="0044438A"/>
    <w:rsid w:val="004444C8"/>
    <w:rsid w:val="00444500"/>
    <w:rsid w:val="00444A26"/>
    <w:rsid w:val="00444B69"/>
    <w:rsid w:val="00444DA1"/>
    <w:rsid w:val="00444E4F"/>
    <w:rsid w:val="004451AE"/>
    <w:rsid w:val="004452A2"/>
    <w:rsid w:val="004453BA"/>
    <w:rsid w:val="00445405"/>
    <w:rsid w:val="00445577"/>
    <w:rsid w:val="00445EE8"/>
    <w:rsid w:val="00445F24"/>
    <w:rsid w:val="00446269"/>
    <w:rsid w:val="004466C7"/>
    <w:rsid w:val="00446E09"/>
    <w:rsid w:val="004472DA"/>
    <w:rsid w:val="004478A7"/>
    <w:rsid w:val="00447CC9"/>
    <w:rsid w:val="00447DB3"/>
    <w:rsid w:val="004502E7"/>
    <w:rsid w:val="00450926"/>
    <w:rsid w:val="00450B8A"/>
    <w:rsid w:val="00450BB5"/>
    <w:rsid w:val="00450D84"/>
    <w:rsid w:val="00450E0C"/>
    <w:rsid w:val="00451479"/>
    <w:rsid w:val="0045167B"/>
    <w:rsid w:val="00451B00"/>
    <w:rsid w:val="00451D6D"/>
    <w:rsid w:val="0045235E"/>
    <w:rsid w:val="0045251B"/>
    <w:rsid w:val="0045251F"/>
    <w:rsid w:val="004525A5"/>
    <w:rsid w:val="00452A90"/>
    <w:rsid w:val="00452C29"/>
    <w:rsid w:val="00452E0A"/>
    <w:rsid w:val="00452E36"/>
    <w:rsid w:val="00452EB2"/>
    <w:rsid w:val="00452FD8"/>
    <w:rsid w:val="004533E0"/>
    <w:rsid w:val="0045344B"/>
    <w:rsid w:val="00453466"/>
    <w:rsid w:val="00453887"/>
    <w:rsid w:val="0045422E"/>
    <w:rsid w:val="004543F1"/>
    <w:rsid w:val="004547E4"/>
    <w:rsid w:val="0045491C"/>
    <w:rsid w:val="00454CBD"/>
    <w:rsid w:val="0045503E"/>
    <w:rsid w:val="004550BD"/>
    <w:rsid w:val="0045529B"/>
    <w:rsid w:val="004553A2"/>
    <w:rsid w:val="004553BD"/>
    <w:rsid w:val="00455765"/>
    <w:rsid w:val="00455952"/>
    <w:rsid w:val="00455ECD"/>
    <w:rsid w:val="00455ECF"/>
    <w:rsid w:val="0045603D"/>
    <w:rsid w:val="00456316"/>
    <w:rsid w:val="00456383"/>
    <w:rsid w:val="004564F6"/>
    <w:rsid w:val="0045657D"/>
    <w:rsid w:val="004566A0"/>
    <w:rsid w:val="00456B27"/>
    <w:rsid w:val="00456F81"/>
    <w:rsid w:val="00456FC9"/>
    <w:rsid w:val="004576BA"/>
    <w:rsid w:val="004576C0"/>
    <w:rsid w:val="004576D4"/>
    <w:rsid w:val="004578DF"/>
    <w:rsid w:val="00457C6B"/>
    <w:rsid w:val="00457D28"/>
    <w:rsid w:val="0046003C"/>
    <w:rsid w:val="0046004F"/>
    <w:rsid w:val="004602AC"/>
    <w:rsid w:val="004605C7"/>
    <w:rsid w:val="00460612"/>
    <w:rsid w:val="004609BD"/>
    <w:rsid w:val="00460B9A"/>
    <w:rsid w:val="00460BF9"/>
    <w:rsid w:val="00460CCA"/>
    <w:rsid w:val="00460D65"/>
    <w:rsid w:val="00460FEE"/>
    <w:rsid w:val="00461888"/>
    <w:rsid w:val="004618EC"/>
    <w:rsid w:val="00461B1D"/>
    <w:rsid w:val="00461C04"/>
    <w:rsid w:val="00461E43"/>
    <w:rsid w:val="00461FA8"/>
    <w:rsid w:val="00461FF3"/>
    <w:rsid w:val="00462046"/>
    <w:rsid w:val="004623AD"/>
    <w:rsid w:val="004627F1"/>
    <w:rsid w:val="00462D24"/>
    <w:rsid w:val="00463626"/>
    <w:rsid w:val="00463A44"/>
    <w:rsid w:val="00464252"/>
    <w:rsid w:val="0046459A"/>
    <w:rsid w:val="00464C67"/>
    <w:rsid w:val="00464F83"/>
    <w:rsid w:val="004655B7"/>
    <w:rsid w:val="004657D0"/>
    <w:rsid w:val="00465982"/>
    <w:rsid w:val="00466057"/>
    <w:rsid w:val="004664AD"/>
    <w:rsid w:val="004666C8"/>
    <w:rsid w:val="00466DEC"/>
    <w:rsid w:val="00466F16"/>
    <w:rsid w:val="00466FEA"/>
    <w:rsid w:val="0046708F"/>
    <w:rsid w:val="00467172"/>
    <w:rsid w:val="00467524"/>
    <w:rsid w:val="004677FD"/>
    <w:rsid w:val="00467956"/>
    <w:rsid w:val="004679E3"/>
    <w:rsid w:val="00467AD5"/>
    <w:rsid w:val="00467BF7"/>
    <w:rsid w:val="00467D5D"/>
    <w:rsid w:val="00467F94"/>
    <w:rsid w:val="0047004B"/>
    <w:rsid w:val="004701A2"/>
    <w:rsid w:val="00470398"/>
    <w:rsid w:val="00470444"/>
    <w:rsid w:val="00470464"/>
    <w:rsid w:val="004704BB"/>
    <w:rsid w:val="00470A31"/>
    <w:rsid w:val="00470A37"/>
    <w:rsid w:val="00470A8C"/>
    <w:rsid w:val="00470AC8"/>
    <w:rsid w:val="00470E45"/>
    <w:rsid w:val="00471091"/>
    <w:rsid w:val="004711F0"/>
    <w:rsid w:val="00471406"/>
    <w:rsid w:val="00471A3E"/>
    <w:rsid w:val="00471C60"/>
    <w:rsid w:val="00471DC9"/>
    <w:rsid w:val="00471EBB"/>
    <w:rsid w:val="00472224"/>
    <w:rsid w:val="00472531"/>
    <w:rsid w:val="00472588"/>
    <w:rsid w:val="00472757"/>
    <w:rsid w:val="00472A1F"/>
    <w:rsid w:val="00472AB5"/>
    <w:rsid w:val="00472BB2"/>
    <w:rsid w:val="00472C0F"/>
    <w:rsid w:val="00472EB5"/>
    <w:rsid w:val="004730CC"/>
    <w:rsid w:val="004730E6"/>
    <w:rsid w:val="004730FA"/>
    <w:rsid w:val="0047313A"/>
    <w:rsid w:val="0047370C"/>
    <w:rsid w:val="0047382A"/>
    <w:rsid w:val="00473C2C"/>
    <w:rsid w:val="00473CBE"/>
    <w:rsid w:val="00473D69"/>
    <w:rsid w:val="00473FEB"/>
    <w:rsid w:val="004740C1"/>
    <w:rsid w:val="004742D1"/>
    <w:rsid w:val="004745E7"/>
    <w:rsid w:val="0047466D"/>
    <w:rsid w:val="00474843"/>
    <w:rsid w:val="00474FB9"/>
    <w:rsid w:val="00475449"/>
    <w:rsid w:val="004755F2"/>
    <w:rsid w:val="00475919"/>
    <w:rsid w:val="00475931"/>
    <w:rsid w:val="00475ADA"/>
    <w:rsid w:val="00476124"/>
    <w:rsid w:val="0047678A"/>
    <w:rsid w:val="004767A8"/>
    <w:rsid w:val="00476C24"/>
    <w:rsid w:val="00476E6A"/>
    <w:rsid w:val="00476F9B"/>
    <w:rsid w:val="00476FB9"/>
    <w:rsid w:val="00477572"/>
    <w:rsid w:val="00477B22"/>
    <w:rsid w:val="00477F8B"/>
    <w:rsid w:val="00477FD1"/>
    <w:rsid w:val="004802BB"/>
    <w:rsid w:val="00480689"/>
    <w:rsid w:val="0048096F"/>
    <w:rsid w:val="00480D74"/>
    <w:rsid w:val="00480DC6"/>
    <w:rsid w:val="00481323"/>
    <w:rsid w:val="0048137A"/>
    <w:rsid w:val="00481DC4"/>
    <w:rsid w:val="00481E96"/>
    <w:rsid w:val="00481ECF"/>
    <w:rsid w:val="00482222"/>
    <w:rsid w:val="004825AE"/>
    <w:rsid w:val="00482817"/>
    <w:rsid w:val="00482C64"/>
    <w:rsid w:val="00482DAC"/>
    <w:rsid w:val="00483117"/>
    <w:rsid w:val="004831AC"/>
    <w:rsid w:val="004833F6"/>
    <w:rsid w:val="00483457"/>
    <w:rsid w:val="00483A00"/>
    <w:rsid w:val="00483B17"/>
    <w:rsid w:val="00483C81"/>
    <w:rsid w:val="00483E57"/>
    <w:rsid w:val="0048443E"/>
    <w:rsid w:val="00484865"/>
    <w:rsid w:val="00484A2E"/>
    <w:rsid w:val="00484DF9"/>
    <w:rsid w:val="004853A0"/>
    <w:rsid w:val="00485811"/>
    <w:rsid w:val="00485885"/>
    <w:rsid w:val="00485922"/>
    <w:rsid w:val="00485AA2"/>
    <w:rsid w:val="00485ABD"/>
    <w:rsid w:val="00485ACB"/>
    <w:rsid w:val="00485B15"/>
    <w:rsid w:val="00485BFC"/>
    <w:rsid w:val="0048601E"/>
    <w:rsid w:val="0048633E"/>
    <w:rsid w:val="004865E5"/>
    <w:rsid w:val="00486819"/>
    <w:rsid w:val="00486A17"/>
    <w:rsid w:val="00486BA9"/>
    <w:rsid w:val="00486CD6"/>
    <w:rsid w:val="00486EF4"/>
    <w:rsid w:val="004874DB"/>
    <w:rsid w:val="0048786E"/>
    <w:rsid w:val="0049004F"/>
    <w:rsid w:val="004901FB"/>
    <w:rsid w:val="00490336"/>
    <w:rsid w:val="00490882"/>
    <w:rsid w:val="00490AA8"/>
    <w:rsid w:val="004912A8"/>
    <w:rsid w:val="004918AC"/>
    <w:rsid w:val="0049197B"/>
    <w:rsid w:val="00491A70"/>
    <w:rsid w:val="00491B35"/>
    <w:rsid w:val="00491E5A"/>
    <w:rsid w:val="0049208F"/>
    <w:rsid w:val="0049280E"/>
    <w:rsid w:val="00492929"/>
    <w:rsid w:val="00493216"/>
    <w:rsid w:val="00493303"/>
    <w:rsid w:val="004934F9"/>
    <w:rsid w:val="00493535"/>
    <w:rsid w:val="00493A60"/>
    <w:rsid w:val="00493FF3"/>
    <w:rsid w:val="0049421A"/>
    <w:rsid w:val="004943E7"/>
    <w:rsid w:val="0049453B"/>
    <w:rsid w:val="0049483E"/>
    <w:rsid w:val="00494CD6"/>
    <w:rsid w:val="00494DEE"/>
    <w:rsid w:val="00494F85"/>
    <w:rsid w:val="00495028"/>
    <w:rsid w:val="00495339"/>
    <w:rsid w:val="004953A8"/>
    <w:rsid w:val="00495A6C"/>
    <w:rsid w:val="00495AC1"/>
    <w:rsid w:val="00495ECE"/>
    <w:rsid w:val="00496023"/>
    <w:rsid w:val="004960BE"/>
    <w:rsid w:val="00496170"/>
    <w:rsid w:val="00496258"/>
    <w:rsid w:val="004962B9"/>
    <w:rsid w:val="00496351"/>
    <w:rsid w:val="00496730"/>
    <w:rsid w:val="00496C71"/>
    <w:rsid w:val="0049718F"/>
    <w:rsid w:val="004973AE"/>
    <w:rsid w:val="004974C8"/>
    <w:rsid w:val="00497665"/>
    <w:rsid w:val="004976FF"/>
    <w:rsid w:val="00497A23"/>
    <w:rsid w:val="004A0064"/>
    <w:rsid w:val="004A03B5"/>
    <w:rsid w:val="004A0847"/>
    <w:rsid w:val="004A0989"/>
    <w:rsid w:val="004A0AC0"/>
    <w:rsid w:val="004A0FA8"/>
    <w:rsid w:val="004A0FCE"/>
    <w:rsid w:val="004A10EF"/>
    <w:rsid w:val="004A1248"/>
    <w:rsid w:val="004A1262"/>
    <w:rsid w:val="004A14CC"/>
    <w:rsid w:val="004A195A"/>
    <w:rsid w:val="004A1B10"/>
    <w:rsid w:val="004A1B44"/>
    <w:rsid w:val="004A1D0D"/>
    <w:rsid w:val="004A1ECC"/>
    <w:rsid w:val="004A1F06"/>
    <w:rsid w:val="004A2121"/>
    <w:rsid w:val="004A2683"/>
    <w:rsid w:val="004A2A83"/>
    <w:rsid w:val="004A307E"/>
    <w:rsid w:val="004A30A5"/>
    <w:rsid w:val="004A3687"/>
    <w:rsid w:val="004A3D01"/>
    <w:rsid w:val="004A41F8"/>
    <w:rsid w:val="004A4505"/>
    <w:rsid w:val="004A452F"/>
    <w:rsid w:val="004A456A"/>
    <w:rsid w:val="004A4C17"/>
    <w:rsid w:val="004A4FD0"/>
    <w:rsid w:val="004A5634"/>
    <w:rsid w:val="004A5676"/>
    <w:rsid w:val="004A5FAB"/>
    <w:rsid w:val="004A5FB3"/>
    <w:rsid w:val="004A6455"/>
    <w:rsid w:val="004A651F"/>
    <w:rsid w:val="004A6685"/>
    <w:rsid w:val="004A6877"/>
    <w:rsid w:val="004A6AF8"/>
    <w:rsid w:val="004A73B7"/>
    <w:rsid w:val="004A742E"/>
    <w:rsid w:val="004A7676"/>
    <w:rsid w:val="004A779B"/>
    <w:rsid w:val="004A79A3"/>
    <w:rsid w:val="004A7A83"/>
    <w:rsid w:val="004A7B0F"/>
    <w:rsid w:val="004A7B84"/>
    <w:rsid w:val="004A7EDB"/>
    <w:rsid w:val="004B00BD"/>
    <w:rsid w:val="004B04B7"/>
    <w:rsid w:val="004B07E5"/>
    <w:rsid w:val="004B1CED"/>
    <w:rsid w:val="004B2E97"/>
    <w:rsid w:val="004B2F34"/>
    <w:rsid w:val="004B37DB"/>
    <w:rsid w:val="004B42D9"/>
    <w:rsid w:val="004B42F8"/>
    <w:rsid w:val="004B482C"/>
    <w:rsid w:val="004B495B"/>
    <w:rsid w:val="004B501E"/>
    <w:rsid w:val="004B5037"/>
    <w:rsid w:val="004B5601"/>
    <w:rsid w:val="004B589F"/>
    <w:rsid w:val="004B5B5A"/>
    <w:rsid w:val="004B5B8D"/>
    <w:rsid w:val="004B5C92"/>
    <w:rsid w:val="004B5F68"/>
    <w:rsid w:val="004B5FE3"/>
    <w:rsid w:val="004B637D"/>
    <w:rsid w:val="004B64AD"/>
    <w:rsid w:val="004B6646"/>
    <w:rsid w:val="004B66E2"/>
    <w:rsid w:val="004B67E9"/>
    <w:rsid w:val="004B6ADD"/>
    <w:rsid w:val="004B6BB8"/>
    <w:rsid w:val="004B6D2A"/>
    <w:rsid w:val="004B6D34"/>
    <w:rsid w:val="004B6DD6"/>
    <w:rsid w:val="004B6F5A"/>
    <w:rsid w:val="004B7026"/>
    <w:rsid w:val="004B7064"/>
    <w:rsid w:val="004B797A"/>
    <w:rsid w:val="004B7A04"/>
    <w:rsid w:val="004B7BEB"/>
    <w:rsid w:val="004B7DDC"/>
    <w:rsid w:val="004C048D"/>
    <w:rsid w:val="004C0C7A"/>
    <w:rsid w:val="004C0D84"/>
    <w:rsid w:val="004C1138"/>
    <w:rsid w:val="004C1681"/>
    <w:rsid w:val="004C1A2D"/>
    <w:rsid w:val="004C1C16"/>
    <w:rsid w:val="004C1F38"/>
    <w:rsid w:val="004C1F7F"/>
    <w:rsid w:val="004C21E9"/>
    <w:rsid w:val="004C2211"/>
    <w:rsid w:val="004C2532"/>
    <w:rsid w:val="004C264D"/>
    <w:rsid w:val="004C272D"/>
    <w:rsid w:val="004C29FF"/>
    <w:rsid w:val="004C2A93"/>
    <w:rsid w:val="004C30BE"/>
    <w:rsid w:val="004C331E"/>
    <w:rsid w:val="004C33E5"/>
    <w:rsid w:val="004C3588"/>
    <w:rsid w:val="004C35FA"/>
    <w:rsid w:val="004C3758"/>
    <w:rsid w:val="004C3BA8"/>
    <w:rsid w:val="004C3D1D"/>
    <w:rsid w:val="004C3F86"/>
    <w:rsid w:val="004C4228"/>
    <w:rsid w:val="004C423A"/>
    <w:rsid w:val="004C426F"/>
    <w:rsid w:val="004C4329"/>
    <w:rsid w:val="004C44EF"/>
    <w:rsid w:val="004C48ED"/>
    <w:rsid w:val="004C4AF5"/>
    <w:rsid w:val="004C4B41"/>
    <w:rsid w:val="004C4EE5"/>
    <w:rsid w:val="004C4F2F"/>
    <w:rsid w:val="004C5026"/>
    <w:rsid w:val="004C5041"/>
    <w:rsid w:val="004C505C"/>
    <w:rsid w:val="004C50F1"/>
    <w:rsid w:val="004C52C7"/>
    <w:rsid w:val="004C5BBB"/>
    <w:rsid w:val="004C605F"/>
    <w:rsid w:val="004C6213"/>
    <w:rsid w:val="004C68C0"/>
    <w:rsid w:val="004C68D4"/>
    <w:rsid w:val="004C6BE9"/>
    <w:rsid w:val="004C711D"/>
    <w:rsid w:val="004C7334"/>
    <w:rsid w:val="004C757B"/>
    <w:rsid w:val="004C791D"/>
    <w:rsid w:val="004C7DE9"/>
    <w:rsid w:val="004D001E"/>
    <w:rsid w:val="004D01C2"/>
    <w:rsid w:val="004D047C"/>
    <w:rsid w:val="004D06EE"/>
    <w:rsid w:val="004D07F3"/>
    <w:rsid w:val="004D14A9"/>
    <w:rsid w:val="004D16AC"/>
    <w:rsid w:val="004D1A37"/>
    <w:rsid w:val="004D1B22"/>
    <w:rsid w:val="004D1F57"/>
    <w:rsid w:val="004D209D"/>
    <w:rsid w:val="004D23DD"/>
    <w:rsid w:val="004D2560"/>
    <w:rsid w:val="004D2561"/>
    <w:rsid w:val="004D29F8"/>
    <w:rsid w:val="004D2A09"/>
    <w:rsid w:val="004D2A74"/>
    <w:rsid w:val="004D2A99"/>
    <w:rsid w:val="004D2C28"/>
    <w:rsid w:val="004D2F4D"/>
    <w:rsid w:val="004D302E"/>
    <w:rsid w:val="004D35AA"/>
    <w:rsid w:val="004D43FC"/>
    <w:rsid w:val="004D4457"/>
    <w:rsid w:val="004D44C6"/>
    <w:rsid w:val="004D461E"/>
    <w:rsid w:val="004D48C3"/>
    <w:rsid w:val="004D4AF5"/>
    <w:rsid w:val="004D4DCA"/>
    <w:rsid w:val="004D558A"/>
    <w:rsid w:val="004D565C"/>
    <w:rsid w:val="004D57A9"/>
    <w:rsid w:val="004D57FC"/>
    <w:rsid w:val="004D59DF"/>
    <w:rsid w:val="004D5E94"/>
    <w:rsid w:val="004D62A7"/>
    <w:rsid w:val="004D640D"/>
    <w:rsid w:val="004D6AF5"/>
    <w:rsid w:val="004D6B89"/>
    <w:rsid w:val="004D7069"/>
    <w:rsid w:val="004D7110"/>
    <w:rsid w:val="004D73D1"/>
    <w:rsid w:val="004D755D"/>
    <w:rsid w:val="004D7608"/>
    <w:rsid w:val="004D7B69"/>
    <w:rsid w:val="004D7B70"/>
    <w:rsid w:val="004D7C07"/>
    <w:rsid w:val="004D7C4B"/>
    <w:rsid w:val="004D7F99"/>
    <w:rsid w:val="004E06B7"/>
    <w:rsid w:val="004E0AC3"/>
    <w:rsid w:val="004E0E9E"/>
    <w:rsid w:val="004E0F34"/>
    <w:rsid w:val="004E0FC3"/>
    <w:rsid w:val="004E184C"/>
    <w:rsid w:val="004E19A5"/>
    <w:rsid w:val="004E1D18"/>
    <w:rsid w:val="004E1DFD"/>
    <w:rsid w:val="004E22BB"/>
    <w:rsid w:val="004E2514"/>
    <w:rsid w:val="004E25BD"/>
    <w:rsid w:val="004E2797"/>
    <w:rsid w:val="004E2ECB"/>
    <w:rsid w:val="004E32BF"/>
    <w:rsid w:val="004E3629"/>
    <w:rsid w:val="004E3821"/>
    <w:rsid w:val="004E386B"/>
    <w:rsid w:val="004E390B"/>
    <w:rsid w:val="004E3BBD"/>
    <w:rsid w:val="004E3D90"/>
    <w:rsid w:val="004E41FC"/>
    <w:rsid w:val="004E436B"/>
    <w:rsid w:val="004E45C1"/>
    <w:rsid w:val="004E4CC0"/>
    <w:rsid w:val="004E53BB"/>
    <w:rsid w:val="004E5670"/>
    <w:rsid w:val="004E5B40"/>
    <w:rsid w:val="004E5C0B"/>
    <w:rsid w:val="004E5F51"/>
    <w:rsid w:val="004E64CD"/>
    <w:rsid w:val="004E6596"/>
    <w:rsid w:val="004E6966"/>
    <w:rsid w:val="004E70DA"/>
    <w:rsid w:val="004E7381"/>
    <w:rsid w:val="004E7922"/>
    <w:rsid w:val="004E7C69"/>
    <w:rsid w:val="004E7C71"/>
    <w:rsid w:val="004E7F17"/>
    <w:rsid w:val="004F0393"/>
    <w:rsid w:val="004F0540"/>
    <w:rsid w:val="004F11D5"/>
    <w:rsid w:val="004F137B"/>
    <w:rsid w:val="004F181E"/>
    <w:rsid w:val="004F1D52"/>
    <w:rsid w:val="004F1E1F"/>
    <w:rsid w:val="004F2521"/>
    <w:rsid w:val="004F25DE"/>
    <w:rsid w:val="004F26CB"/>
    <w:rsid w:val="004F26FC"/>
    <w:rsid w:val="004F279C"/>
    <w:rsid w:val="004F2B4C"/>
    <w:rsid w:val="004F2C01"/>
    <w:rsid w:val="004F2CCB"/>
    <w:rsid w:val="004F2F18"/>
    <w:rsid w:val="004F3040"/>
    <w:rsid w:val="004F3823"/>
    <w:rsid w:val="004F405C"/>
    <w:rsid w:val="004F4193"/>
    <w:rsid w:val="004F420F"/>
    <w:rsid w:val="004F4464"/>
    <w:rsid w:val="004F4810"/>
    <w:rsid w:val="004F4B52"/>
    <w:rsid w:val="004F4D0A"/>
    <w:rsid w:val="004F4D2A"/>
    <w:rsid w:val="004F4D9F"/>
    <w:rsid w:val="004F4E7F"/>
    <w:rsid w:val="004F4FB9"/>
    <w:rsid w:val="004F54F8"/>
    <w:rsid w:val="004F5639"/>
    <w:rsid w:val="004F5732"/>
    <w:rsid w:val="004F5758"/>
    <w:rsid w:val="004F57DD"/>
    <w:rsid w:val="004F5814"/>
    <w:rsid w:val="004F5E65"/>
    <w:rsid w:val="004F5FCE"/>
    <w:rsid w:val="004F61D6"/>
    <w:rsid w:val="004F698C"/>
    <w:rsid w:val="004F6A2B"/>
    <w:rsid w:val="004F6B15"/>
    <w:rsid w:val="004F7216"/>
    <w:rsid w:val="005002A2"/>
    <w:rsid w:val="00500371"/>
    <w:rsid w:val="00500406"/>
    <w:rsid w:val="00500654"/>
    <w:rsid w:val="00500921"/>
    <w:rsid w:val="00500945"/>
    <w:rsid w:val="0050095D"/>
    <w:rsid w:val="00500E00"/>
    <w:rsid w:val="00501164"/>
    <w:rsid w:val="005011CA"/>
    <w:rsid w:val="005017BB"/>
    <w:rsid w:val="005017EB"/>
    <w:rsid w:val="0050181C"/>
    <w:rsid w:val="00501940"/>
    <w:rsid w:val="00501ECD"/>
    <w:rsid w:val="00502365"/>
    <w:rsid w:val="00502824"/>
    <w:rsid w:val="00502AA9"/>
    <w:rsid w:val="00502D4E"/>
    <w:rsid w:val="00503073"/>
    <w:rsid w:val="00503349"/>
    <w:rsid w:val="00503366"/>
    <w:rsid w:val="00503AEE"/>
    <w:rsid w:val="00503BBC"/>
    <w:rsid w:val="00503F1D"/>
    <w:rsid w:val="005042CC"/>
    <w:rsid w:val="0050434A"/>
    <w:rsid w:val="00504453"/>
    <w:rsid w:val="005044CD"/>
    <w:rsid w:val="0050478D"/>
    <w:rsid w:val="00505089"/>
    <w:rsid w:val="00505543"/>
    <w:rsid w:val="005056FE"/>
    <w:rsid w:val="005058BA"/>
    <w:rsid w:val="00505972"/>
    <w:rsid w:val="00505BE6"/>
    <w:rsid w:val="00505EAA"/>
    <w:rsid w:val="00505F1C"/>
    <w:rsid w:val="00506094"/>
    <w:rsid w:val="00506531"/>
    <w:rsid w:val="00506839"/>
    <w:rsid w:val="005069C9"/>
    <w:rsid w:val="00506E04"/>
    <w:rsid w:val="00506F59"/>
    <w:rsid w:val="00506F6D"/>
    <w:rsid w:val="00507238"/>
    <w:rsid w:val="005076A0"/>
    <w:rsid w:val="00507D37"/>
    <w:rsid w:val="00507E8E"/>
    <w:rsid w:val="00510078"/>
    <w:rsid w:val="00510326"/>
    <w:rsid w:val="005103B3"/>
    <w:rsid w:val="00510662"/>
    <w:rsid w:val="00510806"/>
    <w:rsid w:val="00510973"/>
    <w:rsid w:val="00510A3B"/>
    <w:rsid w:val="00510C3A"/>
    <w:rsid w:val="0051118C"/>
    <w:rsid w:val="005113DF"/>
    <w:rsid w:val="005114A4"/>
    <w:rsid w:val="00511741"/>
    <w:rsid w:val="00511888"/>
    <w:rsid w:val="005118F9"/>
    <w:rsid w:val="005119B1"/>
    <w:rsid w:val="00511E11"/>
    <w:rsid w:val="005121E3"/>
    <w:rsid w:val="005126B4"/>
    <w:rsid w:val="005126DC"/>
    <w:rsid w:val="005127B9"/>
    <w:rsid w:val="00512C53"/>
    <w:rsid w:val="00512DF3"/>
    <w:rsid w:val="005131D2"/>
    <w:rsid w:val="00513385"/>
    <w:rsid w:val="005135D3"/>
    <w:rsid w:val="00513697"/>
    <w:rsid w:val="00513AC2"/>
    <w:rsid w:val="00513BA1"/>
    <w:rsid w:val="00513E5F"/>
    <w:rsid w:val="00514277"/>
    <w:rsid w:val="005142A2"/>
    <w:rsid w:val="005143F8"/>
    <w:rsid w:val="0051464E"/>
    <w:rsid w:val="00514668"/>
    <w:rsid w:val="005146C0"/>
    <w:rsid w:val="005147BD"/>
    <w:rsid w:val="00514A3B"/>
    <w:rsid w:val="00515001"/>
    <w:rsid w:val="0051513B"/>
    <w:rsid w:val="0051556A"/>
    <w:rsid w:val="005155C0"/>
    <w:rsid w:val="0051583D"/>
    <w:rsid w:val="0051589B"/>
    <w:rsid w:val="00515CD2"/>
    <w:rsid w:val="00515EBA"/>
    <w:rsid w:val="005160A2"/>
    <w:rsid w:val="005160F9"/>
    <w:rsid w:val="005162DC"/>
    <w:rsid w:val="00516390"/>
    <w:rsid w:val="005167B2"/>
    <w:rsid w:val="005167DC"/>
    <w:rsid w:val="005168B0"/>
    <w:rsid w:val="00516A8B"/>
    <w:rsid w:val="00516BEF"/>
    <w:rsid w:val="00517252"/>
    <w:rsid w:val="00517307"/>
    <w:rsid w:val="00517480"/>
    <w:rsid w:val="00517525"/>
    <w:rsid w:val="005175D8"/>
    <w:rsid w:val="00517626"/>
    <w:rsid w:val="00517CD0"/>
    <w:rsid w:val="00517DB0"/>
    <w:rsid w:val="00517FC0"/>
    <w:rsid w:val="0052006E"/>
    <w:rsid w:val="005200AE"/>
    <w:rsid w:val="00520246"/>
    <w:rsid w:val="00520268"/>
    <w:rsid w:val="00520B5E"/>
    <w:rsid w:val="00520C47"/>
    <w:rsid w:val="00520CE4"/>
    <w:rsid w:val="00520FA6"/>
    <w:rsid w:val="005210C0"/>
    <w:rsid w:val="0052121C"/>
    <w:rsid w:val="00521267"/>
    <w:rsid w:val="00521303"/>
    <w:rsid w:val="0052141E"/>
    <w:rsid w:val="00521760"/>
    <w:rsid w:val="00521933"/>
    <w:rsid w:val="00521E77"/>
    <w:rsid w:val="0052217E"/>
    <w:rsid w:val="0052221F"/>
    <w:rsid w:val="00522225"/>
    <w:rsid w:val="0052230B"/>
    <w:rsid w:val="00522691"/>
    <w:rsid w:val="00522B5D"/>
    <w:rsid w:val="00522B68"/>
    <w:rsid w:val="00523193"/>
    <w:rsid w:val="0052386C"/>
    <w:rsid w:val="005239BF"/>
    <w:rsid w:val="00523C37"/>
    <w:rsid w:val="00523C45"/>
    <w:rsid w:val="00523FC1"/>
    <w:rsid w:val="00524372"/>
    <w:rsid w:val="0052440F"/>
    <w:rsid w:val="00524909"/>
    <w:rsid w:val="00524D7B"/>
    <w:rsid w:val="00524FE8"/>
    <w:rsid w:val="00525483"/>
    <w:rsid w:val="005258FB"/>
    <w:rsid w:val="00525EBF"/>
    <w:rsid w:val="00526030"/>
    <w:rsid w:val="00526209"/>
    <w:rsid w:val="0052635F"/>
    <w:rsid w:val="0052651D"/>
    <w:rsid w:val="005265E5"/>
    <w:rsid w:val="0052660D"/>
    <w:rsid w:val="00526835"/>
    <w:rsid w:val="00526BE8"/>
    <w:rsid w:val="00526BFA"/>
    <w:rsid w:val="00526E3F"/>
    <w:rsid w:val="00526E94"/>
    <w:rsid w:val="0052709D"/>
    <w:rsid w:val="0052757A"/>
    <w:rsid w:val="0052792D"/>
    <w:rsid w:val="0052794F"/>
    <w:rsid w:val="00527996"/>
    <w:rsid w:val="00527A73"/>
    <w:rsid w:val="00527B4C"/>
    <w:rsid w:val="00527C3D"/>
    <w:rsid w:val="00527E23"/>
    <w:rsid w:val="005300A1"/>
    <w:rsid w:val="005308A5"/>
    <w:rsid w:val="00530A2C"/>
    <w:rsid w:val="00530B2F"/>
    <w:rsid w:val="00530CD2"/>
    <w:rsid w:val="005311D2"/>
    <w:rsid w:val="0053175A"/>
    <w:rsid w:val="005317CC"/>
    <w:rsid w:val="00531AA2"/>
    <w:rsid w:val="00532093"/>
    <w:rsid w:val="00532170"/>
    <w:rsid w:val="005323F1"/>
    <w:rsid w:val="0053269C"/>
    <w:rsid w:val="00532922"/>
    <w:rsid w:val="0053293A"/>
    <w:rsid w:val="00532959"/>
    <w:rsid w:val="00532C6A"/>
    <w:rsid w:val="00532D39"/>
    <w:rsid w:val="00532EAF"/>
    <w:rsid w:val="00533016"/>
    <w:rsid w:val="00533181"/>
    <w:rsid w:val="005331C2"/>
    <w:rsid w:val="00533404"/>
    <w:rsid w:val="005336C4"/>
    <w:rsid w:val="00533CAF"/>
    <w:rsid w:val="00533D4F"/>
    <w:rsid w:val="00533D89"/>
    <w:rsid w:val="00533D8F"/>
    <w:rsid w:val="00533D9A"/>
    <w:rsid w:val="0053411F"/>
    <w:rsid w:val="0053450A"/>
    <w:rsid w:val="00534512"/>
    <w:rsid w:val="00534706"/>
    <w:rsid w:val="00534832"/>
    <w:rsid w:val="00534E33"/>
    <w:rsid w:val="0053550E"/>
    <w:rsid w:val="00535512"/>
    <w:rsid w:val="00535AFE"/>
    <w:rsid w:val="00535CDD"/>
    <w:rsid w:val="00535F5D"/>
    <w:rsid w:val="005362EA"/>
    <w:rsid w:val="005363F3"/>
    <w:rsid w:val="0053648F"/>
    <w:rsid w:val="00536572"/>
    <w:rsid w:val="005365A6"/>
    <w:rsid w:val="00537197"/>
    <w:rsid w:val="005374AD"/>
    <w:rsid w:val="005377C2"/>
    <w:rsid w:val="00537C8F"/>
    <w:rsid w:val="0054003E"/>
    <w:rsid w:val="005400FA"/>
    <w:rsid w:val="00540152"/>
    <w:rsid w:val="00540231"/>
    <w:rsid w:val="005402B1"/>
    <w:rsid w:val="00540803"/>
    <w:rsid w:val="0054080D"/>
    <w:rsid w:val="00540839"/>
    <w:rsid w:val="00540AF3"/>
    <w:rsid w:val="0054113C"/>
    <w:rsid w:val="005411B1"/>
    <w:rsid w:val="0054164A"/>
    <w:rsid w:val="00541EBF"/>
    <w:rsid w:val="00541EE5"/>
    <w:rsid w:val="0054209B"/>
    <w:rsid w:val="0054237E"/>
    <w:rsid w:val="0054259E"/>
    <w:rsid w:val="0054283F"/>
    <w:rsid w:val="005428A6"/>
    <w:rsid w:val="00542956"/>
    <w:rsid w:val="00542A53"/>
    <w:rsid w:val="0054315C"/>
    <w:rsid w:val="005434C7"/>
    <w:rsid w:val="00543505"/>
    <w:rsid w:val="0054362F"/>
    <w:rsid w:val="00543680"/>
    <w:rsid w:val="00543B34"/>
    <w:rsid w:val="00543B88"/>
    <w:rsid w:val="00543E9B"/>
    <w:rsid w:val="00543F0D"/>
    <w:rsid w:val="00543FA0"/>
    <w:rsid w:val="00544156"/>
    <w:rsid w:val="0054428B"/>
    <w:rsid w:val="005442D7"/>
    <w:rsid w:val="00544332"/>
    <w:rsid w:val="00544480"/>
    <w:rsid w:val="0054461A"/>
    <w:rsid w:val="00544C7E"/>
    <w:rsid w:val="005450A0"/>
    <w:rsid w:val="0054540A"/>
    <w:rsid w:val="00545CB1"/>
    <w:rsid w:val="00546E43"/>
    <w:rsid w:val="00547194"/>
    <w:rsid w:val="005476B9"/>
    <w:rsid w:val="005478DB"/>
    <w:rsid w:val="00547CE4"/>
    <w:rsid w:val="00550229"/>
    <w:rsid w:val="005504EB"/>
    <w:rsid w:val="00550556"/>
    <w:rsid w:val="00550743"/>
    <w:rsid w:val="005513E2"/>
    <w:rsid w:val="00551437"/>
    <w:rsid w:val="0055154B"/>
    <w:rsid w:val="0055167C"/>
    <w:rsid w:val="00551682"/>
    <w:rsid w:val="00551734"/>
    <w:rsid w:val="00551859"/>
    <w:rsid w:val="00551AC6"/>
    <w:rsid w:val="00551B91"/>
    <w:rsid w:val="005521D6"/>
    <w:rsid w:val="00552218"/>
    <w:rsid w:val="005522F1"/>
    <w:rsid w:val="0055230E"/>
    <w:rsid w:val="005528B0"/>
    <w:rsid w:val="005528DF"/>
    <w:rsid w:val="00552AB1"/>
    <w:rsid w:val="00552B84"/>
    <w:rsid w:val="00552B9F"/>
    <w:rsid w:val="00552C6E"/>
    <w:rsid w:val="00552D27"/>
    <w:rsid w:val="00553123"/>
    <w:rsid w:val="0055358E"/>
    <w:rsid w:val="0055376C"/>
    <w:rsid w:val="005538C4"/>
    <w:rsid w:val="00553D7F"/>
    <w:rsid w:val="00553F6D"/>
    <w:rsid w:val="00554580"/>
    <w:rsid w:val="00554A6E"/>
    <w:rsid w:val="00554CC9"/>
    <w:rsid w:val="00554F5B"/>
    <w:rsid w:val="0055513B"/>
    <w:rsid w:val="00555462"/>
    <w:rsid w:val="0055547B"/>
    <w:rsid w:val="0055557B"/>
    <w:rsid w:val="00555585"/>
    <w:rsid w:val="00555B46"/>
    <w:rsid w:val="005561E8"/>
    <w:rsid w:val="0055626B"/>
    <w:rsid w:val="00556512"/>
    <w:rsid w:val="00556F2F"/>
    <w:rsid w:val="005570DD"/>
    <w:rsid w:val="0055714A"/>
    <w:rsid w:val="00557185"/>
    <w:rsid w:val="0055728E"/>
    <w:rsid w:val="00557775"/>
    <w:rsid w:val="0056012D"/>
    <w:rsid w:val="0056051C"/>
    <w:rsid w:val="00560696"/>
    <w:rsid w:val="00560748"/>
    <w:rsid w:val="00561B29"/>
    <w:rsid w:val="00562193"/>
    <w:rsid w:val="00562574"/>
    <w:rsid w:val="00562729"/>
    <w:rsid w:val="00562754"/>
    <w:rsid w:val="0056336B"/>
    <w:rsid w:val="00563570"/>
    <w:rsid w:val="00563574"/>
    <w:rsid w:val="005636DA"/>
    <w:rsid w:val="005637B9"/>
    <w:rsid w:val="00563C53"/>
    <w:rsid w:val="00563CFE"/>
    <w:rsid w:val="00563EFE"/>
    <w:rsid w:val="0056408D"/>
    <w:rsid w:val="005644FD"/>
    <w:rsid w:val="0056470D"/>
    <w:rsid w:val="005649D5"/>
    <w:rsid w:val="0056563D"/>
    <w:rsid w:val="00565676"/>
    <w:rsid w:val="00565A8B"/>
    <w:rsid w:val="00565A8F"/>
    <w:rsid w:val="00565F46"/>
    <w:rsid w:val="00565F56"/>
    <w:rsid w:val="00566224"/>
    <w:rsid w:val="005667FB"/>
    <w:rsid w:val="00566813"/>
    <w:rsid w:val="00567146"/>
    <w:rsid w:val="005674E3"/>
    <w:rsid w:val="00567511"/>
    <w:rsid w:val="0056753D"/>
    <w:rsid w:val="005677D3"/>
    <w:rsid w:val="005677EC"/>
    <w:rsid w:val="00567D59"/>
    <w:rsid w:val="00570BE0"/>
    <w:rsid w:val="00570DE2"/>
    <w:rsid w:val="00570FD2"/>
    <w:rsid w:val="0057103E"/>
    <w:rsid w:val="005713C7"/>
    <w:rsid w:val="005714CE"/>
    <w:rsid w:val="00571651"/>
    <w:rsid w:val="005719E5"/>
    <w:rsid w:val="00571C10"/>
    <w:rsid w:val="00571EEF"/>
    <w:rsid w:val="0057210D"/>
    <w:rsid w:val="0057213F"/>
    <w:rsid w:val="005723E9"/>
    <w:rsid w:val="00572815"/>
    <w:rsid w:val="005728EF"/>
    <w:rsid w:val="00572920"/>
    <w:rsid w:val="00572945"/>
    <w:rsid w:val="005729A1"/>
    <w:rsid w:val="00572D4A"/>
    <w:rsid w:val="00572E31"/>
    <w:rsid w:val="0057326C"/>
    <w:rsid w:val="005732B9"/>
    <w:rsid w:val="00573566"/>
    <w:rsid w:val="0057368F"/>
    <w:rsid w:val="00573E28"/>
    <w:rsid w:val="0057421E"/>
    <w:rsid w:val="00574529"/>
    <w:rsid w:val="00574611"/>
    <w:rsid w:val="0057469D"/>
    <w:rsid w:val="0057469E"/>
    <w:rsid w:val="00574D36"/>
    <w:rsid w:val="00574F75"/>
    <w:rsid w:val="00575241"/>
    <w:rsid w:val="0057526B"/>
    <w:rsid w:val="00575283"/>
    <w:rsid w:val="005754FE"/>
    <w:rsid w:val="00575A27"/>
    <w:rsid w:val="00575AC3"/>
    <w:rsid w:val="00575C53"/>
    <w:rsid w:val="005761CA"/>
    <w:rsid w:val="005763FB"/>
    <w:rsid w:val="005767A5"/>
    <w:rsid w:val="00576803"/>
    <w:rsid w:val="00576C27"/>
    <w:rsid w:val="00577196"/>
    <w:rsid w:val="0057724B"/>
    <w:rsid w:val="00577330"/>
    <w:rsid w:val="0057741F"/>
    <w:rsid w:val="005778FF"/>
    <w:rsid w:val="00577A2E"/>
    <w:rsid w:val="00577B4B"/>
    <w:rsid w:val="00577B93"/>
    <w:rsid w:val="00580458"/>
    <w:rsid w:val="0058058D"/>
    <w:rsid w:val="005808A3"/>
    <w:rsid w:val="00580A42"/>
    <w:rsid w:val="00580AD7"/>
    <w:rsid w:val="00580BE3"/>
    <w:rsid w:val="00581035"/>
    <w:rsid w:val="00581050"/>
    <w:rsid w:val="0058156E"/>
    <w:rsid w:val="005816C7"/>
    <w:rsid w:val="00581812"/>
    <w:rsid w:val="00581894"/>
    <w:rsid w:val="00581A5F"/>
    <w:rsid w:val="00581C85"/>
    <w:rsid w:val="00581D10"/>
    <w:rsid w:val="00581E77"/>
    <w:rsid w:val="00582579"/>
    <w:rsid w:val="005827F0"/>
    <w:rsid w:val="005828A5"/>
    <w:rsid w:val="00582D01"/>
    <w:rsid w:val="00583074"/>
    <w:rsid w:val="00583089"/>
    <w:rsid w:val="005831E0"/>
    <w:rsid w:val="005832DF"/>
    <w:rsid w:val="00583305"/>
    <w:rsid w:val="0058350A"/>
    <w:rsid w:val="00583A01"/>
    <w:rsid w:val="00583A93"/>
    <w:rsid w:val="00583B65"/>
    <w:rsid w:val="00583CF9"/>
    <w:rsid w:val="005841DB"/>
    <w:rsid w:val="0058470D"/>
    <w:rsid w:val="00584D9B"/>
    <w:rsid w:val="00584FD1"/>
    <w:rsid w:val="005850D3"/>
    <w:rsid w:val="005853CF"/>
    <w:rsid w:val="005854AC"/>
    <w:rsid w:val="005856DE"/>
    <w:rsid w:val="00585762"/>
    <w:rsid w:val="00585EBA"/>
    <w:rsid w:val="00585F0F"/>
    <w:rsid w:val="00585FD2"/>
    <w:rsid w:val="005868C6"/>
    <w:rsid w:val="0058725B"/>
    <w:rsid w:val="00587B7C"/>
    <w:rsid w:val="00587FA1"/>
    <w:rsid w:val="005901AD"/>
    <w:rsid w:val="00590383"/>
    <w:rsid w:val="005905FC"/>
    <w:rsid w:val="00590748"/>
    <w:rsid w:val="005908AE"/>
    <w:rsid w:val="00590C15"/>
    <w:rsid w:val="0059117B"/>
    <w:rsid w:val="005911EE"/>
    <w:rsid w:val="0059139F"/>
    <w:rsid w:val="00591656"/>
    <w:rsid w:val="00591C3B"/>
    <w:rsid w:val="00591FBB"/>
    <w:rsid w:val="005921F5"/>
    <w:rsid w:val="005925AF"/>
    <w:rsid w:val="00592FED"/>
    <w:rsid w:val="0059318D"/>
    <w:rsid w:val="005931FC"/>
    <w:rsid w:val="0059334C"/>
    <w:rsid w:val="00593566"/>
    <w:rsid w:val="00593636"/>
    <w:rsid w:val="005938CE"/>
    <w:rsid w:val="005939D8"/>
    <w:rsid w:val="00593DD2"/>
    <w:rsid w:val="005944FF"/>
    <w:rsid w:val="00594A3F"/>
    <w:rsid w:val="00594AB3"/>
    <w:rsid w:val="00594C70"/>
    <w:rsid w:val="00594F42"/>
    <w:rsid w:val="005950E5"/>
    <w:rsid w:val="00595753"/>
    <w:rsid w:val="00595D88"/>
    <w:rsid w:val="00595E12"/>
    <w:rsid w:val="0059606F"/>
    <w:rsid w:val="0059640C"/>
    <w:rsid w:val="0059648F"/>
    <w:rsid w:val="0059674A"/>
    <w:rsid w:val="00596851"/>
    <w:rsid w:val="00596934"/>
    <w:rsid w:val="00596964"/>
    <w:rsid w:val="00596A4C"/>
    <w:rsid w:val="00596D5A"/>
    <w:rsid w:val="0059746B"/>
    <w:rsid w:val="005974A5"/>
    <w:rsid w:val="0059762C"/>
    <w:rsid w:val="00597D0D"/>
    <w:rsid w:val="00597F53"/>
    <w:rsid w:val="00597FBF"/>
    <w:rsid w:val="005A0115"/>
    <w:rsid w:val="005A04C3"/>
    <w:rsid w:val="005A073F"/>
    <w:rsid w:val="005A08C5"/>
    <w:rsid w:val="005A1155"/>
    <w:rsid w:val="005A1437"/>
    <w:rsid w:val="005A1628"/>
    <w:rsid w:val="005A1835"/>
    <w:rsid w:val="005A18E8"/>
    <w:rsid w:val="005A1C8D"/>
    <w:rsid w:val="005A1D1A"/>
    <w:rsid w:val="005A20FC"/>
    <w:rsid w:val="005A223A"/>
    <w:rsid w:val="005A2446"/>
    <w:rsid w:val="005A25B4"/>
    <w:rsid w:val="005A27DA"/>
    <w:rsid w:val="005A284B"/>
    <w:rsid w:val="005A2F56"/>
    <w:rsid w:val="005A2FAA"/>
    <w:rsid w:val="005A34F0"/>
    <w:rsid w:val="005A356F"/>
    <w:rsid w:val="005A39EE"/>
    <w:rsid w:val="005A3B08"/>
    <w:rsid w:val="005A3C41"/>
    <w:rsid w:val="005A3F43"/>
    <w:rsid w:val="005A4088"/>
    <w:rsid w:val="005A4499"/>
    <w:rsid w:val="005A4B77"/>
    <w:rsid w:val="005A4E09"/>
    <w:rsid w:val="005A4E0B"/>
    <w:rsid w:val="005A4E34"/>
    <w:rsid w:val="005A5414"/>
    <w:rsid w:val="005A5452"/>
    <w:rsid w:val="005A592D"/>
    <w:rsid w:val="005A5D9E"/>
    <w:rsid w:val="005A5EAF"/>
    <w:rsid w:val="005A632F"/>
    <w:rsid w:val="005A6340"/>
    <w:rsid w:val="005A685C"/>
    <w:rsid w:val="005A6A0A"/>
    <w:rsid w:val="005A73D6"/>
    <w:rsid w:val="005A7CD5"/>
    <w:rsid w:val="005A7D9F"/>
    <w:rsid w:val="005A7DEA"/>
    <w:rsid w:val="005B047C"/>
    <w:rsid w:val="005B04C5"/>
    <w:rsid w:val="005B050C"/>
    <w:rsid w:val="005B087F"/>
    <w:rsid w:val="005B1444"/>
    <w:rsid w:val="005B1496"/>
    <w:rsid w:val="005B16F8"/>
    <w:rsid w:val="005B17A9"/>
    <w:rsid w:val="005B1D6A"/>
    <w:rsid w:val="005B1DD1"/>
    <w:rsid w:val="005B1EEA"/>
    <w:rsid w:val="005B2120"/>
    <w:rsid w:val="005B21F9"/>
    <w:rsid w:val="005B258E"/>
    <w:rsid w:val="005B2A8F"/>
    <w:rsid w:val="005B2C2C"/>
    <w:rsid w:val="005B2D41"/>
    <w:rsid w:val="005B2D81"/>
    <w:rsid w:val="005B2DBB"/>
    <w:rsid w:val="005B2E02"/>
    <w:rsid w:val="005B311E"/>
    <w:rsid w:val="005B34F5"/>
    <w:rsid w:val="005B360C"/>
    <w:rsid w:val="005B3BA5"/>
    <w:rsid w:val="005B3F59"/>
    <w:rsid w:val="005B41D4"/>
    <w:rsid w:val="005B4286"/>
    <w:rsid w:val="005B42E4"/>
    <w:rsid w:val="005B44E4"/>
    <w:rsid w:val="005B4525"/>
    <w:rsid w:val="005B45C5"/>
    <w:rsid w:val="005B45E5"/>
    <w:rsid w:val="005B462B"/>
    <w:rsid w:val="005B4C3F"/>
    <w:rsid w:val="005B4C79"/>
    <w:rsid w:val="005B4F92"/>
    <w:rsid w:val="005B5054"/>
    <w:rsid w:val="005B53B3"/>
    <w:rsid w:val="005B56C5"/>
    <w:rsid w:val="005B5952"/>
    <w:rsid w:val="005B5C0D"/>
    <w:rsid w:val="005B618B"/>
    <w:rsid w:val="005B62EE"/>
    <w:rsid w:val="005B6494"/>
    <w:rsid w:val="005B6F5D"/>
    <w:rsid w:val="005B700F"/>
    <w:rsid w:val="005B7025"/>
    <w:rsid w:val="005B714D"/>
    <w:rsid w:val="005B73F0"/>
    <w:rsid w:val="005B7574"/>
    <w:rsid w:val="005B7B1E"/>
    <w:rsid w:val="005B7BD0"/>
    <w:rsid w:val="005C0077"/>
    <w:rsid w:val="005C0410"/>
    <w:rsid w:val="005C08F6"/>
    <w:rsid w:val="005C09E3"/>
    <w:rsid w:val="005C1346"/>
    <w:rsid w:val="005C1601"/>
    <w:rsid w:val="005C1618"/>
    <w:rsid w:val="005C18F0"/>
    <w:rsid w:val="005C18F4"/>
    <w:rsid w:val="005C24BF"/>
    <w:rsid w:val="005C24FA"/>
    <w:rsid w:val="005C2524"/>
    <w:rsid w:val="005C2604"/>
    <w:rsid w:val="005C28E9"/>
    <w:rsid w:val="005C2A7E"/>
    <w:rsid w:val="005C2FCB"/>
    <w:rsid w:val="005C3C55"/>
    <w:rsid w:val="005C3F33"/>
    <w:rsid w:val="005C4256"/>
    <w:rsid w:val="005C453B"/>
    <w:rsid w:val="005C45D0"/>
    <w:rsid w:val="005C4FB9"/>
    <w:rsid w:val="005C5159"/>
    <w:rsid w:val="005C5313"/>
    <w:rsid w:val="005C5316"/>
    <w:rsid w:val="005C53B8"/>
    <w:rsid w:val="005C53DF"/>
    <w:rsid w:val="005C556E"/>
    <w:rsid w:val="005C5931"/>
    <w:rsid w:val="005C5ADE"/>
    <w:rsid w:val="005C5CE1"/>
    <w:rsid w:val="005C63F6"/>
    <w:rsid w:val="005C6558"/>
    <w:rsid w:val="005C6714"/>
    <w:rsid w:val="005C67B3"/>
    <w:rsid w:val="005C68DD"/>
    <w:rsid w:val="005C6C59"/>
    <w:rsid w:val="005C6E2B"/>
    <w:rsid w:val="005C7203"/>
    <w:rsid w:val="005C7312"/>
    <w:rsid w:val="005C7345"/>
    <w:rsid w:val="005C73BE"/>
    <w:rsid w:val="005C78FC"/>
    <w:rsid w:val="005C7BBE"/>
    <w:rsid w:val="005C7F4C"/>
    <w:rsid w:val="005C7F8F"/>
    <w:rsid w:val="005D030B"/>
    <w:rsid w:val="005D0913"/>
    <w:rsid w:val="005D1409"/>
    <w:rsid w:val="005D1425"/>
    <w:rsid w:val="005D15BC"/>
    <w:rsid w:val="005D15C6"/>
    <w:rsid w:val="005D1663"/>
    <w:rsid w:val="005D1C03"/>
    <w:rsid w:val="005D1CC7"/>
    <w:rsid w:val="005D233C"/>
    <w:rsid w:val="005D2486"/>
    <w:rsid w:val="005D249D"/>
    <w:rsid w:val="005D2778"/>
    <w:rsid w:val="005D284B"/>
    <w:rsid w:val="005D2867"/>
    <w:rsid w:val="005D2931"/>
    <w:rsid w:val="005D2B7A"/>
    <w:rsid w:val="005D2DE6"/>
    <w:rsid w:val="005D3015"/>
    <w:rsid w:val="005D37B2"/>
    <w:rsid w:val="005D3A12"/>
    <w:rsid w:val="005D3AC4"/>
    <w:rsid w:val="005D3E60"/>
    <w:rsid w:val="005D3F82"/>
    <w:rsid w:val="005D413A"/>
    <w:rsid w:val="005D4D4D"/>
    <w:rsid w:val="005D530A"/>
    <w:rsid w:val="005D539D"/>
    <w:rsid w:val="005D598C"/>
    <w:rsid w:val="005D59EA"/>
    <w:rsid w:val="005D5BFC"/>
    <w:rsid w:val="005D5FD6"/>
    <w:rsid w:val="005D6191"/>
    <w:rsid w:val="005D6293"/>
    <w:rsid w:val="005D633C"/>
    <w:rsid w:val="005D6381"/>
    <w:rsid w:val="005D66FC"/>
    <w:rsid w:val="005D6721"/>
    <w:rsid w:val="005D67C4"/>
    <w:rsid w:val="005D7181"/>
    <w:rsid w:val="005D76CF"/>
    <w:rsid w:val="005E0440"/>
    <w:rsid w:val="005E0460"/>
    <w:rsid w:val="005E05F8"/>
    <w:rsid w:val="005E060C"/>
    <w:rsid w:val="005E0A79"/>
    <w:rsid w:val="005E0BED"/>
    <w:rsid w:val="005E0DE4"/>
    <w:rsid w:val="005E0F9E"/>
    <w:rsid w:val="005E0FEE"/>
    <w:rsid w:val="005E0FF6"/>
    <w:rsid w:val="005E1003"/>
    <w:rsid w:val="005E125A"/>
    <w:rsid w:val="005E12BE"/>
    <w:rsid w:val="005E1706"/>
    <w:rsid w:val="005E1F25"/>
    <w:rsid w:val="005E2309"/>
    <w:rsid w:val="005E28E2"/>
    <w:rsid w:val="005E2A68"/>
    <w:rsid w:val="005E2F11"/>
    <w:rsid w:val="005E30E4"/>
    <w:rsid w:val="005E311D"/>
    <w:rsid w:val="005E3254"/>
    <w:rsid w:val="005E3635"/>
    <w:rsid w:val="005E3C43"/>
    <w:rsid w:val="005E3D84"/>
    <w:rsid w:val="005E3E4A"/>
    <w:rsid w:val="005E4447"/>
    <w:rsid w:val="005E4CD7"/>
    <w:rsid w:val="005E4F02"/>
    <w:rsid w:val="005E4FDF"/>
    <w:rsid w:val="005E51B1"/>
    <w:rsid w:val="005E548A"/>
    <w:rsid w:val="005E58E0"/>
    <w:rsid w:val="005E5959"/>
    <w:rsid w:val="005E5B12"/>
    <w:rsid w:val="005E5F9E"/>
    <w:rsid w:val="005E6331"/>
    <w:rsid w:val="005E64B1"/>
    <w:rsid w:val="005E64EF"/>
    <w:rsid w:val="005E65A9"/>
    <w:rsid w:val="005E66F9"/>
    <w:rsid w:val="005E6B10"/>
    <w:rsid w:val="005E6C0C"/>
    <w:rsid w:val="005E6FFF"/>
    <w:rsid w:val="005E7266"/>
    <w:rsid w:val="005E7382"/>
    <w:rsid w:val="005E780A"/>
    <w:rsid w:val="005E7FCC"/>
    <w:rsid w:val="005F0217"/>
    <w:rsid w:val="005F0501"/>
    <w:rsid w:val="005F070F"/>
    <w:rsid w:val="005F07FE"/>
    <w:rsid w:val="005F08BB"/>
    <w:rsid w:val="005F093F"/>
    <w:rsid w:val="005F0BFB"/>
    <w:rsid w:val="005F0C7C"/>
    <w:rsid w:val="005F0D83"/>
    <w:rsid w:val="005F0E22"/>
    <w:rsid w:val="005F0EC8"/>
    <w:rsid w:val="005F1391"/>
    <w:rsid w:val="005F179C"/>
    <w:rsid w:val="005F17FF"/>
    <w:rsid w:val="005F189C"/>
    <w:rsid w:val="005F1A07"/>
    <w:rsid w:val="005F245E"/>
    <w:rsid w:val="005F2545"/>
    <w:rsid w:val="005F26A0"/>
    <w:rsid w:val="005F2A24"/>
    <w:rsid w:val="005F2D54"/>
    <w:rsid w:val="005F312A"/>
    <w:rsid w:val="005F3412"/>
    <w:rsid w:val="005F3619"/>
    <w:rsid w:val="005F3886"/>
    <w:rsid w:val="005F3B23"/>
    <w:rsid w:val="005F3BC9"/>
    <w:rsid w:val="005F3CCB"/>
    <w:rsid w:val="005F3E86"/>
    <w:rsid w:val="005F3FBE"/>
    <w:rsid w:val="005F417C"/>
    <w:rsid w:val="005F4251"/>
    <w:rsid w:val="005F46F9"/>
    <w:rsid w:val="005F470B"/>
    <w:rsid w:val="005F4795"/>
    <w:rsid w:val="005F47F9"/>
    <w:rsid w:val="005F4BF6"/>
    <w:rsid w:val="005F4C19"/>
    <w:rsid w:val="005F4F4F"/>
    <w:rsid w:val="005F50F1"/>
    <w:rsid w:val="005F54B9"/>
    <w:rsid w:val="005F5654"/>
    <w:rsid w:val="005F5C1E"/>
    <w:rsid w:val="005F62AE"/>
    <w:rsid w:val="005F6A17"/>
    <w:rsid w:val="005F6C9F"/>
    <w:rsid w:val="005F7295"/>
    <w:rsid w:val="005F7943"/>
    <w:rsid w:val="005F7C08"/>
    <w:rsid w:val="005F7CD9"/>
    <w:rsid w:val="005F7DB7"/>
    <w:rsid w:val="0060053A"/>
    <w:rsid w:val="0060053E"/>
    <w:rsid w:val="006006B1"/>
    <w:rsid w:val="00600773"/>
    <w:rsid w:val="00600CFB"/>
    <w:rsid w:val="00600E68"/>
    <w:rsid w:val="00601085"/>
    <w:rsid w:val="006010B5"/>
    <w:rsid w:val="006016AB"/>
    <w:rsid w:val="0060191B"/>
    <w:rsid w:val="00601C06"/>
    <w:rsid w:val="006022C7"/>
    <w:rsid w:val="00602340"/>
    <w:rsid w:val="00602475"/>
    <w:rsid w:val="00602732"/>
    <w:rsid w:val="006028BD"/>
    <w:rsid w:val="00603100"/>
    <w:rsid w:val="006033CE"/>
    <w:rsid w:val="006040AC"/>
    <w:rsid w:val="00604167"/>
    <w:rsid w:val="006044BF"/>
    <w:rsid w:val="00604774"/>
    <w:rsid w:val="00604935"/>
    <w:rsid w:val="00604AC8"/>
    <w:rsid w:val="00604BC3"/>
    <w:rsid w:val="00605329"/>
    <w:rsid w:val="006056D3"/>
    <w:rsid w:val="006057D4"/>
    <w:rsid w:val="00605A90"/>
    <w:rsid w:val="00605B0B"/>
    <w:rsid w:val="00605C0D"/>
    <w:rsid w:val="00605C85"/>
    <w:rsid w:val="0060646B"/>
    <w:rsid w:val="006066FA"/>
    <w:rsid w:val="00606BDA"/>
    <w:rsid w:val="00606C0E"/>
    <w:rsid w:val="00606ECC"/>
    <w:rsid w:val="0060715B"/>
    <w:rsid w:val="0060735C"/>
    <w:rsid w:val="006073CC"/>
    <w:rsid w:val="00607727"/>
    <w:rsid w:val="00607812"/>
    <w:rsid w:val="0060796A"/>
    <w:rsid w:val="00607A6C"/>
    <w:rsid w:val="00607AA6"/>
    <w:rsid w:val="00607AEE"/>
    <w:rsid w:val="00610277"/>
    <w:rsid w:val="00610880"/>
    <w:rsid w:val="00610B1F"/>
    <w:rsid w:val="00610CD9"/>
    <w:rsid w:val="00610E40"/>
    <w:rsid w:val="0061131F"/>
    <w:rsid w:val="0061134E"/>
    <w:rsid w:val="006116D5"/>
    <w:rsid w:val="006117EE"/>
    <w:rsid w:val="006120CD"/>
    <w:rsid w:val="006122FD"/>
    <w:rsid w:val="006126C0"/>
    <w:rsid w:val="006126D7"/>
    <w:rsid w:val="00612BCA"/>
    <w:rsid w:val="00612FB6"/>
    <w:rsid w:val="00613081"/>
    <w:rsid w:val="00613147"/>
    <w:rsid w:val="00613302"/>
    <w:rsid w:val="006135A9"/>
    <w:rsid w:val="006135CE"/>
    <w:rsid w:val="00613E24"/>
    <w:rsid w:val="00613E86"/>
    <w:rsid w:val="006141B5"/>
    <w:rsid w:val="00614F90"/>
    <w:rsid w:val="006151EA"/>
    <w:rsid w:val="00615428"/>
    <w:rsid w:val="00615962"/>
    <w:rsid w:val="00615B18"/>
    <w:rsid w:val="00615EE1"/>
    <w:rsid w:val="0061605D"/>
    <w:rsid w:val="006162DA"/>
    <w:rsid w:val="0061653B"/>
    <w:rsid w:val="00616DF6"/>
    <w:rsid w:val="00616E4A"/>
    <w:rsid w:val="00616E74"/>
    <w:rsid w:val="00617016"/>
    <w:rsid w:val="006170A1"/>
    <w:rsid w:val="0061723C"/>
    <w:rsid w:val="006175CC"/>
    <w:rsid w:val="00617D20"/>
    <w:rsid w:val="00620016"/>
    <w:rsid w:val="0062003E"/>
    <w:rsid w:val="006205F1"/>
    <w:rsid w:val="0062085A"/>
    <w:rsid w:val="00620955"/>
    <w:rsid w:val="00620A3B"/>
    <w:rsid w:val="00620AAA"/>
    <w:rsid w:val="00620FA5"/>
    <w:rsid w:val="00621264"/>
    <w:rsid w:val="00621731"/>
    <w:rsid w:val="0062175C"/>
    <w:rsid w:val="00621779"/>
    <w:rsid w:val="006217F3"/>
    <w:rsid w:val="006218BD"/>
    <w:rsid w:val="00621BDF"/>
    <w:rsid w:val="00621DD5"/>
    <w:rsid w:val="00621E8E"/>
    <w:rsid w:val="00622046"/>
    <w:rsid w:val="006222C9"/>
    <w:rsid w:val="006222F8"/>
    <w:rsid w:val="006223C4"/>
    <w:rsid w:val="00622636"/>
    <w:rsid w:val="006227F5"/>
    <w:rsid w:val="0062297A"/>
    <w:rsid w:val="00622AC7"/>
    <w:rsid w:val="00622D3E"/>
    <w:rsid w:val="00622DF1"/>
    <w:rsid w:val="006237DB"/>
    <w:rsid w:val="00623AAD"/>
    <w:rsid w:val="00623ACA"/>
    <w:rsid w:val="00623AED"/>
    <w:rsid w:val="0062411D"/>
    <w:rsid w:val="0062422E"/>
    <w:rsid w:val="006244BB"/>
    <w:rsid w:val="006244CF"/>
    <w:rsid w:val="006245DA"/>
    <w:rsid w:val="006248CD"/>
    <w:rsid w:val="00624900"/>
    <w:rsid w:val="006249F6"/>
    <w:rsid w:val="00625062"/>
    <w:rsid w:val="006252A8"/>
    <w:rsid w:val="00625557"/>
    <w:rsid w:val="00625569"/>
    <w:rsid w:val="00625731"/>
    <w:rsid w:val="00625BF0"/>
    <w:rsid w:val="00625D63"/>
    <w:rsid w:val="00626C90"/>
    <w:rsid w:val="006273EC"/>
    <w:rsid w:val="006276F4"/>
    <w:rsid w:val="00627B1D"/>
    <w:rsid w:val="00627CD7"/>
    <w:rsid w:val="00627E26"/>
    <w:rsid w:val="006300AE"/>
    <w:rsid w:val="00630ACE"/>
    <w:rsid w:val="00630B8D"/>
    <w:rsid w:val="00630F13"/>
    <w:rsid w:val="00630F4D"/>
    <w:rsid w:val="00631001"/>
    <w:rsid w:val="00631535"/>
    <w:rsid w:val="006316C2"/>
    <w:rsid w:val="00631A90"/>
    <w:rsid w:val="00631ADD"/>
    <w:rsid w:val="00631D3C"/>
    <w:rsid w:val="006321E5"/>
    <w:rsid w:val="0063273A"/>
    <w:rsid w:val="006327AA"/>
    <w:rsid w:val="00632897"/>
    <w:rsid w:val="006328AF"/>
    <w:rsid w:val="00632A51"/>
    <w:rsid w:val="00632A86"/>
    <w:rsid w:val="00632CED"/>
    <w:rsid w:val="00632E37"/>
    <w:rsid w:val="006330D2"/>
    <w:rsid w:val="0063311C"/>
    <w:rsid w:val="00633302"/>
    <w:rsid w:val="0063332A"/>
    <w:rsid w:val="006334AA"/>
    <w:rsid w:val="006335BB"/>
    <w:rsid w:val="00633C6B"/>
    <w:rsid w:val="00633CFD"/>
    <w:rsid w:val="0063411A"/>
    <w:rsid w:val="0063411E"/>
    <w:rsid w:val="00634128"/>
    <w:rsid w:val="006341F4"/>
    <w:rsid w:val="00634246"/>
    <w:rsid w:val="00634281"/>
    <w:rsid w:val="006346EB"/>
    <w:rsid w:val="006346FD"/>
    <w:rsid w:val="00634708"/>
    <w:rsid w:val="00634768"/>
    <w:rsid w:val="0063492E"/>
    <w:rsid w:val="00634BB3"/>
    <w:rsid w:val="00634F15"/>
    <w:rsid w:val="0063539A"/>
    <w:rsid w:val="00635AFD"/>
    <w:rsid w:val="00635E88"/>
    <w:rsid w:val="006365B1"/>
    <w:rsid w:val="0063673E"/>
    <w:rsid w:val="00636DD8"/>
    <w:rsid w:val="00637090"/>
    <w:rsid w:val="00637449"/>
    <w:rsid w:val="00637515"/>
    <w:rsid w:val="0063766F"/>
    <w:rsid w:val="006378D3"/>
    <w:rsid w:val="006378D9"/>
    <w:rsid w:val="0063795C"/>
    <w:rsid w:val="00637B93"/>
    <w:rsid w:val="00637D7D"/>
    <w:rsid w:val="006401B5"/>
    <w:rsid w:val="00640294"/>
    <w:rsid w:val="0064053E"/>
    <w:rsid w:val="00640720"/>
    <w:rsid w:val="00640AA7"/>
    <w:rsid w:val="00641055"/>
    <w:rsid w:val="00641181"/>
    <w:rsid w:val="00641355"/>
    <w:rsid w:val="006413D1"/>
    <w:rsid w:val="006416F6"/>
    <w:rsid w:val="0064186E"/>
    <w:rsid w:val="00641A30"/>
    <w:rsid w:val="00641AD4"/>
    <w:rsid w:val="00641DC2"/>
    <w:rsid w:val="00641F20"/>
    <w:rsid w:val="00642248"/>
    <w:rsid w:val="00642275"/>
    <w:rsid w:val="00642341"/>
    <w:rsid w:val="0064239A"/>
    <w:rsid w:val="0064280F"/>
    <w:rsid w:val="00642819"/>
    <w:rsid w:val="00642831"/>
    <w:rsid w:val="00642E16"/>
    <w:rsid w:val="00643C96"/>
    <w:rsid w:val="00644034"/>
    <w:rsid w:val="006440EC"/>
    <w:rsid w:val="00644165"/>
    <w:rsid w:val="00644221"/>
    <w:rsid w:val="0064498C"/>
    <w:rsid w:val="00644AFE"/>
    <w:rsid w:val="006457D6"/>
    <w:rsid w:val="00645CB5"/>
    <w:rsid w:val="00646763"/>
    <w:rsid w:val="00646B96"/>
    <w:rsid w:val="00646E61"/>
    <w:rsid w:val="00647294"/>
    <w:rsid w:val="00647895"/>
    <w:rsid w:val="00650452"/>
    <w:rsid w:val="0065046F"/>
    <w:rsid w:val="00650596"/>
    <w:rsid w:val="00650B12"/>
    <w:rsid w:val="00650D51"/>
    <w:rsid w:val="006517AE"/>
    <w:rsid w:val="006518DD"/>
    <w:rsid w:val="00651B60"/>
    <w:rsid w:val="00651C1D"/>
    <w:rsid w:val="00651E4F"/>
    <w:rsid w:val="006524D6"/>
    <w:rsid w:val="00652646"/>
    <w:rsid w:val="00652918"/>
    <w:rsid w:val="00652ABE"/>
    <w:rsid w:val="00653399"/>
    <w:rsid w:val="0065370D"/>
    <w:rsid w:val="00653D92"/>
    <w:rsid w:val="006540C8"/>
    <w:rsid w:val="00654119"/>
    <w:rsid w:val="0065438E"/>
    <w:rsid w:val="00654A8B"/>
    <w:rsid w:val="00654E34"/>
    <w:rsid w:val="00655175"/>
    <w:rsid w:val="00655204"/>
    <w:rsid w:val="00655653"/>
    <w:rsid w:val="0065567A"/>
    <w:rsid w:val="00655D83"/>
    <w:rsid w:val="00656467"/>
    <w:rsid w:val="0065655D"/>
    <w:rsid w:val="006565BD"/>
    <w:rsid w:val="006569DE"/>
    <w:rsid w:val="00656B00"/>
    <w:rsid w:val="00656D8B"/>
    <w:rsid w:val="00656FCC"/>
    <w:rsid w:val="00657588"/>
    <w:rsid w:val="00657963"/>
    <w:rsid w:val="00657F55"/>
    <w:rsid w:val="00660257"/>
    <w:rsid w:val="0066033B"/>
    <w:rsid w:val="00660AED"/>
    <w:rsid w:val="00660E3B"/>
    <w:rsid w:val="006610A2"/>
    <w:rsid w:val="006613FD"/>
    <w:rsid w:val="006615BC"/>
    <w:rsid w:val="006619D8"/>
    <w:rsid w:val="00661A0B"/>
    <w:rsid w:val="00661B17"/>
    <w:rsid w:val="006622AF"/>
    <w:rsid w:val="00662BB5"/>
    <w:rsid w:val="00662DB6"/>
    <w:rsid w:val="00662EE1"/>
    <w:rsid w:val="00662F82"/>
    <w:rsid w:val="006636E0"/>
    <w:rsid w:val="006637F2"/>
    <w:rsid w:val="00663B8C"/>
    <w:rsid w:val="00663F9A"/>
    <w:rsid w:val="00664281"/>
    <w:rsid w:val="00664481"/>
    <w:rsid w:val="00664772"/>
    <w:rsid w:val="006651C0"/>
    <w:rsid w:val="0066522A"/>
    <w:rsid w:val="00665563"/>
    <w:rsid w:val="00665997"/>
    <w:rsid w:val="00665E0D"/>
    <w:rsid w:val="00665E75"/>
    <w:rsid w:val="00666632"/>
    <w:rsid w:val="006668B4"/>
    <w:rsid w:val="00666BB3"/>
    <w:rsid w:val="00666F00"/>
    <w:rsid w:val="00666F8E"/>
    <w:rsid w:val="0066747C"/>
    <w:rsid w:val="006674EC"/>
    <w:rsid w:val="006676CC"/>
    <w:rsid w:val="00667D55"/>
    <w:rsid w:val="00667F30"/>
    <w:rsid w:val="00670386"/>
    <w:rsid w:val="0067059C"/>
    <w:rsid w:val="006707C0"/>
    <w:rsid w:val="00670965"/>
    <w:rsid w:val="006711E4"/>
    <w:rsid w:val="0067177C"/>
    <w:rsid w:val="00671D45"/>
    <w:rsid w:val="0067202F"/>
    <w:rsid w:val="00672593"/>
    <w:rsid w:val="0067259A"/>
    <w:rsid w:val="0067268C"/>
    <w:rsid w:val="006729EB"/>
    <w:rsid w:val="00672C08"/>
    <w:rsid w:val="00672CE7"/>
    <w:rsid w:val="00672E51"/>
    <w:rsid w:val="00673089"/>
    <w:rsid w:val="006730C5"/>
    <w:rsid w:val="006737C8"/>
    <w:rsid w:val="00673A38"/>
    <w:rsid w:val="00673A95"/>
    <w:rsid w:val="00673B99"/>
    <w:rsid w:val="00673BEB"/>
    <w:rsid w:val="00673D26"/>
    <w:rsid w:val="00673F0D"/>
    <w:rsid w:val="006740F7"/>
    <w:rsid w:val="006741FF"/>
    <w:rsid w:val="0067421E"/>
    <w:rsid w:val="006747F6"/>
    <w:rsid w:val="0067492E"/>
    <w:rsid w:val="00674AEF"/>
    <w:rsid w:val="0067570F"/>
    <w:rsid w:val="00675809"/>
    <w:rsid w:val="00675883"/>
    <w:rsid w:val="0067616B"/>
    <w:rsid w:val="006761C1"/>
    <w:rsid w:val="006762BE"/>
    <w:rsid w:val="00676394"/>
    <w:rsid w:val="0067661C"/>
    <w:rsid w:val="00676DB8"/>
    <w:rsid w:val="00676EF4"/>
    <w:rsid w:val="006774AE"/>
    <w:rsid w:val="00677582"/>
    <w:rsid w:val="006775BD"/>
    <w:rsid w:val="00677695"/>
    <w:rsid w:val="006777B7"/>
    <w:rsid w:val="0067792E"/>
    <w:rsid w:val="00677C9B"/>
    <w:rsid w:val="00677E00"/>
    <w:rsid w:val="00677FAE"/>
    <w:rsid w:val="00680264"/>
    <w:rsid w:val="006802CA"/>
    <w:rsid w:val="00680498"/>
    <w:rsid w:val="006804EF"/>
    <w:rsid w:val="00680A91"/>
    <w:rsid w:val="00680ACC"/>
    <w:rsid w:val="0068120C"/>
    <w:rsid w:val="00681213"/>
    <w:rsid w:val="00681231"/>
    <w:rsid w:val="006814E3"/>
    <w:rsid w:val="00681733"/>
    <w:rsid w:val="00681D35"/>
    <w:rsid w:val="00681E31"/>
    <w:rsid w:val="00682206"/>
    <w:rsid w:val="0068263A"/>
    <w:rsid w:val="0068294E"/>
    <w:rsid w:val="00682E46"/>
    <w:rsid w:val="00682E4B"/>
    <w:rsid w:val="00682E66"/>
    <w:rsid w:val="00682EB6"/>
    <w:rsid w:val="00683146"/>
    <w:rsid w:val="00683167"/>
    <w:rsid w:val="0068375F"/>
    <w:rsid w:val="00683A7D"/>
    <w:rsid w:val="00683ABE"/>
    <w:rsid w:val="00683EEB"/>
    <w:rsid w:val="00684C31"/>
    <w:rsid w:val="00684D5F"/>
    <w:rsid w:val="00684E9C"/>
    <w:rsid w:val="006850FA"/>
    <w:rsid w:val="006853E1"/>
    <w:rsid w:val="006854BC"/>
    <w:rsid w:val="00685687"/>
    <w:rsid w:val="00685699"/>
    <w:rsid w:val="00685BD5"/>
    <w:rsid w:val="00686106"/>
    <w:rsid w:val="0068658E"/>
    <w:rsid w:val="006866C7"/>
    <w:rsid w:val="006868C4"/>
    <w:rsid w:val="006869A3"/>
    <w:rsid w:val="00686ABF"/>
    <w:rsid w:val="00686BAB"/>
    <w:rsid w:val="00686C81"/>
    <w:rsid w:val="006872C1"/>
    <w:rsid w:val="00687518"/>
    <w:rsid w:val="00687B19"/>
    <w:rsid w:val="00687B4A"/>
    <w:rsid w:val="00687CC2"/>
    <w:rsid w:val="00687E65"/>
    <w:rsid w:val="0069008E"/>
    <w:rsid w:val="006903A0"/>
    <w:rsid w:val="0069052B"/>
    <w:rsid w:val="006905A4"/>
    <w:rsid w:val="0069073C"/>
    <w:rsid w:val="0069083A"/>
    <w:rsid w:val="00690FDF"/>
    <w:rsid w:val="0069149C"/>
    <w:rsid w:val="00691981"/>
    <w:rsid w:val="00691D49"/>
    <w:rsid w:val="00692183"/>
    <w:rsid w:val="006922A3"/>
    <w:rsid w:val="006922CB"/>
    <w:rsid w:val="006923CC"/>
    <w:rsid w:val="006926BB"/>
    <w:rsid w:val="00692EA7"/>
    <w:rsid w:val="00693233"/>
    <w:rsid w:val="006932B6"/>
    <w:rsid w:val="006933AA"/>
    <w:rsid w:val="0069350E"/>
    <w:rsid w:val="006942DB"/>
    <w:rsid w:val="00694351"/>
    <w:rsid w:val="006943D7"/>
    <w:rsid w:val="00694496"/>
    <w:rsid w:val="0069488D"/>
    <w:rsid w:val="00694BCD"/>
    <w:rsid w:val="006958F0"/>
    <w:rsid w:val="00695A9E"/>
    <w:rsid w:val="00695BCA"/>
    <w:rsid w:val="00695C01"/>
    <w:rsid w:val="00695EA4"/>
    <w:rsid w:val="006961B5"/>
    <w:rsid w:val="006965D5"/>
    <w:rsid w:val="00696BC5"/>
    <w:rsid w:val="00696E41"/>
    <w:rsid w:val="00696E55"/>
    <w:rsid w:val="00696F9A"/>
    <w:rsid w:val="00697185"/>
    <w:rsid w:val="0069792C"/>
    <w:rsid w:val="00697965"/>
    <w:rsid w:val="00697E61"/>
    <w:rsid w:val="006A0094"/>
    <w:rsid w:val="006A0424"/>
    <w:rsid w:val="006A0561"/>
    <w:rsid w:val="006A093F"/>
    <w:rsid w:val="006A0AC1"/>
    <w:rsid w:val="006A0B46"/>
    <w:rsid w:val="006A0CA1"/>
    <w:rsid w:val="006A1546"/>
    <w:rsid w:val="006A161C"/>
    <w:rsid w:val="006A1899"/>
    <w:rsid w:val="006A1904"/>
    <w:rsid w:val="006A1B37"/>
    <w:rsid w:val="006A1CF4"/>
    <w:rsid w:val="006A1E3D"/>
    <w:rsid w:val="006A205F"/>
    <w:rsid w:val="006A222A"/>
    <w:rsid w:val="006A22BD"/>
    <w:rsid w:val="006A2674"/>
    <w:rsid w:val="006A2695"/>
    <w:rsid w:val="006A2BCB"/>
    <w:rsid w:val="006A2C3D"/>
    <w:rsid w:val="006A2D58"/>
    <w:rsid w:val="006A333B"/>
    <w:rsid w:val="006A349B"/>
    <w:rsid w:val="006A34F6"/>
    <w:rsid w:val="006A37C0"/>
    <w:rsid w:val="006A3995"/>
    <w:rsid w:val="006A3B3B"/>
    <w:rsid w:val="006A45F8"/>
    <w:rsid w:val="006A4723"/>
    <w:rsid w:val="006A4AFE"/>
    <w:rsid w:val="006A4BA9"/>
    <w:rsid w:val="006A4C56"/>
    <w:rsid w:val="006A4D7B"/>
    <w:rsid w:val="006A4EC9"/>
    <w:rsid w:val="006A4EDD"/>
    <w:rsid w:val="006A4EFF"/>
    <w:rsid w:val="006A5146"/>
    <w:rsid w:val="006A56BC"/>
    <w:rsid w:val="006A5906"/>
    <w:rsid w:val="006A5B0F"/>
    <w:rsid w:val="006A5CB6"/>
    <w:rsid w:val="006A65C6"/>
    <w:rsid w:val="006A6774"/>
    <w:rsid w:val="006A6863"/>
    <w:rsid w:val="006A68FC"/>
    <w:rsid w:val="006A6A73"/>
    <w:rsid w:val="006A6AA3"/>
    <w:rsid w:val="006A6AC2"/>
    <w:rsid w:val="006A6ACF"/>
    <w:rsid w:val="006A6C0B"/>
    <w:rsid w:val="006A7013"/>
    <w:rsid w:val="006A708F"/>
    <w:rsid w:val="006A70BF"/>
    <w:rsid w:val="006A75FF"/>
    <w:rsid w:val="006A7C85"/>
    <w:rsid w:val="006A7D84"/>
    <w:rsid w:val="006B028F"/>
    <w:rsid w:val="006B0D30"/>
    <w:rsid w:val="006B1179"/>
    <w:rsid w:val="006B1743"/>
    <w:rsid w:val="006B17EB"/>
    <w:rsid w:val="006B1DE0"/>
    <w:rsid w:val="006B20CE"/>
    <w:rsid w:val="006B2118"/>
    <w:rsid w:val="006B2166"/>
    <w:rsid w:val="006B2346"/>
    <w:rsid w:val="006B2776"/>
    <w:rsid w:val="006B2C80"/>
    <w:rsid w:val="006B2D2D"/>
    <w:rsid w:val="006B2D31"/>
    <w:rsid w:val="006B2DA2"/>
    <w:rsid w:val="006B3001"/>
    <w:rsid w:val="006B3018"/>
    <w:rsid w:val="006B3435"/>
    <w:rsid w:val="006B34DC"/>
    <w:rsid w:val="006B35D9"/>
    <w:rsid w:val="006B3609"/>
    <w:rsid w:val="006B36C7"/>
    <w:rsid w:val="006B37B1"/>
    <w:rsid w:val="006B38DA"/>
    <w:rsid w:val="006B38F1"/>
    <w:rsid w:val="006B39E6"/>
    <w:rsid w:val="006B3B1F"/>
    <w:rsid w:val="006B3B4D"/>
    <w:rsid w:val="006B3CEF"/>
    <w:rsid w:val="006B3D21"/>
    <w:rsid w:val="006B4735"/>
    <w:rsid w:val="006B4776"/>
    <w:rsid w:val="006B4837"/>
    <w:rsid w:val="006B49F7"/>
    <w:rsid w:val="006B4B05"/>
    <w:rsid w:val="006B4FC7"/>
    <w:rsid w:val="006B530E"/>
    <w:rsid w:val="006B5968"/>
    <w:rsid w:val="006B5BF9"/>
    <w:rsid w:val="006B5CCB"/>
    <w:rsid w:val="006B5F82"/>
    <w:rsid w:val="006B6B1E"/>
    <w:rsid w:val="006B6BE6"/>
    <w:rsid w:val="006B6F24"/>
    <w:rsid w:val="006B7086"/>
    <w:rsid w:val="006B718D"/>
    <w:rsid w:val="006B71F6"/>
    <w:rsid w:val="006B725B"/>
    <w:rsid w:val="006B7275"/>
    <w:rsid w:val="006B77CA"/>
    <w:rsid w:val="006B77F9"/>
    <w:rsid w:val="006B7A4C"/>
    <w:rsid w:val="006B7D47"/>
    <w:rsid w:val="006B7D6C"/>
    <w:rsid w:val="006C01F9"/>
    <w:rsid w:val="006C06F3"/>
    <w:rsid w:val="006C0EDD"/>
    <w:rsid w:val="006C116E"/>
    <w:rsid w:val="006C12CE"/>
    <w:rsid w:val="006C1531"/>
    <w:rsid w:val="006C18FD"/>
    <w:rsid w:val="006C19BE"/>
    <w:rsid w:val="006C1C84"/>
    <w:rsid w:val="006C2465"/>
    <w:rsid w:val="006C26E8"/>
    <w:rsid w:val="006C2A15"/>
    <w:rsid w:val="006C2B06"/>
    <w:rsid w:val="006C2B27"/>
    <w:rsid w:val="006C2D43"/>
    <w:rsid w:val="006C3157"/>
    <w:rsid w:val="006C31A3"/>
    <w:rsid w:val="006C3CFA"/>
    <w:rsid w:val="006C43BB"/>
    <w:rsid w:val="006C4607"/>
    <w:rsid w:val="006C480C"/>
    <w:rsid w:val="006C4AFD"/>
    <w:rsid w:val="006C4D63"/>
    <w:rsid w:val="006C4DE5"/>
    <w:rsid w:val="006C4F56"/>
    <w:rsid w:val="006C5080"/>
    <w:rsid w:val="006C5311"/>
    <w:rsid w:val="006C540D"/>
    <w:rsid w:val="006C5C8E"/>
    <w:rsid w:val="006C5F8A"/>
    <w:rsid w:val="006C60EA"/>
    <w:rsid w:val="006C62FE"/>
    <w:rsid w:val="006C66F7"/>
    <w:rsid w:val="006C6728"/>
    <w:rsid w:val="006C6E10"/>
    <w:rsid w:val="006C76D3"/>
    <w:rsid w:val="006C7844"/>
    <w:rsid w:val="006C7BD0"/>
    <w:rsid w:val="006C7CC2"/>
    <w:rsid w:val="006D05C9"/>
    <w:rsid w:val="006D0754"/>
    <w:rsid w:val="006D0C4B"/>
    <w:rsid w:val="006D0D98"/>
    <w:rsid w:val="006D0EFA"/>
    <w:rsid w:val="006D0F84"/>
    <w:rsid w:val="006D130C"/>
    <w:rsid w:val="006D1625"/>
    <w:rsid w:val="006D195F"/>
    <w:rsid w:val="006D1A5F"/>
    <w:rsid w:val="006D1C8F"/>
    <w:rsid w:val="006D1FC6"/>
    <w:rsid w:val="006D2221"/>
    <w:rsid w:val="006D2275"/>
    <w:rsid w:val="006D2410"/>
    <w:rsid w:val="006D25AA"/>
    <w:rsid w:val="006D28B3"/>
    <w:rsid w:val="006D2B3D"/>
    <w:rsid w:val="006D2CAB"/>
    <w:rsid w:val="006D2FB6"/>
    <w:rsid w:val="006D302C"/>
    <w:rsid w:val="006D3393"/>
    <w:rsid w:val="006D33B6"/>
    <w:rsid w:val="006D3409"/>
    <w:rsid w:val="006D3A88"/>
    <w:rsid w:val="006D3B4D"/>
    <w:rsid w:val="006D524D"/>
    <w:rsid w:val="006D5466"/>
    <w:rsid w:val="006D57D7"/>
    <w:rsid w:val="006D5E25"/>
    <w:rsid w:val="006D5E29"/>
    <w:rsid w:val="006D6173"/>
    <w:rsid w:val="006D6186"/>
    <w:rsid w:val="006D6448"/>
    <w:rsid w:val="006D66CE"/>
    <w:rsid w:val="006D672E"/>
    <w:rsid w:val="006D6A0A"/>
    <w:rsid w:val="006D6A10"/>
    <w:rsid w:val="006D6B4D"/>
    <w:rsid w:val="006D6B8D"/>
    <w:rsid w:val="006D6C33"/>
    <w:rsid w:val="006D6CE4"/>
    <w:rsid w:val="006D7563"/>
    <w:rsid w:val="006D7A0B"/>
    <w:rsid w:val="006D7CE3"/>
    <w:rsid w:val="006E00E8"/>
    <w:rsid w:val="006E02EB"/>
    <w:rsid w:val="006E031A"/>
    <w:rsid w:val="006E03A9"/>
    <w:rsid w:val="006E0758"/>
    <w:rsid w:val="006E0AED"/>
    <w:rsid w:val="006E0CE8"/>
    <w:rsid w:val="006E15AE"/>
    <w:rsid w:val="006E1B8B"/>
    <w:rsid w:val="006E1BAA"/>
    <w:rsid w:val="006E1D68"/>
    <w:rsid w:val="006E24CD"/>
    <w:rsid w:val="006E26BA"/>
    <w:rsid w:val="006E2854"/>
    <w:rsid w:val="006E2BB6"/>
    <w:rsid w:val="006E30F3"/>
    <w:rsid w:val="006E3371"/>
    <w:rsid w:val="006E35E1"/>
    <w:rsid w:val="006E3896"/>
    <w:rsid w:val="006E3D31"/>
    <w:rsid w:val="006E3E79"/>
    <w:rsid w:val="006E407F"/>
    <w:rsid w:val="006E4093"/>
    <w:rsid w:val="006E4527"/>
    <w:rsid w:val="006E47C3"/>
    <w:rsid w:val="006E4DAA"/>
    <w:rsid w:val="006E5000"/>
    <w:rsid w:val="006E52CD"/>
    <w:rsid w:val="006E533E"/>
    <w:rsid w:val="006E54C5"/>
    <w:rsid w:val="006E5AD8"/>
    <w:rsid w:val="006E5C1C"/>
    <w:rsid w:val="006E633F"/>
    <w:rsid w:val="006E65F6"/>
    <w:rsid w:val="006E6C20"/>
    <w:rsid w:val="006E7350"/>
    <w:rsid w:val="006E754C"/>
    <w:rsid w:val="006E7671"/>
    <w:rsid w:val="006E7928"/>
    <w:rsid w:val="006E794E"/>
    <w:rsid w:val="006E7EFE"/>
    <w:rsid w:val="006F0247"/>
    <w:rsid w:val="006F0647"/>
    <w:rsid w:val="006F098D"/>
    <w:rsid w:val="006F1AD8"/>
    <w:rsid w:val="006F1EE1"/>
    <w:rsid w:val="006F2258"/>
    <w:rsid w:val="006F2367"/>
    <w:rsid w:val="006F27DE"/>
    <w:rsid w:val="006F30BF"/>
    <w:rsid w:val="006F3AE0"/>
    <w:rsid w:val="006F3D68"/>
    <w:rsid w:val="006F3E67"/>
    <w:rsid w:val="006F4391"/>
    <w:rsid w:val="006F43C7"/>
    <w:rsid w:val="006F4938"/>
    <w:rsid w:val="006F4C22"/>
    <w:rsid w:val="006F4F31"/>
    <w:rsid w:val="006F4F47"/>
    <w:rsid w:val="006F5506"/>
    <w:rsid w:val="006F5B58"/>
    <w:rsid w:val="006F66B2"/>
    <w:rsid w:val="006F68D1"/>
    <w:rsid w:val="006F6F6F"/>
    <w:rsid w:val="006F7097"/>
    <w:rsid w:val="006F7549"/>
    <w:rsid w:val="006F7572"/>
    <w:rsid w:val="006F7AA7"/>
    <w:rsid w:val="006F7E8E"/>
    <w:rsid w:val="00700003"/>
    <w:rsid w:val="00700142"/>
    <w:rsid w:val="007002C5"/>
    <w:rsid w:val="0070085A"/>
    <w:rsid w:val="00700B73"/>
    <w:rsid w:val="007011E0"/>
    <w:rsid w:val="00701357"/>
    <w:rsid w:val="007013B2"/>
    <w:rsid w:val="0070145E"/>
    <w:rsid w:val="00701510"/>
    <w:rsid w:val="007017FE"/>
    <w:rsid w:val="00701B3B"/>
    <w:rsid w:val="00701C0B"/>
    <w:rsid w:val="00701DE2"/>
    <w:rsid w:val="00702287"/>
    <w:rsid w:val="00702691"/>
    <w:rsid w:val="00702693"/>
    <w:rsid w:val="007028BD"/>
    <w:rsid w:val="00702A9F"/>
    <w:rsid w:val="00702D2D"/>
    <w:rsid w:val="00702F93"/>
    <w:rsid w:val="00702FB3"/>
    <w:rsid w:val="0070360F"/>
    <w:rsid w:val="0070380A"/>
    <w:rsid w:val="00704627"/>
    <w:rsid w:val="00704767"/>
    <w:rsid w:val="00704892"/>
    <w:rsid w:val="0070498E"/>
    <w:rsid w:val="00704D91"/>
    <w:rsid w:val="00704E7D"/>
    <w:rsid w:val="00704F70"/>
    <w:rsid w:val="0070522B"/>
    <w:rsid w:val="0070527A"/>
    <w:rsid w:val="007058FE"/>
    <w:rsid w:val="00705A54"/>
    <w:rsid w:val="00705F89"/>
    <w:rsid w:val="00706000"/>
    <w:rsid w:val="0070610A"/>
    <w:rsid w:val="00706495"/>
    <w:rsid w:val="00706599"/>
    <w:rsid w:val="0070668F"/>
    <w:rsid w:val="00706B0D"/>
    <w:rsid w:val="00706C64"/>
    <w:rsid w:val="00706E1B"/>
    <w:rsid w:val="00706F42"/>
    <w:rsid w:val="0070700C"/>
    <w:rsid w:val="0070704D"/>
    <w:rsid w:val="007072E2"/>
    <w:rsid w:val="007077B5"/>
    <w:rsid w:val="007079E1"/>
    <w:rsid w:val="00707A2B"/>
    <w:rsid w:val="0071006B"/>
    <w:rsid w:val="00710129"/>
    <w:rsid w:val="00710146"/>
    <w:rsid w:val="0071016C"/>
    <w:rsid w:val="00710211"/>
    <w:rsid w:val="007102B2"/>
    <w:rsid w:val="007102F6"/>
    <w:rsid w:val="0071042A"/>
    <w:rsid w:val="00710506"/>
    <w:rsid w:val="00710617"/>
    <w:rsid w:val="0071071D"/>
    <w:rsid w:val="0071099C"/>
    <w:rsid w:val="00710AA6"/>
    <w:rsid w:val="00710B40"/>
    <w:rsid w:val="0071119A"/>
    <w:rsid w:val="00711215"/>
    <w:rsid w:val="007118A2"/>
    <w:rsid w:val="007121B8"/>
    <w:rsid w:val="0071243F"/>
    <w:rsid w:val="00712716"/>
    <w:rsid w:val="00712905"/>
    <w:rsid w:val="00712A0C"/>
    <w:rsid w:val="00712A84"/>
    <w:rsid w:val="00712CEE"/>
    <w:rsid w:val="00712DF2"/>
    <w:rsid w:val="00712E40"/>
    <w:rsid w:val="00713000"/>
    <w:rsid w:val="007132A5"/>
    <w:rsid w:val="007132C3"/>
    <w:rsid w:val="00713400"/>
    <w:rsid w:val="00713554"/>
    <w:rsid w:val="007139BC"/>
    <w:rsid w:val="00713D63"/>
    <w:rsid w:val="00713F2C"/>
    <w:rsid w:val="00713FF1"/>
    <w:rsid w:val="0071467F"/>
    <w:rsid w:val="0071470B"/>
    <w:rsid w:val="007147D7"/>
    <w:rsid w:val="00714BD9"/>
    <w:rsid w:val="00715115"/>
    <w:rsid w:val="0071515E"/>
    <w:rsid w:val="00715473"/>
    <w:rsid w:val="00715475"/>
    <w:rsid w:val="00715477"/>
    <w:rsid w:val="00715789"/>
    <w:rsid w:val="00715852"/>
    <w:rsid w:val="0071588A"/>
    <w:rsid w:val="007158AB"/>
    <w:rsid w:val="007158E9"/>
    <w:rsid w:val="0071599F"/>
    <w:rsid w:val="00715A14"/>
    <w:rsid w:val="00715D75"/>
    <w:rsid w:val="007160F2"/>
    <w:rsid w:val="00716613"/>
    <w:rsid w:val="00716B7A"/>
    <w:rsid w:val="00716F66"/>
    <w:rsid w:val="00717204"/>
    <w:rsid w:val="0071744E"/>
    <w:rsid w:val="007178CB"/>
    <w:rsid w:val="007178D5"/>
    <w:rsid w:val="00717C9D"/>
    <w:rsid w:val="00717E4A"/>
    <w:rsid w:val="00717EC1"/>
    <w:rsid w:val="007200E7"/>
    <w:rsid w:val="00720458"/>
    <w:rsid w:val="007207A1"/>
    <w:rsid w:val="00720E2B"/>
    <w:rsid w:val="00721207"/>
    <w:rsid w:val="0072142A"/>
    <w:rsid w:val="00721586"/>
    <w:rsid w:val="00721961"/>
    <w:rsid w:val="00721A3D"/>
    <w:rsid w:val="00721E2E"/>
    <w:rsid w:val="007220AA"/>
    <w:rsid w:val="0072260F"/>
    <w:rsid w:val="00722ADF"/>
    <w:rsid w:val="00723321"/>
    <w:rsid w:val="00723635"/>
    <w:rsid w:val="007238C1"/>
    <w:rsid w:val="00724085"/>
    <w:rsid w:val="007240F4"/>
    <w:rsid w:val="007242BE"/>
    <w:rsid w:val="00724335"/>
    <w:rsid w:val="0072450C"/>
    <w:rsid w:val="00724562"/>
    <w:rsid w:val="00724A58"/>
    <w:rsid w:val="007250BB"/>
    <w:rsid w:val="0072563D"/>
    <w:rsid w:val="00725720"/>
    <w:rsid w:val="007257A3"/>
    <w:rsid w:val="00725B0F"/>
    <w:rsid w:val="00726302"/>
    <w:rsid w:val="0072686E"/>
    <w:rsid w:val="0072694B"/>
    <w:rsid w:val="00726E08"/>
    <w:rsid w:val="0072704B"/>
    <w:rsid w:val="007271ED"/>
    <w:rsid w:val="007274DD"/>
    <w:rsid w:val="007275F3"/>
    <w:rsid w:val="0072777E"/>
    <w:rsid w:val="007279AC"/>
    <w:rsid w:val="007279D7"/>
    <w:rsid w:val="00727AF1"/>
    <w:rsid w:val="00727F2F"/>
    <w:rsid w:val="00727FB9"/>
    <w:rsid w:val="00730871"/>
    <w:rsid w:val="00730A28"/>
    <w:rsid w:val="00730A36"/>
    <w:rsid w:val="00730B4D"/>
    <w:rsid w:val="00730E29"/>
    <w:rsid w:val="00730FA4"/>
    <w:rsid w:val="00731176"/>
    <w:rsid w:val="0073148D"/>
    <w:rsid w:val="0073149A"/>
    <w:rsid w:val="0073158E"/>
    <w:rsid w:val="00731668"/>
    <w:rsid w:val="0073181F"/>
    <w:rsid w:val="007319B8"/>
    <w:rsid w:val="007319DF"/>
    <w:rsid w:val="00731E5C"/>
    <w:rsid w:val="00732268"/>
    <w:rsid w:val="007322A3"/>
    <w:rsid w:val="00732493"/>
    <w:rsid w:val="00732545"/>
    <w:rsid w:val="00732C23"/>
    <w:rsid w:val="00732CD0"/>
    <w:rsid w:val="00732F17"/>
    <w:rsid w:val="00732F3F"/>
    <w:rsid w:val="00732F51"/>
    <w:rsid w:val="00733489"/>
    <w:rsid w:val="00733641"/>
    <w:rsid w:val="007338B3"/>
    <w:rsid w:val="00733AAD"/>
    <w:rsid w:val="00733BEE"/>
    <w:rsid w:val="00733C2E"/>
    <w:rsid w:val="00733D6B"/>
    <w:rsid w:val="0073451F"/>
    <w:rsid w:val="0073475D"/>
    <w:rsid w:val="0073479C"/>
    <w:rsid w:val="0073494A"/>
    <w:rsid w:val="00734AA0"/>
    <w:rsid w:val="007352C0"/>
    <w:rsid w:val="00735370"/>
    <w:rsid w:val="007353D3"/>
    <w:rsid w:val="00735479"/>
    <w:rsid w:val="0073581E"/>
    <w:rsid w:val="007359E3"/>
    <w:rsid w:val="00735DA9"/>
    <w:rsid w:val="00735EA5"/>
    <w:rsid w:val="0073600B"/>
    <w:rsid w:val="007363BE"/>
    <w:rsid w:val="00736C87"/>
    <w:rsid w:val="00736D38"/>
    <w:rsid w:val="00736F05"/>
    <w:rsid w:val="00736F65"/>
    <w:rsid w:val="00737508"/>
    <w:rsid w:val="0073767B"/>
    <w:rsid w:val="00737C1C"/>
    <w:rsid w:val="00740069"/>
    <w:rsid w:val="00740175"/>
    <w:rsid w:val="007403CA"/>
    <w:rsid w:val="007404A9"/>
    <w:rsid w:val="007404D3"/>
    <w:rsid w:val="007406B9"/>
    <w:rsid w:val="007406E0"/>
    <w:rsid w:val="00740E60"/>
    <w:rsid w:val="007412D6"/>
    <w:rsid w:val="00741486"/>
    <w:rsid w:val="00741887"/>
    <w:rsid w:val="00741ABF"/>
    <w:rsid w:val="00741B21"/>
    <w:rsid w:val="00741B92"/>
    <w:rsid w:val="00741BAB"/>
    <w:rsid w:val="00741C5B"/>
    <w:rsid w:val="00741D6A"/>
    <w:rsid w:val="00742504"/>
    <w:rsid w:val="0074250D"/>
    <w:rsid w:val="00742555"/>
    <w:rsid w:val="007425A9"/>
    <w:rsid w:val="0074274D"/>
    <w:rsid w:val="007428C6"/>
    <w:rsid w:val="00742B9E"/>
    <w:rsid w:val="00742F79"/>
    <w:rsid w:val="00742FEF"/>
    <w:rsid w:val="0074392B"/>
    <w:rsid w:val="00743A9C"/>
    <w:rsid w:val="00743CCA"/>
    <w:rsid w:val="0074404C"/>
    <w:rsid w:val="007440E9"/>
    <w:rsid w:val="007442FF"/>
    <w:rsid w:val="00744470"/>
    <w:rsid w:val="00744F2E"/>
    <w:rsid w:val="00744FEF"/>
    <w:rsid w:val="00745103"/>
    <w:rsid w:val="007451BF"/>
    <w:rsid w:val="00745407"/>
    <w:rsid w:val="007457DE"/>
    <w:rsid w:val="00745851"/>
    <w:rsid w:val="00745902"/>
    <w:rsid w:val="007459E1"/>
    <w:rsid w:val="00745BA9"/>
    <w:rsid w:val="00745C4F"/>
    <w:rsid w:val="00745FF6"/>
    <w:rsid w:val="007461F1"/>
    <w:rsid w:val="007462B3"/>
    <w:rsid w:val="0074675C"/>
    <w:rsid w:val="00746A51"/>
    <w:rsid w:val="00746BC1"/>
    <w:rsid w:val="00746C4D"/>
    <w:rsid w:val="00746C5D"/>
    <w:rsid w:val="00746CA3"/>
    <w:rsid w:val="00746D0B"/>
    <w:rsid w:val="00746D5E"/>
    <w:rsid w:val="00747354"/>
    <w:rsid w:val="0074736C"/>
    <w:rsid w:val="00747413"/>
    <w:rsid w:val="00747EE0"/>
    <w:rsid w:val="00747FF0"/>
    <w:rsid w:val="007501BE"/>
    <w:rsid w:val="00750321"/>
    <w:rsid w:val="007508BE"/>
    <w:rsid w:val="007509EA"/>
    <w:rsid w:val="00750C5D"/>
    <w:rsid w:val="00750EC8"/>
    <w:rsid w:val="00750FF1"/>
    <w:rsid w:val="00751072"/>
    <w:rsid w:val="00751867"/>
    <w:rsid w:val="007526C5"/>
    <w:rsid w:val="00752892"/>
    <w:rsid w:val="00752970"/>
    <w:rsid w:val="00752D57"/>
    <w:rsid w:val="00752E03"/>
    <w:rsid w:val="00753308"/>
    <w:rsid w:val="00753773"/>
    <w:rsid w:val="007537DC"/>
    <w:rsid w:val="00753845"/>
    <w:rsid w:val="00753B54"/>
    <w:rsid w:val="00753C2E"/>
    <w:rsid w:val="00753CDB"/>
    <w:rsid w:val="007541E0"/>
    <w:rsid w:val="0075456F"/>
    <w:rsid w:val="00754806"/>
    <w:rsid w:val="007548B7"/>
    <w:rsid w:val="00754944"/>
    <w:rsid w:val="0075555B"/>
    <w:rsid w:val="00755919"/>
    <w:rsid w:val="00755985"/>
    <w:rsid w:val="00755C96"/>
    <w:rsid w:val="00756268"/>
    <w:rsid w:val="0075671B"/>
    <w:rsid w:val="007567C6"/>
    <w:rsid w:val="007567CB"/>
    <w:rsid w:val="007567FD"/>
    <w:rsid w:val="00756B7B"/>
    <w:rsid w:val="00756D38"/>
    <w:rsid w:val="00756F45"/>
    <w:rsid w:val="00756FA5"/>
    <w:rsid w:val="00757032"/>
    <w:rsid w:val="00757DC9"/>
    <w:rsid w:val="007601A2"/>
    <w:rsid w:val="00760770"/>
    <w:rsid w:val="0076139D"/>
    <w:rsid w:val="00761565"/>
    <w:rsid w:val="007615FE"/>
    <w:rsid w:val="00761629"/>
    <w:rsid w:val="00761934"/>
    <w:rsid w:val="0076197D"/>
    <w:rsid w:val="007619AD"/>
    <w:rsid w:val="00761F72"/>
    <w:rsid w:val="00762E69"/>
    <w:rsid w:val="00763120"/>
    <w:rsid w:val="0076347B"/>
    <w:rsid w:val="00763877"/>
    <w:rsid w:val="007638CB"/>
    <w:rsid w:val="007639E4"/>
    <w:rsid w:val="00763CBB"/>
    <w:rsid w:val="00763E81"/>
    <w:rsid w:val="00764067"/>
    <w:rsid w:val="00764137"/>
    <w:rsid w:val="007643C2"/>
    <w:rsid w:val="00764705"/>
    <w:rsid w:val="00764764"/>
    <w:rsid w:val="00764EC1"/>
    <w:rsid w:val="00765012"/>
    <w:rsid w:val="007652CB"/>
    <w:rsid w:val="007657F1"/>
    <w:rsid w:val="0076583C"/>
    <w:rsid w:val="007658E2"/>
    <w:rsid w:val="00765A55"/>
    <w:rsid w:val="00765C1A"/>
    <w:rsid w:val="00765FAB"/>
    <w:rsid w:val="00765FD2"/>
    <w:rsid w:val="0076634E"/>
    <w:rsid w:val="007664C7"/>
    <w:rsid w:val="007664CC"/>
    <w:rsid w:val="00766500"/>
    <w:rsid w:val="00766A26"/>
    <w:rsid w:val="00766BA5"/>
    <w:rsid w:val="00766C6F"/>
    <w:rsid w:val="00766F57"/>
    <w:rsid w:val="00767124"/>
    <w:rsid w:val="00767208"/>
    <w:rsid w:val="00767450"/>
    <w:rsid w:val="00767AED"/>
    <w:rsid w:val="00767B3E"/>
    <w:rsid w:val="00767BB1"/>
    <w:rsid w:val="00767CA2"/>
    <w:rsid w:val="0077004B"/>
    <w:rsid w:val="00770101"/>
    <w:rsid w:val="007705A6"/>
    <w:rsid w:val="00770666"/>
    <w:rsid w:val="00770940"/>
    <w:rsid w:val="007709A1"/>
    <w:rsid w:val="00770C67"/>
    <w:rsid w:val="00771381"/>
    <w:rsid w:val="007715D5"/>
    <w:rsid w:val="0077179C"/>
    <w:rsid w:val="00771B9B"/>
    <w:rsid w:val="0077221C"/>
    <w:rsid w:val="00772262"/>
    <w:rsid w:val="0077227C"/>
    <w:rsid w:val="007723B4"/>
    <w:rsid w:val="0077263A"/>
    <w:rsid w:val="007729F0"/>
    <w:rsid w:val="00772EE0"/>
    <w:rsid w:val="00772F04"/>
    <w:rsid w:val="00773662"/>
    <w:rsid w:val="00773799"/>
    <w:rsid w:val="007739C1"/>
    <w:rsid w:val="007739E6"/>
    <w:rsid w:val="00773A8C"/>
    <w:rsid w:val="00773B1F"/>
    <w:rsid w:val="00773B2A"/>
    <w:rsid w:val="00773BF6"/>
    <w:rsid w:val="00773DD4"/>
    <w:rsid w:val="0077420E"/>
    <w:rsid w:val="00774464"/>
    <w:rsid w:val="007744AC"/>
    <w:rsid w:val="0077456B"/>
    <w:rsid w:val="007748A2"/>
    <w:rsid w:val="00774AB7"/>
    <w:rsid w:val="00774E06"/>
    <w:rsid w:val="007750C9"/>
    <w:rsid w:val="0077623C"/>
    <w:rsid w:val="00776464"/>
    <w:rsid w:val="0077647D"/>
    <w:rsid w:val="00776502"/>
    <w:rsid w:val="00776584"/>
    <w:rsid w:val="0077665F"/>
    <w:rsid w:val="0077666A"/>
    <w:rsid w:val="007768E3"/>
    <w:rsid w:val="00776BA1"/>
    <w:rsid w:val="00776BFD"/>
    <w:rsid w:val="00776DC3"/>
    <w:rsid w:val="00776EAF"/>
    <w:rsid w:val="00776FE6"/>
    <w:rsid w:val="0077747A"/>
    <w:rsid w:val="00777614"/>
    <w:rsid w:val="00777935"/>
    <w:rsid w:val="00777D9B"/>
    <w:rsid w:val="00777E03"/>
    <w:rsid w:val="007800C6"/>
    <w:rsid w:val="0078021A"/>
    <w:rsid w:val="0078051F"/>
    <w:rsid w:val="00780AF8"/>
    <w:rsid w:val="00780C2B"/>
    <w:rsid w:val="00780C53"/>
    <w:rsid w:val="00780DBC"/>
    <w:rsid w:val="00780E2C"/>
    <w:rsid w:val="00781317"/>
    <w:rsid w:val="007815C6"/>
    <w:rsid w:val="007818FA"/>
    <w:rsid w:val="00781D76"/>
    <w:rsid w:val="007820DB"/>
    <w:rsid w:val="00782266"/>
    <w:rsid w:val="007823B0"/>
    <w:rsid w:val="007824C1"/>
    <w:rsid w:val="007824F3"/>
    <w:rsid w:val="00782548"/>
    <w:rsid w:val="007827ED"/>
    <w:rsid w:val="00782813"/>
    <w:rsid w:val="007828A0"/>
    <w:rsid w:val="007831D9"/>
    <w:rsid w:val="007835B9"/>
    <w:rsid w:val="007836F7"/>
    <w:rsid w:val="00783901"/>
    <w:rsid w:val="00783946"/>
    <w:rsid w:val="00783A01"/>
    <w:rsid w:val="00784085"/>
    <w:rsid w:val="00784576"/>
    <w:rsid w:val="00784BAF"/>
    <w:rsid w:val="00784DC2"/>
    <w:rsid w:val="00785064"/>
    <w:rsid w:val="00785171"/>
    <w:rsid w:val="0078565B"/>
    <w:rsid w:val="00785727"/>
    <w:rsid w:val="0078596F"/>
    <w:rsid w:val="00785FD2"/>
    <w:rsid w:val="007860CF"/>
    <w:rsid w:val="0078614E"/>
    <w:rsid w:val="007866AD"/>
    <w:rsid w:val="007868ED"/>
    <w:rsid w:val="00786AA6"/>
    <w:rsid w:val="00786B5B"/>
    <w:rsid w:val="00786BA0"/>
    <w:rsid w:val="00786C38"/>
    <w:rsid w:val="00787073"/>
    <w:rsid w:val="007877B7"/>
    <w:rsid w:val="00787819"/>
    <w:rsid w:val="0078781C"/>
    <w:rsid w:val="00787997"/>
    <w:rsid w:val="00787A18"/>
    <w:rsid w:val="00787A73"/>
    <w:rsid w:val="00787C6A"/>
    <w:rsid w:val="007900B9"/>
    <w:rsid w:val="0079017F"/>
    <w:rsid w:val="00790782"/>
    <w:rsid w:val="0079089D"/>
    <w:rsid w:val="007911AD"/>
    <w:rsid w:val="007912DD"/>
    <w:rsid w:val="00791301"/>
    <w:rsid w:val="007916A4"/>
    <w:rsid w:val="007916FE"/>
    <w:rsid w:val="007919FB"/>
    <w:rsid w:val="00791DEE"/>
    <w:rsid w:val="00791F08"/>
    <w:rsid w:val="007920CD"/>
    <w:rsid w:val="00792246"/>
    <w:rsid w:val="007922EE"/>
    <w:rsid w:val="00792412"/>
    <w:rsid w:val="007925B0"/>
    <w:rsid w:val="00792710"/>
    <w:rsid w:val="0079286C"/>
    <w:rsid w:val="00792A6E"/>
    <w:rsid w:val="00792C4C"/>
    <w:rsid w:val="00792E81"/>
    <w:rsid w:val="00793076"/>
    <w:rsid w:val="00793566"/>
    <w:rsid w:val="00793E05"/>
    <w:rsid w:val="0079404F"/>
    <w:rsid w:val="00794215"/>
    <w:rsid w:val="007944E8"/>
    <w:rsid w:val="00794E2C"/>
    <w:rsid w:val="00794F6F"/>
    <w:rsid w:val="007955C6"/>
    <w:rsid w:val="007959CE"/>
    <w:rsid w:val="00795A48"/>
    <w:rsid w:val="00796046"/>
    <w:rsid w:val="00796305"/>
    <w:rsid w:val="00796459"/>
    <w:rsid w:val="007968F7"/>
    <w:rsid w:val="00796C61"/>
    <w:rsid w:val="00796C88"/>
    <w:rsid w:val="00796CDF"/>
    <w:rsid w:val="007970B9"/>
    <w:rsid w:val="00797295"/>
    <w:rsid w:val="007973C5"/>
    <w:rsid w:val="00797703"/>
    <w:rsid w:val="00797802"/>
    <w:rsid w:val="007979D6"/>
    <w:rsid w:val="00797A45"/>
    <w:rsid w:val="00797B27"/>
    <w:rsid w:val="00797BFC"/>
    <w:rsid w:val="00797E01"/>
    <w:rsid w:val="007A03BA"/>
    <w:rsid w:val="007A05BE"/>
    <w:rsid w:val="007A0711"/>
    <w:rsid w:val="007A076D"/>
    <w:rsid w:val="007A083C"/>
    <w:rsid w:val="007A0A37"/>
    <w:rsid w:val="007A1072"/>
    <w:rsid w:val="007A1146"/>
    <w:rsid w:val="007A12F2"/>
    <w:rsid w:val="007A148E"/>
    <w:rsid w:val="007A1661"/>
    <w:rsid w:val="007A1AA5"/>
    <w:rsid w:val="007A1AB7"/>
    <w:rsid w:val="007A1C7E"/>
    <w:rsid w:val="007A1DA3"/>
    <w:rsid w:val="007A1EA8"/>
    <w:rsid w:val="007A2126"/>
    <w:rsid w:val="007A21BA"/>
    <w:rsid w:val="007A26E0"/>
    <w:rsid w:val="007A2734"/>
    <w:rsid w:val="007A2922"/>
    <w:rsid w:val="007A2AFC"/>
    <w:rsid w:val="007A2BF0"/>
    <w:rsid w:val="007A2BFD"/>
    <w:rsid w:val="007A3016"/>
    <w:rsid w:val="007A3612"/>
    <w:rsid w:val="007A3616"/>
    <w:rsid w:val="007A3917"/>
    <w:rsid w:val="007A3BA2"/>
    <w:rsid w:val="007A3D25"/>
    <w:rsid w:val="007A3DDC"/>
    <w:rsid w:val="007A3E87"/>
    <w:rsid w:val="007A44CF"/>
    <w:rsid w:val="007A45CD"/>
    <w:rsid w:val="007A4763"/>
    <w:rsid w:val="007A4BFA"/>
    <w:rsid w:val="007A4ECD"/>
    <w:rsid w:val="007A50A1"/>
    <w:rsid w:val="007A52AF"/>
    <w:rsid w:val="007A52FF"/>
    <w:rsid w:val="007A5788"/>
    <w:rsid w:val="007A59DB"/>
    <w:rsid w:val="007A5D39"/>
    <w:rsid w:val="007A5E9D"/>
    <w:rsid w:val="007A5F88"/>
    <w:rsid w:val="007A6034"/>
    <w:rsid w:val="007A655A"/>
    <w:rsid w:val="007A6C18"/>
    <w:rsid w:val="007A6E51"/>
    <w:rsid w:val="007A7235"/>
    <w:rsid w:val="007A736C"/>
    <w:rsid w:val="007A7B3D"/>
    <w:rsid w:val="007A7B5B"/>
    <w:rsid w:val="007B02F6"/>
    <w:rsid w:val="007B09D0"/>
    <w:rsid w:val="007B0B0A"/>
    <w:rsid w:val="007B0D10"/>
    <w:rsid w:val="007B0E22"/>
    <w:rsid w:val="007B0EAA"/>
    <w:rsid w:val="007B0EC0"/>
    <w:rsid w:val="007B1030"/>
    <w:rsid w:val="007B1452"/>
    <w:rsid w:val="007B14D4"/>
    <w:rsid w:val="007B14FF"/>
    <w:rsid w:val="007B19B0"/>
    <w:rsid w:val="007B1B77"/>
    <w:rsid w:val="007B24BD"/>
    <w:rsid w:val="007B254A"/>
    <w:rsid w:val="007B25F8"/>
    <w:rsid w:val="007B26C8"/>
    <w:rsid w:val="007B270D"/>
    <w:rsid w:val="007B2850"/>
    <w:rsid w:val="007B287A"/>
    <w:rsid w:val="007B28FF"/>
    <w:rsid w:val="007B2AD3"/>
    <w:rsid w:val="007B2AE8"/>
    <w:rsid w:val="007B2B14"/>
    <w:rsid w:val="007B2BF0"/>
    <w:rsid w:val="007B34E0"/>
    <w:rsid w:val="007B35FC"/>
    <w:rsid w:val="007B3664"/>
    <w:rsid w:val="007B36DE"/>
    <w:rsid w:val="007B3CF7"/>
    <w:rsid w:val="007B413C"/>
    <w:rsid w:val="007B4264"/>
    <w:rsid w:val="007B42B8"/>
    <w:rsid w:val="007B4590"/>
    <w:rsid w:val="007B48FF"/>
    <w:rsid w:val="007B4A35"/>
    <w:rsid w:val="007B4B9B"/>
    <w:rsid w:val="007B4E09"/>
    <w:rsid w:val="007B4F5D"/>
    <w:rsid w:val="007B5089"/>
    <w:rsid w:val="007B5183"/>
    <w:rsid w:val="007B583D"/>
    <w:rsid w:val="007B5C05"/>
    <w:rsid w:val="007B5C23"/>
    <w:rsid w:val="007B5DD1"/>
    <w:rsid w:val="007B5F5D"/>
    <w:rsid w:val="007B6782"/>
    <w:rsid w:val="007B6BED"/>
    <w:rsid w:val="007B6DF7"/>
    <w:rsid w:val="007B707C"/>
    <w:rsid w:val="007B726E"/>
    <w:rsid w:val="007B74D4"/>
    <w:rsid w:val="007B75A9"/>
    <w:rsid w:val="007B799A"/>
    <w:rsid w:val="007B7B6F"/>
    <w:rsid w:val="007B7BDE"/>
    <w:rsid w:val="007C031C"/>
    <w:rsid w:val="007C08B7"/>
    <w:rsid w:val="007C0E7E"/>
    <w:rsid w:val="007C16B9"/>
    <w:rsid w:val="007C1C06"/>
    <w:rsid w:val="007C1D35"/>
    <w:rsid w:val="007C2572"/>
    <w:rsid w:val="007C26BF"/>
    <w:rsid w:val="007C2817"/>
    <w:rsid w:val="007C281B"/>
    <w:rsid w:val="007C285A"/>
    <w:rsid w:val="007C2CAD"/>
    <w:rsid w:val="007C2E86"/>
    <w:rsid w:val="007C3229"/>
    <w:rsid w:val="007C38DB"/>
    <w:rsid w:val="007C3B42"/>
    <w:rsid w:val="007C3B6A"/>
    <w:rsid w:val="007C3CD5"/>
    <w:rsid w:val="007C468D"/>
    <w:rsid w:val="007C4699"/>
    <w:rsid w:val="007C47A4"/>
    <w:rsid w:val="007C483E"/>
    <w:rsid w:val="007C4B56"/>
    <w:rsid w:val="007C4D74"/>
    <w:rsid w:val="007C5001"/>
    <w:rsid w:val="007C5239"/>
    <w:rsid w:val="007C5705"/>
    <w:rsid w:val="007C57EA"/>
    <w:rsid w:val="007C5881"/>
    <w:rsid w:val="007C5A42"/>
    <w:rsid w:val="007C5AE1"/>
    <w:rsid w:val="007C5CD3"/>
    <w:rsid w:val="007C5FA0"/>
    <w:rsid w:val="007C6064"/>
    <w:rsid w:val="007C6909"/>
    <w:rsid w:val="007C6BAE"/>
    <w:rsid w:val="007C7237"/>
    <w:rsid w:val="007C73B1"/>
    <w:rsid w:val="007C7563"/>
    <w:rsid w:val="007C7C3D"/>
    <w:rsid w:val="007C7DCB"/>
    <w:rsid w:val="007C7E63"/>
    <w:rsid w:val="007C7F7B"/>
    <w:rsid w:val="007D0750"/>
    <w:rsid w:val="007D07F0"/>
    <w:rsid w:val="007D0969"/>
    <w:rsid w:val="007D0A81"/>
    <w:rsid w:val="007D0C57"/>
    <w:rsid w:val="007D0CA3"/>
    <w:rsid w:val="007D0CAE"/>
    <w:rsid w:val="007D18AB"/>
    <w:rsid w:val="007D1928"/>
    <w:rsid w:val="007D19A1"/>
    <w:rsid w:val="007D1FB9"/>
    <w:rsid w:val="007D22C1"/>
    <w:rsid w:val="007D25FB"/>
    <w:rsid w:val="007D2818"/>
    <w:rsid w:val="007D2F83"/>
    <w:rsid w:val="007D3089"/>
    <w:rsid w:val="007D3362"/>
    <w:rsid w:val="007D34B1"/>
    <w:rsid w:val="007D34DF"/>
    <w:rsid w:val="007D3814"/>
    <w:rsid w:val="007D38B1"/>
    <w:rsid w:val="007D38BF"/>
    <w:rsid w:val="007D3C2B"/>
    <w:rsid w:val="007D40B6"/>
    <w:rsid w:val="007D4155"/>
    <w:rsid w:val="007D57B3"/>
    <w:rsid w:val="007D5CEE"/>
    <w:rsid w:val="007D631B"/>
    <w:rsid w:val="007D6493"/>
    <w:rsid w:val="007D660B"/>
    <w:rsid w:val="007D68A6"/>
    <w:rsid w:val="007D6D2E"/>
    <w:rsid w:val="007D6FFB"/>
    <w:rsid w:val="007D74C4"/>
    <w:rsid w:val="007D7E71"/>
    <w:rsid w:val="007E0008"/>
    <w:rsid w:val="007E03D8"/>
    <w:rsid w:val="007E0425"/>
    <w:rsid w:val="007E054A"/>
    <w:rsid w:val="007E0854"/>
    <w:rsid w:val="007E0B09"/>
    <w:rsid w:val="007E1469"/>
    <w:rsid w:val="007E1853"/>
    <w:rsid w:val="007E1AE3"/>
    <w:rsid w:val="007E1C06"/>
    <w:rsid w:val="007E1D45"/>
    <w:rsid w:val="007E1E71"/>
    <w:rsid w:val="007E1F90"/>
    <w:rsid w:val="007E1FE4"/>
    <w:rsid w:val="007E2124"/>
    <w:rsid w:val="007E2208"/>
    <w:rsid w:val="007E22B6"/>
    <w:rsid w:val="007E2570"/>
    <w:rsid w:val="007E267D"/>
    <w:rsid w:val="007E27EF"/>
    <w:rsid w:val="007E2D80"/>
    <w:rsid w:val="007E2F3F"/>
    <w:rsid w:val="007E3124"/>
    <w:rsid w:val="007E316E"/>
    <w:rsid w:val="007E3621"/>
    <w:rsid w:val="007E3818"/>
    <w:rsid w:val="007E38AF"/>
    <w:rsid w:val="007E3956"/>
    <w:rsid w:val="007E3D77"/>
    <w:rsid w:val="007E3DF1"/>
    <w:rsid w:val="007E415B"/>
    <w:rsid w:val="007E418A"/>
    <w:rsid w:val="007E4408"/>
    <w:rsid w:val="007E44DA"/>
    <w:rsid w:val="007E45F9"/>
    <w:rsid w:val="007E465C"/>
    <w:rsid w:val="007E4837"/>
    <w:rsid w:val="007E4896"/>
    <w:rsid w:val="007E4964"/>
    <w:rsid w:val="007E4E6F"/>
    <w:rsid w:val="007E503A"/>
    <w:rsid w:val="007E528E"/>
    <w:rsid w:val="007E5296"/>
    <w:rsid w:val="007E5A0F"/>
    <w:rsid w:val="007E5C0C"/>
    <w:rsid w:val="007E5D55"/>
    <w:rsid w:val="007E604F"/>
    <w:rsid w:val="007E63AD"/>
    <w:rsid w:val="007E669C"/>
    <w:rsid w:val="007E6F26"/>
    <w:rsid w:val="007E724A"/>
    <w:rsid w:val="007E745A"/>
    <w:rsid w:val="007E74B9"/>
    <w:rsid w:val="007E753C"/>
    <w:rsid w:val="007E7559"/>
    <w:rsid w:val="007E7572"/>
    <w:rsid w:val="007E771F"/>
    <w:rsid w:val="007E7C16"/>
    <w:rsid w:val="007E7CBB"/>
    <w:rsid w:val="007F0013"/>
    <w:rsid w:val="007F00BD"/>
    <w:rsid w:val="007F06E7"/>
    <w:rsid w:val="007F08E1"/>
    <w:rsid w:val="007F0CD4"/>
    <w:rsid w:val="007F0D5E"/>
    <w:rsid w:val="007F10F8"/>
    <w:rsid w:val="007F17D1"/>
    <w:rsid w:val="007F18E9"/>
    <w:rsid w:val="007F1FFE"/>
    <w:rsid w:val="007F23F2"/>
    <w:rsid w:val="007F2796"/>
    <w:rsid w:val="007F2A0D"/>
    <w:rsid w:val="007F2B71"/>
    <w:rsid w:val="007F2BC2"/>
    <w:rsid w:val="007F2E6D"/>
    <w:rsid w:val="007F32ED"/>
    <w:rsid w:val="007F3454"/>
    <w:rsid w:val="007F38F5"/>
    <w:rsid w:val="007F3E97"/>
    <w:rsid w:val="007F4294"/>
    <w:rsid w:val="007F42A9"/>
    <w:rsid w:val="007F4766"/>
    <w:rsid w:val="007F4E47"/>
    <w:rsid w:val="007F4F76"/>
    <w:rsid w:val="007F4FDC"/>
    <w:rsid w:val="007F5240"/>
    <w:rsid w:val="007F5DF1"/>
    <w:rsid w:val="007F5EF2"/>
    <w:rsid w:val="007F62E3"/>
    <w:rsid w:val="007F68A0"/>
    <w:rsid w:val="007F6B26"/>
    <w:rsid w:val="007F6BEB"/>
    <w:rsid w:val="007F7118"/>
    <w:rsid w:val="007F7126"/>
    <w:rsid w:val="007F719B"/>
    <w:rsid w:val="007F7544"/>
    <w:rsid w:val="007F758B"/>
    <w:rsid w:val="007F76B2"/>
    <w:rsid w:val="007F7BA5"/>
    <w:rsid w:val="007F7DDC"/>
    <w:rsid w:val="008004D4"/>
    <w:rsid w:val="0080071D"/>
    <w:rsid w:val="00800744"/>
    <w:rsid w:val="00800752"/>
    <w:rsid w:val="00800836"/>
    <w:rsid w:val="008009FD"/>
    <w:rsid w:val="00800AEA"/>
    <w:rsid w:val="00800C44"/>
    <w:rsid w:val="00800C9B"/>
    <w:rsid w:val="00800D14"/>
    <w:rsid w:val="00800DBC"/>
    <w:rsid w:val="0080112F"/>
    <w:rsid w:val="00801178"/>
    <w:rsid w:val="00801B42"/>
    <w:rsid w:val="00801F34"/>
    <w:rsid w:val="008021BA"/>
    <w:rsid w:val="0080231E"/>
    <w:rsid w:val="00802380"/>
    <w:rsid w:val="008023D7"/>
    <w:rsid w:val="008028FB"/>
    <w:rsid w:val="00802BDB"/>
    <w:rsid w:val="00802D65"/>
    <w:rsid w:val="00802F1B"/>
    <w:rsid w:val="0080329F"/>
    <w:rsid w:val="008033F3"/>
    <w:rsid w:val="00803896"/>
    <w:rsid w:val="00803A47"/>
    <w:rsid w:val="00803CDC"/>
    <w:rsid w:val="00803E97"/>
    <w:rsid w:val="00804023"/>
    <w:rsid w:val="008042AF"/>
    <w:rsid w:val="008043F5"/>
    <w:rsid w:val="0080449C"/>
    <w:rsid w:val="00804773"/>
    <w:rsid w:val="00804802"/>
    <w:rsid w:val="008049E6"/>
    <w:rsid w:val="00804CA6"/>
    <w:rsid w:val="00804CA9"/>
    <w:rsid w:val="0080510B"/>
    <w:rsid w:val="0080529F"/>
    <w:rsid w:val="008052CA"/>
    <w:rsid w:val="00805686"/>
    <w:rsid w:val="008057FA"/>
    <w:rsid w:val="00805CEA"/>
    <w:rsid w:val="00805E16"/>
    <w:rsid w:val="00805F4C"/>
    <w:rsid w:val="00806479"/>
    <w:rsid w:val="008065B2"/>
    <w:rsid w:val="00806874"/>
    <w:rsid w:val="00806C76"/>
    <w:rsid w:val="00806F0B"/>
    <w:rsid w:val="00807176"/>
    <w:rsid w:val="00807631"/>
    <w:rsid w:val="008076C6"/>
    <w:rsid w:val="00807B5A"/>
    <w:rsid w:val="00807C2C"/>
    <w:rsid w:val="00807E62"/>
    <w:rsid w:val="00807FDA"/>
    <w:rsid w:val="00810374"/>
    <w:rsid w:val="00810533"/>
    <w:rsid w:val="00810566"/>
    <w:rsid w:val="00810663"/>
    <w:rsid w:val="008108A3"/>
    <w:rsid w:val="008109F7"/>
    <w:rsid w:val="00810C62"/>
    <w:rsid w:val="00810EE8"/>
    <w:rsid w:val="00811102"/>
    <w:rsid w:val="008113CD"/>
    <w:rsid w:val="00811493"/>
    <w:rsid w:val="008115E4"/>
    <w:rsid w:val="00811777"/>
    <w:rsid w:val="00811A11"/>
    <w:rsid w:val="00811DB5"/>
    <w:rsid w:val="008121BA"/>
    <w:rsid w:val="008124DC"/>
    <w:rsid w:val="00812B7B"/>
    <w:rsid w:val="008130C1"/>
    <w:rsid w:val="0081331F"/>
    <w:rsid w:val="0081349F"/>
    <w:rsid w:val="0081356A"/>
    <w:rsid w:val="00813728"/>
    <w:rsid w:val="0081375C"/>
    <w:rsid w:val="0081384A"/>
    <w:rsid w:val="00813A05"/>
    <w:rsid w:val="00813E66"/>
    <w:rsid w:val="008140CF"/>
    <w:rsid w:val="008142E6"/>
    <w:rsid w:val="008143D3"/>
    <w:rsid w:val="00814478"/>
    <w:rsid w:val="00814A98"/>
    <w:rsid w:val="00814DD2"/>
    <w:rsid w:val="00815005"/>
    <w:rsid w:val="00815062"/>
    <w:rsid w:val="0081521C"/>
    <w:rsid w:val="008152D3"/>
    <w:rsid w:val="0081530D"/>
    <w:rsid w:val="00815347"/>
    <w:rsid w:val="008153AB"/>
    <w:rsid w:val="008153E7"/>
    <w:rsid w:val="00815BE1"/>
    <w:rsid w:val="00816295"/>
    <w:rsid w:val="00816403"/>
    <w:rsid w:val="00816495"/>
    <w:rsid w:val="008164C7"/>
    <w:rsid w:val="00816692"/>
    <w:rsid w:val="00816981"/>
    <w:rsid w:val="008169A4"/>
    <w:rsid w:val="008169CE"/>
    <w:rsid w:val="008169E0"/>
    <w:rsid w:val="00816B67"/>
    <w:rsid w:val="00816C9B"/>
    <w:rsid w:val="00816DE3"/>
    <w:rsid w:val="00816EBE"/>
    <w:rsid w:val="008172B8"/>
    <w:rsid w:val="008173D6"/>
    <w:rsid w:val="0081754B"/>
    <w:rsid w:val="00817568"/>
    <w:rsid w:val="008179CD"/>
    <w:rsid w:val="00817E0F"/>
    <w:rsid w:val="00820315"/>
    <w:rsid w:val="00820463"/>
    <w:rsid w:val="00820529"/>
    <w:rsid w:val="00820553"/>
    <w:rsid w:val="00820581"/>
    <w:rsid w:val="00820DF2"/>
    <w:rsid w:val="00820EBD"/>
    <w:rsid w:val="00820ECC"/>
    <w:rsid w:val="008211B9"/>
    <w:rsid w:val="008211E4"/>
    <w:rsid w:val="0082143C"/>
    <w:rsid w:val="0082156F"/>
    <w:rsid w:val="008217C8"/>
    <w:rsid w:val="008217E5"/>
    <w:rsid w:val="008219FA"/>
    <w:rsid w:val="00821D95"/>
    <w:rsid w:val="008220E5"/>
    <w:rsid w:val="008225DB"/>
    <w:rsid w:val="00822697"/>
    <w:rsid w:val="00822716"/>
    <w:rsid w:val="008227FA"/>
    <w:rsid w:val="008228A3"/>
    <w:rsid w:val="008228AD"/>
    <w:rsid w:val="008230E1"/>
    <w:rsid w:val="00823226"/>
    <w:rsid w:val="008236D0"/>
    <w:rsid w:val="00823A1B"/>
    <w:rsid w:val="00823CD7"/>
    <w:rsid w:val="00823F32"/>
    <w:rsid w:val="00823F71"/>
    <w:rsid w:val="0082482E"/>
    <w:rsid w:val="00824995"/>
    <w:rsid w:val="00824CD1"/>
    <w:rsid w:val="008253D8"/>
    <w:rsid w:val="00825427"/>
    <w:rsid w:val="00825510"/>
    <w:rsid w:val="00825D32"/>
    <w:rsid w:val="00825DC3"/>
    <w:rsid w:val="00825FA7"/>
    <w:rsid w:val="008261E4"/>
    <w:rsid w:val="008262A4"/>
    <w:rsid w:val="008263F9"/>
    <w:rsid w:val="0082678B"/>
    <w:rsid w:val="008267ED"/>
    <w:rsid w:val="008269D8"/>
    <w:rsid w:val="00826D51"/>
    <w:rsid w:val="0082707C"/>
    <w:rsid w:val="008270CA"/>
    <w:rsid w:val="0082721A"/>
    <w:rsid w:val="00827BCF"/>
    <w:rsid w:val="008303EE"/>
    <w:rsid w:val="00830ADB"/>
    <w:rsid w:val="00830C7F"/>
    <w:rsid w:val="00830FC3"/>
    <w:rsid w:val="0083112C"/>
    <w:rsid w:val="008313F8"/>
    <w:rsid w:val="0083148D"/>
    <w:rsid w:val="00831710"/>
    <w:rsid w:val="00831D6D"/>
    <w:rsid w:val="00831EE5"/>
    <w:rsid w:val="0083226D"/>
    <w:rsid w:val="008324A2"/>
    <w:rsid w:val="00832658"/>
    <w:rsid w:val="00832846"/>
    <w:rsid w:val="00832875"/>
    <w:rsid w:val="0083289A"/>
    <w:rsid w:val="008329B8"/>
    <w:rsid w:val="00832AAB"/>
    <w:rsid w:val="00832BEA"/>
    <w:rsid w:val="00832C2B"/>
    <w:rsid w:val="00832C93"/>
    <w:rsid w:val="0083303C"/>
    <w:rsid w:val="00833374"/>
    <w:rsid w:val="008335BD"/>
    <w:rsid w:val="00833DEB"/>
    <w:rsid w:val="00834184"/>
    <w:rsid w:val="0083447C"/>
    <w:rsid w:val="00834991"/>
    <w:rsid w:val="00834CF8"/>
    <w:rsid w:val="00834F89"/>
    <w:rsid w:val="00834FED"/>
    <w:rsid w:val="0083541C"/>
    <w:rsid w:val="00835465"/>
    <w:rsid w:val="0083579C"/>
    <w:rsid w:val="00835C33"/>
    <w:rsid w:val="00835E39"/>
    <w:rsid w:val="00836031"/>
    <w:rsid w:val="008362DE"/>
    <w:rsid w:val="00836462"/>
    <w:rsid w:val="0083649D"/>
    <w:rsid w:val="0083663F"/>
    <w:rsid w:val="00836832"/>
    <w:rsid w:val="00836A11"/>
    <w:rsid w:val="00836E00"/>
    <w:rsid w:val="00837005"/>
    <w:rsid w:val="0083724A"/>
    <w:rsid w:val="00837257"/>
    <w:rsid w:val="00837330"/>
    <w:rsid w:val="0083737D"/>
    <w:rsid w:val="0083738A"/>
    <w:rsid w:val="008374AD"/>
    <w:rsid w:val="0083763A"/>
    <w:rsid w:val="00837B14"/>
    <w:rsid w:val="00837C75"/>
    <w:rsid w:val="00837D7E"/>
    <w:rsid w:val="00840183"/>
    <w:rsid w:val="008405D3"/>
    <w:rsid w:val="0084061C"/>
    <w:rsid w:val="00840A9A"/>
    <w:rsid w:val="00840CF0"/>
    <w:rsid w:val="00840F13"/>
    <w:rsid w:val="0084112B"/>
    <w:rsid w:val="008414B6"/>
    <w:rsid w:val="008417AC"/>
    <w:rsid w:val="00841963"/>
    <w:rsid w:val="00841C3E"/>
    <w:rsid w:val="00841EFC"/>
    <w:rsid w:val="008422B5"/>
    <w:rsid w:val="00842374"/>
    <w:rsid w:val="008423C0"/>
    <w:rsid w:val="008427FB"/>
    <w:rsid w:val="00842CB9"/>
    <w:rsid w:val="00842CD0"/>
    <w:rsid w:val="00842DB2"/>
    <w:rsid w:val="00842E58"/>
    <w:rsid w:val="0084328C"/>
    <w:rsid w:val="00843974"/>
    <w:rsid w:val="00843E05"/>
    <w:rsid w:val="008444EE"/>
    <w:rsid w:val="008445A5"/>
    <w:rsid w:val="0084498B"/>
    <w:rsid w:val="00844A4C"/>
    <w:rsid w:val="00844ADA"/>
    <w:rsid w:val="00844B99"/>
    <w:rsid w:val="00844FF3"/>
    <w:rsid w:val="00845197"/>
    <w:rsid w:val="008452CB"/>
    <w:rsid w:val="008454B9"/>
    <w:rsid w:val="00845539"/>
    <w:rsid w:val="0084559F"/>
    <w:rsid w:val="008455A7"/>
    <w:rsid w:val="0084565F"/>
    <w:rsid w:val="00845872"/>
    <w:rsid w:val="00845973"/>
    <w:rsid w:val="00845A37"/>
    <w:rsid w:val="00845B17"/>
    <w:rsid w:val="00845C61"/>
    <w:rsid w:val="00845D6C"/>
    <w:rsid w:val="00846506"/>
    <w:rsid w:val="00846DE5"/>
    <w:rsid w:val="00846EAD"/>
    <w:rsid w:val="00847117"/>
    <w:rsid w:val="00847224"/>
    <w:rsid w:val="00847415"/>
    <w:rsid w:val="00847513"/>
    <w:rsid w:val="00847790"/>
    <w:rsid w:val="00847836"/>
    <w:rsid w:val="008478B6"/>
    <w:rsid w:val="0084792C"/>
    <w:rsid w:val="00850204"/>
    <w:rsid w:val="00850216"/>
    <w:rsid w:val="0085045B"/>
    <w:rsid w:val="008504D1"/>
    <w:rsid w:val="008506BF"/>
    <w:rsid w:val="008506FA"/>
    <w:rsid w:val="00850806"/>
    <w:rsid w:val="0085092F"/>
    <w:rsid w:val="00850B0E"/>
    <w:rsid w:val="00850D3B"/>
    <w:rsid w:val="00851033"/>
    <w:rsid w:val="008510B6"/>
    <w:rsid w:val="00851156"/>
    <w:rsid w:val="008512FC"/>
    <w:rsid w:val="0085140E"/>
    <w:rsid w:val="008518AD"/>
    <w:rsid w:val="008518D1"/>
    <w:rsid w:val="008519A4"/>
    <w:rsid w:val="00851E51"/>
    <w:rsid w:val="00852025"/>
    <w:rsid w:val="008520D5"/>
    <w:rsid w:val="008522E2"/>
    <w:rsid w:val="00852A33"/>
    <w:rsid w:val="00852AA2"/>
    <w:rsid w:val="00852B25"/>
    <w:rsid w:val="0085379C"/>
    <w:rsid w:val="00853D68"/>
    <w:rsid w:val="00853E73"/>
    <w:rsid w:val="00853E8A"/>
    <w:rsid w:val="00854592"/>
    <w:rsid w:val="008547C2"/>
    <w:rsid w:val="008547E5"/>
    <w:rsid w:val="00854CBA"/>
    <w:rsid w:val="008551FF"/>
    <w:rsid w:val="00855619"/>
    <w:rsid w:val="00855732"/>
    <w:rsid w:val="0085587C"/>
    <w:rsid w:val="00855C57"/>
    <w:rsid w:val="00856019"/>
    <w:rsid w:val="0085601F"/>
    <w:rsid w:val="008560B0"/>
    <w:rsid w:val="0085631A"/>
    <w:rsid w:val="0085643B"/>
    <w:rsid w:val="0085663D"/>
    <w:rsid w:val="00856A80"/>
    <w:rsid w:val="00856B0B"/>
    <w:rsid w:val="00856FB5"/>
    <w:rsid w:val="008574A4"/>
    <w:rsid w:val="00857582"/>
    <w:rsid w:val="0085794F"/>
    <w:rsid w:val="00857DE6"/>
    <w:rsid w:val="00857F42"/>
    <w:rsid w:val="00860246"/>
    <w:rsid w:val="00860307"/>
    <w:rsid w:val="0086050C"/>
    <w:rsid w:val="00860542"/>
    <w:rsid w:val="00860586"/>
    <w:rsid w:val="00860B24"/>
    <w:rsid w:val="00861388"/>
    <w:rsid w:val="0086142A"/>
    <w:rsid w:val="008615D0"/>
    <w:rsid w:val="00861961"/>
    <w:rsid w:val="008620A9"/>
    <w:rsid w:val="0086213F"/>
    <w:rsid w:val="008621B0"/>
    <w:rsid w:val="00862617"/>
    <w:rsid w:val="00862638"/>
    <w:rsid w:val="00862703"/>
    <w:rsid w:val="0086278D"/>
    <w:rsid w:val="008628C0"/>
    <w:rsid w:val="00862A5F"/>
    <w:rsid w:val="00862A8A"/>
    <w:rsid w:val="00862D7E"/>
    <w:rsid w:val="008637B1"/>
    <w:rsid w:val="008638DA"/>
    <w:rsid w:val="008639A9"/>
    <w:rsid w:val="00864294"/>
    <w:rsid w:val="008644A2"/>
    <w:rsid w:val="008644C8"/>
    <w:rsid w:val="00864BC5"/>
    <w:rsid w:val="0086506E"/>
    <w:rsid w:val="00865182"/>
    <w:rsid w:val="00865251"/>
    <w:rsid w:val="008653A7"/>
    <w:rsid w:val="008655DE"/>
    <w:rsid w:val="00865656"/>
    <w:rsid w:val="00865702"/>
    <w:rsid w:val="0086586C"/>
    <w:rsid w:val="008659BC"/>
    <w:rsid w:val="008659F0"/>
    <w:rsid w:val="00865B3C"/>
    <w:rsid w:val="00865E26"/>
    <w:rsid w:val="00866334"/>
    <w:rsid w:val="00866549"/>
    <w:rsid w:val="00866656"/>
    <w:rsid w:val="00866699"/>
    <w:rsid w:val="00866CFD"/>
    <w:rsid w:val="0086737A"/>
    <w:rsid w:val="0086748A"/>
    <w:rsid w:val="008702BB"/>
    <w:rsid w:val="008704F1"/>
    <w:rsid w:val="00870BF9"/>
    <w:rsid w:val="00871045"/>
    <w:rsid w:val="008711E1"/>
    <w:rsid w:val="0087127D"/>
    <w:rsid w:val="00871429"/>
    <w:rsid w:val="008714A1"/>
    <w:rsid w:val="008714B2"/>
    <w:rsid w:val="008719F2"/>
    <w:rsid w:val="00871C8F"/>
    <w:rsid w:val="00871D1D"/>
    <w:rsid w:val="00871DE7"/>
    <w:rsid w:val="00871F3B"/>
    <w:rsid w:val="00872253"/>
    <w:rsid w:val="00872311"/>
    <w:rsid w:val="00872363"/>
    <w:rsid w:val="0087279E"/>
    <w:rsid w:val="0087288B"/>
    <w:rsid w:val="008728F5"/>
    <w:rsid w:val="00872986"/>
    <w:rsid w:val="00872C91"/>
    <w:rsid w:val="00872EC5"/>
    <w:rsid w:val="008730DA"/>
    <w:rsid w:val="008733DE"/>
    <w:rsid w:val="00873401"/>
    <w:rsid w:val="00873431"/>
    <w:rsid w:val="00873714"/>
    <w:rsid w:val="00873BD2"/>
    <w:rsid w:val="00874832"/>
    <w:rsid w:val="00874A5F"/>
    <w:rsid w:val="00874B5E"/>
    <w:rsid w:val="00874CB4"/>
    <w:rsid w:val="00874EBC"/>
    <w:rsid w:val="00875080"/>
    <w:rsid w:val="00875767"/>
    <w:rsid w:val="008758DA"/>
    <w:rsid w:val="00875C1D"/>
    <w:rsid w:val="008760CF"/>
    <w:rsid w:val="0087683E"/>
    <w:rsid w:val="00876B3D"/>
    <w:rsid w:val="00876DFA"/>
    <w:rsid w:val="00876E8C"/>
    <w:rsid w:val="00876E98"/>
    <w:rsid w:val="008772DE"/>
    <w:rsid w:val="00877703"/>
    <w:rsid w:val="00877A26"/>
    <w:rsid w:val="00877A4B"/>
    <w:rsid w:val="00877B3E"/>
    <w:rsid w:val="0088018C"/>
    <w:rsid w:val="008807A8"/>
    <w:rsid w:val="00880903"/>
    <w:rsid w:val="00880F04"/>
    <w:rsid w:val="00880F3B"/>
    <w:rsid w:val="00880FAF"/>
    <w:rsid w:val="008819E8"/>
    <w:rsid w:val="00881D06"/>
    <w:rsid w:val="008822F9"/>
    <w:rsid w:val="0088235B"/>
    <w:rsid w:val="008823C7"/>
    <w:rsid w:val="00882459"/>
    <w:rsid w:val="00882465"/>
    <w:rsid w:val="00883050"/>
    <w:rsid w:val="008831B8"/>
    <w:rsid w:val="008831F5"/>
    <w:rsid w:val="008832E2"/>
    <w:rsid w:val="008837C4"/>
    <w:rsid w:val="008841F8"/>
    <w:rsid w:val="00884530"/>
    <w:rsid w:val="0088488C"/>
    <w:rsid w:val="00884BC6"/>
    <w:rsid w:val="008855B4"/>
    <w:rsid w:val="008856F3"/>
    <w:rsid w:val="008858E6"/>
    <w:rsid w:val="00885A0C"/>
    <w:rsid w:val="00885C1B"/>
    <w:rsid w:val="00885F2D"/>
    <w:rsid w:val="008861D1"/>
    <w:rsid w:val="008867B2"/>
    <w:rsid w:val="0088699C"/>
    <w:rsid w:val="00886B75"/>
    <w:rsid w:val="0088768F"/>
    <w:rsid w:val="0088772E"/>
    <w:rsid w:val="00887801"/>
    <w:rsid w:val="00887988"/>
    <w:rsid w:val="00887FA3"/>
    <w:rsid w:val="00890002"/>
    <w:rsid w:val="008902C8"/>
    <w:rsid w:val="00890489"/>
    <w:rsid w:val="00890979"/>
    <w:rsid w:val="00890CF5"/>
    <w:rsid w:val="00890F70"/>
    <w:rsid w:val="00891814"/>
    <w:rsid w:val="00891D17"/>
    <w:rsid w:val="00892521"/>
    <w:rsid w:val="00892918"/>
    <w:rsid w:val="008929E3"/>
    <w:rsid w:val="00892CE8"/>
    <w:rsid w:val="00892CFB"/>
    <w:rsid w:val="00892CFE"/>
    <w:rsid w:val="00892FFD"/>
    <w:rsid w:val="008930F4"/>
    <w:rsid w:val="00893168"/>
    <w:rsid w:val="008937B3"/>
    <w:rsid w:val="00893C1D"/>
    <w:rsid w:val="00893CA3"/>
    <w:rsid w:val="00893D84"/>
    <w:rsid w:val="00893DF4"/>
    <w:rsid w:val="00893E86"/>
    <w:rsid w:val="008944AF"/>
    <w:rsid w:val="008944BC"/>
    <w:rsid w:val="008949C7"/>
    <w:rsid w:val="00894ABC"/>
    <w:rsid w:val="008951D0"/>
    <w:rsid w:val="008955EF"/>
    <w:rsid w:val="00895713"/>
    <w:rsid w:val="00895A01"/>
    <w:rsid w:val="00895B9C"/>
    <w:rsid w:val="00895DDB"/>
    <w:rsid w:val="00896465"/>
    <w:rsid w:val="00896897"/>
    <w:rsid w:val="00896BDA"/>
    <w:rsid w:val="00896C99"/>
    <w:rsid w:val="00896E3C"/>
    <w:rsid w:val="008972C9"/>
    <w:rsid w:val="00897721"/>
    <w:rsid w:val="00897795"/>
    <w:rsid w:val="008A055F"/>
    <w:rsid w:val="008A088F"/>
    <w:rsid w:val="008A0A0A"/>
    <w:rsid w:val="008A0B13"/>
    <w:rsid w:val="008A0BC9"/>
    <w:rsid w:val="008A0DFE"/>
    <w:rsid w:val="008A1016"/>
    <w:rsid w:val="008A1033"/>
    <w:rsid w:val="008A12C0"/>
    <w:rsid w:val="008A19B6"/>
    <w:rsid w:val="008A1B25"/>
    <w:rsid w:val="008A1C57"/>
    <w:rsid w:val="008A1D03"/>
    <w:rsid w:val="008A1EAA"/>
    <w:rsid w:val="008A2285"/>
    <w:rsid w:val="008A2294"/>
    <w:rsid w:val="008A25D4"/>
    <w:rsid w:val="008A267A"/>
    <w:rsid w:val="008A295B"/>
    <w:rsid w:val="008A2BC7"/>
    <w:rsid w:val="008A2D49"/>
    <w:rsid w:val="008A2E4F"/>
    <w:rsid w:val="008A319B"/>
    <w:rsid w:val="008A37EB"/>
    <w:rsid w:val="008A3F84"/>
    <w:rsid w:val="008A3FEF"/>
    <w:rsid w:val="008A4456"/>
    <w:rsid w:val="008A4BCA"/>
    <w:rsid w:val="008A5095"/>
    <w:rsid w:val="008A5186"/>
    <w:rsid w:val="008A5C34"/>
    <w:rsid w:val="008A6A21"/>
    <w:rsid w:val="008A6AD2"/>
    <w:rsid w:val="008A7082"/>
    <w:rsid w:val="008A71F4"/>
    <w:rsid w:val="008A7221"/>
    <w:rsid w:val="008A7434"/>
    <w:rsid w:val="008A7D7A"/>
    <w:rsid w:val="008B000A"/>
    <w:rsid w:val="008B0790"/>
    <w:rsid w:val="008B08C7"/>
    <w:rsid w:val="008B09D9"/>
    <w:rsid w:val="008B0A57"/>
    <w:rsid w:val="008B0A69"/>
    <w:rsid w:val="008B0C2C"/>
    <w:rsid w:val="008B0D20"/>
    <w:rsid w:val="008B0EE2"/>
    <w:rsid w:val="008B10F1"/>
    <w:rsid w:val="008B138C"/>
    <w:rsid w:val="008B163A"/>
    <w:rsid w:val="008B18E4"/>
    <w:rsid w:val="008B18F2"/>
    <w:rsid w:val="008B1DC2"/>
    <w:rsid w:val="008B2106"/>
    <w:rsid w:val="008B24BC"/>
    <w:rsid w:val="008B25AC"/>
    <w:rsid w:val="008B26C1"/>
    <w:rsid w:val="008B2753"/>
    <w:rsid w:val="008B287D"/>
    <w:rsid w:val="008B2A93"/>
    <w:rsid w:val="008B2A95"/>
    <w:rsid w:val="008B3485"/>
    <w:rsid w:val="008B3867"/>
    <w:rsid w:val="008B3A33"/>
    <w:rsid w:val="008B3A63"/>
    <w:rsid w:val="008B3AF1"/>
    <w:rsid w:val="008B3F58"/>
    <w:rsid w:val="008B451C"/>
    <w:rsid w:val="008B48B4"/>
    <w:rsid w:val="008B4A66"/>
    <w:rsid w:val="008B4B03"/>
    <w:rsid w:val="008B4D4B"/>
    <w:rsid w:val="008B5163"/>
    <w:rsid w:val="008B535E"/>
    <w:rsid w:val="008B538B"/>
    <w:rsid w:val="008B557A"/>
    <w:rsid w:val="008B55FF"/>
    <w:rsid w:val="008B5651"/>
    <w:rsid w:val="008B64E2"/>
    <w:rsid w:val="008B6999"/>
    <w:rsid w:val="008B6CB5"/>
    <w:rsid w:val="008B6D96"/>
    <w:rsid w:val="008B6E28"/>
    <w:rsid w:val="008B708B"/>
    <w:rsid w:val="008B7538"/>
    <w:rsid w:val="008B7886"/>
    <w:rsid w:val="008B797F"/>
    <w:rsid w:val="008B7B00"/>
    <w:rsid w:val="008B7C76"/>
    <w:rsid w:val="008C0376"/>
    <w:rsid w:val="008C088F"/>
    <w:rsid w:val="008C0C55"/>
    <w:rsid w:val="008C0EF7"/>
    <w:rsid w:val="008C0F79"/>
    <w:rsid w:val="008C105E"/>
    <w:rsid w:val="008C114D"/>
    <w:rsid w:val="008C15C9"/>
    <w:rsid w:val="008C1971"/>
    <w:rsid w:val="008C1973"/>
    <w:rsid w:val="008C1ADD"/>
    <w:rsid w:val="008C1C41"/>
    <w:rsid w:val="008C2071"/>
    <w:rsid w:val="008C2302"/>
    <w:rsid w:val="008C25A8"/>
    <w:rsid w:val="008C264C"/>
    <w:rsid w:val="008C2C1D"/>
    <w:rsid w:val="008C2C4A"/>
    <w:rsid w:val="008C2D1F"/>
    <w:rsid w:val="008C2ED8"/>
    <w:rsid w:val="008C310B"/>
    <w:rsid w:val="008C31E6"/>
    <w:rsid w:val="008C3466"/>
    <w:rsid w:val="008C34B0"/>
    <w:rsid w:val="008C3572"/>
    <w:rsid w:val="008C37EB"/>
    <w:rsid w:val="008C390A"/>
    <w:rsid w:val="008C3A9F"/>
    <w:rsid w:val="008C3C99"/>
    <w:rsid w:val="008C453B"/>
    <w:rsid w:val="008C4724"/>
    <w:rsid w:val="008C4BEF"/>
    <w:rsid w:val="008C4C64"/>
    <w:rsid w:val="008C591F"/>
    <w:rsid w:val="008C5A90"/>
    <w:rsid w:val="008C5CA1"/>
    <w:rsid w:val="008C5DF0"/>
    <w:rsid w:val="008C623F"/>
    <w:rsid w:val="008C636A"/>
    <w:rsid w:val="008C65CF"/>
    <w:rsid w:val="008C6FFE"/>
    <w:rsid w:val="008C706F"/>
    <w:rsid w:val="008C746D"/>
    <w:rsid w:val="008C766F"/>
    <w:rsid w:val="008C7729"/>
    <w:rsid w:val="008C79F7"/>
    <w:rsid w:val="008C7F47"/>
    <w:rsid w:val="008D022F"/>
    <w:rsid w:val="008D05CE"/>
    <w:rsid w:val="008D0E27"/>
    <w:rsid w:val="008D10DE"/>
    <w:rsid w:val="008D15C1"/>
    <w:rsid w:val="008D17AF"/>
    <w:rsid w:val="008D18C0"/>
    <w:rsid w:val="008D1CFE"/>
    <w:rsid w:val="008D1DA3"/>
    <w:rsid w:val="008D2021"/>
    <w:rsid w:val="008D2096"/>
    <w:rsid w:val="008D2461"/>
    <w:rsid w:val="008D25E6"/>
    <w:rsid w:val="008D2F04"/>
    <w:rsid w:val="008D2F6C"/>
    <w:rsid w:val="008D30A8"/>
    <w:rsid w:val="008D3651"/>
    <w:rsid w:val="008D369E"/>
    <w:rsid w:val="008D3BC0"/>
    <w:rsid w:val="008D40C4"/>
    <w:rsid w:val="008D41CE"/>
    <w:rsid w:val="008D4281"/>
    <w:rsid w:val="008D428B"/>
    <w:rsid w:val="008D4BF2"/>
    <w:rsid w:val="008D4DC8"/>
    <w:rsid w:val="008D53DC"/>
    <w:rsid w:val="008D54B6"/>
    <w:rsid w:val="008D5760"/>
    <w:rsid w:val="008D594E"/>
    <w:rsid w:val="008D5952"/>
    <w:rsid w:val="008D5AD6"/>
    <w:rsid w:val="008D5BC1"/>
    <w:rsid w:val="008D5D6D"/>
    <w:rsid w:val="008D5E5F"/>
    <w:rsid w:val="008D605E"/>
    <w:rsid w:val="008D62C5"/>
    <w:rsid w:val="008D640F"/>
    <w:rsid w:val="008D65C0"/>
    <w:rsid w:val="008D6706"/>
    <w:rsid w:val="008D6A00"/>
    <w:rsid w:val="008D6CD0"/>
    <w:rsid w:val="008D6DAE"/>
    <w:rsid w:val="008D7813"/>
    <w:rsid w:val="008D791A"/>
    <w:rsid w:val="008D7A65"/>
    <w:rsid w:val="008D7C97"/>
    <w:rsid w:val="008D7D58"/>
    <w:rsid w:val="008E014B"/>
    <w:rsid w:val="008E030F"/>
    <w:rsid w:val="008E0427"/>
    <w:rsid w:val="008E0884"/>
    <w:rsid w:val="008E0913"/>
    <w:rsid w:val="008E0DB8"/>
    <w:rsid w:val="008E1206"/>
    <w:rsid w:val="008E13B1"/>
    <w:rsid w:val="008E143E"/>
    <w:rsid w:val="008E17D7"/>
    <w:rsid w:val="008E1CB6"/>
    <w:rsid w:val="008E1E16"/>
    <w:rsid w:val="008E1E2D"/>
    <w:rsid w:val="008E1FD5"/>
    <w:rsid w:val="008E2044"/>
    <w:rsid w:val="008E280B"/>
    <w:rsid w:val="008E283A"/>
    <w:rsid w:val="008E2BD1"/>
    <w:rsid w:val="008E2D52"/>
    <w:rsid w:val="008E2F3B"/>
    <w:rsid w:val="008E3576"/>
    <w:rsid w:val="008E38A3"/>
    <w:rsid w:val="008E3917"/>
    <w:rsid w:val="008E3975"/>
    <w:rsid w:val="008E3C1A"/>
    <w:rsid w:val="008E3F51"/>
    <w:rsid w:val="008E4041"/>
    <w:rsid w:val="008E41E2"/>
    <w:rsid w:val="008E43F9"/>
    <w:rsid w:val="008E44B9"/>
    <w:rsid w:val="008E44BE"/>
    <w:rsid w:val="008E4BC3"/>
    <w:rsid w:val="008E4C70"/>
    <w:rsid w:val="008E4F94"/>
    <w:rsid w:val="008E56D0"/>
    <w:rsid w:val="008E58CD"/>
    <w:rsid w:val="008E5C10"/>
    <w:rsid w:val="008E5E81"/>
    <w:rsid w:val="008E60FF"/>
    <w:rsid w:val="008E62E0"/>
    <w:rsid w:val="008E6890"/>
    <w:rsid w:val="008E69B4"/>
    <w:rsid w:val="008E6B8D"/>
    <w:rsid w:val="008E6DC4"/>
    <w:rsid w:val="008E6E0F"/>
    <w:rsid w:val="008E716F"/>
    <w:rsid w:val="008E7440"/>
    <w:rsid w:val="008E761F"/>
    <w:rsid w:val="008E768A"/>
    <w:rsid w:val="008E7856"/>
    <w:rsid w:val="008E7925"/>
    <w:rsid w:val="008E7CEB"/>
    <w:rsid w:val="008E7EEB"/>
    <w:rsid w:val="008F037B"/>
    <w:rsid w:val="008F0A16"/>
    <w:rsid w:val="008F0ADB"/>
    <w:rsid w:val="008F0AF8"/>
    <w:rsid w:val="008F0B59"/>
    <w:rsid w:val="008F0C45"/>
    <w:rsid w:val="008F0C4B"/>
    <w:rsid w:val="008F0CE6"/>
    <w:rsid w:val="008F0ED8"/>
    <w:rsid w:val="008F113E"/>
    <w:rsid w:val="008F120A"/>
    <w:rsid w:val="008F1344"/>
    <w:rsid w:val="008F1347"/>
    <w:rsid w:val="008F1354"/>
    <w:rsid w:val="008F13B8"/>
    <w:rsid w:val="008F13EC"/>
    <w:rsid w:val="008F1A30"/>
    <w:rsid w:val="008F1A4C"/>
    <w:rsid w:val="008F20A6"/>
    <w:rsid w:val="008F21EA"/>
    <w:rsid w:val="008F2251"/>
    <w:rsid w:val="008F2689"/>
    <w:rsid w:val="008F297E"/>
    <w:rsid w:val="008F2B04"/>
    <w:rsid w:val="008F306C"/>
    <w:rsid w:val="008F3271"/>
    <w:rsid w:val="008F3D96"/>
    <w:rsid w:val="008F3F48"/>
    <w:rsid w:val="008F425D"/>
    <w:rsid w:val="008F47D6"/>
    <w:rsid w:val="008F491B"/>
    <w:rsid w:val="008F4B9B"/>
    <w:rsid w:val="008F4C0D"/>
    <w:rsid w:val="008F512B"/>
    <w:rsid w:val="008F52E7"/>
    <w:rsid w:val="008F56E7"/>
    <w:rsid w:val="008F5979"/>
    <w:rsid w:val="008F5C3C"/>
    <w:rsid w:val="008F5D42"/>
    <w:rsid w:val="008F6056"/>
    <w:rsid w:val="008F656C"/>
    <w:rsid w:val="008F65E6"/>
    <w:rsid w:val="008F6CE3"/>
    <w:rsid w:val="008F72ED"/>
    <w:rsid w:val="008F72FB"/>
    <w:rsid w:val="008F742E"/>
    <w:rsid w:val="008F7929"/>
    <w:rsid w:val="008F7B8A"/>
    <w:rsid w:val="008F7F5F"/>
    <w:rsid w:val="008F7FCD"/>
    <w:rsid w:val="009000E1"/>
    <w:rsid w:val="009002EA"/>
    <w:rsid w:val="0090035B"/>
    <w:rsid w:val="0090068D"/>
    <w:rsid w:val="009009EF"/>
    <w:rsid w:val="00900CC3"/>
    <w:rsid w:val="00901134"/>
    <w:rsid w:val="00901A6E"/>
    <w:rsid w:val="00901B14"/>
    <w:rsid w:val="00901CF4"/>
    <w:rsid w:val="00901D39"/>
    <w:rsid w:val="00901E75"/>
    <w:rsid w:val="00902274"/>
    <w:rsid w:val="009025FD"/>
    <w:rsid w:val="00902992"/>
    <w:rsid w:val="00902A53"/>
    <w:rsid w:val="00902BC2"/>
    <w:rsid w:val="00903001"/>
    <w:rsid w:val="009032BF"/>
    <w:rsid w:val="009033D3"/>
    <w:rsid w:val="00903448"/>
    <w:rsid w:val="0090357A"/>
    <w:rsid w:val="00903662"/>
    <w:rsid w:val="0090371C"/>
    <w:rsid w:val="009038A6"/>
    <w:rsid w:val="00903B7D"/>
    <w:rsid w:val="00904258"/>
    <w:rsid w:val="009043BE"/>
    <w:rsid w:val="009044EF"/>
    <w:rsid w:val="00904A67"/>
    <w:rsid w:val="00904A7F"/>
    <w:rsid w:val="00904B77"/>
    <w:rsid w:val="00904B83"/>
    <w:rsid w:val="00904CFE"/>
    <w:rsid w:val="00905271"/>
    <w:rsid w:val="009054B0"/>
    <w:rsid w:val="0090595F"/>
    <w:rsid w:val="009064FC"/>
    <w:rsid w:val="009066A7"/>
    <w:rsid w:val="00906759"/>
    <w:rsid w:val="00906B17"/>
    <w:rsid w:val="00907044"/>
    <w:rsid w:val="009070AB"/>
    <w:rsid w:val="009070C3"/>
    <w:rsid w:val="00907127"/>
    <w:rsid w:val="009073DE"/>
    <w:rsid w:val="00907461"/>
    <w:rsid w:val="00907504"/>
    <w:rsid w:val="0090774B"/>
    <w:rsid w:val="0090784C"/>
    <w:rsid w:val="00907881"/>
    <w:rsid w:val="009079E5"/>
    <w:rsid w:val="00907E21"/>
    <w:rsid w:val="00907F35"/>
    <w:rsid w:val="00907F6F"/>
    <w:rsid w:val="009105BA"/>
    <w:rsid w:val="0091065A"/>
    <w:rsid w:val="00910716"/>
    <w:rsid w:val="009107F8"/>
    <w:rsid w:val="0091081D"/>
    <w:rsid w:val="00910CDD"/>
    <w:rsid w:val="00910D41"/>
    <w:rsid w:val="00910E39"/>
    <w:rsid w:val="00910E45"/>
    <w:rsid w:val="009110BE"/>
    <w:rsid w:val="0091148E"/>
    <w:rsid w:val="00911699"/>
    <w:rsid w:val="009118E3"/>
    <w:rsid w:val="00911ADF"/>
    <w:rsid w:val="00911C69"/>
    <w:rsid w:val="00911DB1"/>
    <w:rsid w:val="00911EC9"/>
    <w:rsid w:val="00911FA7"/>
    <w:rsid w:val="009121AA"/>
    <w:rsid w:val="00913039"/>
    <w:rsid w:val="0091307C"/>
    <w:rsid w:val="009135FA"/>
    <w:rsid w:val="00913EB6"/>
    <w:rsid w:val="009142A7"/>
    <w:rsid w:val="0091450E"/>
    <w:rsid w:val="00914ABF"/>
    <w:rsid w:val="00914EF9"/>
    <w:rsid w:val="0091518A"/>
    <w:rsid w:val="00915626"/>
    <w:rsid w:val="00915798"/>
    <w:rsid w:val="00915986"/>
    <w:rsid w:val="009159DD"/>
    <w:rsid w:val="00915C31"/>
    <w:rsid w:val="00915C35"/>
    <w:rsid w:val="00915DB2"/>
    <w:rsid w:val="009162AD"/>
    <w:rsid w:val="00916434"/>
    <w:rsid w:val="0091673F"/>
    <w:rsid w:val="00916847"/>
    <w:rsid w:val="00916AB7"/>
    <w:rsid w:val="00916B48"/>
    <w:rsid w:val="00916E25"/>
    <w:rsid w:val="009170AA"/>
    <w:rsid w:val="009173D7"/>
    <w:rsid w:val="00917623"/>
    <w:rsid w:val="009176B2"/>
    <w:rsid w:val="009177A8"/>
    <w:rsid w:val="00917866"/>
    <w:rsid w:val="009178A9"/>
    <w:rsid w:val="00917DBE"/>
    <w:rsid w:val="00920081"/>
    <w:rsid w:val="00920082"/>
    <w:rsid w:val="00920D23"/>
    <w:rsid w:val="00921699"/>
    <w:rsid w:val="00921BCA"/>
    <w:rsid w:val="00921E6B"/>
    <w:rsid w:val="00921FE3"/>
    <w:rsid w:val="009221DF"/>
    <w:rsid w:val="00922B85"/>
    <w:rsid w:val="00922BE0"/>
    <w:rsid w:val="00922CD9"/>
    <w:rsid w:val="00922D94"/>
    <w:rsid w:val="00922DAE"/>
    <w:rsid w:val="009232C6"/>
    <w:rsid w:val="009234FF"/>
    <w:rsid w:val="009235A1"/>
    <w:rsid w:val="00923680"/>
    <w:rsid w:val="00923686"/>
    <w:rsid w:val="00923833"/>
    <w:rsid w:val="009239FA"/>
    <w:rsid w:val="00923A19"/>
    <w:rsid w:val="00923A3D"/>
    <w:rsid w:val="00923A96"/>
    <w:rsid w:val="00923B30"/>
    <w:rsid w:val="00923BA7"/>
    <w:rsid w:val="00923C1E"/>
    <w:rsid w:val="00923E25"/>
    <w:rsid w:val="00924215"/>
    <w:rsid w:val="00924264"/>
    <w:rsid w:val="0092427B"/>
    <w:rsid w:val="00924365"/>
    <w:rsid w:val="00924695"/>
    <w:rsid w:val="009247B2"/>
    <w:rsid w:val="009249D7"/>
    <w:rsid w:val="00924DE5"/>
    <w:rsid w:val="00924F8D"/>
    <w:rsid w:val="00925372"/>
    <w:rsid w:val="0092561E"/>
    <w:rsid w:val="009256B4"/>
    <w:rsid w:val="00925AFE"/>
    <w:rsid w:val="00925B6A"/>
    <w:rsid w:val="00925CFC"/>
    <w:rsid w:val="00926647"/>
    <w:rsid w:val="00926754"/>
    <w:rsid w:val="0092684D"/>
    <w:rsid w:val="00926EA6"/>
    <w:rsid w:val="0092741C"/>
    <w:rsid w:val="00927693"/>
    <w:rsid w:val="00927CB9"/>
    <w:rsid w:val="00927E81"/>
    <w:rsid w:val="00927E9E"/>
    <w:rsid w:val="009303B8"/>
    <w:rsid w:val="00930619"/>
    <w:rsid w:val="0093063A"/>
    <w:rsid w:val="0093079B"/>
    <w:rsid w:val="00930AFC"/>
    <w:rsid w:val="00930B5D"/>
    <w:rsid w:val="00930CB2"/>
    <w:rsid w:val="00930EA7"/>
    <w:rsid w:val="0093105B"/>
    <w:rsid w:val="009316A0"/>
    <w:rsid w:val="009319EF"/>
    <w:rsid w:val="00931D46"/>
    <w:rsid w:val="00931D91"/>
    <w:rsid w:val="009320F7"/>
    <w:rsid w:val="00932604"/>
    <w:rsid w:val="00932BA0"/>
    <w:rsid w:val="00932BAC"/>
    <w:rsid w:val="00932CE6"/>
    <w:rsid w:val="00932E21"/>
    <w:rsid w:val="0093378F"/>
    <w:rsid w:val="0093390E"/>
    <w:rsid w:val="009339DF"/>
    <w:rsid w:val="00933BED"/>
    <w:rsid w:val="00933D95"/>
    <w:rsid w:val="00933E7C"/>
    <w:rsid w:val="009341A4"/>
    <w:rsid w:val="0093431B"/>
    <w:rsid w:val="00934454"/>
    <w:rsid w:val="00934473"/>
    <w:rsid w:val="0093449E"/>
    <w:rsid w:val="00934608"/>
    <w:rsid w:val="009348A7"/>
    <w:rsid w:val="009349DE"/>
    <w:rsid w:val="00934CB4"/>
    <w:rsid w:val="009353C1"/>
    <w:rsid w:val="009357F3"/>
    <w:rsid w:val="00935849"/>
    <w:rsid w:val="0093594F"/>
    <w:rsid w:val="00935A77"/>
    <w:rsid w:val="00935B4B"/>
    <w:rsid w:val="00935D1B"/>
    <w:rsid w:val="00936025"/>
    <w:rsid w:val="009365F5"/>
    <w:rsid w:val="00936714"/>
    <w:rsid w:val="0093682A"/>
    <w:rsid w:val="00936BD0"/>
    <w:rsid w:val="0093711D"/>
    <w:rsid w:val="00937232"/>
    <w:rsid w:val="0093753E"/>
    <w:rsid w:val="00937957"/>
    <w:rsid w:val="00937CB7"/>
    <w:rsid w:val="00937DBF"/>
    <w:rsid w:val="00937F80"/>
    <w:rsid w:val="009404AB"/>
    <w:rsid w:val="00940676"/>
    <w:rsid w:val="009406B3"/>
    <w:rsid w:val="00940AE3"/>
    <w:rsid w:val="00940CF6"/>
    <w:rsid w:val="00940F41"/>
    <w:rsid w:val="0094102A"/>
    <w:rsid w:val="00941789"/>
    <w:rsid w:val="009418D3"/>
    <w:rsid w:val="00941ADC"/>
    <w:rsid w:val="0094237F"/>
    <w:rsid w:val="0094242C"/>
    <w:rsid w:val="00942ACE"/>
    <w:rsid w:val="00942D4F"/>
    <w:rsid w:val="009430F4"/>
    <w:rsid w:val="0094337A"/>
    <w:rsid w:val="0094378A"/>
    <w:rsid w:val="009439E9"/>
    <w:rsid w:val="00943C2C"/>
    <w:rsid w:val="00943F34"/>
    <w:rsid w:val="00944199"/>
    <w:rsid w:val="00944380"/>
    <w:rsid w:val="00944477"/>
    <w:rsid w:val="009444BA"/>
    <w:rsid w:val="009448B2"/>
    <w:rsid w:val="00944A73"/>
    <w:rsid w:val="00944A8D"/>
    <w:rsid w:val="00944A9F"/>
    <w:rsid w:val="00944B69"/>
    <w:rsid w:val="00944B8C"/>
    <w:rsid w:val="00944BC5"/>
    <w:rsid w:val="00944E1C"/>
    <w:rsid w:val="009450AD"/>
    <w:rsid w:val="0094551D"/>
    <w:rsid w:val="00945836"/>
    <w:rsid w:val="0094593C"/>
    <w:rsid w:val="00945A44"/>
    <w:rsid w:val="00945A9E"/>
    <w:rsid w:val="00945ECE"/>
    <w:rsid w:val="009462C4"/>
    <w:rsid w:val="009462E2"/>
    <w:rsid w:val="00946508"/>
    <w:rsid w:val="009465C8"/>
    <w:rsid w:val="009466CA"/>
    <w:rsid w:val="009469A2"/>
    <w:rsid w:val="00946A49"/>
    <w:rsid w:val="00946AE6"/>
    <w:rsid w:val="00946D38"/>
    <w:rsid w:val="0094726F"/>
    <w:rsid w:val="00947741"/>
    <w:rsid w:val="009479CA"/>
    <w:rsid w:val="00947E76"/>
    <w:rsid w:val="00950473"/>
    <w:rsid w:val="009506DE"/>
    <w:rsid w:val="00950A4C"/>
    <w:rsid w:val="00950C97"/>
    <w:rsid w:val="00950CF2"/>
    <w:rsid w:val="00950E33"/>
    <w:rsid w:val="00950F08"/>
    <w:rsid w:val="00951236"/>
    <w:rsid w:val="00951495"/>
    <w:rsid w:val="0095183B"/>
    <w:rsid w:val="00951A33"/>
    <w:rsid w:val="009520DE"/>
    <w:rsid w:val="00952347"/>
    <w:rsid w:val="00952486"/>
    <w:rsid w:val="009525E7"/>
    <w:rsid w:val="009525FC"/>
    <w:rsid w:val="00952D8E"/>
    <w:rsid w:val="00953117"/>
    <w:rsid w:val="009537D5"/>
    <w:rsid w:val="0095396B"/>
    <w:rsid w:val="00954295"/>
    <w:rsid w:val="00954658"/>
    <w:rsid w:val="0095485B"/>
    <w:rsid w:val="00954B19"/>
    <w:rsid w:val="009551AC"/>
    <w:rsid w:val="009553B2"/>
    <w:rsid w:val="00955509"/>
    <w:rsid w:val="009555D5"/>
    <w:rsid w:val="009556A4"/>
    <w:rsid w:val="009557BA"/>
    <w:rsid w:val="00955B99"/>
    <w:rsid w:val="00955FB2"/>
    <w:rsid w:val="009566DF"/>
    <w:rsid w:val="00956867"/>
    <w:rsid w:val="00956B03"/>
    <w:rsid w:val="00956C26"/>
    <w:rsid w:val="00956FB9"/>
    <w:rsid w:val="00957102"/>
    <w:rsid w:val="009576B4"/>
    <w:rsid w:val="0095779F"/>
    <w:rsid w:val="00957902"/>
    <w:rsid w:val="0095797B"/>
    <w:rsid w:val="00957BD5"/>
    <w:rsid w:val="00957D11"/>
    <w:rsid w:val="00957EE4"/>
    <w:rsid w:val="00960086"/>
    <w:rsid w:val="009600D8"/>
    <w:rsid w:val="009611C7"/>
    <w:rsid w:val="009613BF"/>
    <w:rsid w:val="009615FA"/>
    <w:rsid w:val="00961644"/>
    <w:rsid w:val="0096188E"/>
    <w:rsid w:val="00961AEA"/>
    <w:rsid w:val="00961DF1"/>
    <w:rsid w:val="00962208"/>
    <w:rsid w:val="00962300"/>
    <w:rsid w:val="00962589"/>
    <w:rsid w:val="00962634"/>
    <w:rsid w:val="00963454"/>
    <w:rsid w:val="009638AD"/>
    <w:rsid w:val="00963AD7"/>
    <w:rsid w:val="00963B8A"/>
    <w:rsid w:val="0096429D"/>
    <w:rsid w:val="0096468A"/>
    <w:rsid w:val="00964860"/>
    <w:rsid w:val="00964881"/>
    <w:rsid w:val="00964AB7"/>
    <w:rsid w:val="00964C9D"/>
    <w:rsid w:val="00964DCE"/>
    <w:rsid w:val="00964F78"/>
    <w:rsid w:val="009650A6"/>
    <w:rsid w:val="00965125"/>
    <w:rsid w:val="0096514D"/>
    <w:rsid w:val="0096521E"/>
    <w:rsid w:val="00965406"/>
    <w:rsid w:val="00965B88"/>
    <w:rsid w:val="00965C1E"/>
    <w:rsid w:val="00965DD9"/>
    <w:rsid w:val="00965E22"/>
    <w:rsid w:val="0096608D"/>
    <w:rsid w:val="0096621B"/>
    <w:rsid w:val="009666DB"/>
    <w:rsid w:val="009667B4"/>
    <w:rsid w:val="00966A63"/>
    <w:rsid w:val="00966AC7"/>
    <w:rsid w:val="00966C96"/>
    <w:rsid w:val="009670D5"/>
    <w:rsid w:val="00967260"/>
    <w:rsid w:val="00967476"/>
    <w:rsid w:val="0097029F"/>
    <w:rsid w:val="009702D3"/>
    <w:rsid w:val="009705BD"/>
    <w:rsid w:val="009705D0"/>
    <w:rsid w:val="009706B1"/>
    <w:rsid w:val="00970845"/>
    <w:rsid w:val="00970BA2"/>
    <w:rsid w:val="00970CC8"/>
    <w:rsid w:val="00971012"/>
    <w:rsid w:val="009710C3"/>
    <w:rsid w:val="00971372"/>
    <w:rsid w:val="0097163B"/>
    <w:rsid w:val="0097192A"/>
    <w:rsid w:val="00971A34"/>
    <w:rsid w:val="00971C2B"/>
    <w:rsid w:val="009721D5"/>
    <w:rsid w:val="00972226"/>
    <w:rsid w:val="009729B8"/>
    <w:rsid w:val="00972C39"/>
    <w:rsid w:val="00972D2E"/>
    <w:rsid w:val="009731B4"/>
    <w:rsid w:val="009732E0"/>
    <w:rsid w:val="009733BE"/>
    <w:rsid w:val="00973A9E"/>
    <w:rsid w:val="00973C75"/>
    <w:rsid w:val="00973E05"/>
    <w:rsid w:val="00973F31"/>
    <w:rsid w:val="00973FC5"/>
    <w:rsid w:val="009741F4"/>
    <w:rsid w:val="009745B9"/>
    <w:rsid w:val="00974640"/>
    <w:rsid w:val="009749B3"/>
    <w:rsid w:val="00974C05"/>
    <w:rsid w:val="00974E1C"/>
    <w:rsid w:val="00975365"/>
    <w:rsid w:val="009755EA"/>
    <w:rsid w:val="00975653"/>
    <w:rsid w:val="00975715"/>
    <w:rsid w:val="009759BD"/>
    <w:rsid w:val="00975ACA"/>
    <w:rsid w:val="00975BCA"/>
    <w:rsid w:val="0097600A"/>
    <w:rsid w:val="00976A1C"/>
    <w:rsid w:val="00976AE7"/>
    <w:rsid w:val="00976C18"/>
    <w:rsid w:val="00976DAC"/>
    <w:rsid w:val="00976EA8"/>
    <w:rsid w:val="009771CA"/>
    <w:rsid w:val="0097756A"/>
    <w:rsid w:val="009776E7"/>
    <w:rsid w:val="00977AC1"/>
    <w:rsid w:val="00977EDC"/>
    <w:rsid w:val="0098003F"/>
    <w:rsid w:val="00980289"/>
    <w:rsid w:val="00980D91"/>
    <w:rsid w:val="00981045"/>
    <w:rsid w:val="009817CA"/>
    <w:rsid w:val="00981977"/>
    <w:rsid w:val="00981B03"/>
    <w:rsid w:val="00981B9E"/>
    <w:rsid w:val="00982385"/>
    <w:rsid w:val="0098239B"/>
    <w:rsid w:val="00982410"/>
    <w:rsid w:val="00982875"/>
    <w:rsid w:val="00982935"/>
    <w:rsid w:val="00982936"/>
    <w:rsid w:val="00982B62"/>
    <w:rsid w:val="00983209"/>
    <w:rsid w:val="009839F7"/>
    <w:rsid w:val="00983F71"/>
    <w:rsid w:val="009840A4"/>
    <w:rsid w:val="00984241"/>
    <w:rsid w:val="009843BD"/>
    <w:rsid w:val="009847D0"/>
    <w:rsid w:val="00984BAB"/>
    <w:rsid w:val="00984CBC"/>
    <w:rsid w:val="00984F06"/>
    <w:rsid w:val="00985142"/>
    <w:rsid w:val="009854CD"/>
    <w:rsid w:val="00985519"/>
    <w:rsid w:val="0098569D"/>
    <w:rsid w:val="00985E4F"/>
    <w:rsid w:val="00986571"/>
    <w:rsid w:val="0098684F"/>
    <w:rsid w:val="00986857"/>
    <w:rsid w:val="0098687F"/>
    <w:rsid w:val="0098697A"/>
    <w:rsid w:val="009869D7"/>
    <w:rsid w:val="00986C96"/>
    <w:rsid w:val="00986DED"/>
    <w:rsid w:val="00986FE5"/>
    <w:rsid w:val="0098730F"/>
    <w:rsid w:val="00987A9B"/>
    <w:rsid w:val="00987B33"/>
    <w:rsid w:val="00987EF1"/>
    <w:rsid w:val="00987F4C"/>
    <w:rsid w:val="00987F85"/>
    <w:rsid w:val="00990BE0"/>
    <w:rsid w:val="00990DD0"/>
    <w:rsid w:val="009912B7"/>
    <w:rsid w:val="00991883"/>
    <w:rsid w:val="00991A4A"/>
    <w:rsid w:val="00991B29"/>
    <w:rsid w:val="00991E7B"/>
    <w:rsid w:val="00991E96"/>
    <w:rsid w:val="00991F59"/>
    <w:rsid w:val="0099200F"/>
    <w:rsid w:val="009926F3"/>
    <w:rsid w:val="00992AE9"/>
    <w:rsid w:val="00992B86"/>
    <w:rsid w:val="00992D61"/>
    <w:rsid w:val="00993373"/>
    <w:rsid w:val="0099376F"/>
    <w:rsid w:val="00993B52"/>
    <w:rsid w:val="00994037"/>
    <w:rsid w:val="009941E5"/>
    <w:rsid w:val="00994212"/>
    <w:rsid w:val="00994381"/>
    <w:rsid w:val="009947F9"/>
    <w:rsid w:val="0099480C"/>
    <w:rsid w:val="00994CB0"/>
    <w:rsid w:val="00994D73"/>
    <w:rsid w:val="00994E37"/>
    <w:rsid w:val="00994E64"/>
    <w:rsid w:val="00994ECF"/>
    <w:rsid w:val="00994F3E"/>
    <w:rsid w:val="009956A8"/>
    <w:rsid w:val="00995A80"/>
    <w:rsid w:val="00995CA4"/>
    <w:rsid w:val="009960CC"/>
    <w:rsid w:val="00996409"/>
    <w:rsid w:val="009966EF"/>
    <w:rsid w:val="009967DC"/>
    <w:rsid w:val="009967EE"/>
    <w:rsid w:val="0099696B"/>
    <w:rsid w:val="00996A80"/>
    <w:rsid w:val="00996DF3"/>
    <w:rsid w:val="009971F2"/>
    <w:rsid w:val="00997D54"/>
    <w:rsid w:val="00997D5B"/>
    <w:rsid w:val="00997E1D"/>
    <w:rsid w:val="009A019D"/>
    <w:rsid w:val="009A0426"/>
    <w:rsid w:val="009A0E1E"/>
    <w:rsid w:val="009A1015"/>
    <w:rsid w:val="009A1262"/>
    <w:rsid w:val="009A13B5"/>
    <w:rsid w:val="009A2514"/>
    <w:rsid w:val="009A267F"/>
    <w:rsid w:val="009A2A67"/>
    <w:rsid w:val="009A2AB1"/>
    <w:rsid w:val="009A2BA1"/>
    <w:rsid w:val="009A318A"/>
    <w:rsid w:val="009A323D"/>
    <w:rsid w:val="009A32F1"/>
    <w:rsid w:val="009A34CA"/>
    <w:rsid w:val="009A37B2"/>
    <w:rsid w:val="009A3818"/>
    <w:rsid w:val="009A3973"/>
    <w:rsid w:val="009A3B7C"/>
    <w:rsid w:val="009A3B8B"/>
    <w:rsid w:val="009A3C41"/>
    <w:rsid w:val="009A3E4C"/>
    <w:rsid w:val="009A4399"/>
    <w:rsid w:val="009A4627"/>
    <w:rsid w:val="009A4656"/>
    <w:rsid w:val="009A4E39"/>
    <w:rsid w:val="009A4EB7"/>
    <w:rsid w:val="009A55D1"/>
    <w:rsid w:val="009A5947"/>
    <w:rsid w:val="009A5C93"/>
    <w:rsid w:val="009A5EBA"/>
    <w:rsid w:val="009A5EDE"/>
    <w:rsid w:val="009A5FAE"/>
    <w:rsid w:val="009A615D"/>
    <w:rsid w:val="009A6189"/>
    <w:rsid w:val="009A6A57"/>
    <w:rsid w:val="009A6DD6"/>
    <w:rsid w:val="009A6EE9"/>
    <w:rsid w:val="009A7183"/>
    <w:rsid w:val="009A77B7"/>
    <w:rsid w:val="009A7EF8"/>
    <w:rsid w:val="009A7F3C"/>
    <w:rsid w:val="009A7FE9"/>
    <w:rsid w:val="009B0049"/>
    <w:rsid w:val="009B00CC"/>
    <w:rsid w:val="009B022E"/>
    <w:rsid w:val="009B0351"/>
    <w:rsid w:val="009B0606"/>
    <w:rsid w:val="009B0608"/>
    <w:rsid w:val="009B0881"/>
    <w:rsid w:val="009B08BF"/>
    <w:rsid w:val="009B13AA"/>
    <w:rsid w:val="009B16FB"/>
    <w:rsid w:val="009B1878"/>
    <w:rsid w:val="009B18A1"/>
    <w:rsid w:val="009B196F"/>
    <w:rsid w:val="009B1C4A"/>
    <w:rsid w:val="009B1EF1"/>
    <w:rsid w:val="009B1FCD"/>
    <w:rsid w:val="009B1FCF"/>
    <w:rsid w:val="009B2003"/>
    <w:rsid w:val="009B2329"/>
    <w:rsid w:val="009B2862"/>
    <w:rsid w:val="009B28BF"/>
    <w:rsid w:val="009B2B29"/>
    <w:rsid w:val="009B311F"/>
    <w:rsid w:val="009B3677"/>
    <w:rsid w:val="009B36F9"/>
    <w:rsid w:val="009B41DE"/>
    <w:rsid w:val="009B4212"/>
    <w:rsid w:val="009B48C4"/>
    <w:rsid w:val="009B4A30"/>
    <w:rsid w:val="009B4D9A"/>
    <w:rsid w:val="009B50AA"/>
    <w:rsid w:val="009B55AB"/>
    <w:rsid w:val="009B5A50"/>
    <w:rsid w:val="009B5A95"/>
    <w:rsid w:val="009B5B9B"/>
    <w:rsid w:val="009B63C8"/>
    <w:rsid w:val="009B6623"/>
    <w:rsid w:val="009B6F11"/>
    <w:rsid w:val="009B70AA"/>
    <w:rsid w:val="009B72B1"/>
    <w:rsid w:val="009B73D7"/>
    <w:rsid w:val="009B7572"/>
    <w:rsid w:val="009B7B9F"/>
    <w:rsid w:val="009B7DDA"/>
    <w:rsid w:val="009B7E25"/>
    <w:rsid w:val="009C03DC"/>
    <w:rsid w:val="009C07B9"/>
    <w:rsid w:val="009C094D"/>
    <w:rsid w:val="009C0C22"/>
    <w:rsid w:val="009C0C47"/>
    <w:rsid w:val="009C0EF2"/>
    <w:rsid w:val="009C1035"/>
    <w:rsid w:val="009C14AA"/>
    <w:rsid w:val="009C196F"/>
    <w:rsid w:val="009C1B68"/>
    <w:rsid w:val="009C1C22"/>
    <w:rsid w:val="009C1E25"/>
    <w:rsid w:val="009C2183"/>
    <w:rsid w:val="009C2405"/>
    <w:rsid w:val="009C250C"/>
    <w:rsid w:val="009C27B5"/>
    <w:rsid w:val="009C2AEE"/>
    <w:rsid w:val="009C2C09"/>
    <w:rsid w:val="009C2C59"/>
    <w:rsid w:val="009C3368"/>
    <w:rsid w:val="009C356A"/>
    <w:rsid w:val="009C3639"/>
    <w:rsid w:val="009C3859"/>
    <w:rsid w:val="009C3A71"/>
    <w:rsid w:val="009C4070"/>
    <w:rsid w:val="009C40B7"/>
    <w:rsid w:val="009C4269"/>
    <w:rsid w:val="009C4430"/>
    <w:rsid w:val="009C45EA"/>
    <w:rsid w:val="009C4795"/>
    <w:rsid w:val="009C4DE7"/>
    <w:rsid w:val="009C5132"/>
    <w:rsid w:val="009C55BF"/>
    <w:rsid w:val="009C5661"/>
    <w:rsid w:val="009C58D3"/>
    <w:rsid w:val="009C591D"/>
    <w:rsid w:val="009C5B4C"/>
    <w:rsid w:val="009C5D4E"/>
    <w:rsid w:val="009C6088"/>
    <w:rsid w:val="009C61EB"/>
    <w:rsid w:val="009C627A"/>
    <w:rsid w:val="009C62FE"/>
    <w:rsid w:val="009C6632"/>
    <w:rsid w:val="009C6A58"/>
    <w:rsid w:val="009C6ACE"/>
    <w:rsid w:val="009C6BE1"/>
    <w:rsid w:val="009C6C23"/>
    <w:rsid w:val="009C6E3D"/>
    <w:rsid w:val="009C6EE4"/>
    <w:rsid w:val="009C7175"/>
    <w:rsid w:val="009C7481"/>
    <w:rsid w:val="009C75A7"/>
    <w:rsid w:val="009C7790"/>
    <w:rsid w:val="009C78F1"/>
    <w:rsid w:val="009C7AF0"/>
    <w:rsid w:val="009C7D5D"/>
    <w:rsid w:val="009C7DC7"/>
    <w:rsid w:val="009D043A"/>
    <w:rsid w:val="009D06C2"/>
    <w:rsid w:val="009D0742"/>
    <w:rsid w:val="009D07F9"/>
    <w:rsid w:val="009D08F6"/>
    <w:rsid w:val="009D0DEC"/>
    <w:rsid w:val="009D0F74"/>
    <w:rsid w:val="009D16A3"/>
    <w:rsid w:val="009D1A83"/>
    <w:rsid w:val="009D1C95"/>
    <w:rsid w:val="009D1D30"/>
    <w:rsid w:val="009D1DBD"/>
    <w:rsid w:val="009D1DC8"/>
    <w:rsid w:val="009D1E32"/>
    <w:rsid w:val="009D1EB4"/>
    <w:rsid w:val="009D2252"/>
    <w:rsid w:val="009D2335"/>
    <w:rsid w:val="009D26CA"/>
    <w:rsid w:val="009D27E8"/>
    <w:rsid w:val="009D28EC"/>
    <w:rsid w:val="009D29DA"/>
    <w:rsid w:val="009D2D14"/>
    <w:rsid w:val="009D334F"/>
    <w:rsid w:val="009D36C0"/>
    <w:rsid w:val="009D36E0"/>
    <w:rsid w:val="009D38EC"/>
    <w:rsid w:val="009D391A"/>
    <w:rsid w:val="009D3E12"/>
    <w:rsid w:val="009D3E82"/>
    <w:rsid w:val="009D3FB0"/>
    <w:rsid w:val="009D4ABA"/>
    <w:rsid w:val="009D4E91"/>
    <w:rsid w:val="009D4F51"/>
    <w:rsid w:val="009D5094"/>
    <w:rsid w:val="009D555A"/>
    <w:rsid w:val="009D578B"/>
    <w:rsid w:val="009D60E5"/>
    <w:rsid w:val="009D61BA"/>
    <w:rsid w:val="009D62D8"/>
    <w:rsid w:val="009D6512"/>
    <w:rsid w:val="009D664F"/>
    <w:rsid w:val="009D667E"/>
    <w:rsid w:val="009D66E6"/>
    <w:rsid w:val="009D67B2"/>
    <w:rsid w:val="009D67E8"/>
    <w:rsid w:val="009D6991"/>
    <w:rsid w:val="009D6DC3"/>
    <w:rsid w:val="009D6E84"/>
    <w:rsid w:val="009D6F06"/>
    <w:rsid w:val="009D6F95"/>
    <w:rsid w:val="009D722B"/>
    <w:rsid w:val="009D72D0"/>
    <w:rsid w:val="009D736B"/>
    <w:rsid w:val="009D7855"/>
    <w:rsid w:val="009D7879"/>
    <w:rsid w:val="009D79A0"/>
    <w:rsid w:val="009E02A8"/>
    <w:rsid w:val="009E0591"/>
    <w:rsid w:val="009E065B"/>
    <w:rsid w:val="009E06F7"/>
    <w:rsid w:val="009E0CA7"/>
    <w:rsid w:val="009E0DA9"/>
    <w:rsid w:val="009E0F65"/>
    <w:rsid w:val="009E13DF"/>
    <w:rsid w:val="009E16D8"/>
    <w:rsid w:val="009E173A"/>
    <w:rsid w:val="009E186D"/>
    <w:rsid w:val="009E1F26"/>
    <w:rsid w:val="009E1F54"/>
    <w:rsid w:val="009E2CC1"/>
    <w:rsid w:val="009E2EDA"/>
    <w:rsid w:val="009E355C"/>
    <w:rsid w:val="009E38B3"/>
    <w:rsid w:val="009E3A8B"/>
    <w:rsid w:val="009E3CE3"/>
    <w:rsid w:val="009E429C"/>
    <w:rsid w:val="009E4330"/>
    <w:rsid w:val="009E4337"/>
    <w:rsid w:val="009E4821"/>
    <w:rsid w:val="009E4DD6"/>
    <w:rsid w:val="009E533E"/>
    <w:rsid w:val="009E548A"/>
    <w:rsid w:val="009E651C"/>
    <w:rsid w:val="009E656F"/>
    <w:rsid w:val="009E6581"/>
    <w:rsid w:val="009E6BF0"/>
    <w:rsid w:val="009E743D"/>
    <w:rsid w:val="009E74C7"/>
    <w:rsid w:val="009E75F1"/>
    <w:rsid w:val="009E7694"/>
    <w:rsid w:val="009E794E"/>
    <w:rsid w:val="009E7A78"/>
    <w:rsid w:val="009E7A9C"/>
    <w:rsid w:val="009E7E8A"/>
    <w:rsid w:val="009F01BF"/>
    <w:rsid w:val="009F048E"/>
    <w:rsid w:val="009F065B"/>
    <w:rsid w:val="009F0A16"/>
    <w:rsid w:val="009F0AFD"/>
    <w:rsid w:val="009F0B0F"/>
    <w:rsid w:val="009F0DE9"/>
    <w:rsid w:val="009F1159"/>
    <w:rsid w:val="009F11CA"/>
    <w:rsid w:val="009F1365"/>
    <w:rsid w:val="009F1442"/>
    <w:rsid w:val="009F14FB"/>
    <w:rsid w:val="009F18CB"/>
    <w:rsid w:val="009F1971"/>
    <w:rsid w:val="009F1A0C"/>
    <w:rsid w:val="009F1AE2"/>
    <w:rsid w:val="009F1BD5"/>
    <w:rsid w:val="009F2379"/>
    <w:rsid w:val="009F2914"/>
    <w:rsid w:val="009F29DA"/>
    <w:rsid w:val="009F2B7B"/>
    <w:rsid w:val="009F3035"/>
    <w:rsid w:val="009F3356"/>
    <w:rsid w:val="009F33C8"/>
    <w:rsid w:val="009F3875"/>
    <w:rsid w:val="009F3AA4"/>
    <w:rsid w:val="009F3D2B"/>
    <w:rsid w:val="009F4321"/>
    <w:rsid w:val="009F43C7"/>
    <w:rsid w:val="009F470D"/>
    <w:rsid w:val="009F498E"/>
    <w:rsid w:val="009F4AD3"/>
    <w:rsid w:val="009F4F4B"/>
    <w:rsid w:val="009F4F81"/>
    <w:rsid w:val="009F5060"/>
    <w:rsid w:val="009F50DD"/>
    <w:rsid w:val="009F56D2"/>
    <w:rsid w:val="009F5842"/>
    <w:rsid w:val="009F59D4"/>
    <w:rsid w:val="009F5B2C"/>
    <w:rsid w:val="009F5BD8"/>
    <w:rsid w:val="009F5D40"/>
    <w:rsid w:val="009F6506"/>
    <w:rsid w:val="009F65E7"/>
    <w:rsid w:val="009F6763"/>
    <w:rsid w:val="009F678C"/>
    <w:rsid w:val="009F6A3D"/>
    <w:rsid w:val="009F6B43"/>
    <w:rsid w:val="009F6DBA"/>
    <w:rsid w:val="009F6DCA"/>
    <w:rsid w:val="009F6E13"/>
    <w:rsid w:val="009F6EAB"/>
    <w:rsid w:val="009F7448"/>
    <w:rsid w:val="009F7C15"/>
    <w:rsid w:val="009F7D13"/>
    <w:rsid w:val="00A004D8"/>
    <w:rsid w:val="00A008E8"/>
    <w:rsid w:val="00A010A5"/>
    <w:rsid w:val="00A01408"/>
    <w:rsid w:val="00A0150A"/>
    <w:rsid w:val="00A01646"/>
    <w:rsid w:val="00A016FD"/>
    <w:rsid w:val="00A018B8"/>
    <w:rsid w:val="00A01F38"/>
    <w:rsid w:val="00A0223F"/>
    <w:rsid w:val="00A024E0"/>
    <w:rsid w:val="00A02645"/>
    <w:rsid w:val="00A028DF"/>
    <w:rsid w:val="00A02B30"/>
    <w:rsid w:val="00A02D56"/>
    <w:rsid w:val="00A02FE2"/>
    <w:rsid w:val="00A03574"/>
    <w:rsid w:val="00A03681"/>
    <w:rsid w:val="00A0377B"/>
    <w:rsid w:val="00A03D4A"/>
    <w:rsid w:val="00A04055"/>
    <w:rsid w:val="00A040A1"/>
    <w:rsid w:val="00A040D8"/>
    <w:rsid w:val="00A041C4"/>
    <w:rsid w:val="00A0457B"/>
    <w:rsid w:val="00A04A5B"/>
    <w:rsid w:val="00A05318"/>
    <w:rsid w:val="00A05648"/>
    <w:rsid w:val="00A05752"/>
    <w:rsid w:val="00A059B7"/>
    <w:rsid w:val="00A05CAE"/>
    <w:rsid w:val="00A05FA0"/>
    <w:rsid w:val="00A06374"/>
    <w:rsid w:val="00A065AF"/>
    <w:rsid w:val="00A0668A"/>
    <w:rsid w:val="00A06BE3"/>
    <w:rsid w:val="00A06C2A"/>
    <w:rsid w:val="00A06E44"/>
    <w:rsid w:val="00A070DC"/>
    <w:rsid w:val="00A07562"/>
    <w:rsid w:val="00A07603"/>
    <w:rsid w:val="00A07995"/>
    <w:rsid w:val="00A07D15"/>
    <w:rsid w:val="00A07D3D"/>
    <w:rsid w:val="00A11005"/>
    <w:rsid w:val="00A1100B"/>
    <w:rsid w:val="00A1160F"/>
    <w:rsid w:val="00A118DD"/>
    <w:rsid w:val="00A11F7D"/>
    <w:rsid w:val="00A11FDC"/>
    <w:rsid w:val="00A1220E"/>
    <w:rsid w:val="00A12373"/>
    <w:rsid w:val="00A1257C"/>
    <w:rsid w:val="00A12983"/>
    <w:rsid w:val="00A12A5E"/>
    <w:rsid w:val="00A12D4F"/>
    <w:rsid w:val="00A12E28"/>
    <w:rsid w:val="00A130CB"/>
    <w:rsid w:val="00A136E1"/>
    <w:rsid w:val="00A13835"/>
    <w:rsid w:val="00A138D7"/>
    <w:rsid w:val="00A1396F"/>
    <w:rsid w:val="00A13C71"/>
    <w:rsid w:val="00A14109"/>
    <w:rsid w:val="00A1425A"/>
    <w:rsid w:val="00A146B6"/>
    <w:rsid w:val="00A14AD0"/>
    <w:rsid w:val="00A14B58"/>
    <w:rsid w:val="00A14E8A"/>
    <w:rsid w:val="00A15006"/>
    <w:rsid w:val="00A1519E"/>
    <w:rsid w:val="00A15691"/>
    <w:rsid w:val="00A15E63"/>
    <w:rsid w:val="00A15EA0"/>
    <w:rsid w:val="00A15F05"/>
    <w:rsid w:val="00A160C2"/>
    <w:rsid w:val="00A160CE"/>
    <w:rsid w:val="00A163FE"/>
    <w:rsid w:val="00A1646F"/>
    <w:rsid w:val="00A16498"/>
    <w:rsid w:val="00A16524"/>
    <w:rsid w:val="00A165CC"/>
    <w:rsid w:val="00A166DA"/>
    <w:rsid w:val="00A16907"/>
    <w:rsid w:val="00A16AA1"/>
    <w:rsid w:val="00A16BFC"/>
    <w:rsid w:val="00A16D2F"/>
    <w:rsid w:val="00A16E96"/>
    <w:rsid w:val="00A16F47"/>
    <w:rsid w:val="00A16F89"/>
    <w:rsid w:val="00A16FD4"/>
    <w:rsid w:val="00A17855"/>
    <w:rsid w:val="00A178C5"/>
    <w:rsid w:val="00A1794F"/>
    <w:rsid w:val="00A17F87"/>
    <w:rsid w:val="00A17FB3"/>
    <w:rsid w:val="00A20506"/>
    <w:rsid w:val="00A20791"/>
    <w:rsid w:val="00A207B7"/>
    <w:rsid w:val="00A20CE8"/>
    <w:rsid w:val="00A2117B"/>
    <w:rsid w:val="00A21B1F"/>
    <w:rsid w:val="00A21CAA"/>
    <w:rsid w:val="00A21D4E"/>
    <w:rsid w:val="00A21F2B"/>
    <w:rsid w:val="00A220A5"/>
    <w:rsid w:val="00A22165"/>
    <w:rsid w:val="00A22430"/>
    <w:rsid w:val="00A22B3E"/>
    <w:rsid w:val="00A22C2B"/>
    <w:rsid w:val="00A233FF"/>
    <w:rsid w:val="00A23836"/>
    <w:rsid w:val="00A23A7A"/>
    <w:rsid w:val="00A23E37"/>
    <w:rsid w:val="00A23E54"/>
    <w:rsid w:val="00A2416F"/>
    <w:rsid w:val="00A242DD"/>
    <w:rsid w:val="00A244CF"/>
    <w:rsid w:val="00A24651"/>
    <w:rsid w:val="00A24B50"/>
    <w:rsid w:val="00A24FEF"/>
    <w:rsid w:val="00A25151"/>
    <w:rsid w:val="00A25283"/>
    <w:rsid w:val="00A2539D"/>
    <w:rsid w:val="00A25652"/>
    <w:rsid w:val="00A256BB"/>
    <w:rsid w:val="00A25B24"/>
    <w:rsid w:val="00A25C5D"/>
    <w:rsid w:val="00A25F8D"/>
    <w:rsid w:val="00A26351"/>
    <w:rsid w:val="00A26484"/>
    <w:rsid w:val="00A26935"/>
    <w:rsid w:val="00A26FC3"/>
    <w:rsid w:val="00A27118"/>
    <w:rsid w:val="00A27405"/>
    <w:rsid w:val="00A27581"/>
    <w:rsid w:val="00A278E5"/>
    <w:rsid w:val="00A27CF5"/>
    <w:rsid w:val="00A27D6D"/>
    <w:rsid w:val="00A27DAF"/>
    <w:rsid w:val="00A308B0"/>
    <w:rsid w:val="00A30EE0"/>
    <w:rsid w:val="00A312C2"/>
    <w:rsid w:val="00A31842"/>
    <w:rsid w:val="00A318BF"/>
    <w:rsid w:val="00A3217F"/>
    <w:rsid w:val="00A327B9"/>
    <w:rsid w:val="00A32998"/>
    <w:rsid w:val="00A32BF1"/>
    <w:rsid w:val="00A32ED7"/>
    <w:rsid w:val="00A3300F"/>
    <w:rsid w:val="00A331CD"/>
    <w:rsid w:val="00A333D6"/>
    <w:rsid w:val="00A33696"/>
    <w:rsid w:val="00A339E4"/>
    <w:rsid w:val="00A33ED1"/>
    <w:rsid w:val="00A346A4"/>
    <w:rsid w:val="00A35586"/>
    <w:rsid w:val="00A35B07"/>
    <w:rsid w:val="00A35BFF"/>
    <w:rsid w:val="00A35C99"/>
    <w:rsid w:val="00A35D98"/>
    <w:rsid w:val="00A3615F"/>
    <w:rsid w:val="00A36567"/>
    <w:rsid w:val="00A3682A"/>
    <w:rsid w:val="00A36CD6"/>
    <w:rsid w:val="00A3700B"/>
    <w:rsid w:val="00A37589"/>
    <w:rsid w:val="00A3764D"/>
    <w:rsid w:val="00A3782B"/>
    <w:rsid w:val="00A37D66"/>
    <w:rsid w:val="00A40086"/>
    <w:rsid w:val="00A40A63"/>
    <w:rsid w:val="00A40D81"/>
    <w:rsid w:val="00A4145F"/>
    <w:rsid w:val="00A42008"/>
    <w:rsid w:val="00A4212B"/>
    <w:rsid w:val="00A423AF"/>
    <w:rsid w:val="00A4242F"/>
    <w:rsid w:val="00A427ED"/>
    <w:rsid w:val="00A42B5F"/>
    <w:rsid w:val="00A4302A"/>
    <w:rsid w:val="00A43485"/>
    <w:rsid w:val="00A4356A"/>
    <w:rsid w:val="00A436F1"/>
    <w:rsid w:val="00A43834"/>
    <w:rsid w:val="00A439B1"/>
    <w:rsid w:val="00A439C0"/>
    <w:rsid w:val="00A43B77"/>
    <w:rsid w:val="00A43D16"/>
    <w:rsid w:val="00A441CD"/>
    <w:rsid w:val="00A4447E"/>
    <w:rsid w:val="00A44536"/>
    <w:rsid w:val="00A44AA2"/>
    <w:rsid w:val="00A44B14"/>
    <w:rsid w:val="00A44D95"/>
    <w:rsid w:val="00A44DBF"/>
    <w:rsid w:val="00A44DC5"/>
    <w:rsid w:val="00A450A8"/>
    <w:rsid w:val="00A450C6"/>
    <w:rsid w:val="00A45104"/>
    <w:rsid w:val="00A4529A"/>
    <w:rsid w:val="00A453E5"/>
    <w:rsid w:val="00A455DC"/>
    <w:rsid w:val="00A45725"/>
    <w:rsid w:val="00A4589F"/>
    <w:rsid w:val="00A4595D"/>
    <w:rsid w:val="00A45DF4"/>
    <w:rsid w:val="00A45E4B"/>
    <w:rsid w:val="00A45F33"/>
    <w:rsid w:val="00A461F3"/>
    <w:rsid w:val="00A4649A"/>
    <w:rsid w:val="00A470F2"/>
    <w:rsid w:val="00A4716E"/>
    <w:rsid w:val="00A47824"/>
    <w:rsid w:val="00A47B43"/>
    <w:rsid w:val="00A47BF6"/>
    <w:rsid w:val="00A500A7"/>
    <w:rsid w:val="00A501A5"/>
    <w:rsid w:val="00A50704"/>
    <w:rsid w:val="00A50766"/>
    <w:rsid w:val="00A50816"/>
    <w:rsid w:val="00A50A05"/>
    <w:rsid w:val="00A50C77"/>
    <w:rsid w:val="00A50CAD"/>
    <w:rsid w:val="00A50E45"/>
    <w:rsid w:val="00A5105D"/>
    <w:rsid w:val="00A51154"/>
    <w:rsid w:val="00A517C6"/>
    <w:rsid w:val="00A518DF"/>
    <w:rsid w:val="00A51A11"/>
    <w:rsid w:val="00A51AB5"/>
    <w:rsid w:val="00A51AB6"/>
    <w:rsid w:val="00A51B11"/>
    <w:rsid w:val="00A51E2A"/>
    <w:rsid w:val="00A52109"/>
    <w:rsid w:val="00A525B2"/>
    <w:rsid w:val="00A5274F"/>
    <w:rsid w:val="00A528C8"/>
    <w:rsid w:val="00A5292B"/>
    <w:rsid w:val="00A529C0"/>
    <w:rsid w:val="00A52AB3"/>
    <w:rsid w:val="00A52F9E"/>
    <w:rsid w:val="00A53251"/>
    <w:rsid w:val="00A53344"/>
    <w:rsid w:val="00A53490"/>
    <w:rsid w:val="00A539B2"/>
    <w:rsid w:val="00A53D5C"/>
    <w:rsid w:val="00A5403E"/>
    <w:rsid w:val="00A54106"/>
    <w:rsid w:val="00A5416D"/>
    <w:rsid w:val="00A541A7"/>
    <w:rsid w:val="00A544A3"/>
    <w:rsid w:val="00A545FC"/>
    <w:rsid w:val="00A54971"/>
    <w:rsid w:val="00A54E1F"/>
    <w:rsid w:val="00A54E97"/>
    <w:rsid w:val="00A551AE"/>
    <w:rsid w:val="00A552FB"/>
    <w:rsid w:val="00A553A5"/>
    <w:rsid w:val="00A5566D"/>
    <w:rsid w:val="00A556A4"/>
    <w:rsid w:val="00A557AC"/>
    <w:rsid w:val="00A5587C"/>
    <w:rsid w:val="00A559AA"/>
    <w:rsid w:val="00A55FDC"/>
    <w:rsid w:val="00A562A0"/>
    <w:rsid w:val="00A563B2"/>
    <w:rsid w:val="00A56803"/>
    <w:rsid w:val="00A568E6"/>
    <w:rsid w:val="00A56BE7"/>
    <w:rsid w:val="00A572F7"/>
    <w:rsid w:val="00A60031"/>
    <w:rsid w:val="00A605B6"/>
    <w:rsid w:val="00A60725"/>
    <w:rsid w:val="00A60790"/>
    <w:rsid w:val="00A6082F"/>
    <w:rsid w:val="00A608A8"/>
    <w:rsid w:val="00A60913"/>
    <w:rsid w:val="00A60B7F"/>
    <w:rsid w:val="00A60BB1"/>
    <w:rsid w:val="00A60F6C"/>
    <w:rsid w:val="00A61119"/>
    <w:rsid w:val="00A613CC"/>
    <w:rsid w:val="00A615FC"/>
    <w:rsid w:val="00A61737"/>
    <w:rsid w:val="00A6189A"/>
    <w:rsid w:val="00A61A07"/>
    <w:rsid w:val="00A61EFF"/>
    <w:rsid w:val="00A62628"/>
    <w:rsid w:val="00A62774"/>
    <w:rsid w:val="00A627BC"/>
    <w:rsid w:val="00A6299A"/>
    <w:rsid w:val="00A62ACA"/>
    <w:rsid w:val="00A62D33"/>
    <w:rsid w:val="00A62FA7"/>
    <w:rsid w:val="00A630F8"/>
    <w:rsid w:val="00A6311F"/>
    <w:rsid w:val="00A634EE"/>
    <w:rsid w:val="00A635F3"/>
    <w:rsid w:val="00A63602"/>
    <w:rsid w:val="00A638B9"/>
    <w:rsid w:val="00A63E4E"/>
    <w:rsid w:val="00A63FE8"/>
    <w:rsid w:val="00A642ED"/>
    <w:rsid w:val="00A643FA"/>
    <w:rsid w:val="00A64463"/>
    <w:rsid w:val="00A6460D"/>
    <w:rsid w:val="00A64A1F"/>
    <w:rsid w:val="00A64D30"/>
    <w:rsid w:val="00A65075"/>
    <w:rsid w:val="00A650A6"/>
    <w:rsid w:val="00A6521F"/>
    <w:rsid w:val="00A65266"/>
    <w:rsid w:val="00A6554A"/>
    <w:rsid w:val="00A658AE"/>
    <w:rsid w:val="00A65965"/>
    <w:rsid w:val="00A65D6A"/>
    <w:rsid w:val="00A65EA7"/>
    <w:rsid w:val="00A65F41"/>
    <w:rsid w:val="00A66313"/>
    <w:rsid w:val="00A667FA"/>
    <w:rsid w:val="00A66B54"/>
    <w:rsid w:val="00A66C47"/>
    <w:rsid w:val="00A66CCD"/>
    <w:rsid w:val="00A672DD"/>
    <w:rsid w:val="00A674A1"/>
    <w:rsid w:val="00A67553"/>
    <w:rsid w:val="00A67A05"/>
    <w:rsid w:val="00A67CB7"/>
    <w:rsid w:val="00A67CFC"/>
    <w:rsid w:val="00A67E3F"/>
    <w:rsid w:val="00A70295"/>
    <w:rsid w:val="00A703EA"/>
    <w:rsid w:val="00A7043E"/>
    <w:rsid w:val="00A70494"/>
    <w:rsid w:val="00A704B9"/>
    <w:rsid w:val="00A705CB"/>
    <w:rsid w:val="00A70A73"/>
    <w:rsid w:val="00A70B5A"/>
    <w:rsid w:val="00A70E0E"/>
    <w:rsid w:val="00A71024"/>
    <w:rsid w:val="00A710CD"/>
    <w:rsid w:val="00A7113E"/>
    <w:rsid w:val="00A712B3"/>
    <w:rsid w:val="00A71B3E"/>
    <w:rsid w:val="00A71D3E"/>
    <w:rsid w:val="00A71E21"/>
    <w:rsid w:val="00A7212E"/>
    <w:rsid w:val="00A723C9"/>
    <w:rsid w:val="00A729FD"/>
    <w:rsid w:val="00A73113"/>
    <w:rsid w:val="00A735B5"/>
    <w:rsid w:val="00A73862"/>
    <w:rsid w:val="00A73DD4"/>
    <w:rsid w:val="00A73E85"/>
    <w:rsid w:val="00A74460"/>
    <w:rsid w:val="00A74461"/>
    <w:rsid w:val="00A7454C"/>
    <w:rsid w:val="00A746E1"/>
    <w:rsid w:val="00A749C0"/>
    <w:rsid w:val="00A74B39"/>
    <w:rsid w:val="00A751A8"/>
    <w:rsid w:val="00A753C1"/>
    <w:rsid w:val="00A755BF"/>
    <w:rsid w:val="00A75815"/>
    <w:rsid w:val="00A75B09"/>
    <w:rsid w:val="00A761BD"/>
    <w:rsid w:val="00A7656C"/>
    <w:rsid w:val="00A76575"/>
    <w:rsid w:val="00A7668B"/>
    <w:rsid w:val="00A76903"/>
    <w:rsid w:val="00A769E9"/>
    <w:rsid w:val="00A76E5B"/>
    <w:rsid w:val="00A773A9"/>
    <w:rsid w:val="00A77618"/>
    <w:rsid w:val="00A77FB7"/>
    <w:rsid w:val="00A8098C"/>
    <w:rsid w:val="00A80EE0"/>
    <w:rsid w:val="00A81101"/>
    <w:rsid w:val="00A811A4"/>
    <w:rsid w:val="00A81491"/>
    <w:rsid w:val="00A814FE"/>
    <w:rsid w:val="00A8165B"/>
    <w:rsid w:val="00A81995"/>
    <w:rsid w:val="00A81BE2"/>
    <w:rsid w:val="00A81EF0"/>
    <w:rsid w:val="00A81F54"/>
    <w:rsid w:val="00A82A5B"/>
    <w:rsid w:val="00A82C17"/>
    <w:rsid w:val="00A82CF8"/>
    <w:rsid w:val="00A83234"/>
    <w:rsid w:val="00A83C5F"/>
    <w:rsid w:val="00A84006"/>
    <w:rsid w:val="00A84032"/>
    <w:rsid w:val="00A841A8"/>
    <w:rsid w:val="00A844D3"/>
    <w:rsid w:val="00A8458F"/>
    <w:rsid w:val="00A8499E"/>
    <w:rsid w:val="00A85046"/>
    <w:rsid w:val="00A85290"/>
    <w:rsid w:val="00A852C0"/>
    <w:rsid w:val="00A8541F"/>
    <w:rsid w:val="00A8542F"/>
    <w:rsid w:val="00A8549C"/>
    <w:rsid w:val="00A855EC"/>
    <w:rsid w:val="00A856D1"/>
    <w:rsid w:val="00A8589C"/>
    <w:rsid w:val="00A85B78"/>
    <w:rsid w:val="00A85D6C"/>
    <w:rsid w:val="00A85E0E"/>
    <w:rsid w:val="00A85E85"/>
    <w:rsid w:val="00A86532"/>
    <w:rsid w:val="00A86BE9"/>
    <w:rsid w:val="00A86C1B"/>
    <w:rsid w:val="00A86DD7"/>
    <w:rsid w:val="00A87021"/>
    <w:rsid w:val="00A87E5C"/>
    <w:rsid w:val="00A87F0A"/>
    <w:rsid w:val="00A9012A"/>
    <w:rsid w:val="00A90552"/>
    <w:rsid w:val="00A908E4"/>
    <w:rsid w:val="00A90AB5"/>
    <w:rsid w:val="00A90AE6"/>
    <w:rsid w:val="00A90B2B"/>
    <w:rsid w:val="00A90B5F"/>
    <w:rsid w:val="00A90EA4"/>
    <w:rsid w:val="00A90F2E"/>
    <w:rsid w:val="00A911C0"/>
    <w:rsid w:val="00A91579"/>
    <w:rsid w:val="00A91606"/>
    <w:rsid w:val="00A91823"/>
    <w:rsid w:val="00A91C0D"/>
    <w:rsid w:val="00A91F47"/>
    <w:rsid w:val="00A92616"/>
    <w:rsid w:val="00A92723"/>
    <w:rsid w:val="00A927B8"/>
    <w:rsid w:val="00A92A0D"/>
    <w:rsid w:val="00A92B28"/>
    <w:rsid w:val="00A92C7A"/>
    <w:rsid w:val="00A92CA8"/>
    <w:rsid w:val="00A92EA7"/>
    <w:rsid w:val="00A9301F"/>
    <w:rsid w:val="00A939F9"/>
    <w:rsid w:val="00A93B63"/>
    <w:rsid w:val="00A93C67"/>
    <w:rsid w:val="00A94279"/>
    <w:rsid w:val="00A94DE4"/>
    <w:rsid w:val="00A95063"/>
    <w:rsid w:val="00A951A0"/>
    <w:rsid w:val="00A95241"/>
    <w:rsid w:val="00A95343"/>
    <w:rsid w:val="00A954BA"/>
    <w:rsid w:val="00A954F8"/>
    <w:rsid w:val="00A95584"/>
    <w:rsid w:val="00A95AE6"/>
    <w:rsid w:val="00A95BC6"/>
    <w:rsid w:val="00A95E58"/>
    <w:rsid w:val="00A96044"/>
    <w:rsid w:val="00A9662B"/>
    <w:rsid w:val="00A969D4"/>
    <w:rsid w:val="00A96C3A"/>
    <w:rsid w:val="00A96D11"/>
    <w:rsid w:val="00A96F7F"/>
    <w:rsid w:val="00A97126"/>
    <w:rsid w:val="00A971A8"/>
    <w:rsid w:val="00A97475"/>
    <w:rsid w:val="00A97CAC"/>
    <w:rsid w:val="00A97EC6"/>
    <w:rsid w:val="00AA0334"/>
    <w:rsid w:val="00AA039E"/>
    <w:rsid w:val="00AA08EB"/>
    <w:rsid w:val="00AA0A9E"/>
    <w:rsid w:val="00AA0D23"/>
    <w:rsid w:val="00AA0D83"/>
    <w:rsid w:val="00AA0E9C"/>
    <w:rsid w:val="00AA128D"/>
    <w:rsid w:val="00AA12EC"/>
    <w:rsid w:val="00AA15AB"/>
    <w:rsid w:val="00AA17A0"/>
    <w:rsid w:val="00AA1E04"/>
    <w:rsid w:val="00AA1E16"/>
    <w:rsid w:val="00AA1FC2"/>
    <w:rsid w:val="00AA2039"/>
    <w:rsid w:val="00AA22D9"/>
    <w:rsid w:val="00AA22E9"/>
    <w:rsid w:val="00AA2586"/>
    <w:rsid w:val="00AA29CC"/>
    <w:rsid w:val="00AA2A2C"/>
    <w:rsid w:val="00AA35EC"/>
    <w:rsid w:val="00AA3760"/>
    <w:rsid w:val="00AA3A32"/>
    <w:rsid w:val="00AA3BE2"/>
    <w:rsid w:val="00AA3BF1"/>
    <w:rsid w:val="00AA3C0B"/>
    <w:rsid w:val="00AA3CA3"/>
    <w:rsid w:val="00AA4381"/>
    <w:rsid w:val="00AA475A"/>
    <w:rsid w:val="00AA4A5B"/>
    <w:rsid w:val="00AA4B65"/>
    <w:rsid w:val="00AA4FB7"/>
    <w:rsid w:val="00AA50DA"/>
    <w:rsid w:val="00AA52BC"/>
    <w:rsid w:val="00AA556F"/>
    <w:rsid w:val="00AA5791"/>
    <w:rsid w:val="00AA5CF2"/>
    <w:rsid w:val="00AA6308"/>
    <w:rsid w:val="00AA6C55"/>
    <w:rsid w:val="00AA7363"/>
    <w:rsid w:val="00AA7451"/>
    <w:rsid w:val="00AA749B"/>
    <w:rsid w:val="00AA7720"/>
    <w:rsid w:val="00AA7966"/>
    <w:rsid w:val="00AA7AA1"/>
    <w:rsid w:val="00AB00F6"/>
    <w:rsid w:val="00AB01FB"/>
    <w:rsid w:val="00AB08B9"/>
    <w:rsid w:val="00AB0E8F"/>
    <w:rsid w:val="00AB0F6C"/>
    <w:rsid w:val="00AB10E1"/>
    <w:rsid w:val="00AB1395"/>
    <w:rsid w:val="00AB1C0B"/>
    <w:rsid w:val="00AB1DE7"/>
    <w:rsid w:val="00AB1F13"/>
    <w:rsid w:val="00AB1FB0"/>
    <w:rsid w:val="00AB2493"/>
    <w:rsid w:val="00AB290D"/>
    <w:rsid w:val="00AB3050"/>
    <w:rsid w:val="00AB3432"/>
    <w:rsid w:val="00AB366B"/>
    <w:rsid w:val="00AB3912"/>
    <w:rsid w:val="00AB3B81"/>
    <w:rsid w:val="00AB3E1B"/>
    <w:rsid w:val="00AB3E40"/>
    <w:rsid w:val="00AB4028"/>
    <w:rsid w:val="00AB420F"/>
    <w:rsid w:val="00AB4243"/>
    <w:rsid w:val="00AB4279"/>
    <w:rsid w:val="00AB458B"/>
    <w:rsid w:val="00AB4CDF"/>
    <w:rsid w:val="00AB509B"/>
    <w:rsid w:val="00AB5141"/>
    <w:rsid w:val="00AB52A8"/>
    <w:rsid w:val="00AB52C8"/>
    <w:rsid w:val="00AB5465"/>
    <w:rsid w:val="00AB552D"/>
    <w:rsid w:val="00AB5772"/>
    <w:rsid w:val="00AB58B0"/>
    <w:rsid w:val="00AB592A"/>
    <w:rsid w:val="00AB59E3"/>
    <w:rsid w:val="00AB5B26"/>
    <w:rsid w:val="00AB6108"/>
    <w:rsid w:val="00AB6616"/>
    <w:rsid w:val="00AB67BA"/>
    <w:rsid w:val="00AB6C58"/>
    <w:rsid w:val="00AB6CAD"/>
    <w:rsid w:val="00AB6EFF"/>
    <w:rsid w:val="00AB700C"/>
    <w:rsid w:val="00AB70C8"/>
    <w:rsid w:val="00AB70F3"/>
    <w:rsid w:val="00AB7AC3"/>
    <w:rsid w:val="00AB7C54"/>
    <w:rsid w:val="00AB7CD3"/>
    <w:rsid w:val="00AB7CFC"/>
    <w:rsid w:val="00AC016B"/>
    <w:rsid w:val="00AC053B"/>
    <w:rsid w:val="00AC063D"/>
    <w:rsid w:val="00AC0657"/>
    <w:rsid w:val="00AC098D"/>
    <w:rsid w:val="00AC09E6"/>
    <w:rsid w:val="00AC0A3E"/>
    <w:rsid w:val="00AC1002"/>
    <w:rsid w:val="00AC1248"/>
    <w:rsid w:val="00AC1420"/>
    <w:rsid w:val="00AC1826"/>
    <w:rsid w:val="00AC1E58"/>
    <w:rsid w:val="00AC2070"/>
    <w:rsid w:val="00AC27E6"/>
    <w:rsid w:val="00AC2895"/>
    <w:rsid w:val="00AC2A2C"/>
    <w:rsid w:val="00AC2C38"/>
    <w:rsid w:val="00AC2D3B"/>
    <w:rsid w:val="00AC3F4D"/>
    <w:rsid w:val="00AC4823"/>
    <w:rsid w:val="00AC4C28"/>
    <w:rsid w:val="00AC4F44"/>
    <w:rsid w:val="00AC5048"/>
    <w:rsid w:val="00AC51D2"/>
    <w:rsid w:val="00AC51DF"/>
    <w:rsid w:val="00AC521A"/>
    <w:rsid w:val="00AC554A"/>
    <w:rsid w:val="00AC5673"/>
    <w:rsid w:val="00AC5B0E"/>
    <w:rsid w:val="00AC5B38"/>
    <w:rsid w:val="00AC6060"/>
    <w:rsid w:val="00AC60EC"/>
    <w:rsid w:val="00AC6130"/>
    <w:rsid w:val="00AC62D3"/>
    <w:rsid w:val="00AC65EC"/>
    <w:rsid w:val="00AC67B5"/>
    <w:rsid w:val="00AC6983"/>
    <w:rsid w:val="00AC6B00"/>
    <w:rsid w:val="00AC6D94"/>
    <w:rsid w:val="00AC6E79"/>
    <w:rsid w:val="00AC700C"/>
    <w:rsid w:val="00AC7944"/>
    <w:rsid w:val="00AC7A6A"/>
    <w:rsid w:val="00AD0086"/>
    <w:rsid w:val="00AD02EB"/>
    <w:rsid w:val="00AD03B1"/>
    <w:rsid w:val="00AD042F"/>
    <w:rsid w:val="00AD0439"/>
    <w:rsid w:val="00AD0603"/>
    <w:rsid w:val="00AD0AF9"/>
    <w:rsid w:val="00AD0C25"/>
    <w:rsid w:val="00AD0C57"/>
    <w:rsid w:val="00AD0C61"/>
    <w:rsid w:val="00AD0E41"/>
    <w:rsid w:val="00AD1006"/>
    <w:rsid w:val="00AD120A"/>
    <w:rsid w:val="00AD1256"/>
    <w:rsid w:val="00AD139B"/>
    <w:rsid w:val="00AD147F"/>
    <w:rsid w:val="00AD1499"/>
    <w:rsid w:val="00AD1665"/>
    <w:rsid w:val="00AD1A1A"/>
    <w:rsid w:val="00AD1BD5"/>
    <w:rsid w:val="00AD1D41"/>
    <w:rsid w:val="00AD1D4F"/>
    <w:rsid w:val="00AD1ED8"/>
    <w:rsid w:val="00AD1F36"/>
    <w:rsid w:val="00AD2F2E"/>
    <w:rsid w:val="00AD2F41"/>
    <w:rsid w:val="00AD3628"/>
    <w:rsid w:val="00AD365B"/>
    <w:rsid w:val="00AD37B4"/>
    <w:rsid w:val="00AD3824"/>
    <w:rsid w:val="00AD3974"/>
    <w:rsid w:val="00AD3A56"/>
    <w:rsid w:val="00AD3ACA"/>
    <w:rsid w:val="00AD3D70"/>
    <w:rsid w:val="00AD3E88"/>
    <w:rsid w:val="00AD4630"/>
    <w:rsid w:val="00AD4721"/>
    <w:rsid w:val="00AD5003"/>
    <w:rsid w:val="00AD526E"/>
    <w:rsid w:val="00AD52A6"/>
    <w:rsid w:val="00AD54CD"/>
    <w:rsid w:val="00AD5562"/>
    <w:rsid w:val="00AD573E"/>
    <w:rsid w:val="00AD5D33"/>
    <w:rsid w:val="00AD5E35"/>
    <w:rsid w:val="00AD5F7D"/>
    <w:rsid w:val="00AD6213"/>
    <w:rsid w:val="00AD6792"/>
    <w:rsid w:val="00AD6A1B"/>
    <w:rsid w:val="00AD7138"/>
    <w:rsid w:val="00AD756D"/>
    <w:rsid w:val="00AD7736"/>
    <w:rsid w:val="00AD7B81"/>
    <w:rsid w:val="00AD7FC0"/>
    <w:rsid w:val="00AE0256"/>
    <w:rsid w:val="00AE03F2"/>
    <w:rsid w:val="00AE0593"/>
    <w:rsid w:val="00AE0865"/>
    <w:rsid w:val="00AE091B"/>
    <w:rsid w:val="00AE0AAC"/>
    <w:rsid w:val="00AE0E46"/>
    <w:rsid w:val="00AE12CE"/>
    <w:rsid w:val="00AE1705"/>
    <w:rsid w:val="00AE1736"/>
    <w:rsid w:val="00AE2044"/>
    <w:rsid w:val="00AE21B3"/>
    <w:rsid w:val="00AE2691"/>
    <w:rsid w:val="00AE2B64"/>
    <w:rsid w:val="00AE2DEE"/>
    <w:rsid w:val="00AE3296"/>
    <w:rsid w:val="00AE32C4"/>
    <w:rsid w:val="00AE35F5"/>
    <w:rsid w:val="00AE3673"/>
    <w:rsid w:val="00AE3AAD"/>
    <w:rsid w:val="00AE3ABB"/>
    <w:rsid w:val="00AE3D7F"/>
    <w:rsid w:val="00AE3EC1"/>
    <w:rsid w:val="00AE415B"/>
    <w:rsid w:val="00AE4646"/>
    <w:rsid w:val="00AE4816"/>
    <w:rsid w:val="00AE48B9"/>
    <w:rsid w:val="00AE4BE8"/>
    <w:rsid w:val="00AE4E14"/>
    <w:rsid w:val="00AE4FFB"/>
    <w:rsid w:val="00AE57C4"/>
    <w:rsid w:val="00AE5F2A"/>
    <w:rsid w:val="00AE6241"/>
    <w:rsid w:val="00AE6555"/>
    <w:rsid w:val="00AE6868"/>
    <w:rsid w:val="00AE69D7"/>
    <w:rsid w:val="00AE734E"/>
    <w:rsid w:val="00AE75E9"/>
    <w:rsid w:val="00AE7739"/>
    <w:rsid w:val="00AE779B"/>
    <w:rsid w:val="00AE77A9"/>
    <w:rsid w:val="00AE780B"/>
    <w:rsid w:val="00AE7819"/>
    <w:rsid w:val="00AE7A80"/>
    <w:rsid w:val="00AF0114"/>
    <w:rsid w:val="00AF0260"/>
    <w:rsid w:val="00AF04CA"/>
    <w:rsid w:val="00AF0662"/>
    <w:rsid w:val="00AF0A84"/>
    <w:rsid w:val="00AF0D0E"/>
    <w:rsid w:val="00AF165A"/>
    <w:rsid w:val="00AF19EB"/>
    <w:rsid w:val="00AF202D"/>
    <w:rsid w:val="00AF2436"/>
    <w:rsid w:val="00AF256D"/>
    <w:rsid w:val="00AF2599"/>
    <w:rsid w:val="00AF26BC"/>
    <w:rsid w:val="00AF270B"/>
    <w:rsid w:val="00AF2D62"/>
    <w:rsid w:val="00AF2EBC"/>
    <w:rsid w:val="00AF2FED"/>
    <w:rsid w:val="00AF3107"/>
    <w:rsid w:val="00AF3109"/>
    <w:rsid w:val="00AF324B"/>
    <w:rsid w:val="00AF332E"/>
    <w:rsid w:val="00AF3516"/>
    <w:rsid w:val="00AF367B"/>
    <w:rsid w:val="00AF3A32"/>
    <w:rsid w:val="00AF3D48"/>
    <w:rsid w:val="00AF3E85"/>
    <w:rsid w:val="00AF3EE6"/>
    <w:rsid w:val="00AF4006"/>
    <w:rsid w:val="00AF4717"/>
    <w:rsid w:val="00AF48A4"/>
    <w:rsid w:val="00AF4AAA"/>
    <w:rsid w:val="00AF4CCA"/>
    <w:rsid w:val="00AF53F4"/>
    <w:rsid w:val="00AF5850"/>
    <w:rsid w:val="00AF5C32"/>
    <w:rsid w:val="00AF5CA8"/>
    <w:rsid w:val="00AF5CBF"/>
    <w:rsid w:val="00AF60AF"/>
    <w:rsid w:val="00AF6135"/>
    <w:rsid w:val="00AF62C5"/>
    <w:rsid w:val="00AF661E"/>
    <w:rsid w:val="00AF682C"/>
    <w:rsid w:val="00AF6A1B"/>
    <w:rsid w:val="00AF6C4E"/>
    <w:rsid w:val="00AF6C81"/>
    <w:rsid w:val="00AF6E3F"/>
    <w:rsid w:val="00AF6EBD"/>
    <w:rsid w:val="00AF73D4"/>
    <w:rsid w:val="00AF73E6"/>
    <w:rsid w:val="00AF759F"/>
    <w:rsid w:val="00AF75E0"/>
    <w:rsid w:val="00AF7614"/>
    <w:rsid w:val="00AF763E"/>
    <w:rsid w:val="00AF7B7A"/>
    <w:rsid w:val="00AF7D14"/>
    <w:rsid w:val="00B00195"/>
    <w:rsid w:val="00B00416"/>
    <w:rsid w:val="00B00424"/>
    <w:rsid w:val="00B00667"/>
    <w:rsid w:val="00B006ED"/>
    <w:rsid w:val="00B00857"/>
    <w:rsid w:val="00B00D83"/>
    <w:rsid w:val="00B012A0"/>
    <w:rsid w:val="00B01730"/>
    <w:rsid w:val="00B01880"/>
    <w:rsid w:val="00B01B93"/>
    <w:rsid w:val="00B01BEF"/>
    <w:rsid w:val="00B01C2B"/>
    <w:rsid w:val="00B01D1E"/>
    <w:rsid w:val="00B01D73"/>
    <w:rsid w:val="00B01D91"/>
    <w:rsid w:val="00B0202F"/>
    <w:rsid w:val="00B020DE"/>
    <w:rsid w:val="00B02782"/>
    <w:rsid w:val="00B027DB"/>
    <w:rsid w:val="00B0295C"/>
    <w:rsid w:val="00B02A4E"/>
    <w:rsid w:val="00B02B9E"/>
    <w:rsid w:val="00B02FC6"/>
    <w:rsid w:val="00B02FEF"/>
    <w:rsid w:val="00B03105"/>
    <w:rsid w:val="00B033CE"/>
    <w:rsid w:val="00B035B5"/>
    <w:rsid w:val="00B03749"/>
    <w:rsid w:val="00B04347"/>
    <w:rsid w:val="00B044C2"/>
    <w:rsid w:val="00B047C6"/>
    <w:rsid w:val="00B0493D"/>
    <w:rsid w:val="00B052C5"/>
    <w:rsid w:val="00B0545E"/>
    <w:rsid w:val="00B0597F"/>
    <w:rsid w:val="00B05B8A"/>
    <w:rsid w:val="00B05DFC"/>
    <w:rsid w:val="00B06428"/>
    <w:rsid w:val="00B066FE"/>
    <w:rsid w:val="00B067B0"/>
    <w:rsid w:val="00B069DE"/>
    <w:rsid w:val="00B06AF8"/>
    <w:rsid w:val="00B06B24"/>
    <w:rsid w:val="00B06D93"/>
    <w:rsid w:val="00B06E0F"/>
    <w:rsid w:val="00B06F53"/>
    <w:rsid w:val="00B07322"/>
    <w:rsid w:val="00B07B9F"/>
    <w:rsid w:val="00B1008E"/>
    <w:rsid w:val="00B100A5"/>
    <w:rsid w:val="00B1017D"/>
    <w:rsid w:val="00B102FA"/>
    <w:rsid w:val="00B10793"/>
    <w:rsid w:val="00B10990"/>
    <w:rsid w:val="00B10B02"/>
    <w:rsid w:val="00B10B0D"/>
    <w:rsid w:val="00B10CF9"/>
    <w:rsid w:val="00B10DEB"/>
    <w:rsid w:val="00B10F4D"/>
    <w:rsid w:val="00B11412"/>
    <w:rsid w:val="00B11582"/>
    <w:rsid w:val="00B11812"/>
    <w:rsid w:val="00B1199B"/>
    <w:rsid w:val="00B11AB0"/>
    <w:rsid w:val="00B11BDA"/>
    <w:rsid w:val="00B11BE9"/>
    <w:rsid w:val="00B12319"/>
    <w:rsid w:val="00B12519"/>
    <w:rsid w:val="00B12B3D"/>
    <w:rsid w:val="00B12C02"/>
    <w:rsid w:val="00B12CC3"/>
    <w:rsid w:val="00B12CD2"/>
    <w:rsid w:val="00B12D13"/>
    <w:rsid w:val="00B12D73"/>
    <w:rsid w:val="00B1336B"/>
    <w:rsid w:val="00B13453"/>
    <w:rsid w:val="00B1347A"/>
    <w:rsid w:val="00B134BE"/>
    <w:rsid w:val="00B13508"/>
    <w:rsid w:val="00B13518"/>
    <w:rsid w:val="00B13A09"/>
    <w:rsid w:val="00B13D58"/>
    <w:rsid w:val="00B1446B"/>
    <w:rsid w:val="00B1465A"/>
    <w:rsid w:val="00B14780"/>
    <w:rsid w:val="00B148FC"/>
    <w:rsid w:val="00B1495E"/>
    <w:rsid w:val="00B149CE"/>
    <w:rsid w:val="00B14F04"/>
    <w:rsid w:val="00B15235"/>
    <w:rsid w:val="00B156F8"/>
    <w:rsid w:val="00B15A3C"/>
    <w:rsid w:val="00B15BA7"/>
    <w:rsid w:val="00B15D3F"/>
    <w:rsid w:val="00B15DF3"/>
    <w:rsid w:val="00B15FD9"/>
    <w:rsid w:val="00B16757"/>
    <w:rsid w:val="00B16989"/>
    <w:rsid w:val="00B169CC"/>
    <w:rsid w:val="00B16BBA"/>
    <w:rsid w:val="00B16CED"/>
    <w:rsid w:val="00B1731A"/>
    <w:rsid w:val="00B174BE"/>
    <w:rsid w:val="00B17724"/>
    <w:rsid w:val="00B1777E"/>
    <w:rsid w:val="00B179F9"/>
    <w:rsid w:val="00B17B90"/>
    <w:rsid w:val="00B17EF8"/>
    <w:rsid w:val="00B2017F"/>
    <w:rsid w:val="00B204AA"/>
    <w:rsid w:val="00B206B7"/>
    <w:rsid w:val="00B20703"/>
    <w:rsid w:val="00B2090A"/>
    <w:rsid w:val="00B21207"/>
    <w:rsid w:val="00B21278"/>
    <w:rsid w:val="00B2178C"/>
    <w:rsid w:val="00B21E65"/>
    <w:rsid w:val="00B22312"/>
    <w:rsid w:val="00B224D4"/>
    <w:rsid w:val="00B2264A"/>
    <w:rsid w:val="00B2287C"/>
    <w:rsid w:val="00B228F1"/>
    <w:rsid w:val="00B22BA7"/>
    <w:rsid w:val="00B23263"/>
    <w:rsid w:val="00B23360"/>
    <w:rsid w:val="00B23435"/>
    <w:rsid w:val="00B23451"/>
    <w:rsid w:val="00B2376D"/>
    <w:rsid w:val="00B2397D"/>
    <w:rsid w:val="00B239C9"/>
    <w:rsid w:val="00B23C8F"/>
    <w:rsid w:val="00B2493C"/>
    <w:rsid w:val="00B2495D"/>
    <w:rsid w:val="00B24BB1"/>
    <w:rsid w:val="00B24CCC"/>
    <w:rsid w:val="00B24CEF"/>
    <w:rsid w:val="00B252E0"/>
    <w:rsid w:val="00B2559F"/>
    <w:rsid w:val="00B25EF7"/>
    <w:rsid w:val="00B265C9"/>
    <w:rsid w:val="00B269C3"/>
    <w:rsid w:val="00B26D6D"/>
    <w:rsid w:val="00B27064"/>
    <w:rsid w:val="00B270E8"/>
    <w:rsid w:val="00B27F4D"/>
    <w:rsid w:val="00B27FA1"/>
    <w:rsid w:val="00B302CA"/>
    <w:rsid w:val="00B30761"/>
    <w:rsid w:val="00B30C10"/>
    <w:rsid w:val="00B30C15"/>
    <w:rsid w:val="00B30DE6"/>
    <w:rsid w:val="00B30E31"/>
    <w:rsid w:val="00B31167"/>
    <w:rsid w:val="00B3162E"/>
    <w:rsid w:val="00B317CF"/>
    <w:rsid w:val="00B317D8"/>
    <w:rsid w:val="00B31B30"/>
    <w:rsid w:val="00B31BCA"/>
    <w:rsid w:val="00B31D77"/>
    <w:rsid w:val="00B31F53"/>
    <w:rsid w:val="00B3201A"/>
    <w:rsid w:val="00B3222F"/>
    <w:rsid w:val="00B322C9"/>
    <w:rsid w:val="00B322F5"/>
    <w:rsid w:val="00B32307"/>
    <w:rsid w:val="00B32680"/>
    <w:rsid w:val="00B32953"/>
    <w:rsid w:val="00B329F2"/>
    <w:rsid w:val="00B32B7F"/>
    <w:rsid w:val="00B32D71"/>
    <w:rsid w:val="00B32D8E"/>
    <w:rsid w:val="00B33047"/>
    <w:rsid w:val="00B33072"/>
    <w:rsid w:val="00B330DB"/>
    <w:rsid w:val="00B33ADF"/>
    <w:rsid w:val="00B33DB9"/>
    <w:rsid w:val="00B340F4"/>
    <w:rsid w:val="00B34E0F"/>
    <w:rsid w:val="00B35113"/>
    <w:rsid w:val="00B35255"/>
    <w:rsid w:val="00B352D7"/>
    <w:rsid w:val="00B356CF"/>
    <w:rsid w:val="00B356DD"/>
    <w:rsid w:val="00B35788"/>
    <w:rsid w:val="00B35824"/>
    <w:rsid w:val="00B35A85"/>
    <w:rsid w:val="00B35C0F"/>
    <w:rsid w:val="00B35D32"/>
    <w:rsid w:val="00B35DE7"/>
    <w:rsid w:val="00B3601B"/>
    <w:rsid w:val="00B36327"/>
    <w:rsid w:val="00B368F9"/>
    <w:rsid w:val="00B3699E"/>
    <w:rsid w:val="00B369B8"/>
    <w:rsid w:val="00B36AD2"/>
    <w:rsid w:val="00B36D54"/>
    <w:rsid w:val="00B36E75"/>
    <w:rsid w:val="00B3703F"/>
    <w:rsid w:val="00B370CC"/>
    <w:rsid w:val="00B374CC"/>
    <w:rsid w:val="00B37651"/>
    <w:rsid w:val="00B37790"/>
    <w:rsid w:val="00B378C0"/>
    <w:rsid w:val="00B37E6E"/>
    <w:rsid w:val="00B4007C"/>
    <w:rsid w:val="00B40152"/>
    <w:rsid w:val="00B40906"/>
    <w:rsid w:val="00B40A44"/>
    <w:rsid w:val="00B40AAB"/>
    <w:rsid w:val="00B41294"/>
    <w:rsid w:val="00B415D8"/>
    <w:rsid w:val="00B41C6A"/>
    <w:rsid w:val="00B422FF"/>
    <w:rsid w:val="00B4255B"/>
    <w:rsid w:val="00B42715"/>
    <w:rsid w:val="00B4272C"/>
    <w:rsid w:val="00B42AEC"/>
    <w:rsid w:val="00B42BF1"/>
    <w:rsid w:val="00B42D23"/>
    <w:rsid w:val="00B42DEF"/>
    <w:rsid w:val="00B42FD4"/>
    <w:rsid w:val="00B43149"/>
    <w:rsid w:val="00B43546"/>
    <w:rsid w:val="00B4385B"/>
    <w:rsid w:val="00B43E90"/>
    <w:rsid w:val="00B4482E"/>
    <w:rsid w:val="00B448B1"/>
    <w:rsid w:val="00B44B28"/>
    <w:rsid w:val="00B44FBF"/>
    <w:rsid w:val="00B451CB"/>
    <w:rsid w:val="00B452DF"/>
    <w:rsid w:val="00B45520"/>
    <w:rsid w:val="00B4560D"/>
    <w:rsid w:val="00B4582F"/>
    <w:rsid w:val="00B45BD8"/>
    <w:rsid w:val="00B45C87"/>
    <w:rsid w:val="00B46154"/>
    <w:rsid w:val="00B46445"/>
    <w:rsid w:val="00B464C3"/>
    <w:rsid w:val="00B464FD"/>
    <w:rsid w:val="00B46899"/>
    <w:rsid w:val="00B47471"/>
    <w:rsid w:val="00B47B95"/>
    <w:rsid w:val="00B47D96"/>
    <w:rsid w:val="00B501FA"/>
    <w:rsid w:val="00B50217"/>
    <w:rsid w:val="00B504FC"/>
    <w:rsid w:val="00B5061A"/>
    <w:rsid w:val="00B50760"/>
    <w:rsid w:val="00B50857"/>
    <w:rsid w:val="00B50B91"/>
    <w:rsid w:val="00B50D2D"/>
    <w:rsid w:val="00B50E32"/>
    <w:rsid w:val="00B50F53"/>
    <w:rsid w:val="00B50F8F"/>
    <w:rsid w:val="00B511D0"/>
    <w:rsid w:val="00B52054"/>
    <w:rsid w:val="00B5208A"/>
    <w:rsid w:val="00B5216C"/>
    <w:rsid w:val="00B5216D"/>
    <w:rsid w:val="00B52CDA"/>
    <w:rsid w:val="00B52E6A"/>
    <w:rsid w:val="00B52FF0"/>
    <w:rsid w:val="00B531F2"/>
    <w:rsid w:val="00B53311"/>
    <w:rsid w:val="00B5337B"/>
    <w:rsid w:val="00B53393"/>
    <w:rsid w:val="00B533EC"/>
    <w:rsid w:val="00B5377F"/>
    <w:rsid w:val="00B537D6"/>
    <w:rsid w:val="00B53971"/>
    <w:rsid w:val="00B53C7B"/>
    <w:rsid w:val="00B53F1F"/>
    <w:rsid w:val="00B5442F"/>
    <w:rsid w:val="00B54968"/>
    <w:rsid w:val="00B550C8"/>
    <w:rsid w:val="00B550F7"/>
    <w:rsid w:val="00B55320"/>
    <w:rsid w:val="00B5539A"/>
    <w:rsid w:val="00B555A5"/>
    <w:rsid w:val="00B558F4"/>
    <w:rsid w:val="00B55BE4"/>
    <w:rsid w:val="00B55F8E"/>
    <w:rsid w:val="00B5628A"/>
    <w:rsid w:val="00B562C2"/>
    <w:rsid w:val="00B56439"/>
    <w:rsid w:val="00B5662B"/>
    <w:rsid w:val="00B57336"/>
    <w:rsid w:val="00B57543"/>
    <w:rsid w:val="00B57698"/>
    <w:rsid w:val="00B578AC"/>
    <w:rsid w:val="00B57D4B"/>
    <w:rsid w:val="00B6008A"/>
    <w:rsid w:val="00B602C3"/>
    <w:rsid w:val="00B6033D"/>
    <w:rsid w:val="00B60A76"/>
    <w:rsid w:val="00B60B93"/>
    <w:rsid w:val="00B60DEC"/>
    <w:rsid w:val="00B60E6C"/>
    <w:rsid w:val="00B60EB5"/>
    <w:rsid w:val="00B60EDB"/>
    <w:rsid w:val="00B60EF4"/>
    <w:rsid w:val="00B613ED"/>
    <w:rsid w:val="00B6145B"/>
    <w:rsid w:val="00B618A2"/>
    <w:rsid w:val="00B619B7"/>
    <w:rsid w:val="00B61B0D"/>
    <w:rsid w:val="00B61DB3"/>
    <w:rsid w:val="00B61DBC"/>
    <w:rsid w:val="00B61EB3"/>
    <w:rsid w:val="00B61F25"/>
    <w:rsid w:val="00B620B8"/>
    <w:rsid w:val="00B62160"/>
    <w:rsid w:val="00B621FA"/>
    <w:rsid w:val="00B623CC"/>
    <w:rsid w:val="00B62837"/>
    <w:rsid w:val="00B628BF"/>
    <w:rsid w:val="00B62A14"/>
    <w:rsid w:val="00B62A8C"/>
    <w:rsid w:val="00B62B39"/>
    <w:rsid w:val="00B62B45"/>
    <w:rsid w:val="00B639B8"/>
    <w:rsid w:val="00B639EF"/>
    <w:rsid w:val="00B63AF9"/>
    <w:rsid w:val="00B63CC7"/>
    <w:rsid w:val="00B646B9"/>
    <w:rsid w:val="00B646FF"/>
    <w:rsid w:val="00B64913"/>
    <w:rsid w:val="00B64CD0"/>
    <w:rsid w:val="00B64F7B"/>
    <w:rsid w:val="00B65180"/>
    <w:rsid w:val="00B65259"/>
    <w:rsid w:val="00B65288"/>
    <w:rsid w:val="00B657B1"/>
    <w:rsid w:val="00B66062"/>
    <w:rsid w:val="00B66212"/>
    <w:rsid w:val="00B665A7"/>
    <w:rsid w:val="00B665E7"/>
    <w:rsid w:val="00B666AE"/>
    <w:rsid w:val="00B667EF"/>
    <w:rsid w:val="00B66A19"/>
    <w:rsid w:val="00B66C5C"/>
    <w:rsid w:val="00B66D46"/>
    <w:rsid w:val="00B66D5F"/>
    <w:rsid w:val="00B66D67"/>
    <w:rsid w:val="00B66FDE"/>
    <w:rsid w:val="00B6710C"/>
    <w:rsid w:val="00B67866"/>
    <w:rsid w:val="00B67B2F"/>
    <w:rsid w:val="00B67EDD"/>
    <w:rsid w:val="00B700B7"/>
    <w:rsid w:val="00B702E2"/>
    <w:rsid w:val="00B704EC"/>
    <w:rsid w:val="00B70678"/>
    <w:rsid w:val="00B707FA"/>
    <w:rsid w:val="00B70A16"/>
    <w:rsid w:val="00B70AEA"/>
    <w:rsid w:val="00B70B54"/>
    <w:rsid w:val="00B70E09"/>
    <w:rsid w:val="00B70E34"/>
    <w:rsid w:val="00B712FD"/>
    <w:rsid w:val="00B71351"/>
    <w:rsid w:val="00B7142C"/>
    <w:rsid w:val="00B7147C"/>
    <w:rsid w:val="00B714BE"/>
    <w:rsid w:val="00B71564"/>
    <w:rsid w:val="00B718D6"/>
    <w:rsid w:val="00B71C73"/>
    <w:rsid w:val="00B71C8A"/>
    <w:rsid w:val="00B71DC7"/>
    <w:rsid w:val="00B720C2"/>
    <w:rsid w:val="00B72281"/>
    <w:rsid w:val="00B723B6"/>
    <w:rsid w:val="00B723C6"/>
    <w:rsid w:val="00B72522"/>
    <w:rsid w:val="00B727C6"/>
    <w:rsid w:val="00B72814"/>
    <w:rsid w:val="00B72866"/>
    <w:rsid w:val="00B728AA"/>
    <w:rsid w:val="00B72B24"/>
    <w:rsid w:val="00B72F49"/>
    <w:rsid w:val="00B730CF"/>
    <w:rsid w:val="00B73182"/>
    <w:rsid w:val="00B73572"/>
    <w:rsid w:val="00B736F7"/>
    <w:rsid w:val="00B73769"/>
    <w:rsid w:val="00B738CC"/>
    <w:rsid w:val="00B73908"/>
    <w:rsid w:val="00B73EF5"/>
    <w:rsid w:val="00B73FF6"/>
    <w:rsid w:val="00B74490"/>
    <w:rsid w:val="00B74A0F"/>
    <w:rsid w:val="00B74A3D"/>
    <w:rsid w:val="00B75164"/>
    <w:rsid w:val="00B754F4"/>
    <w:rsid w:val="00B7599D"/>
    <w:rsid w:val="00B75A3D"/>
    <w:rsid w:val="00B75A66"/>
    <w:rsid w:val="00B75CA9"/>
    <w:rsid w:val="00B75EC6"/>
    <w:rsid w:val="00B7607C"/>
    <w:rsid w:val="00B76103"/>
    <w:rsid w:val="00B7615B"/>
    <w:rsid w:val="00B761BA"/>
    <w:rsid w:val="00B76270"/>
    <w:rsid w:val="00B762E7"/>
    <w:rsid w:val="00B763ED"/>
    <w:rsid w:val="00B766A5"/>
    <w:rsid w:val="00B767DF"/>
    <w:rsid w:val="00B76B38"/>
    <w:rsid w:val="00B76BB4"/>
    <w:rsid w:val="00B76D19"/>
    <w:rsid w:val="00B76ECC"/>
    <w:rsid w:val="00B774FD"/>
    <w:rsid w:val="00B77935"/>
    <w:rsid w:val="00B77A08"/>
    <w:rsid w:val="00B80258"/>
    <w:rsid w:val="00B80360"/>
    <w:rsid w:val="00B810DF"/>
    <w:rsid w:val="00B81142"/>
    <w:rsid w:val="00B8153F"/>
    <w:rsid w:val="00B81560"/>
    <w:rsid w:val="00B815FC"/>
    <w:rsid w:val="00B81763"/>
    <w:rsid w:val="00B8178E"/>
    <w:rsid w:val="00B8180F"/>
    <w:rsid w:val="00B8199C"/>
    <w:rsid w:val="00B81EAC"/>
    <w:rsid w:val="00B8222D"/>
    <w:rsid w:val="00B8225C"/>
    <w:rsid w:val="00B82404"/>
    <w:rsid w:val="00B8259E"/>
    <w:rsid w:val="00B82685"/>
    <w:rsid w:val="00B826CA"/>
    <w:rsid w:val="00B82C6E"/>
    <w:rsid w:val="00B82CE0"/>
    <w:rsid w:val="00B82EFA"/>
    <w:rsid w:val="00B8304A"/>
    <w:rsid w:val="00B83358"/>
    <w:rsid w:val="00B83399"/>
    <w:rsid w:val="00B83469"/>
    <w:rsid w:val="00B8377F"/>
    <w:rsid w:val="00B83CCF"/>
    <w:rsid w:val="00B84284"/>
    <w:rsid w:val="00B846FB"/>
    <w:rsid w:val="00B85838"/>
    <w:rsid w:val="00B85C7E"/>
    <w:rsid w:val="00B85F02"/>
    <w:rsid w:val="00B861A7"/>
    <w:rsid w:val="00B8660E"/>
    <w:rsid w:val="00B868E2"/>
    <w:rsid w:val="00B86A2F"/>
    <w:rsid w:val="00B870D5"/>
    <w:rsid w:val="00B87104"/>
    <w:rsid w:val="00B87171"/>
    <w:rsid w:val="00B8717B"/>
    <w:rsid w:val="00B872C3"/>
    <w:rsid w:val="00B878E8"/>
    <w:rsid w:val="00B87956"/>
    <w:rsid w:val="00B87979"/>
    <w:rsid w:val="00B879E9"/>
    <w:rsid w:val="00B87A7F"/>
    <w:rsid w:val="00B87B67"/>
    <w:rsid w:val="00B87CEB"/>
    <w:rsid w:val="00B87E2B"/>
    <w:rsid w:val="00B90632"/>
    <w:rsid w:val="00B90855"/>
    <w:rsid w:val="00B90C3D"/>
    <w:rsid w:val="00B90C81"/>
    <w:rsid w:val="00B90CB4"/>
    <w:rsid w:val="00B90D05"/>
    <w:rsid w:val="00B91469"/>
    <w:rsid w:val="00B914BC"/>
    <w:rsid w:val="00B91705"/>
    <w:rsid w:val="00B917F2"/>
    <w:rsid w:val="00B91A18"/>
    <w:rsid w:val="00B91D65"/>
    <w:rsid w:val="00B92E8F"/>
    <w:rsid w:val="00B93149"/>
    <w:rsid w:val="00B9340F"/>
    <w:rsid w:val="00B9370A"/>
    <w:rsid w:val="00B93DF9"/>
    <w:rsid w:val="00B945B0"/>
    <w:rsid w:val="00B9493E"/>
    <w:rsid w:val="00B9499F"/>
    <w:rsid w:val="00B95295"/>
    <w:rsid w:val="00B954CF"/>
    <w:rsid w:val="00B95642"/>
    <w:rsid w:val="00B958D2"/>
    <w:rsid w:val="00B95A9B"/>
    <w:rsid w:val="00B95A9C"/>
    <w:rsid w:val="00B95CBD"/>
    <w:rsid w:val="00B96BA2"/>
    <w:rsid w:val="00B97205"/>
    <w:rsid w:val="00B97459"/>
    <w:rsid w:val="00B97835"/>
    <w:rsid w:val="00B97A87"/>
    <w:rsid w:val="00B97D12"/>
    <w:rsid w:val="00BA0018"/>
    <w:rsid w:val="00BA015A"/>
    <w:rsid w:val="00BA038E"/>
    <w:rsid w:val="00BA0997"/>
    <w:rsid w:val="00BA0CB4"/>
    <w:rsid w:val="00BA10AC"/>
    <w:rsid w:val="00BA188B"/>
    <w:rsid w:val="00BA2298"/>
    <w:rsid w:val="00BA2571"/>
    <w:rsid w:val="00BA25DD"/>
    <w:rsid w:val="00BA263F"/>
    <w:rsid w:val="00BA277C"/>
    <w:rsid w:val="00BA2914"/>
    <w:rsid w:val="00BA2DFE"/>
    <w:rsid w:val="00BA2EF0"/>
    <w:rsid w:val="00BA2F05"/>
    <w:rsid w:val="00BA311C"/>
    <w:rsid w:val="00BA367E"/>
    <w:rsid w:val="00BA37BC"/>
    <w:rsid w:val="00BA3B11"/>
    <w:rsid w:val="00BA4C0B"/>
    <w:rsid w:val="00BA506A"/>
    <w:rsid w:val="00BA5265"/>
    <w:rsid w:val="00BA5417"/>
    <w:rsid w:val="00BA545D"/>
    <w:rsid w:val="00BA579B"/>
    <w:rsid w:val="00BA585F"/>
    <w:rsid w:val="00BA5A94"/>
    <w:rsid w:val="00BA5BC9"/>
    <w:rsid w:val="00BA5E3D"/>
    <w:rsid w:val="00BA5F01"/>
    <w:rsid w:val="00BA5F5F"/>
    <w:rsid w:val="00BA6550"/>
    <w:rsid w:val="00BA65A4"/>
    <w:rsid w:val="00BA699B"/>
    <w:rsid w:val="00BA69A9"/>
    <w:rsid w:val="00BA6C4A"/>
    <w:rsid w:val="00BA70FD"/>
    <w:rsid w:val="00BA7E29"/>
    <w:rsid w:val="00BA7E54"/>
    <w:rsid w:val="00BA7E8B"/>
    <w:rsid w:val="00BB04CA"/>
    <w:rsid w:val="00BB06A0"/>
    <w:rsid w:val="00BB0704"/>
    <w:rsid w:val="00BB0BCB"/>
    <w:rsid w:val="00BB0DE9"/>
    <w:rsid w:val="00BB1105"/>
    <w:rsid w:val="00BB1279"/>
    <w:rsid w:val="00BB1353"/>
    <w:rsid w:val="00BB1382"/>
    <w:rsid w:val="00BB138A"/>
    <w:rsid w:val="00BB141B"/>
    <w:rsid w:val="00BB15C2"/>
    <w:rsid w:val="00BB2170"/>
    <w:rsid w:val="00BB21B5"/>
    <w:rsid w:val="00BB23AC"/>
    <w:rsid w:val="00BB256C"/>
    <w:rsid w:val="00BB2637"/>
    <w:rsid w:val="00BB2F1E"/>
    <w:rsid w:val="00BB32E1"/>
    <w:rsid w:val="00BB330C"/>
    <w:rsid w:val="00BB33D0"/>
    <w:rsid w:val="00BB342E"/>
    <w:rsid w:val="00BB373E"/>
    <w:rsid w:val="00BB392B"/>
    <w:rsid w:val="00BB3CA0"/>
    <w:rsid w:val="00BB42ED"/>
    <w:rsid w:val="00BB4D52"/>
    <w:rsid w:val="00BB4E13"/>
    <w:rsid w:val="00BB53EB"/>
    <w:rsid w:val="00BB5405"/>
    <w:rsid w:val="00BB5BC5"/>
    <w:rsid w:val="00BB5BD4"/>
    <w:rsid w:val="00BB5DFE"/>
    <w:rsid w:val="00BB614C"/>
    <w:rsid w:val="00BB61EB"/>
    <w:rsid w:val="00BB62FD"/>
    <w:rsid w:val="00BB64DD"/>
    <w:rsid w:val="00BB69BF"/>
    <w:rsid w:val="00BB6AE7"/>
    <w:rsid w:val="00BB6BB0"/>
    <w:rsid w:val="00BB6BC0"/>
    <w:rsid w:val="00BB7133"/>
    <w:rsid w:val="00BB7170"/>
    <w:rsid w:val="00BB72D1"/>
    <w:rsid w:val="00BB734A"/>
    <w:rsid w:val="00BB7496"/>
    <w:rsid w:val="00BB791C"/>
    <w:rsid w:val="00BB7C9F"/>
    <w:rsid w:val="00BB7D50"/>
    <w:rsid w:val="00BB7D79"/>
    <w:rsid w:val="00BB7FBC"/>
    <w:rsid w:val="00BC009E"/>
    <w:rsid w:val="00BC015C"/>
    <w:rsid w:val="00BC0523"/>
    <w:rsid w:val="00BC057B"/>
    <w:rsid w:val="00BC064A"/>
    <w:rsid w:val="00BC06A1"/>
    <w:rsid w:val="00BC07BA"/>
    <w:rsid w:val="00BC0B86"/>
    <w:rsid w:val="00BC0BF1"/>
    <w:rsid w:val="00BC13D5"/>
    <w:rsid w:val="00BC1A35"/>
    <w:rsid w:val="00BC1DAD"/>
    <w:rsid w:val="00BC2183"/>
    <w:rsid w:val="00BC2665"/>
    <w:rsid w:val="00BC2F42"/>
    <w:rsid w:val="00BC315B"/>
    <w:rsid w:val="00BC31BC"/>
    <w:rsid w:val="00BC3386"/>
    <w:rsid w:val="00BC3391"/>
    <w:rsid w:val="00BC35CA"/>
    <w:rsid w:val="00BC398A"/>
    <w:rsid w:val="00BC39FE"/>
    <w:rsid w:val="00BC3F2E"/>
    <w:rsid w:val="00BC3F3A"/>
    <w:rsid w:val="00BC3FD1"/>
    <w:rsid w:val="00BC3FF2"/>
    <w:rsid w:val="00BC400D"/>
    <w:rsid w:val="00BC417C"/>
    <w:rsid w:val="00BC41C2"/>
    <w:rsid w:val="00BC46CC"/>
    <w:rsid w:val="00BC49C0"/>
    <w:rsid w:val="00BC49EE"/>
    <w:rsid w:val="00BC4A17"/>
    <w:rsid w:val="00BC4F7F"/>
    <w:rsid w:val="00BC5D7E"/>
    <w:rsid w:val="00BC60C1"/>
    <w:rsid w:val="00BC64D2"/>
    <w:rsid w:val="00BC6B59"/>
    <w:rsid w:val="00BC705B"/>
    <w:rsid w:val="00BC7148"/>
    <w:rsid w:val="00BC7879"/>
    <w:rsid w:val="00BD00A7"/>
    <w:rsid w:val="00BD03C4"/>
    <w:rsid w:val="00BD08B1"/>
    <w:rsid w:val="00BD09D3"/>
    <w:rsid w:val="00BD0A63"/>
    <w:rsid w:val="00BD0A9E"/>
    <w:rsid w:val="00BD0D25"/>
    <w:rsid w:val="00BD0E94"/>
    <w:rsid w:val="00BD0FB0"/>
    <w:rsid w:val="00BD1098"/>
    <w:rsid w:val="00BD112B"/>
    <w:rsid w:val="00BD1369"/>
    <w:rsid w:val="00BD15E9"/>
    <w:rsid w:val="00BD163A"/>
    <w:rsid w:val="00BD181D"/>
    <w:rsid w:val="00BD1B38"/>
    <w:rsid w:val="00BD1BA1"/>
    <w:rsid w:val="00BD1BCC"/>
    <w:rsid w:val="00BD1E62"/>
    <w:rsid w:val="00BD208A"/>
    <w:rsid w:val="00BD21EB"/>
    <w:rsid w:val="00BD231F"/>
    <w:rsid w:val="00BD24FC"/>
    <w:rsid w:val="00BD2706"/>
    <w:rsid w:val="00BD2C95"/>
    <w:rsid w:val="00BD2E29"/>
    <w:rsid w:val="00BD3027"/>
    <w:rsid w:val="00BD3166"/>
    <w:rsid w:val="00BD3555"/>
    <w:rsid w:val="00BD3681"/>
    <w:rsid w:val="00BD3977"/>
    <w:rsid w:val="00BD3CBE"/>
    <w:rsid w:val="00BD4487"/>
    <w:rsid w:val="00BD498D"/>
    <w:rsid w:val="00BD4CBE"/>
    <w:rsid w:val="00BD4E1B"/>
    <w:rsid w:val="00BD4F22"/>
    <w:rsid w:val="00BD4F3F"/>
    <w:rsid w:val="00BD509A"/>
    <w:rsid w:val="00BD528E"/>
    <w:rsid w:val="00BD53F5"/>
    <w:rsid w:val="00BD57CB"/>
    <w:rsid w:val="00BD5A15"/>
    <w:rsid w:val="00BD5BE7"/>
    <w:rsid w:val="00BD5E1C"/>
    <w:rsid w:val="00BD5EAB"/>
    <w:rsid w:val="00BD5FEE"/>
    <w:rsid w:val="00BD60B7"/>
    <w:rsid w:val="00BD6204"/>
    <w:rsid w:val="00BD62AB"/>
    <w:rsid w:val="00BD699D"/>
    <w:rsid w:val="00BD6A22"/>
    <w:rsid w:val="00BD6B63"/>
    <w:rsid w:val="00BD6D42"/>
    <w:rsid w:val="00BD6E7A"/>
    <w:rsid w:val="00BD70F8"/>
    <w:rsid w:val="00BD74A8"/>
    <w:rsid w:val="00BD74C3"/>
    <w:rsid w:val="00BD7979"/>
    <w:rsid w:val="00BD7A32"/>
    <w:rsid w:val="00BD7A4E"/>
    <w:rsid w:val="00BD7AAE"/>
    <w:rsid w:val="00BD7BAD"/>
    <w:rsid w:val="00BE0266"/>
    <w:rsid w:val="00BE03B0"/>
    <w:rsid w:val="00BE0B75"/>
    <w:rsid w:val="00BE0EE4"/>
    <w:rsid w:val="00BE0FBB"/>
    <w:rsid w:val="00BE1195"/>
    <w:rsid w:val="00BE1283"/>
    <w:rsid w:val="00BE1391"/>
    <w:rsid w:val="00BE149B"/>
    <w:rsid w:val="00BE16F5"/>
    <w:rsid w:val="00BE1773"/>
    <w:rsid w:val="00BE18CC"/>
    <w:rsid w:val="00BE19EB"/>
    <w:rsid w:val="00BE1B0B"/>
    <w:rsid w:val="00BE1B84"/>
    <w:rsid w:val="00BE1C16"/>
    <w:rsid w:val="00BE1EDD"/>
    <w:rsid w:val="00BE1FB9"/>
    <w:rsid w:val="00BE1FC9"/>
    <w:rsid w:val="00BE2129"/>
    <w:rsid w:val="00BE27C1"/>
    <w:rsid w:val="00BE2864"/>
    <w:rsid w:val="00BE2AC1"/>
    <w:rsid w:val="00BE2CE1"/>
    <w:rsid w:val="00BE2EF0"/>
    <w:rsid w:val="00BE332C"/>
    <w:rsid w:val="00BE3478"/>
    <w:rsid w:val="00BE3991"/>
    <w:rsid w:val="00BE4175"/>
    <w:rsid w:val="00BE422E"/>
    <w:rsid w:val="00BE4418"/>
    <w:rsid w:val="00BE4B58"/>
    <w:rsid w:val="00BE4FF8"/>
    <w:rsid w:val="00BE53C0"/>
    <w:rsid w:val="00BE54F1"/>
    <w:rsid w:val="00BE5545"/>
    <w:rsid w:val="00BE554B"/>
    <w:rsid w:val="00BE5C29"/>
    <w:rsid w:val="00BE5DCF"/>
    <w:rsid w:val="00BE5FC3"/>
    <w:rsid w:val="00BE66E3"/>
    <w:rsid w:val="00BE6A68"/>
    <w:rsid w:val="00BE6A7D"/>
    <w:rsid w:val="00BE6E9C"/>
    <w:rsid w:val="00BE7229"/>
    <w:rsid w:val="00BE7333"/>
    <w:rsid w:val="00BE77AE"/>
    <w:rsid w:val="00BE7982"/>
    <w:rsid w:val="00BE799D"/>
    <w:rsid w:val="00BE7ADD"/>
    <w:rsid w:val="00BE7D4A"/>
    <w:rsid w:val="00BE7D6D"/>
    <w:rsid w:val="00BE7F82"/>
    <w:rsid w:val="00BF087E"/>
    <w:rsid w:val="00BF0A30"/>
    <w:rsid w:val="00BF1344"/>
    <w:rsid w:val="00BF136A"/>
    <w:rsid w:val="00BF1678"/>
    <w:rsid w:val="00BF1AEA"/>
    <w:rsid w:val="00BF1B71"/>
    <w:rsid w:val="00BF1BC6"/>
    <w:rsid w:val="00BF21C7"/>
    <w:rsid w:val="00BF2243"/>
    <w:rsid w:val="00BF2362"/>
    <w:rsid w:val="00BF2375"/>
    <w:rsid w:val="00BF23EA"/>
    <w:rsid w:val="00BF2463"/>
    <w:rsid w:val="00BF247A"/>
    <w:rsid w:val="00BF24BD"/>
    <w:rsid w:val="00BF2539"/>
    <w:rsid w:val="00BF2686"/>
    <w:rsid w:val="00BF272C"/>
    <w:rsid w:val="00BF285E"/>
    <w:rsid w:val="00BF2E15"/>
    <w:rsid w:val="00BF2EA5"/>
    <w:rsid w:val="00BF2F20"/>
    <w:rsid w:val="00BF3067"/>
    <w:rsid w:val="00BF3CC4"/>
    <w:rsid w:val="00BF3EAD"/>
    <w:rsid w:val="00BF41E7"/>
    <w:rsid w:val="00BF420C"/>
    <w:rsid w:val="00BF42FB"/>
    <w:rsid w:val="00BF43D4"/>
    <w:rsid w:val="00BF450A"/>
    <w:rsid w:val="00BF453C"/>
    <w:rsid w:val="00BF4591"/>
    <w:rsid w:val="00BF4617"/>
    <w:rsid w:val="00BF47B0"/>
    <w:rsid w:val="00BF488D"/>
    <w:rsid w:val="00BF4A08"/>
    <w:rsid w:val="00BF4BFA"/>
    <w:rsid w:val="00BF4F1E"/>
    <w:rsid w:val="00BF4F9D"/>
    <w:rsid w:val="00BF5111"/>
    <w:rsid w:val="00BF532D"/>
    <w:rsid w:val="00BF5539"/>
    <w:rsid w:val="00BF55E7"/>
    <w:rsid w:val="00BF5ADC"/>
    <w:rsid w:val="00BF5C71"/>
    <w:rsid w:val="00BF5F4A"/>
    <w:rsid w:val="00BF62BB"/>
    <w:rsid w:val="00BF64BA"/>
    <w:rsid w:val="00BF64D2"/>
    <w:rsid w:val="00BF676D"/>
    <w:rsid w:val="00BF6F13"/>
    <w:rsid w:val="00BF6FBB"/>
    <w:rsid w:val="00BF70E5"/>
    <w:rsid w:val="00BF7288"/>
    <w:rsid w:val="00BF751F"/>
    <w:rsid w:val="00BF7593"/>
    <w:rsid w:val="00BF77BB"/>
    <w:rsid w:val="00BF7A59"/>
    <w:rsid w:val="00BF7C33"/>
    <w:rsid w:val="00C0017C"/>
    <w:rsid w:val="00C0039A"/>
    <w:rsid w:val="00C0061A"/>
    <w:rsid w:val="00C00FA4"/>
    <w:rsid w:val="00C010DD"/>
    <w:rsid w:val="00C01320"/>
    <w:rsid w:val="00C01A2D"/>
    <w:rsid w:val="00C01A8E"/>
    <w:rsid w:val="00C01AA5"/>
    <w:rsid w:val="00C01E22"/>
    <w:rsid w:val="00C01E66"/>
    <w:rsid w:val="00C021BB"/>
    <w:rsid w:val="00C024D4"/>
    <w:rsid w:val="00C02881"/>
    <w:rsid w:val="00C0293E"/>
    <w:rsid w:val="00C02A7F"/>
    <w:rsid w:val="00C02D65"/>
    <w:rsid w:val="00C02F08"/>
    <w:rsid w:val="00C0335B"/>
    <w:rsid w:val="00C0362F"/>
    <w:rsid w:val="00C03F50"/>
    <w:rsid w:val="00C04184"/>
    <w:rsid w:val="00C04363"/>
    <w:rsid w:val="00C04466"/>
    <w:rsid w:val="00C048BE"/>
    <w:rsid w:val="00C04946"/>
    <w:rsid w:val="00C04CFF"/>
    <w:rsid w:val="00C04D52"/>
    <w:rsid w:val="00C04DE0"/>
    <w:rsid w:val="00C04FB3"/>
    <w:rsid w:val="00C05021"/>
    <w:rsid w:val="00C05865"/>
    <w:rsid w:val="00C059CA"/>
    <w:rsid w:val="00C059D4"/>
    <w:rsid w:val="00C05EFB"/>
    <w:rsid w:val="00C05F53"/>
    <w:rsid w:val="00C061AA"/>
    <w:rsid w:val="00C06241"/>
    <w:rsid w:val="00C062D3"/>
    <w:rsid w:val="00C06330"/>
    <w:rsid w:val="00C063EB"/>
    <w:rsid w:val="00C06B94"/>
    <w:rsid w:val="00C06C0A"/>
    <w:rsid w:val="00C06D2D"/>
    <w:rsid w:val="00C077FC"/>
    <w:rsid w:val="00C07B4F"/>
    <w:rsid w:val="00C07C7D"/>
    <w:rsid w:val="00C07D1F"/>
    <w:rsid w:val="00C07E40"/>
    <w:rsid w:val="00C100F2"/>
    <w:rsid w:val="00C1015A"/>
    <w:rsid w:val="00C101A0"/>
    <w:rsid w:val="00C10457"/>
    <w:rsid w:val="00C111DE"/>
    <w:rsid w:val="00C11A23"/>
    <w:rsid w:val="00C11A2C"/>
    <w:rsid w:val="00C11E17"/>
    <w:rsid w:val="00C11F70"/>
    <w:rsid w:val="00C12577"/>
    <w:rsid w:val="00C12810"/>
    <w:rsid w:val="00C1296C"/>
    <w:rsid w:val="00C12F5C"/>
    <w:rsid w:val="00C132AF"/>
    <w:rsid w:val="00C13F10"/>
    <w:rsid w:val="00C1453F"/>
    <w:rsid w:val="00C1474F"/>
    <w:rsid w:val="00C148E4"/>
    <w:rsid w:val="00C14B4F"/>
    <w:rsid w:val="00C14C6C"/>
    <w:rsid w:val="00C1523F"/>
    <w:rsid w:val="00C1563E"/>
    <w:rsid w:val="00C15CAD"/>
    <w:rsid w:val="00C160C2"/>
    <w:rsid w:val="00C162F1"/>
    <w:rsid w:val="00C1638E"/>
    <w:rsid w:val="00C16BFD"/>
    <w:rsid w:val="00C17585"/>
    <w:rsid w:val="00C17A43"/>
    <w:rsid w:val="00C17E04"/>
    <w:rsid w:val="00C17FF3"/>
    <w:rsid w:val="00C2095F"/>
    <w:rsid w:val="00C20BDA"/>
    <w:rsid w:val="00C20BDC"/>
    <w:rsid w:val="00C211A4"/>
    <w:rsid w:val="00C2127A"/>
    <w:rsid w:val="00C21314"/>
    <w:rsid w:val="00C21816"/>
    <w:rsid w:val="00C219E3"/>
    <w:rsid w:val="00C21A83"/>
    <w:rsid w:val="00C21CB5"/>
    <w:rsid w:val="00C22045"/>
    <w:rsid w:val="00C22223"/>
    <w:rsid w:val="00C22349"/>
    <w:rsid w:val="00C22462"/>
    <w:rsid w:val="00C22B17"/>
    <w:rsid w:val="00C22C68"/>
    <w:rsid w:val="00C22FA4"/>
    <w:rsid w:val="00C22FE0"/>
    <w:rsid w:val="00C23020"/>
    <w:rsid w:val="00C23145"/>
    <w:rsid w:val="00C23245"/>
    <w:rsid w:val="00C23502"/>
    <w:rsid w:val="00C237B9"/>
    <w:rsid w:val="00C23BC2"/>
    <w:rsid w:val="00C23C09"/>
    <w:rsid w:val="00C2402D"/>
    <w:rsid w:val="00C24185"/>
    <w:rsid w:val="00C2459B"/>
    <w:rsid w:val="00C247A0"/>
    <w:rsid w:val="00C24C2F"/>
    <w:rsid w:val="00C24ED8"/>
    <w:rsid w:val="00C254CD"/>
    <w:rsid w:val="00C259DF"/>
    <w:rsid w:val="00C25CBF"/>
    <w:rsid w:val="00C262EE"/>
    <w:rsid w:val="00C26329"/>
    <w:rsid w:val="00C267D4"/>
    <w:rsid w:val="00C2697A"/>
    <w:rsid w:val="00C26CF2"/>
    <w:rsid w:val="00C26E15"/>
    <w:rsid w:val="00C27235"/>
    <w:rsid w:val="00C2765C"/>
    <w:rsid w:val="00C27796"/>
    <w:rsid w:val="00C3004F"/>
    <w:rsid w:val="00C3014F"/>
    <w:rsid w:val="00C30447"/>
    <w:rsid w:val="00C3057C"/>
    <w:rsid w:val="00C30790"/>
    <w:rsid w:val="00C309A3"/>
    <w:rsid w:val="00C309E5"/>
    <w:rsid w:val="00C30A40"/>
    <w:rsid w:val="00C30BBD"/>
    <w:rsid w:val="00C30BBE"/>
    <w:rsid w:val="00C30F4D"/>
    <w:rsid w:val="00C31164"/>
    <w:rsid w:val="00C31326"/>
    <w:rsid w:val="00C313CF"/>
    <w:rsid w:val="00C31478"/>
    <w:rsid w:val="00C3183D"/>
    <w:rsid w:val="00C31BA9"/>
    <w:rsid w:val="00C31BAD"/>
    <w:rsid w:val="00C31D19"/>
    <w:rsid w:val="00C31D58"/>
    <w:rsid w:val="00C31E08"/>
    <w:rsid w:val="00C31ECF"/>
    <w:rsid w:val="00C3204D"/>
    <w:rsid w:val="00C32391"/>
    <w:rsid w:val="00C32474"/>
    <w:rsid w:val="00C326A2"/>
    <w:rsid w:val="00C328CD"/>
    <w:rsid w:val="00C329C3"/>
    <w:rsid w:val="00C32E4E"/>
    <w:rsid w:val="00C32F63"/>
    <w:rsid w:val="00C33177"/>
    <w:rsid w:val="00C33469"/>
    <w:rsid w:val="00C33598"/>
    <w:rsid w:val="00C33799"/>
    <w:rsid w:val="00C3379C"/>
    <w:rsid w:val="00C3384E"/>
    <w:rsid w:val="00C33917"/>
    <w:rsid w:val="00C33997"/>
    <w:rsid w:val="00C3425B"/>
    <w:rsid w:val="00C34496"/>
    <w:rsid w:val="00C34A5D"/>
    <w:rsid w:val="00C34A96"/>
    <w:rsid w:val="00C34EE5"/>
    <w:rsid w:val="00C352F2"/>
    <w:rsid w:val="00C353CF"/>
    <w:rsid w:val="00C3568E"/>
    <w:rsid w:val="00C35FED"/>
    <w:rsid w:val="00C36172"/>
    <w:rsid w:val="00C36629"/>
    <w:rsid w:val="00C368C2"/>
    <w:rsid w:val="00C372DD"/>
    <w:rsid w:val="00C37331"/>
    <w:rsid w:val="00C3733F"/>
    <w:rsid w:val="00C37644"/>
    <w:rsid w:val="00C37A20"/>
    <w:rsid w:val="00C37B4D"/>
    <w:rsid w:val="00C37CCA"/>
    <w:rsid w:val="00C37F8D"/>
    <w:rsid w:val="00C4001F"/>
    <w:rsid w:val="00C40084"/>
    <w:rsid w:val="00C40165"/>
    <w:rsid w:val="00C40602"/>
    <w:rsid w:val="00C409A8"/>
    <w:rsid w:val="00C40BAE"/>
    <w:rsid w:val="00C40E9A"/>
    <w:rsid w:val="00C4100C"/>
    <w:rsid w:val="00C4115F"/>
    <w:rsid w:val="00C412CA"/>
    <w:rsid w:val="00C412F5"/>
    <w:rsid w:val="00C41476"/>
    <w:rsid w:val="00C41545"/>
    <w:rsid w:val="00C416DB"/>
    <w:rsid w:val="00C42133"/>
    <w:rsid w:val="00C42B38"/>
    <w:rsid w:val="00C42C04"/>
    <w:rsid w:val="00C430E7"/>
    <w:rsid w:val="00C432E7"/>
    <w:rsid w:val="00C4364C"/>
    <w:rsid w:val="00C43880"/>
    <w:rsid w:val="00C43AF1"/>
    <w:rsid w:val="00C43CFC"/>
    <w:rsid w:val="00C43E24"/>
    <w:rsid w:val="00C43F2B"/>
    <w:rsid w:val="00C43FE6"/>
    <w:rsid w:val="00C44CE3"/>
    <w:rsid w:val="00C44FE7"/>
    <w:rsid w:val="00C45093"/>
    <w:rsid w:val="00C4521D"/>
    <w:rsid w:val="00C452BF"/>
    <w:rsid w:val="00C4598D"/>
    <w:rsid w:val="00C459B6"/>
    <w:rsid w:val="00C45A8B"/>
    <w:rsid w:val="00C45D3A"/>
    <w:rsid w:val="00C4611D"/>
    <w:rsid w:val="00C463C4"/>
    <w:rsid w:val="00C465EB"/>
    <w:rsid w:val="00C4665C"/>
    <w:rsid w:val="00C46A5D"/>
    <w:rsid w:val="00C46D2B"/>
    <w:rsid w:val="00C46D8C"/>
    <w:rsid w:val="00C4775A"/>
    <w:rsid w:val="00C47E91"/>
    <w:rsid w:val="00C47FCC"/>
    <w:rsid w:val="00C5020D"/>
    <w:rsid w:val="00C50A57"/>
    <w:rsid w:val="00C50BE6"/>
    <w:rsid w:val="00C50C74"/>
    <w:rsid w:val="00C51354"/>
    <w:rsid w:val="00C51477"/>
    <w:rsid w:val="00C51A36"/>
    <w:rsid w:val="00C51A83"/>
    <w:rsid w:val="00C51BED"/>
    <w:rsid w:val="00C51C62"/>
    <w:rsid w:val="00C51F02"/>
    <w:rsid w:val="00C52072"/>
    <w:rsid w:val="00C520FE"/>
    <w:rsid w:val="00C52158"/>
    <w:rsid w:val="00C52990"/>
    <w:rsid w:val="00C52A01"/>
    <w:rsid w:val="00C52B43"/>
    <w:rsid w:val="00C53065"/>
    <w:rsid w:val="00C533D9"/>
    <w:rsid w:val="00C53400"/>
    <w:rsid w:val="00C537DC"/>
    <w:rsid w:val="00C53E40"/>
    <w:rsid w:val="00C5409C"/>
    <w:rsid w:val="00C54A7F"/>
    <w:rsid w:val="00C54A9B"/>
    <w:rsid w:val="00C54B71"/>
    <w:rsid w:val="00C54D7C"/>
    <w:rsid w:val="00C54DE2"/>
    <w:rsid w:val="00C5500C"/>
    <w:rsid w:val="00C55123"/>
    <w:rsid w:val="00C551F6"/>
    <w:rsid w:val="00C55239"/>
    <w:rsid w:val="00C55319"/>
    <w:rsid w:val="00C5552D"/>
    <w:rsid w:val="00C55930"/>
    <w:rsid w:val="00C5616C"/>
    <w:rsid w:val="00C566D3"/>
    <w:rsid w:val="00C569C9"/>
    <w:rsid w:val="00C56A07"/>
    <w:rsid w:val="00C56CDB"/>
    <w:rsid w:val="00C56E2B"/>
    <w:rsid w:val="00C5717F"/>
    <w:rsid w:val="00C57193"/>
    <w:rsid w:val="00C571B1"/>
    <w:rsid w:val="00C57333"/>
    <w:rsid w:val="00C573C1"/>
    <w:rsid w:val="00C5740C"/>
    <w:rsid w:val="00C57425"/>
    <w:rsid w:val="00C574B0"/>
    <w:rsid w:val="00C576CF"/>
    <w:rsid w:val="00C577A8"/>
    <w:rsid w:val="00C57B08"/>
    <w:rsid w:val="00C57CFB"/>
    <w:rsid w:val="00C57EEA"/>
    <w:rsid w:val="00C57FA3"/>
    <w:rsid w:val="00C60005"/>
    <w:rsid w:val="00C60128"/>
    <w:rsid w:val="00C60AAE"/>
    <w:rsid w:val="00C60CA1"/>
    <w:rsid w:val="00C61075"/>
    <w:rsid w:val="00C61258"/>
    <w:rsid w:val="00C61D1D"/>
    <w:rsid w:val="00C620A9"/>
    <w:rsid w:val="00C625A4"/>
    <w:rsid w:val="00C629A3"/>
    <w:rsid w:val="00C62F13"/>
    <w:rsid w:val="00C62F93"/>
    <w:rsid w:val="00C63485"/>
    <w:rsid w:val="00C634E0"/>
    <w:rsid w:val="00C63D4D"/>
    <w:rsid w:val="00C63FFB"/>
    <w:rsid w:val="00C648A1"/>
    <w:rsid w:val="00C64914"/>
    <w:rsid w:val="00C6491D"/>
    <w:rsid w:val="00C649FC"/>
    <w:rsid w:val="00C64BAA"/>
    <w:rsid w:val="00C64CCE"/>
    <w:rsid w:val="00C64F45"/>
    <w:rsid w:val="00C64FFB"/>
    <w:rsid w:val="00C6567D"/>
    <w:rsid w:val="00C65C09"/>
    <w:rsid w:val="00C65C94"/>
    <w:rsid w:val="00C65CE6"/>
    <w:rsid w:val="00C65F29"/>
    <w:rsid w:val="00C65FC8"/>
    <w:rsid w:val="00C66089"/>
    <w:rsid w:val="00C667FB"/>
    <w:rsid w:val="00C66833"/>
    <w:rsid w:val="00C66A23"/>
    <w:rsid w:val="00C66B6D"/>
    <w:rsid w:val="00C66CB2"/>
    <w:rsid w:val="00C66DDD"/>
    <w:rsid w:val="00C66DEA"/>
    <w:rsid w:val="00C672C1"/>
    <w:rsid w:val="00C67D57"/>
    <w:rsid w:val="00C67EA6"/>
    <w:rsid w:val="00C67FE9"/>
    <w:rsid w:val="00C70112"/>
    <w:rsid w:val="00C70173"/>
    <w:rsid w:val="00C70448"/>
    <w:rsid w:val="00C7091C"/>
    <w:rsid w:val="00C70ACA"/>
    <w:rsid w:val="00C70FA7"/>
    <w:rsid w:val="00C717BC"/>
    <w:rsid w:val="00C71ABA"/>
    <w:rsid w:val="00C71C27"/>
    <w:rsid w:val="00C71C43"/>
    <w:rsid w:val="00C726B7"/>
    <w:rsid w:val="00C72A2F"/>
    <w:rsid w:val="00C72BCE"/>
    <w:rsid w:val="00C72F35"/>
    <w:rsid w:val="00C72F9D"/>
    <w:rsid w:val="00C734BD"/>
    <w:rsid w:val="00C73851"/>
    <w:rsid w:val="00C74081"/>
    <w:rsid w:val="00C74192"/>
    <w:rsid w:val="00C742F7"/>
    <w:rsid w:val="00C7430A"/>
    <w:rsid w:val="00C74470"/>
    <w:rsid w:val="00C74595"/>
    <w:rsid w:val="00C74826"/>
    <w:rsid w:val="00C748D5"/>
    <w:rsid w:val="00C74A51"/>
    <w:rsid w:val="00C74D52"/>
    <w:rsid w:val="00C74DCC"/>
    <w:rsid w:val="00C75384"/>
    <w:rsid w:val="00C753F1"/>
    <w:rsid w:val="00C75584"/>
    <w:rsid w:val="00C75726"/>
    <w:rsid w:val="00C75937"/>
    <w:rsid w:val="00C75F41"/>
    <w:rsid w:val="00C761D0"/>
    <w:rsid w:val="00C76354"/>
    <w:rsid w:val="00C7704B"/>
    <w:rsid w:val="00C77102"/>
    <w:rsid w:val="00C771C0"/>
    <w:rsid w:val="00C77572"/>
    <w:rsid w:val="00C7778C"/>
    <w:rsid w:val="00C7781A"/>
    <w:rsid w:val="00C77D6C"/>
    <w:rsid w:val="00C804C7"/>
    <w:rsid w:val="00C80570"/>
    <w:rsid w:val="00C8084C"/>
    <w:rsid w:val="00C8088D"/>
    <w:rsid w:val="00C80BE3"/>
    <w:rsid w:val="00C80EF4"/>
    <w:rsid w:val="00C80F82"/>
    <w:rsid w:val="00C81815"/>
    <w:rsid w:val="00C818D7"/>
    <w:rsid w:val="00C81FA9"/>
    <w:rsid w:val="00C81FD5"/>
    <w:rsid w:val="00C82327"/>
    <w:rsid w:val="00C824F4"/>
    <w:rsid w:val="00C82591"/>
    <w:rsid w:val="00C8259C"/>
    <w:rsid w:val="00C825A7"/>
    <w:rsid w:val="00C8267E"/>
    <w:rsid w:val="00C82782"/>
    <w:rsid w:val="00C82992"/>
    <w:rsid w:val="00C829A1"/>
    <w:rsid w:val="00C832C1"/>
    <w:rsid w:val="00C83735"/>
    <w:rsid w:val="00C838F6"/>
    <w:rsid w:val="00C83C00"/>
    <w:rsid w:val="00C84005"/>
    <w:rsid w:val="00C841D1"/>
    <w:rsid w:val="00C84285"/>
    <w:rsid w:val="00C848D2"/>
    <w:rsid w:val="00C84B31"/>
    <w:rsid w:val="00C84C2D"/>
    <w:rsid w:val="00C85146"/>
    <w:rsid w:val="00C85561"/>
    <w:rsid w:val="00C8579A"/>
    <w:rsid w:val="00C85D01"/>
    <w:rsid w:val="00C85FBB"/>
    <w:rsid w:val="00C8629C"/>
    <w:rsid w:val="00C865C7"/>
    <w:rsid w:val="00C86794"/>
    <w:rsid w:val="00C86A1E"/>
    <w:rsid w:val="00C86A6A"/>
    <w:rsid w:val="00C86FCA"/>
    <w:rsid w:val="00C871CF"/>
    <w:rsid w:val="00C87259"/>
    <w:rsid w:val="00C874E0"/>
    <w:rsid w:val="00C874F5"/>
    <w:rsid w:val="00C87695"/>
    <w:rsid w:val="00C877FE"/>
    <w:rsid w:val="00C87B30"/>
    <w:rsid w:val="00C9007E"/>
    <w:rsid w:val="00C90383"/>
    <w:rsid w:val="00C904C1"/>
    <w:rsid w:val="00C904F0"/>
    <w:rsid w:val="00C90D1A"/>
    <w:rsid w:val="00C90FAF"/>
    <w:rsid w:val="00C9157B"/>
    <w:rsid w:val="00C91EAB"/>
    <w:rsid w:val="00C92A4F"/>
    <w:rsid w:val="00C92BA0"/>
    <w:rsid w:val="00C931E7"/>
    <w:rsid w:val="00C931E9"/>
    <w:rsid w:val="00C9339D"/>
    <w:rsid w:val="00C93469"/>
    <w:rsid w:val="00C937AD"/>
    <w:rsid w:val="00C93A22"/>
    <w:rsid w:val="00C93AA1"/>
    <w:rsid w:val="00C93BB1"/>
    <w:rsid w:val="00C943A2"/>
    <w:rsid w:val="00C94A7B"/>
    <w:rsid w:val="00C94B5B"/>
    <w:rsid w:val="00C94CAF"/>
    <w:rsid w:val="00C94D18"/>
    <w:rsid w:val="00C952AF"/>
    <w:rsid w:val="00C952F6"/>
    <w:rsid w:val="00C95429"/>
    <w:rsid w:val="00C955D6"/>
    <w:rsid w:val="00C95AF1"/>
    <w:rsid w:val="00C95CF5"/>
    <w:rsid w:val="00C95E74"/>
    <w:rsid w:val="00C95FCC"/>
    <w:rsid w:val="00C96162"/>
    <w:rsid w:val="00C96218"/>
    <w:rsid w:val="00C9644C"/>
    <w:rsid w:val="00C96653"/>
    <w:rsid w:val="00C9698D"/>
    <w:rsid w:val="00C969A5"/>
    <w:rsid w:val="00C96A34"/>
    <w:rsid w:val="00C9755C"/>
    <w:rsid w:val="00C9758A"/>
    <w:rsid w:val="00C9776C"/>
    <w:rsid w:val="00C978B5"/>
    <w:rsid w:val="00C9796B"/>
    <w:rsid w:val="00C97A59"/>
    <w:rsid w:val="00C97C14"/>
    <w:rsid w:val="00C97D7D"/>
    <w:rsid w:val="00C97DEE"/>
    <w:rsid w:val="00CA02AB"/>
    <w:rsid w:val="00CA071D"/>
    <w:rsid w:val="00CA0A50"/>
    <w:rsid w:val="00CA105E"/>
    <w:rsid w:val="00CA11D5"/>
    <w:rsid w:val="00CA1485"/>
    <w:rsid w:val="00CA16DE"/>
    <w:rsid w:val="00CA1A92"/>
    <w:rsid w:val="00CA1B23"/>
    <w:rsid w:val="00CA1BE8"/>
    <w:rsid w:val="00CA1E6E"/>
    <w:rsid w:val="00CA1FE5"/>
    <w:rsid w:val="00CA2727"/>
    <w:rsid w:val="00CA2A24"/>
    <w:rsid w:val="00CA2E57"/>
    <w:rsid w:val="00CA2F8C"/>
    <w:rsid w:val="00CA302D"/>
    <w:rsid w:val="00CA3155"/>
    <w:rsid w:val="00CA3398"/>
    <w:rsid w:val="00CA347D"/>
    <w:rsid w:val="00CA35AB"/>
    <w:rsid w:val="00CA38F1"/>
    <w:rsid w:val="00CA3A78"/>
    <w:rsid w:val="00CA3ADD"/>
    <w:rsid w:val="00CA3D0C"/>
    <w:rsid w:val="00CA3DEC"/>
    <w:rsid w:val="00CA40C5"/>
    <w:rsid w:val="00CA44DD"/>
    <w:rsid w:val="00CA45E1"/>
    <w:rsid w:val="00CA4B88"/>
    <w:rsid w:val="00CA4D2E"/>
    <w:rsid w:val="00CA504C"/>
    <w:rsid w:val="00CA5435"/>
    <w:rsid w:val="00CA55A0"/>
    <w:rsid w:val="00CA5B72"/>
    <w:rsid w:val="00CA6025"/>
    <w:rsid w:val="00CA62FE"/>
    <w:rsid w:val="00CA69AA"/>
    <w:rsid w:val="00CA6B48"/>
    <w:rsid w:val="00CA6BCC"/>
    <w:rsid w:val="00CA6CD5"/>
    <w:rsid w:val="00CA6DCA"/>
    <w:rsid w:val="00CA70A9"/>
    <w:rsid w:val="00CA7435"/>
    <w:rsid w:val="00CA77EC"/>
    <w:rsid w:val="00CA7848"/>
    <w:rsid w:val="00CA7890"/>
    <w:rsid w:val="00CB0340"/>
    <w:rsid w:val="00CB0ADB"/>
    <w:rsid w:val="00CB0C81"/>
    <w:rsid w:val="00CB0EF0"/>
    <w:rsid w:val="00CB1138"/>
    <w:rsid w:val="00CB1254"/>
    <w:rsid w:val="00CB1430"/>
    <w:rsid w:val="00CB1681"/>
    <w:rsid w:val="00CB19DF"/>
    <w:rsid w:val="00CB1B4A"/>
    <w:rsid w:val="00CB20FD"/>
    <w:rsid w:val="00CB2165"/>
    <w:rsid w:val="00CB23AE"/>
    <w:rsid w:val="00CB25AA"/>
    <w:rsid w:val="00CB2921"/>
    <w:rsid w:val="00CB2A54"/>
    <w:rsid w:val="00CB2C10"/>
    <w:rsid w:val="00CB2D0C"/>
    <w:rsid w:val="00CB2E4C"/>
    <w:rsid w:val="00CB2FED"/>
    <w:rsid w:val="00CB3591"/>
    <w:rsid w:val="00CB3962"/>
    <w:rsid w:val="00CB3C4B"/>
    <w:rsid w:val="00CB3CFF"/>
    <w:rsid w:val="00CB4467"/>
    <w:rsid w:val="00CB465C"/>
    <w:rsid w:val="00CB4738"/>
    <w:rsid w:val="00CB52CB"/>
    <w:rsid w:val="00CB5543"/>
    <w:rsid w:val="00CB570D"/>
    <w:rsid w:val="00CB59FC"/>
    <w:rsid w:val="00CB5CDF"/>
    <w:rsid w:val="00CB61D9"/>
    <w:rsid w:val="00CB6892"/>
    <w:rsid w:val="00CB68DB"/>
    <w:rsid w:val="00CB6A85"/>
    <w:rsid w:val="00CB702D"/>
    <w:rsid w:val="00CB7098"/>
    <w:rsid w:val="00CB7898"/>
    <w:rsid w:val="00CB7EB1"/>
    <w:rsid w:val="00CC0031"/>
    <w:rsid w:val="00CC0186"/>
    <w:rsid w:val="00CC0454"/>
    <w:rsid w:val="00CC0598"/>
    <w:rsid w:val="00CC0A1E"/>
    <w:rsid w:val="00CC0FA2"/>
    <w:rsid w:val="00CC110D"/>
    <w:rsid w:val="00CC125A"/>
    <w:rsid w:val="00CC1319"/>
    <w:rsid w:val="00CC1459"/>
    <w:rsid w:val="00CC1584"/>
    <w:rsid w:val="00CC18CC"/>
    <w:rsid w:val="00CC1CAA"/>
    <w:rsid w:val="00CC1F7F"/>
    <w:rsid w:val="00CC2168"/>
    <w:rsid w:val="00CC23EB"/>
    <w:rsid w:val="00CC2468"/>
    <w:rsid w:val="00CC25BB"/>
    <w:rsid w:val="00CC273B"/>
    <w:rsid w:val="00CC2A53"/>
    <w:rsid w:val="00CC32FA"/>
    <w:rsid w:val="00CC33F0"/>
    <w:rsid w:val="00CC35F7"/>
    <w:rsid w:val="00CC42D0"/>
    <w:rsid w:val="00CC436C"/>
    <w:rsid w:val="00CC4482"/>
    <w:rsid w:val="00CC4861"/>
    <w:rsid w:val="00CC48E0"/>
    <w:rsid w:val="00CC49C2"/>
    <w:rsid w:val="00CC4BF9"/>
    <w:rsid w:val="00CC5467"/>
    <w:rsid w:val="00CC57E3"/>
    <w:rsid w:val="00CC586C"/>
    <w:rsid w:val="00CC5921"/>
    <w:rsid w:val="00CC5973"/>
    <w:rsid w:val="00CC5A8A"/>
    <w:rsid w:val="00CC5E8A"/>
    <w:rsid w:val="00CC5E9B"/>
    <w:rsid w:val="00CC6474"/>
    <w:rsid w:val="00CC6838"/>
    <w:rsid w:val="00CC6E4C"/>
    <w:rsid w:val="00CC72EE"/>
    <w:rsid w:val="00CC77D0"/>
    <w:rsid w:val="00CC7A33"/>
    <w:rsid w:val="00CD0659"/>
    <w:rsid w:val="00CD06A5"/>
    <w:rsid w:val="00CD0A6B"/>
    <w:rsid w:val="00CD0BFB"/>
    <w:rsid w:val="00CD0DB9"/>
    <w:rsid w:val="00CD0F09"/>
    <w:rsid w:val="00CD1113"/>
    <w:rsid w:val="00CD11A5"/>
    <w:rsid w:val="00CD169F"/>
    <w:rsid w:val="00CD18E7"/>
    <w:rsid w:val="00CD1E43"/>
    <w:rsid w:val="00CD20A1"/>
    <w:rsid w:val="00CD217C"/>
    <w:rsid w:val="00CD2187"/>
    <w:rsid w:val="00CD2370"/>
    <w:rsid w:val="00CD2775"/>
    <w:rsid w:val="00CD29AD"/>
    <w:rsid w:val="00CD2BF2"/>
    <w:rsid w:val="00CD2EE4"/>
    <w:rsid w:val="00CD2F23"/>
    <w:rsid w:val="00CD3027"/>
    <w:rsid w:val="00CD3A6A"/>
    <w:rsid w:val="00CD3BAC"/>
    <w:rsid w:val="00CD3C15"/>
    <w:rsid w:val="00CD3F51"/>
    <w:rsid w:val="00CD46FC"/>
    <w:rsid w:val="00CD4D97"/>
    <w:rsid w:val="00CD4E8C"/>
    <w:rsid w:val="00CD5201"/>
    <w:rsid w:val="00CD534A"/>
    <w:rsid w:val="00CD539B"/>
    <w:rsid w:val="00CD558E"/>
    <w:rsid w:val="00CD57F5"/>
    <w:rsid w:val="00CD5928"/>
    <w:rsid w:val="00CD5934"/>
    <w:rsid w:val="00CD59C9"/>
    <w:rsid w:val="00CD5A7A"/>
    <w:rsid w:val="00CD5C63"/>
    <w:rsid w:val="00CD5EE6"/>
    <w:rsid w:val="00CD5F3C"/>
    <w:rsid w:val="00CD6276"/>
    <w:rsid w:val="00CD628F"/>
    <w:rsid w:val="00CD62B6"/>
    <w:rsid w:val="00CD63C9"/>
    <w:rsid w:val="00CD69E7"/>
    <w:rsid w:val="00CD6DBE"/>
    <w:rsid w:val="00CD6DE1"/>
    <w:rsid w:val="00CD710B"/>
    <w:rsid w:val="00CD7CA6"/>
    <w:rsid w:val="00CD7CE9"/>
    <w:rsid w:val="00CE02D9"/>
    <w:rsid w:val="00CE068D"/>
    <w:rsid w:val="00CE0BE6"/>
    <w:rsid w:val="00CE0C9A"/>
    <w:rsid w:val="00CE0CF2"/>
    <w:rsid w:val="00CE0D73"/>
    <w:rsid w:val="00CE0EF3"/>
    <w:rsid w:val="00CE12D0"/>
    <w:rsid w:val="00CE1383"/>
    <w:rsid w:val="00CE13EF"/>
    <w:rsid w:val="00CE167F"/>
    <w:rsid w:val="00CE16AB"/>
    <w:rsid w:val="00CE17D0"/>
    <w:rsid w:val="00CE1A0B"/>
    <w:rsid w:val="00CE1EAC"/>
    <w:rsid w:val="00CE27AD"/>
    <w:rsid w:val="00CE28F6"/>
    <w:rsid w:val="00CE2BD8"/>
    <w:rsid w:val="00CE2DA9"/>
    <w:rsid w:val="00CE32DC"/>
    <w:rsid w:val="00CE4108"/>
    <w:rsid w:val="00CE4510"/>
    <w:rsid w:val="00CE46B6"/>
    <w:rsid w:val="00CE4918"/>
    <w:rsid w:val="00CE4A74"/>
    <w:rsid w:val="00CE4D0C"/>
    <w:rsid w:val="00CE4F39"/>
    <w:rsid w:val="00CE4F67"/>
    <w:rsid w:val="00CE5010"/>
    <w:rsid w:val="00CE51BC"/>
    <w:rsid w:val="00CE5C63"/>
    <w:rsid w:val="00CE5D3C"/>
    <w:rsid w:val="00CE5E12"/>
    <w:rsid w:val="00CE5E39"/>
    <w:rsid w:val="00CE657E"/>
    <w:rsid w:val="00CE67BA"/>
    <w:rsid w:val="00CE6B8B"/>
    <w:rsid w:val="00CE6C06"/>
    <w:rsid w:val="00CE6F83"/>
    <w:rsid w:val="00CE70D3"/>
    <w:rsid w:val="00CE7132"/>
    <w:rsid w:val="00CE715C"/>
    <w:rsid w:val="00CE753A"/>
    <w:rsid w:val="00CE758D"/>
    <w:rsid w:val="00CE7877"/>
    <w:rsid w:val="00CE78AD"/>
    <w:rsid w:val="00CE7A4E"/>
    <w:rsid w:val="00CE7ADC"/>
    <w:rsid w:val="00CF001E"/>
    <w:rsid w:val="00CF02A7"/>
    <w:rsid w:val="00CF071A"/>
    <w:rsid w:val="00CF0743"/>
    <w:rsid w:val="00CF0ADA"/>
    <w:rsid w:val="00CF0BD0"/>
    <w:rsid w:val="00CF0C89"/>
    <w:rsid w:val="00CF0F84"/>
    <w:rsid w:val="00CF1074"/>
    <w:rsid w:val="00CF13A8"/>
    <w:rsid w:val="00CF1824"/>
    <w:rsid w:val="00CF1940"/>
    <w:rsid w:val="00CF1A5F"/>
    <w:rsid w:val="00CF20DB"/>
    <w:rsid w:val="00CF2123"/>
    <w:rsid w:val="00CF224F"/>
    <w:rsid w:val="00CF23F3"/>
    <w:rsid w:val="00CF25F0"/>
    <w:rsid w:val="00CF2707"/>
    <w:rsid w:val="00CF2A77"/>
    <w:rsid w:val="00CF2CF1"/>
    <w:rsid w:val="00CF3119"/>
    <w:rsid w:val="00CF320A"/>
    <w:rsid w:val="00CF34C0"/>
    <w:rsid w:val="00CF34E6"/>
    <w:rsid w:val="00CF35C4"/>
    <w:rsid w:val="00CF3BAA"/>
    <w:rsid w:val="00CF3C29"/>
    <w:rsid w:val="00CF3E3C"/>
    <w:rsid w:val="00CF4428"/>
    <w:rsid w:val="00CF4632"/>
    <w:rsid w:val="00CF4B39"/>
    <w:rsid w:val="00CF57FB"/>
    <w:rsid w:val="00CF5AFF"/>
    <w:rsid w:val="00CF5B93"/>
    <w:rsid w:val="00CF5EF1"/>
    <w:rsid w:val="00CF62FC"/>
    <w:rsid w:val="00CF63F6"/>
    <w:rsid w:val="00CF65D5"/>
    <w:rsid w:val="00CF6606"/>
    <w:rsid w:val="00CF67B5"/>
    <w:rsid w:val="00CF6E93"/>
    <w:rsid w:val="00CF6F66"/>
    <w:rsid w:val="00CF7637"/>
    <w:rsid w:val="00D00290"/>
    <w:rsid w:val="00D00430"/>
    <w:rsid w:val="00D006B5"/>
    <w:rsid w:val="00D00B38"/>
    <w:rsid w:val="00D00C68"/>
    <w:rsid w:val="00D01236"/>
    <w:rsid w:val="00D012B8"/>
    <w:rsid w:val="00D012EC"/>
    <w:rsid w:val="00D01312"/>
    <w:rsid w:val="00D0176C"/>
    <w:rsid w:val="00D017CD"/>
    <w:rsid w:val="00D018D5"/>
    <w:rsid w:val="00D019DA"/>
    <w:rsid w:val="00D01E32"/>
    <w:rsid w:val="00D0237F"/>
    <w:rsid w:val="00D0242A"/>
    <w:rsid w:val="00D0250B"/>
    <w:rsid w:val="00D0289E"/>
    <w:rsid w:val="00D02DDE"/>
    <w:rsid w:val="00D02E46"/>
    <w:rsid w:val="00D02FA9"/>
    <w:rsid w:val="00D0311F"/>
    <w:rsid w:val="00D03197"/>
    <w:rsid w:val="00D03597"/>
    <w:rsid w:val="00D037CD"/>
    <w:rsid w:val="00D040BD"/>
    <w:rsid w:val="00D040E3"/>
    <w:rsid w:val="00D04827"/>
    <w:rsid w:val="00D04AC6"/>
    <w:rsid w:val="00D052FA"/>
    <w:rsid w:val="00D058EB"/>
    <w:rsid w:val="00D05932"/>
    <w:rsid w:val="00D05A87"/>
    <w:rsid w:val="00D05BF7"/>
    <w:rsid w:val="00D05F56"/>
    <w:rsid w:val="00D05FC0"/>
    <w:rsid w:val="00D060BC"/>
    <w:rsid w:val="00D0617A"/>
    <w:rsid w:val="00D0621F"/>
    <w:rsid w:val="00D06220"/>
    <w:rsid w:val="00D065A3"/>
    <w:rsid w:val="00D065C7"/>
    <w:rsid w:val="00D0667F"/>
    <w:rsid w:val="00D06A41"/>
    <w:rsid w:val="00D06CC8"/>
    <w:rsid w:val="00D0708F"/>
    <w:rsid w:val="00D0710A"/>
    <w:rsid w:val="00D07150"/>
    <w:rsid w:val="00D07613"/>
    <w:rsid w:val="00D07D5D"/>
    <w:rsid w:val="00D07DEE"/>
    <w:rsid w:val="00D100B9"/>
    <w:rsid w:val="00D1035D"/>
    <w:rsid w:val="00D106A0"/>
    <w:rsid w:val="00D10E3C"/>
    <w:rsid w:val="00D10E9E"/>
    <w:rsid w:val="00D11136"/>
    <w:rsid w:val="00D117DB"/>
    <w:rsid w:val="00D11AD2"/>
    <w:rsid w:val="00D11C47"/>
    <w:rsid w:val="00D11DCC"/>
    <w:rsid w:val="00D12214"/>
    <w:rsid w:val="00D13061"/>
    <w:rsid w:val="00D130D2"/>
    <w:rsid w:val="00D131D5"/>
    <w:rsid w:val="00D13694"/>
    <w:rsid w:val="00D13A7F"/>
    <w:rsid w:val="00D1400F"/>
    <w:rsid w:val="00D142E3"/>
    <w:rsid w:val="00D142EB"/>
    <w:rsid w:val="00D1430C"/>
    <w:rsid w:val="00D145E9"/>
    <w:rsid w:val="00D14A68"/>
    <w:rsid w:val="00D14C11"/>
    <w:rsid w:val="00D151AC"/>
    <w:rsid w:val="00D152C5"/>
    <w:rsid w:val="00D1532A"/>
    <w:rsid w:val="00D1557F"/>
    <w:rsid w:val="00D15712"/>
    <w:rsid w:val="00D1589B"/>
    <w:rsid w:val="00D1595F"/>
    <w:rsid w:val="00D159D7"/>
    <w:rsid w:val="00D15AFB"/>
    <w:rsid w:val="00D15BA8"/>
    <w:rsid w:val="00D1604B"/>
    <w:rsid w:val="00D163BA"/>
    <w:rsid w:val="00D16AE2"/>
    <w:rsid w:val="00D16FAA"/>
    <w:rsid w:val="00D1701B"/>
    <w:rsid w:val="00D170B8"/>
    <w:rsid w:val="00D17348"/>
    <w:rsid w:val="00D173BE"/>
    <w:rsid w:val="00D17720"/>
    <w:rsid w:val="00D1788F"/>
    <w:rsid w:val="00D17B5B"/>
    <w:rsid w:val="00D17D84"/>
    <w:rsid w:val="00D2000B"/>
    <w:rsid w:val="00D2016C"/>
    <w:rsid w:val="00D2048D"/>
    <w:rsid w:val="00D20578"/>
    <w:rsid w:val="00D20785"/>
    <w:rsid w:val="00D2088A"/>
    <w:rsid w:val="00D2088F"/>
    <w:rsid w:val="00D20D66"/>
    <w:rsid w:val="00D20ED1"/>
    <w:rsid w:val="00D21076"/>
    <w:rsid w:val="00D21555"/>
    <w:rsid w:val="00D215D9"/>
    <w:rsid w:val="00D219E6"/>
    <w:rsid w:val="00D21C06"/>
    <w:rsid w:val="00D21FF0"/>
    <w:rsid w:val="00D2247A"/>
    <w:rsid w:val="00D224C0"/>
    <w:rsid w:val="00D225F4"/>
    <w:rsid w:val="00D22774"/>
    <w:rsid w:val="00D227BC"/>
    <w:rsid w:val="00D2297A"/>
    <w:rsid w:val="00D22B37"/>
    <w:rsid w:val="00D23353"/>
    <w:rsid w:val="00D23355"/>
    <w:rsid w:val="00D237C6"/>
    <w:rsid w:val="00D23D29"/>
    <w:rsid w:val="00D244E8"/>
    <w:rsid w:val="00D245E5"/>
    <w:rsid w:val="00D245FC"/>
    <w:rsid w:val="00D245FD"/>
    <w:rsid w:val="00D24854"/>
    <w:rsid w:val="00D24BF5"/>
    <w:rsid w:val="00D254E9"/>
    <w:rsid w:val="00D25836"/>
    <w:rsid w:val="00D25C3B"/>
    <w:rsid w:val="00D2617E"/>
    <w:rsid w:val="00D262A5"/>
    <w:rsid w:val="00D26591"/>
    <w:rsid w:val="00D2662A"/>
    <w:rsid w:val="00D26988"/>
    <w:rsid w:val="00D26D4C"/>
    <w:rsid w:val="00D26FB3"/>
    <w:rsid w:val="00D2705B"/>
    <w:rsid w:val="00D27253"/>
    <w:rsid w:val="00D272E6"/>
    <w:rsid w:val="00D27369"/>
    <w:rsid w:val="00D27713"/>
    <w:rsid w:val="00D27799"/>
    <w:rsid w:val="00D278C5"/>
    <w:rsid w:val="00D27A63"/>
    <w:rsid w:val="00D27EE6"/>
    <w:rsid w:val="00D30050"/>
    <w:rsid w:val="00D302FE"/>
    <w:rsid w:val="00D30459"/>
    <w:rsid w:val="00D30B6E"/>
    <w:rsid w:val="00D30CAD"/>
    <w:rsid w:val="00D30E07"/>
    <w:rsid w:val="00D30F5B"/>
    <w:rsid w:val="00D30F71"/>
    <w:rsid w:val="00D30FD7"/>
    <w:rsid w:val="00D31092"/>
    <w:rsid w:val="00D31286"/>
    <w:rsid w:val="00D31328"/>
    <w:rsid w:val="00D31525"/>
    <w:rsid w:val="00D31FB6"/>
    <w:rsid w:val="00D3239F"/>
    <w:rsid w:val="00D324B7"/>
    <w:rsid w:val="00D32E86"/>
    <w:rsid w:val="00D32F30"/>
    <w:rsid w:val="00D33134"/>
    <w:rsid w:val="00D331CA"/>
    <w:rsid w:val="00D33209"/>
    <w:rsid w:val="00D3326D"/>
    <w:rsid w:val="00D33741"/>
    <w:rsid w:val="00D337C3"/>
    <w:rsid w:val="00D339CF"/>
    <w:rsid w:val="00D33B46"/>
    <w:rsid w:val="00D33B92"/>
    <w:rsid w:val="00D33CCA"/>
    <w:rsid w:val="00D33F66"/>
    <w:rsid w:val="00D3456C"/>
    <w:rsid w:val="00D345F3"/>
    <w:rsid w:val="00D3473D"/>
    <w:rsid w:val="00D348A1"/>
    <w:rsid w:val="00D3553D"/>
    <w:rsid w:val="00D35862"/>
    <w:rsid w:val="00D358AB"/>
    <w:rsid w:val="00D36132"/>
    <w:rsid w:val="00D36391"/>
    <w:rsid w:val="00D36644"/>
    <w:rsid w:val="00D37285"/>
    <w:rsid w:val="00D3734F"/>
    <w:rsid w:val="00D375A1"/>
    <w:rsid w:val="00D37AEA"/>
    <w:rsid w:val="00D37D50"/>
    <w:rsid w:val="00D37DBC"/>
    <w:rsid w:val="00D400EC"/>
    <w:rsid w:val="00D40284"/>
    <w:rsid w:val="00D40379"/>
    <w:rsid w:val="00D404CB"/>
    <w:rsid w:val="00D405AF"/>
    <w:rsid w:val="00D40958"/>
    <w:rsid w:val="00D40B52"/>
    <w:rsid w:val="00D40B8A"/>
    <w:rsid w:val="00D40E61"/>
    <w:rsid w:val="00D41000"/>
    <w:rsid w:val="00D4163E"/>
    <w:rsid w:val="00D41766"/>
    <w:rsid w:val="00D419D5"/>
    <w:rsid w:val="00D41D8D"/>
    <w:rsid w:val="00D41E18"/>
    <w:rsid w:val="00D42307"/>
    <w:rsid w:val="00D423ED"/>
    <w:rsid w:val="00D4240B"/>
    <w:rsid w:val="00D42671"/>
    <w:rsid w:val="00D42A82"/>
    <w:rsid w:val="00D42F23"/>
    <w:rsid w:val="00D4306D"/>
    <w:rsid w:val="00D437AE"/>
    <w:rsid w:val="00D438F8"/>
    <w:rsid w:val="00D4427D"/>
    <w:rsid w:val="00D445A4"/>
    <w:rsid w:val="00D445DA"/>
    <w:rsid w:val="00D4479D"/>
    <w:rsid w:val="00D447DB"/>
    <w:rsid w:val="00D44846"/>
    <w:rsid w:val="00D44894"/>
    <w:rsid w:val="00D44C1B"/>
    <w:rsid w:val="00D44CEA"/>
    <w:rsid w:val="00D44D2B"/>
    <w:rsid w:val="00D45577"/>
    <w:rsid w:val="00D45755"/>
    <w:rsid w:val="00D45926"/>
    <w:rsid w:val="00D45B20"/>
    <w:rsid w:val="00D45E1D"/>
    <w:rsid w:val="00D45E96"/>
    <w:rsid w:val="00D46047"/>
    <w:rsid w:val="00D460BC"/>
    <w:rsid w:val="00D461AD"/>
    <w:rsid w:val="00D46367"/>
    <w:rsid w:val="00D46B50"/>
    <w:rsid w:val="00D46BF5"/>
    <w:rsid w:val="00D46DE7"/>
    <w:rsid w:val="00D46E5A"/>
    <w:rsid w:val="00D46FA4"/>
    <w:rsid w:val="00D47626"/>
    <w:rsid w:val="00D47809"/>
    <w:rsid w:val="00D47BC0"/>
    <w:rsid w:val="00D47E9D"/>
    <w:rsid w:val="00D47E9E"/>
    <w:rsid w:val="00D501D2"/>
    <w:rsid w:val="00D5041B"/>
    <w:rsid w:val="00D509FF"/>
    <w:rsid w:val="00D50C86"/>
    <w:rsid w:val="00D50CAE"/>
    <w:rsid w:val="00D50ECA"/>
    <w:rsid w:val="00D511FE"/>
    <w:rsid w:val="00D515C3"/>
    <w:rsid w:val="00D518D7"/>
    <w:rsid w:val="00D518FC"/>
    <w:rsid w:val="00D51ADE"/>
    <w:rsid w:val="00D51FDD"/>
    <w:rsid w:val="00D520EE"/>
    <w:rsid w:val="00D52570"/>
    <w:rsid w:val="00D52D1C"/>
    <w:rsid w:val="00D52DC0"/>
    <w:rsid w:val="00D52DE0"/>
    <w:rsid w:val="00D5301F"/>
    <w:rsid w:val="00D53658"/>
    <w:rsid w:val="00D538EF"/>
    <w:rsid w:val="00D53BDD"/>
    <w:rsid w:val="00D53E18"/>
    <w:rsid w:val="00D53EF6"/>
    <w:rsid w:val="00D53FD0"/>
    <w:rsid w:val="00D541C7"/>
    <w:rsid w:val="00D543D8"/>
    <w:rsid w:val="00D54584"/>
    <w:rsid w:val="00D54905"/>
    <w:rsid w:val="00D54E92"/>
    <w:rsid w:val="00D54EF9"/>
    <w:rsid w:val="00D54F93"/>
    <w:rsid w:val="00D55054"/>
    <w:rsid w:val="00D55188"/>
    <w:rsid w:val="00D55642"/>
    <w:rsid w:val="00D55AB7"/>
    <w:rsid w:val="00D55BB1"/>
    <w:rsid w:val="00D55BC1"/>
    <w:rsid w:val="00D55EEC"/>
    <w:rsid w:val="00D55FC9"/>
    <w:rsid w:val="00D56219"/>
    <w:rsid w:val="00D5655C"/>
    <w:rsid w:val="00D5662F"/>
    <w:rsid w:val="00D56D49"/>
    <w:rsid w:val="00D56ECD"/>
    <w:rsid w:val="00D56F96"/>
    <w:rsid w:val="00D571A6"/>
    <w:rsid w:val="00D57265"/>
    <w:rsid w:val="00D573A4"/>
    <w:rsid w:val="00D575DD"/>
    <w:rsid w:val="00D5768A"/>
    <w:rsid w:val="00D57CC9"/>
    <w:rsid w:val="00D60896"/>
    <w:rsid w:val="00D608E2"/>
    <w:rsid w:val="00D6094B"/>
    <w:rsid w:val="00D60969"/>
    <w:rsid w:val="00D60F2D"/>
    <w:rsid w:val="00D61151"/>
    <w:rsid w:val="00D61724"/>
    <w:rsid w:val="00D61EEE"/>
    <w:rsid w:val="00D61F96"/>
    <w:rsid w:val="00D62286"/>
    <w:rsid w:val="00D626A3"/>
    <w:rsid w:val="00D62790"/>
    <w:rsid w:val="00D62A3F"/>
    <w:rsid w:val="00D62B76"/>
    <w:rsid w:val="00D62BAE"/>
    <w:rsid w:val="00D635DE"/>
    <w:rsid w:val="00D63642"/>
    <w:rsid w:val="00D636AE"/>
    <w:rsid w:val="00D63996"/>
    <w:rsid w:val="00D6488D"/>
    <w:rsid w:val="00D64A85"/>
    <w:rsid w:val="00D6522E"/>
    <w:rsid w:val="00D65289"/>
    <w:rsid w:val="00D653B1"/>
    <w:rsid w:val="00D65CA2"/>
    <w:rsid w:val="00D65E43"/>
    <w:rsid w:val="00D661A8"/>
    <w:rsid w:val="00D66F44"/>
    <w:rsid w:val="00D66F4F"/>
    <w:rsid w:val="00D673FD"/>
    <w:rsid w:val="00D676B0"/>
    <w:rsid w:val="00D67742"/>
    <w:rsid w:val="00D67770"/>
    <w:rsid w:val="00D67A72"/>
    <w:rsid w:val="00D67BEC"/>
    <w:rsid w:val="00D67D73"/>
    <w:rsid w:val="00D67E0F"/>
    <w:rsid w:val="00D67E17"/>
    <w:rsid w:val="00D7042F"/>
    <w:rsid w:val="00D70477"/>
    <w:rsid w:val="00D70494"/>
    <w:rsid w:val="00D7077A"/>
    <w:rsid w:val="00D709F4"/>
    <w:rsid w:val="00D70ABC"/>
    <w:rsid w:val="00D70D9B"/>
    <w:rsid w:val="00D70EFC"/>
    <w:rsid w:val="00D70F6C"/>
    <w:rsid w:val="00D71032"/>
    <w:rsid w:val="00D714F0"/>
    <w:rsid w:val="00D71726"/>
    <w:rsid w:val="00D71E28"/>
    <w:rsid w:val="00D71F27"/>
    <w:rsid w:val="00D72388"/>
    <w:rsid w:val="00D723B7"/>
    <w:rsid w:val="00D72729"/>
    <w:rsid w:val="00D7278F"/>
    <w:rsid w:val="00D7295F"/>
    <w:rsid w:val="00D7296F"/>
    <w:rsid w:val="00D72AD8"/>
    <w:rsid w:val="00D72CE7"/>
    <w:rsid w:val="00D72ED0"/>
    <w:rsid w:val="00D72F2B"/>
    <w:rsid w:val="00D73515"/>
    <w:rsid w:val="00D736B1"/>
    <w:rsid w:val="00D73B45"/>
    <w:rsid w:val="00D73C91"/>
    <w:rsid w:val="00D74C04"/>
    <w:rsid w:val="00D74C1B"/>
    <w:rsid w:val="00D74CA4"/>
    <w:rsid w:val="00D74DCC"/>
    <w:rsid w:val="00D74EC1"/>
    <w:rsid w:val="00D75803"/>
    <w:rsid w:val="00D75D4D"/>
    <w:rsid w:val="00D76199"/>
    <w:rsid w:val="00D7633E"/>
    <w:rsid w:val="00D76614"/>
    <w:rsid w:val="00D768C3"/>
    <w:rsid w:val="00D76B82"/>
    <w:rsid w:val="00D76E9C"/>
    <w:rsid w:val="00D7708D"/>
    <w:rsid w:val="00D7746C"/>
    <w:rsid w:val="00D7755E"/>
    <w:rsid w:val="00D77A1C"/>
    <w:rsid w:val="00D77DC3"/>
    <w:rsid w:val="00D77EEB"/>
    <w:rsid w:val="00D803A1"/>
    <w:rsid w:val="00D80AD4"/>
    <w:rsid w:val="00D80C31"/>
    <w:rsid w:val="00D80D51"/>
    <w:rsid w:val="00D80DAE"/>
    <w:rsid w:val="00D81350"/>
    <w:rsid w:val="00D81457"/>
    <w:rsid w:val="00D81825"/>
    <w:rsid w:val="00D823B7"/>
    <w:rsid w:val="00D82490"/>
    <w:rsid w:val="00D824CD"/>
    <w:rsid w:val="00D8251A"/>
    <w:rsid w:val="00D8277D"/>
    <w:rsid w:val="00D82DE0"/>
    <w:rsid w:val="00D82DFC"/>
    <w:rsid w:val="00D82E01"/>
    <w:rsid w:val="00D82F01"/>
    <w:rsid w:val="00D8306C"/>
    <w:rsid w:val="00D83623"/>
    <w:rsid w:val="00D8369B"/>
    <w:rsid w:val="00D8394C"/>
    <w:rsid w:val="00D83DCA"/>
    <w:rsid w:val="00D83F5C"/>
    <w:rsid w:val="00D84287"/>
    <w:rsid w:val="00D84410"/>
    <w:rsid w:val="00D8447E"/>
    <w:rsid w:val="00D849B8"/>
    <w:rsid w:val="00D8523A"/>
    <w:rsid w:val="00D85A42"/>
    <w:rsid w:val="00D85B62"/>
    <w:rsid w:val="00D85D4E"/>
    <w:rsid w:val="00D860ED"/>
    <w:rsid w:val="00D867F2"/>
    <w:rsid w:val="00D86816"/>
    <w:rsid w:val="00D86837"/>
    <w:rsid w:val="00D86D72"/>
    <w:rsid w:val="00D86EA1"/>
    <w:rsid w:val="00D8707F"/>
    <w:rsid w:val="00D87416"/>
    <w:rsid w:val="00D87650"/>
    <w:rsid w:val="00D87F77"/>
    <w:rsid w:val="00D901F3"/>
    <w:rsid w:val="00D90699"/>
    <w:rsid w:val="00D908F6"/>
    <w:rsid w:val="00D90D52"/>
    <w:rsid w:val="00D90E47"/>
    <w:rsid w:val="00D916F8"/>
    <w:rsid w:val="00D91B1E"/>
    <w:rsid w:val="00D91B88"/>
    <w:rsid w:val="00D91BB5"/>
    <w:rsid w:val="00D92125"/>
    <w:rsid w:val="00D9220C"/>
    <w:rsid w:val="00D9239A"/>
    <w:rsid w:val="00D926C1"/>
    <w:rsid w:val="00D927EC"/>
    <w:rsid w:val="00D92902"/>
    <w:rsid w:val="00D93277"/>
    <w:rsid w:val="00D9401F"/>
    <w:rsid w:val="00D946AF"/>
    <w:rsid w:val="00D946E6"/>
    <w:rsid w:val="00D952A6"/>
    <w:rsid w:val="00D953D3"/>
    <w:rsid w:val="00D95463"/>
    <w:rsid w:val="00D95A5D"/>
    <w:rsid w:val="00D95B2D"/>
    <w:rsid w:val="00D95F7A"/>
    <w:rsid w:val="00D9602D"/>
    <w:rsid w:val="00D96829"/>
    <w:rsid w:val="00D9684D"/>
    <w:rsid w:val="00D96BC9"/>
    <w:rsid w:val="00D96D7E"/>
    <w:rsid w:val="00D970FD"/>
    <w:rsid w:val="00D971C2"/>
    <w:rsid w:val="00D9799B"/>
    <w:rsid w:val="00D97A6B"/>
    <w:rsid w:val="00D97D99"/>
    <w:rsid w:val="00D97E10"/>
    <w:rsid w:val="00DA04E0"/>
    <w:rsid w:val="00DA074B"/>
    <w:rsid w:val="00DA0845"/>
    <w:rsid w:val="00DA0923"/>
    <w:rsid w:val="00DA0B05"/>
    <w:rsid w:val="00DA0B35"/>
    <w:rsid w:val="00DA0C42"/>
    <w:rsid w:val="00DA1229"/>
    <w:rsid w:val="00DA186E"/>
    <w:rsid w:val="00DA1934"/>
    <w:rsid w:val="00DA1D8F"/>
    <w:rsid w:val="00DA1FBE"/>
    <w:rsid w:val="00DA2389"/>
    <w:rsid w:val="00DA2C66"/>
    <w:rsid w:val="00DA3002"/>
    <w:rsid w:val="00DA307B"/>
    <w:rsid w:val="00DA30EC"/>
    <w:rsid w:val="00DA31EB"/>
    <w:rsid w:val="00DA33C1"/>
    <w:rsid w:val="00DA34E8"/>
    <w:rsid w:val="00DA3676"/>
    <w:rsid w:val="00DA37B5"/>
    <w:rsid w:val="00DA39AC"/>
    <w:rsid w:val="00DA3D39"/>
    <w:rsid w:val="00DA3EF9"/>
    <w:rsid w:val="00DA424E"/>
    <w:rsid w:val="00DA42CA"/>
    <w:rsid w:val="00DA4729"/>
    <w:rsid w:val="00DA497F"/>
    <w:rsid w:val="00DA49CA"/>
    <w:rsid w:val="00DA5E36"/>
    <w:rsid w:val="00DA658D"/>
    <w:rsid w:val="00DA66B2"/>
    <w:rsid w:val="00DA66BB"/>
    <w:rsid w:val="00DA6A7C"/>
    <w:rsid w:val="00DA7B4B"/>
    <w:rsid w:val="00DA7D78"/>
    <w:rsid w:val="00DA7E0F"/>
    <w:rsid w:val="00DB008F"/>
    <w:rsid w:val="00DB0120"/>
    <w:rsid w:val="00DB0219"/>
    <w:rsid w:val="00DB06C4"/>
    <w:rsid w:val="00DB0A7E"/>
    <w:rsid w:val="00DB0AB7"/>
    <w:rsid w:val="00DB0AD8"/>
    <w:rsid w:val="00DB0EE6"/>
    <w:rsid w:val="00DB11B1"/>
    <w:rsid w:val="00DB11DE"/>
    <w:rsid w:val="00DB121C"/>
    <w:rsid w:val="00DB12F0"/>
    <w:rsid w:val="00DB13E7"/>
    <w:rsid w:val="00DB1530"/>
    <w:rsid w:val="00DB16BF"/>
    <w:rsid w:val="00DB1802"/>
    <w:rsid w:val="00DB1917"/>
    <w:rsid w:val="00DB1AE0"/>
    <w:rsid w:val="00DB1EBF"/>
    <w:rsid w:val="00DB1F8F"/>
    <w:rsid w:val="00DB1F96"/>
    <w:rsid w:val="00DB2227"/>
    <w:rsid w:val="00DB2239"/>
    <w:rsid w:val="00DB246E"/>
    <w:rsid w:val="00DB26F6"/>
    <w:rsid w:val="00DB279A"/>
    <w:rsid w:val="00DB2E32"/>
    <w:rsid w:val="00DB2E88"/>
    <w:rsid w:val="00DB356A"/>
    <w:rsid w:val="00DB3690"/>
    <w:rsid w:val="00DB3691"/>
    <w:rsid w:val="00DB36B4"/>
    <w:rsid w:val="00DB3729"/>
    <w:rsid w:val="00DB388B"/>
    <w:rsid w:val="00DB3CC9"/>
    <w:rsid w:val="00DB3FDE"/>
    <w:rsid w:val="00DB4240"/>
    <w:rsid w:val="00DB4474"/>
    <w:rsid w:val="00DB4777"/>
    <w:rsid w:val="00DB4B9F"/>
    <w:rsid w:val="00DB4C90"/>
    <w:rsid w:val="00DB4FB3"/>
    <w:rsid w:val="00DB52F9"/>
    <w:rsid w:val="00DB533D"/>
    <w:rsid w:val="00DB5461"/>
    <w:rsid w:val="00DB57B6"/>
    <w:rsid w:val="00DB591A"/>
    <w:rsid w:val="00DB5922"/>
    <w:rsid w:val="00DB5EE9"/>
    <w:rsid w:val="00DB617E"/>
    <w:rsid w:val="00DB7016"/>
    <w:rsid w:val="00DB71BD"/>
    <w:rsid w:val="00DB72F5"/>
    <w:rsid w:val="00DB73E9"/>
    <w:rsid w:val="00DB74A2"/>
    <w:rsid w:val="00DB74FF"/>
    <w:rsid w:val="00DB7AA5"/>
    <w:rsid w:val="00DB7DB8"/>
    <w:rsid w:val="00DB7E7D"/>
    <w:rsid w:val="00DB7F1A"/>
    <w:rsid w:val="00DB7FBD"/>
    <w:rsid w:val="00DC04B2"/>
    <w:rsid w:val="00DC05E9"/>
    <w:rsid w:val="00DC072D"/>
    <w:rsid w:val="00DC07C2"/>
    <w:rsid w:val="00DC0903"/>
    <w:rsid w:val="00DC0F61"/>
    <w:rsid w:val="00DC1088"/>
    <w:rsid w:val="00DC1C28"/>
    <w:rsid w:val="00DC1DCA"/>
    <w:rsid w:val="00DC20C1"/>
    <w:rsid w:val="00DC2122"/>
    <w:rsid w:val="00DC3057"/>
    <w:rsid w:val="00DC310C"/>
    <w:rsid w:val="00DC3CC5"/>
    <w:rsid w:val="00DC3D70"/>
    <w:rsid w:val="00DC3F19"/>
    <w:rsid w:val="00DC4089"/>
    <w:rsid w:val="00DC4206"/>
    <w:rsid w:val="00DC426F"/>
    <w:rsid w:val="00DC447F"/>
    <w:rsid w:val="00DC46DE"/>
    <w:rsid w:val="00DC4AEB"/>
    <w:rsid w:val="00DC4B87"/>
    <w:rsid w:val="00DC52D5"/>
    <w:rsid w:val="00DC5380"/>
    <w:rsid w:val="00DC5417"/>
    <w:rsid w:val="00DC5651"/>
    <w:rsid w:val="00DC5FDD"/>
    <w:rsid w:val="00DC60D9"/>
    <w:rsid w:val="00DC69AD"/>
    <w:rsid w:val="00DC6BFC"/>
    <w:rsid w:val="00DC6F55"/>
    <w:rsid w:val="00DC7AD2"/>
    <w:rsid w:val="00DC7D5B"/>
    <w:rsid w:val="00DD0467"/>
    <w:rsid w:val="00DD0912"/>
    <w:rsid w:val="00DD0A4D"/>
    <w:rsid w:val="00DD1375"/>
    <w:rsid w:val="00DD1434"/>
    <w:rsid w:val="00DD15CF"/>
    <w:rsid w:val="00DD180C"/>
    <w:rsid w:val="00DD1B08"/>
    <w:rsid w:val="00DD1BCB"/>
    <w:rsid w:val="00DD2315"/>
    <w:rsid w:val="00DD26F5"/>
    <w:rsid w:val="00DD28B6"/>
    <w:rsid w:val="00DD2993"/>
    <w:rsid w:val="00DD2B5A"/>
    <w:rsid w:val="00DD2B78"/>
    <w:rsid w:val="00DD3004"/>
    <w:rsid w:val="00DD308B"/>
    <w:rsid w:val="00DD35F2"/>
    <w:rsid w:val="00DD3720"/>
    <w:rsid w:val="00DD3768"/>
    <w:rsid w:val="00DD3E0A"/>
    <w:rsid w:val="00DD43C9"/>
    <w:rsid w:val="00DD45CB"/>
    <w:rsid w:val="00DD45DD"/>
    <w:rsid w:val="00DD48D4"/>
    <w:rsid w:val="00DD4C42"/>
    <w:rsid w:val="00DD4EF6"/>
    <w:rsid w:val="00DD4FBB"/>
    <w:rsid w:val="00DD50A6"/>
    <w:rsid w:val="00DD5148"/>
    <w:rsid w:val="00DD51FF"/>
    <w:rsid w:val="00DD5244"/>
    <w:rsid w:val="00DD5296"/>
    <w:rsid w:val="00DD5A82"/>
    <w:rsid w:val="00DD5F3B"/>
    <w:rsid w:val="00DD6372"/>
    <w:rsid w:val="00DD64C9"/>
    <w:rsid w:val="00DD6AA9"/>
    <w:rsid w:val="00DD6DA1"/>
    <w:rsid w:val="00DD6E0A"/>
    <w:rsid w:val="00DD6F6B"/>
    <w:rsid w:val="00DD7139"/>
    <w:rsid w:val="00DD7253"/>
    <w:rsid w:val="00DD73C0"/>
    <w:rsid w:val="00DD752E"/>
    <w:rsid w:val="00DD7670"/>
    <w:rsid w:val="00DD7DF6"/>
    <w:rsid w:val="00DD7E39"/>
    <w:rsid w:val="00DD7FB1"/>
    <w:rsid w:val="00DE05F3"/>
    <w:rsid w:val="00DE0A04"/>
    <w:rsid w:val="00DE0BD9"/>
    <w:rsid w:val="00DE0FCE"/>
    <w:rsid w:val="00DE1281"/>
    <w:rsid w:val="00DE16BD"/>
    <w:rsid w:val="00DE17BA"/>
    <w:rsid w:val="00DE1975"/>
    <w:rsid w:val="00DE1E28"/>
    <w:rsid w:val="00DE2023"/>
    <w:rsid w:val="00DE2425"/>
    <w:rsid w:val="00DE257E"/>
    <w:rsid w:val="00DE3054"/>
    <w:rsid w:val="00DE3189"/>
    <w:rsid w:val="00DE32BD"/>
    <w:rsid w:val="00DE3912"/>
    <w:rsid w:val="00DE393C"/>
    <w:rsid w:val="00DE39B5"/>
    <w:rsid w:val="00DE3EA5"/>
    <w:rsid w:val="00DE4103"/>
    <w:rsid w:val="00DE4237"/>
    <w:rsid w:val="00DE4489"/>
    <w:rsid w:val="00DE4752"/>
    <w:rsid w:val="00DE4960"/>
    <w:rsid w:val="00DE4AC9"/>
    <w:rsid w:val="00DE4CD3"/>
    <w:rsid w:val="00DE4F91"/>
    <w:rsid w:val="00DE53C7"/>
    <w:rsid w:val="00DE5840"/>
    <w:rsid w:val="00DE5BA7"/>
    <w:rsid w:val="00DE69D7"/>
    <w:rsid w:val="00DE6BF6"/>
    <w:rsid w:val="00DE6D8B"/>
    <w:rsid w:val="00DE6F3F"/>
    <w:rsid w:val="00DE7026"/>
    <w:rsid w:val="00DE723F"/>
    <w:rsid w:val="00DE73AB"/>
    <w:rsid w:val="00DE740B"/>
    <w:rsid w:val="00DE78BE"/>
    <w:rsid w:val="00DE790C"/>
    <w:rsid w:val="00DE7D29"/>
    <w:rsid w:val="00DE7FB6"/>
    <w:rsid w:val="00DF0130"/>
    <w:rsid w:val="00DF0179"/>
    <w:rsid w:val="00DF069E"/>
    <w:rsid w:val="00DF0717"/>
    <w:rsid w:val="00DF0F02"/>
    <w:rsid w:val="00DF133E"/>
    <w:rsid w:val="00DF19D9"/>
    <w:rsid w:val="00DF1B26"/>
    <w:rsid w:val="00DF1B72"/>
    <w:rsid w:val="00DF1C8B"/>
    <w:rsid w:val="00DF1DBE"/>
    <w:rsid w:val="00DF2A15"/>
    <w:rsid w:val="00DF3179"/>
    <w:rsid w:val="00DF383F"/>
    <w:rsid w:val="00DF41EB"/>
    <w:rsid w:val="00DF4901"/>
    <w:rsid w:val="00DF4B02"/>
    <w:rsid w:val="00DF4CEB"/>
    <w:rsid w:val="00DF4E16"/>
    <w:rsid w:val="00DF54F5"/>
    <w:rsid w:val="00DF553A"/>
    <w:rsid w:val="00DF568F"/>
    <w:rsid w:val="00DF5F96"/>
    <w:rsid w:val="00DF6162"/>
    <w:rsid w:val="00DF659A"/>
    <w:rsid w:val="00DF6656"/>
    <w:rsid w:val="00DF6BED"/>
    <w:rsid w:val="00DF7009"/>
    <w:rsid w:val="00DF71D3"/>
    <w:rsid w:val="00DF7211"/>
    <w:rsid w:val="00DF7FCE"/>
    <w:rsid w:val="00E00461"/>
    <w:rsid w:val="00E007FE"/>
    <w:rsid w:val="00E0096E"/>
    <w:rsid w:val="00E0098D"/>
    <w:rsid w:val="00E00A4F"/>
    <w:rsid w:val="00E00BE6"/>
    <w:rsid w:val="00E00C6F"/>
    <w:rsid w:val="00E00CF7"/>
    <w:rsid w:val="00E00E98"/>
    <w:rsid w:val="00E0100C"/>
    <w:rsid w:val="00E015B2"/>
    <w:rsid w:val="00E0169B"/>
    <w:rsid w:val="00E019BE"/>
    <w:rsid w:val="00E01B42"/>
    <w:rsid w:val="00E01E3A"/>
    <w:rsid w:val="00E02432"/>
    <w:rsid w:val="00E02614"/>
    <w:rsid w:val="00E02C64"/>
    <w:rsid w:val="00E02DA4"/>
    <w:rsid w:val="00E0319F"/>
    <w:rsid w:val="00E033D9"/>
    <w:rsid w:val="00E03521"/>
    <w:rsid w:val="00E035E0"/>
    <w:rsid w:val="00E03899"/>
    <w:rsid w:val="00E03BC4"/>
    <w:rsid w:val="00E03E78"/>
    <w:rsid w:val="00E03FE1"/>
    <w:rsid w:val="00E0435E"/>
    <w:rsid w:val="00E0465A"/>
    <w:rsid w:val="00E046DD"/>
    <w:rsid w:val="00E04A00"/>
    <w:rsid w:val="00E04A12"/>
    <w:rsid w:val="00E04A6E"/>
    <w:rsid w:val="00E04BC7"/>
    <w:rsid w:val="00E04D7A"/>
    <w:rsid w:val="00E04EF4"/>
    <w:rsid w:val="00E04F21"/>
    <w:rsid w:val="00E04FE7"/>
    <w:rsid w:val="00E05269"/>
    <w:rsid w:val="00E05502"/>
    <w:rsid w:val="00E05DFD"/>
    <w:rsid w:val="00E05F08"/>
    <w:rsid w:val="00E062E9"/>
    <w:rsid w:val="00E0638E"/>
    <w:rsid w:val="00E064CE"/>
    <w:rsid w:val="00E065AF"/>
    <w:rsid w:val="00E0665A"/>
    <w:rsid w:val="00E06E8D"/>
    <w:rsid w:val="00E07466"/>
    <w:rsid w:val="00E07469"/>
    <w:rsid w:val="00E075D2"/>
    <w:rsid w:val="00E076FC"/>
    <w:rsid w:val="00E101FF"/>
    <w:rsid w:val="00E10370"/>
    <w:rsid w:val="00E108D1"/>
    <w:rsid w:val="00E108E1"/>
    <w:rsid w:val="00E10F07"/>
    <w:rsid w:val="00E10F74"/>
    <w:rsid w:val="00E111C5"/>
    <w:rsid w:val="00E11211"/>
    <w:rsid w:val="00E11349"/>
    <w:rsid w:val="00E113BC"/>
    <w:rsid w:val="00E11F11"/>
    <w:rsid w:val="00E120FE"/>
    <w:rsid w:val="00E12105"/>
    <w:rsid w:val="00E121EC"/>
    <w:rsid w:val="00E1232B"/>
    <w:rsid w:val="00E1234E"/>
    <w:rsid w:val="00E124AE"/>
    <w:rsid w:val="00E12580"/>
    <w:rsid w:val="00E12706"/>
    <w:rsid w:val="00E12734"/>
    <w:rsid w:val="00E12839"/>
    <w:rsid w:val="00E12DD6"/>
    <w:rsid w:val="00E13608"/>
    <w:rsid w:val="00E136CA"/>
    <w:rsid w:val="00E1372E"/>
    <w:rsid w:val="00E1391E"/>
    <w:rsid w:val="00E13A40"/>
    <w:rsid w:val="00E140ED"/>
    <w:rsid w:val="00E14238"/>
    <w:rsid w:val="00E1454D"/>
    <w:rsid w:val="00E1464E"/>
    <w:rsid w:val="00E1490B"/>
    <w:rsid w:val="00E14D32"/>
    <w:rsid w:val="00E151FF"/>
    <w:rsid w:val="00E155AB"/>
    <w:rsid w:val="00E1567A"/>
    <w:rsid w:val="00E1598A"/>
    <w:rsid w:val="00E15CDA"/>
    <w:rsid w:val="00E16124"/>
    <w:rsid w:val="00E16B49"/>
    <w:rsid w:val="00E16F91"/>
    <w:rsid w:val="00E172BE"/>
    <w:rsid w:val="00E1747C"/>
    <w:rsid w:val="00E17DDB"/>
    <w:rsid w:val="00E17EF5"/>
    <w:rsid w:val="00E17F8C"/>
    <w:rsid w:val="00E2026E"/>
    <w:rsid w:val="00E20357"/>
    <w:rsid w:val="00E20367"/>
    <w:rsid w:val="00E20881"/>
    <w:rsid w:val="00E20B40"/>
    <w:rsid w:val="00E21465"/>
    <w:rsid w:val="00E2183E"/>
    <w:rsid w:val="00E2196D"/>
    <w:rsid w:val="00E21DC7"/>
    <w:rsid w:val="00E21F40"/>
    <w:rsid w:val="00E22252"/>
    <w:rsid w:val="00E226A7"/>
    <w:rsid w:val="00E228A3"/>
    <w:rsid w:val="00E22DAD"/>
    <w:rsid w:val="00E22E16"/>
    <w:rsid w:val="00E23ECE"/>
    <w:rsid w:val="00E23EEC"/>
    <w:rsid w:val="00E2435C"/>
    <w:rsid w:val="00E24479"/>
    <w:rsid w:val="00E24624"/>
    <w:rsid w:val="00E24A94"/>
    <w:rsid w:val="00E24DC3"/>
    <w:rsid w:val="00E24E35"/>
    <w:rsid w:val="00E24F43"/>
    <w:rsid w:val="00E25152"/>
    <w:rsid w:val="00E25289"/>
    <w:rsid w:val="00E25344"/>
    <w:rsid w:val="00E25554"/>
    <w:rsid w:val="00E2569F"/>
    <w:rsid w:val="00E25C32"/>
    <w:rsid w:val="00E25D89"/>
    <w:rsid w:val="00E25DAE"/>
    <w:rsid w:val="00E25F30"/>
    <w:rsid w:val="00E2635F"/>
    <w:rsid w:val="00E26924"/>
    <w:rsid w:val="00E26A16"/>
    <w:rsid w:val="00E26B75"/>
    <w:rsid w:val="00E26E3F"/>
    <w:rsid w:val="00E2747D"/>
    <w:rsid w:val="00E27521"/>
    <w:rsid w:val="00E27A0A"/>
    <w:rsid w:val="00E27DDC"/>
    <w:rsid w:val="00E27EF2"/>
    <w:rsid w:val="00E3055E"/>
    <w:rsid w:val="00E30C6B"/>
    <w:rsid w:val="00E31263"/>
    <w:rsid w:val="00E31956"/>
    <w:rsid w:val="00E31B2D"/>
    <w:rsid w:val="00E31CE8"/>
    <w:rsid w:val="00E327B9"/>
    <w:rsid w:val="00E327C1"/>
    <w:rsid w:val="00E32CFB"/>
    <w:rsid w:val="00E32E8B"/>
    <w:rsid w:val="00E330E0"/>
    <w:rsid w:val="00E333C7"/>
    <w:rsid w:val="00E334E6"/>
    <w:rsid w:val="00E338F4"/>
    <w:rsid w:val="00E33E46"/>
    <w:rsid w:val="00E340F2"/>
    <w:rsid w:val="00E34F09"/>
    <w:rsid w:val="00E35047"/>
    <w:rsid w:val="00E351EA"/>
    <w:rsid w:val="00E353C4"/>
    <w:rsid w:val="00E3566C"/>
    <w:rsid w:val="00E35A41"/>
    <w:rsid w:val="00E35DCA"/>
    <w:rsid w:val="00E363D3"/>
    <w:rsid w:val="00E36578"/>
    <w:rsid w:val="00E368BA"/>
    <w:rsid w:val="00E36BCC"/>
    <w:rsid w:val="00E36CBF"/>
    <w:rsid w:val="00E36D15"/>
    <w:rsid w:val="00E370BA"/>
    <w:rsid w:val="00E3765B"/>
    <w:rsid w:val="00E376EA"/>
    <w:rsid w:val="00E37857"/>
    <w:rsid w:val="00E37933"/>
    <w:rsid w:val="00E379E3"/>
    <w:rsid w:val="00E37D00"/>
    <w:rsid w:val="00E37E08"/>
    <w:rsid w:val="00E408A4"/>
    <w:rsid w:val="00E40A89"/>
    <w:rsid w:val="00E40B77"/>
    <w:rsid w:val="00E411B4"/>
    <w:rsid w:val="00E411E7"/>
    <w:rsid w:val="00E41467"/>
    <w:rsid w:val="00E41518"/>
    <w:rsid w:val="00E416A7"/>
    <w:rsid w:val="00E418AE"/>
    <w:rsid w:val="00E41BB1"/>
    <w:rsid w:val="00E41D4F"/>
    <w:rsid w:val="00E41D51"/>
    <w:rsid w:val="00E41D6A"/>
    <w:rsid w:val="00E42AC0"/>
    <w:rsid w:val="00E42DA1"/>
    <w:rsid w:val="00E43944"/>
    <w:rsid w:val="00E43A04"/>
    <w:rsid w:val="00E43E7B"/>
    <w:rsid w:val="00E4476A"/>
    <w:rsid w:val="00E449BB"/>
    <w:rsid w:val="00E44A79"/>
    <w:rsid w:val="00E44D5E"/>
    <w:rsid w:val="00E44D8E"/>
    <w:rsid w:val="00E44EB1"/>
    <w:rsid w:val="00E44FCC"/>
    <w:rsid w:val="00E452AA"/>
    <w:rsid w:val="00E45508"/>
    <w:rsid w:val="00E45716"/>
    <w:rsid w:val="00E4576F"/>
    <w:rsid w:val="00E45796"/>
    <w:rsid w:val="00E45F35"/>
    <w:rsid w:val="00E460D1"/>
    <w:rsid w:val="00E46239"/>
    <w:rsid w:val="00E46441"/>
    <w:rsid w:val="00E466C9"/>
    <w:rsid w:val="00E467AE"/>
    <w:rsid w:val="00E46B3D"/>
    <w:rsid w:val="00E47199"/>
    <w:rsid w:val="00E47470"/>
    <w:rsid w:val="00E478EE"/>
    <w:rsid w:val="00E47AB5"/>
    <w:rsid w:val="00E47CF6"/>
    <w:rsid w:val="00E50357"/>
    <w:rsid w:val="00E50448"/>
    <w:rsid w:val="00E50525"/>
    <w:rsid w:val="00E509BB"/>
    <w:rsid w:val="00E50A64"/>
    <w:rsid w:val="00E50D2B"/>
    <w:rsid w:val="00E50D6B"/>
    <w:rsid w:val="00E5112F"/>
    <w:rsid w:val="00E512DD"/>
    <w:rsid w:val="00E513E6"/>
    <w:rsid w:val="00E51951"/>
    <w:rsid w:val="00E51AC8"/>
    <w:rsid w:val="00E51ACD"/>
    <w:rsid w:val="00E51CDA"/>
    <w:rsid w:val="00E51F72"/>
    <w:rsid w:val="00E5214E"/>
    <w:rsid w:val="00E521C6"/>
    <w:rsid w:val="00E5274C"/>
    <w:rsid w:val="00E52778"/>
    <w:rsid w:val="00E52876"/>
    <w:rsid w:val="00E529AC"/>
    <w:rsid w:val="00E52A1E"/>
    <w:rsid w:val="00E52D06"/>
    <w:rsid w:val="00E52D9A"/>
    <w:rsid w:val="00E52E2E"/>
    <w:rsid w:val="00E531C2"/>
    <w:rsid w:val="00E535CF"/>
    <w:rsid w:val="00E536BE"/>
    <w:rsid w:val="00E5409F"/>
    <w:rsid w:val="00E54584"/>
    <w:rsid w:val="00E54667"/>
    <w:rsid w:val="00E55019"/>
    <w:rsid w:val="00E557B0"/>
    <w:rsid w:val="00E55E5B"/>
    <w:rsid w:val="00E5662B"/>
    <w:rsid w:val="00E56D36"/>
    <w:rsid w:val="00E5760B"/>
    <w:rsid w:val="00E57A72"/>
    <w:rsid w:val="00E57EED"/>
    <w:rsid w:val="00E600A3"/>
    <w:rsid w:val="00E60E42"/>
    <w:rsid w:val="00E60FFB"/>
    <w:rsid w:val="00E61169"/>
    <w:rsid w:val="00E6145B"/>
    <w:rsid w:val="00E615AE"/>
    <w:rsid w:val="00E61A57"/>
    <w:rsid w:val="00E61A73"/>
    <w:rsid w:val="00E6209C"/>
    <w:rsid w:val="00E626A1"/>
    <w:rsid w:val="00E62898"/>
    <w:rsid w:val="00E62AC5"/>
    <w:rsid w:val="00E62E16"/>
    <w:rsid w:val="00E63267"/>
    <w:rsid w:val="00E634D8"/>
    <w:rsid w:val="00E6385E"/>
    <w:rsid w:val="00E63DEA"/>
    <w:rsid w:val="00E63E33"/>
    <w:rsid w:val="00E6441E"/>
    <w:rsid w:val="00E646B3"/>
    <w:rsid w:val="00E649D6"/>
    <w:rsid w:val="00E64C19"/>
    <w:rsid w:val="00E655CF"/>
    <w:rsid w:val="00E65890"/>
    <w:rsid w:val="00E65ACE"/>
    <w:rsid w:val="00E65BFC"/>
    <w:rsid w:val="00E65D74"/>
    <w:rsid w:val="00E65DA8"/>
    <w:rsid w:val="00E660D0"/>
    <w:rsid w:val="00E6613D"/>
    <w:rsid w:val="00E6621B"/>
    <w:rsid w:val="00E665A4"/>
    <w:rsid w:val="00E66767"/>
    <w:rsid w:val="00E66862"/>
    <w:rsid w:val="00E66E4B"/>
    <w:rsid w:val="00E670B8"/>
    <w:rsid w:val="00E670BF"/>
    <w:rsid w:val="00E67322"/>
    <w:rsid w:val="00E674CA"/>
    <w:rsid w:val="00E67B73"/>
    <w:rsid w:val="00E67E3A"/>
    <w:rsid w:val="00E7036F"/>
    <w:rsid w:val="00E70433"/>
    <w:rsid w:val="00E7090C"/>
    <w:rsid w:val="00E7092A"/>
    <w:rsid w:val="00E7104E"/>
    <w:rsid w:val="00E7114E"/>
    <w:rsid w:val="00E71348"/>
    <w:rsid w:val="00E71356"/>
    <w:rsid w:val="00E7188D"/>
    <w:rsid w:val="00E71CFF"/>
    <w:rsid w:val="00E71DF5"/>
    <w:rsid w:val="00E71E39"/>
    <w:rsid w:val="00E72437"/>
    <w:rsid w:val="00E724D3"/>
    <w:rsid w:val="00E725E6"/>
    <w:rsid w:val="00E72971"/>
    <w:rsid w:val="00E7299D"/>
    <w:rsid w:val="00E72A3C"/>
    <w:rsid w:val="00E72D23"/>
    <w:rsid w:val="00E732A8"/>
    <w:rsid w:val="00E73DC1"/>
    <w:rsid w:val="00E740C9"/>
    <w:rsid w:val="00E74163"/>
    <w:rsid w:val="00E746D1"/>
    <w:rsid w:val="00E74B50"/>
    <w:rsid w:val="00E74BD1"/>
    <w:rsid w:val="00E74F89"/>
    <w:rsid w:val="00E75220"/>
    <w:rsid w:val="00E752BC"/>
    <w:rsid w:val="00E7550B"/>
    <w:rsid w:val="00E7569F"/>
    <w:rsid w:val="00E75A48"/>
    <w:rsid w:val="00E75BA5"/>
    <w:rsid w:val="00E75FA2"/>
    <w:rsid w:val="00E7607F"/>
    <w:rsid w:val="00E767E4"/>
    <w:rsid w:val="00E76EEF"/>
    <w:rsid w:val="00E7722E"/>
    <w:rsid w:val="00E7728D"/>
    <w:rsid w:val="00E773C8"/>
    <w:rsid w:val="00E777E3"/>
    <w:rsid w:val="00E77827"/>
    <w:rsid w:val="00E77993"/>
    <w:rsid w:val="00E77B30"/>
    <w:rsid w:val="00E77BC9"/>
    <w:rsid w:val="00E77C99"/>
    <w:rsid w:val="00E77D4A"/>
    <w:rsid w:val="00E77FDA"/>
    <w:rsid w:val="00E80285"/>
    <w:rsid w:val="00E80304"/>
    <w:rsid w:val="00E808DF"/>
    <w:rsid w:val="00E80C3B"/>
    <w:rsid w:val="00E80C6A"/>
    <w:rsid w:val="00E812A8"/>
    <w:rsid w:val="00E814AB"/>
    <w:rsid w:val="00E81579"/>
    <w:rsid w:val="00E81677"/>
    <w:rsid w:val="00E81C05"/>
    <w:rsid w:val="00E81E1E"/>
    <w:rsid w:val="00E8257D"/>
    <w:rsid w:val="00E825FE"/>
    <w:rsid w:val="00E8293C"/>
    <w:rsid w:val="00E829BD"/>
    <w:rsid w:val="00E82CB4"/>
    <w:rsid w:val="00E8344C"/>
    <w:rsid w:val="00E83699"/>
    <w:rsid w:val="00E8393B"/>
    <w:rsid w:val="00E83D7E"/>
    <w:rsid w:val="00E84411"/>
    <w:rsid w:val="00E845EA"/>
    <w:rsid w:val="00E847B7"/>
    <w:rsid w:val="00E847DB"/>
    <w:rsid w:val="00E84858"/>
    <w:rsid w:val="00E84FD7"/>
    <w:rsid w:val="00E84FDC"/>
    <w:rsid w:val="00E85018"/>
    <w:rsid w:val="00E851D6"/>
    <w:rsid w:val="00E854E6"/>
    <w:rsid w:val="00E85889"/>
    <w:rsid w:val="00E85B24"/>
    <w:rsid w:val="00E85C12"/>
    <w:rsid w:val="00E861E0"/>
    <w:rsid w:val="00E86353"/>
    <w:rsid w:val="00E8680C"/>
    <w:rsid w:val="00E86E6E"/>
    <w:rsid w:val="00E87A07"/>
    <w:rsid w:val="00E87A62"/>
    <w:rsid w:val="00E87AE0"/>
    <w:rsid w:val="00E87BD6"/>
    <w:rsid w:val="00E902F3"/>
    <w:rsid w:val="00E90384"/>
    <w:rsid w:val="00E907E2"/>
    <w:rsid w:val="00E90867"/>
    <w:rsid w:val="00E908AA"/>
    <w:rsid w:val="00E909FD"/>
    <w:rsid w:val="00E90C7C"/>
    <w:rsid w:val="00E91217"/>
    <w:rsid w:val="00E913CA"/>
    <w:rsid w:val="00E913D1"/>
    <w:rsid w:val="00E91420"/>
    <w:rsid w:val="00E91BD9"/>
    <w:rsid w:val="00E92182"/>
    <w:rsid w:val="00E924BD"/>
    <w:rsid w:val="00E9264C"/>
    <w:rsid w:val="00E92898"/>
    <w:rsid w:val="00E9347E"/>
    <w:rsid w:val="00E939CC"/>
    <w:rsid w:val="00E93A27"/>
    <w:rsid w:val="00E93D2F"/>
    <w:rsid w:val="00E93E16"/>
    <w:rsid w:val="00E93FEE"/>
    <w:rsid w:val="00E942FC"/>
    <w:rsid w:val="00E94360"/>
    <w:rsid w:val="00E94630"/>
    <w:rsid w:val="00E94685"/>
    <w:rsid w:val="00E94AFB"/>
    <w:rsid w:val="00E94F07"/>
    <w:rsid w:val="00E951ED"/>
    <w:rsid w:val="00E954F7"/>
    <w:rsid w:val="00E95728"/>
    <w:rsid w:val="00E95806"/>
    <w:rsid w:val="00E9592B"/>
    <w:rsid w:val="00E95A69"/>
    <w:rsid w:val="00E95AE8"/>
    <w:rsid w:val="00E95B22"/>
    <w:rsid w:val="00E967D5"/>
    <w:rsid w:val="00E968D9"/>
    <w:rsid w:val="00E9696A"/>
    <w:rsid w:val="00E96B32"/>
    <w:rsid w:val="00E96C57"/>
    <w:rsid w:val="00E97441"/>
    <w:rsid w:val="00E97484"/>
    <w:rsid w:val="00E974C1"/>
    <w:rsid w:val="00E974F6"/>
    <w:rsid w:val="00E97649"/>
    <w:rsid w:val="00E97865"/>
    <w:rsid w:val="00E97D80"/>
    <w:rsid w:val="00E97DAE"/>
    <w:rsid w:val="00E97EFF"/>
    <w:rsid w:val="00EA0017"/>
    <w:rsid w:val="00EA0039"/>
    <w:rsid w:val="00EA0673"/>
    <w:rsid w:val="00EA0722"/>
    <w:rsid w:val="00EA0983"/>
    <w:rsid w:val="00EA0B06"/>
    <w:rsid w:val="00EA0B26"/>
    <w:rsid w:val="00EA0C4C"/>
    <w:rsid w:val="00EA0D93"/>
    <w:rsid w:val="00EA0E07"/>
    <w:rsid w:val="00EA1707"/>
    <w:rsid w:val="00EA191D"/>
    <w:rsid w:val="00EA1B92"/>
    <w:rsid w:val="00EA2206"/>
    <w:rsid w:val="00EA223E"/>
    <w:rsid w:val="00EA27E7"/>
    <w:rsid w:val="00EA2A23"/>
    <w:rsid w:val="00EA2FA4"/>
    <w:rsid w:val="00EA32BD"/>
    <w:rsid w:val="00EA33CF"/>
    <w:rsid w:val="00EA34A8"/>
    <w:rsid w:val="00EA3B96"/>
    <w:rsid w:val="00EA3CB9"/>
    <w:rsid w:val="00EA3E24"/>
    <w:rsid w:val="00EA3E64"/>
    <w:rsid w:val="00EA4013"/>
    <w:rsid w:val="00EA42F2"/>
    <w:rsid w:val="00EA4A74"/>
    <w:rsid w:val="00EA4B5F"/>
    <w:rsid w:val="00EA4C41"/>
    <w:rsid w:val="00EA504F"/>
    <w:rsid w:val="00EA51A0"/>
    <w:rsid w:val="00EA533F"/>
    <w:rsid w:val="00EA535A"/>
    <w:rsid w:val="00EA57E3"/>
    <w:rsid w:val="00EA593F"/>
    <w:rsid w:val="00EA5AFE"/>
    <w:rsid w:val="00EA5CFE"/>
    <w:rsid w:val="00EA5EA4"/>
    <w:rsid w:val="00EA5EF8"/>
    <w:rsid w:val="00EA60C3"/>
    <w:rsid w:val="00EA653C"/>
    <w:rsid w:val="00EA67DE"/>
    <w:rsid w:val="00EA691A"/>
    <w:rsid w:val="00EA6D9D"/>
    <w:rsid w:val="00EA7912"/>
    <w:rsid w:val="00EA7A66"/>
    <w:rsid w:val="00EA7C5F"/>
    <w:rsid w:val="00EA7D20"/>
    <w:rsid w:val="00EA7F25"/>
    <w:rsid w:val="00EB08C6"/>
    <w:rsid w:val="00EB0F06"/>
    <w:rsid w:val="00EB12BA"/>
    <w:rsid w:val="00EB1485"/>
    <w:rsid w:val="00EB15AF"/>
    <w:rsid w:val="00EB1B3F"/>
    <w:rsid w:val="00EB1B5E"/>
    <w:rsid w:val="00EB1D7C"/>
    <w:rsid w:val="00EB1DF7"/>
    <w:rsid w:val="00EB1E18"/>
    <w:rsid w:val="00EB1F2E"/>
    <w:rsid w:val="00EB1F79"/>
    <w:rsid w:val="00EB21C2"/>
    <w:rsid w:val="00EB2641"/>
    <w:rsid w:val="00EB266D"/>
    <w:rsid w:val="00EB269B"/>
    <w:rsid w:val="00EB2A4F"/>
    <w:rsid w:val="00EB2AB1"/>
    <w:rsid w:val="00EB2D2A"/>
    <w:rsid w:val="00EB2EDF"/>
    <w:rsid w:val="00EB2F1D"/>
    <w:rsid w:val="00EB32D2"/>
    <w:rsid w:val="00EB34F9"/>
    <w:rsid w:val="00EB3531"/>
    <w:rsid w:val="00EB3E12"/>
    <w:rsid w:val="00EB3EE9"/>
    <w:rsid w:val="00EB3F38"/>
    <w:rsid w:val="00EB4828"/>
    <w:rsid w:val="00EB4AE6"/>
    <w:rsid w:val="00EB5270"/>
    <w:rsid w:val="00EB52A2"/>
    <w:rsid w:val="00EB5768"/>
    <w:rsid w:val="00EB5A2C"/>
    <w:rsid w:val="00EB5D65"/>
    <w:rsid w:val="00EB60B3"/>
    <w:rsid w:val="00EB644D"/>
    <w:rsid w:val="00EB64CB"/>
    <w:rsid w:val="00EB6A1F"/>
    <w:rsid w:val="00EB6B63"/>
    <w:rsid w:val="00EB6F68"/>
    <w:rsid w:val="00EB71BF"/>
    <w:rsid w:val="00EB73C4"/>
    <w:rsid w:val="00EB73CD"/>
    <w:rsid w:val="00EB7407"/>
    <w:rsid w:val="00EB74CC"/>
    <w:rsid w:val="00EB7816"/>
    <w:rsid w:val="00EB7AC3"/>
    <w:rsid w:val="00EC0430"/>
    <w:rsid w:val="00EC04EE"/>
    <w:rsid w:val="00EC0971"/>
    <w:rsid w:val="00EC09B5"/>
    <w:rsid w:val="00EC0E20"/>
    <w:rsid w:val="00EC13E4"/>
    <w:rsid w:val="00EC1694"/>
    <w:rsid w:val="00EC1CBA"/>
    <w:rsid w:val="00EC1FF1"/>
    <w:rsid w:val="00EC2335"/>
    <w:rsid w:val="00EC2363"/>
    <w:rsid w:val="00EC2E8F"/>
    <w:rsid w:val="00EC2FE2"/>
    <w:rsid w:val="00EC3235"/>
    <w:rsid w:val="00EC3521"/>
    <w:rsid w:val="00EC35D6"/>
    <w:rsid w:val="00EC4387"/>
    <w:rsid w:val="00EC4506"/>
    <w:rsid w:val="00EC47DA"/>
    <w:rsid w:val="00EC4856"/>
    <w:rsid w:val="00EC4AF3"/>
    <w:rsid w:val="00EC4CE2"/>
    <w:rsid w:val="00EC4D8E"/>
    <w:rsid w:val="00EC4F4E"/>
    <w:rsid w:val="00EC5077"/>
    <w:rsid w:val="00EC54C3"/>
    <w:rsid w:val="00EC55D6"/>
    <w:rsid w:val="00EC5D3D"/>
    <w:rsid w:val="00EC5E3D"/>
    <w:rsid w:val="00EC637C"/>
    <w:rsid w:val="00EC63E1"/>
    <w:rsid w:val="00EC6FB6"/>
    <w:rsid w:val="00EC6FFD"/>
    <w:rsid w:val="00EC7271"/>
    <w:rsid w:val="00EC72D1"/>
    <w:rsid w:val="00EC7333"/>
    <w:rsid w:val="00EC753B"/>
    <w:rsid w:val="00EC767F"/>
    <w:rsid w:val="00EC79D5"/>
    <w:rsid w:val="00EC7A47"/>
    <w:rsid w:val="00EC7B14"/>
    <w:rsid w:val="00EC7CDC"/>
    <w:rsid w:val="00ED006A"/>
    <w:rsid w:val="00ED0173"/>
    <w:rsid w:val="00ED01FC"/>
    <w:rsid w:val="00ED0592"/>
    <w:rsid w:val="00ED0C92"/>
    <w:rsid w:val="00ED1159"/>
    <w:rsid w:val="00ED1343"/>
    <w:rsid w:val="00ED163B"/>
    <w:rsid w:val="00ED1968"/>
    <w:rsid w:val="00ED20B8"/>
    <w:rsid w:val="00ED2239"/>
    <w:rsid w:val="00ED235C"/>
    <w:rsid w:val="00ED2548"/>
    <w:rsid w:val="00ED255C"/>
    <w:rsid w:val="00ED2C3E"/>
    <w:rsid w:val="00ED3212"/>
    <w:rsid w:val="00ED358C"/>
    <w:rsid w:val="00ED37CE"/>
    <w:rsid w:val="00ED3BB3"/>
    <w:rsid w:val="00ED4225"/>
    <w:rsid w:val="00ED442D"/>
    <w:rsid w:val="00ED44A6"/>
    <w:rsid w:val="00ED46D0"/>
    <w:rsid w:val="00ED4805"/>
    <w:rsid w:val="00ED49C8"/>
    <w:rsid w:val="00ED4CBA"/>
    <w:rsid w:val="00ED4CDA"/>
    <w:rsid w:val="00ED5331"/>
    <w:rsid w:val="00ED570B"/>
    <w:rsid w:val="00ED5E64"/>
    <w:rsid w:val="00ED61FE"/>
    <w:rsid w:val="00ED63F6"/>
    <w:rsid w:val="00ED66F2"/>
    <w:rsid w:val="00ED684F"/>
    <w:rsid w:val="00ED6915"/>
    <w:rsid w:val="00ED6991"/>
    <w:rsid w:val="00ED6F49"/>
    <w:rsid w:val="00ED703E"/>
    <w:rsid w:val="00ED7475"/>
    <w:rsid w:val="00ED74D9"/>
    <w:rsid w:val="00ED75E1"/>
    <w:rsid w:val="00ED791D"/>
    <w:rsid w:val="00ED7C86"/>
    <w:rsid w:val="00ED7DD4"/>
    <w:rsid w:val="00ED7F3A"/>
    <w:rsid w:val="00EE02B1"/>
    <w:rsid w:val="00EE0437"/>
    <w:rsid w:val="00EE0BE4"/>
    <w:rsid w:val="00EE0E0E"/>
    <w:rsid w:val="00EE0E77"/>
    <w:rsid w:val="00EE1037"/>
    <w:rsid w:val="00EE15B2"/>
    <w:rsid w:val="00EE1BE2"/>
    <w:rsid w:val="00EE1D63"/>
    <w:rsid w:val="00EE1E66"/>
    <w:rsid w:val="00EE1F46"/>
    <w:rsid w:val="00EE1F6B"/>
    <w:rsid w:val="00EE1FC0"/>
    <w:rsid w:val="00EE2024"/>
    <w:rsid w:val="00EE2372"/>
    <w:rsid w:val="00EE23F0"/>
    <w:rsid w:val="00EE246C"/>
    <w:rsid w:val="00EE246D"/>
    <w:rsid w:val="00EE25F2"/>
    <w:rsid w:val="00EE277B"/>
    <w:rsid w:val="00EE2B8A"/>
    <w:rsid w:val="00EE2B8E"/>
    <w:rsid w:val="00EE2EFF"/>
    <w:rsid w:val="00EE3027"/>
    <w:rsid w:val="00EE33EE"/>
    <w:rsid w:val="00EE3457"/>
    <w:rsid w:val="00EE3574"/>
    <w:rsid w:val="00EE3733"/>
    <w:rsid w:val="00EE3D77"/>
    <w:rsid w:val="00EE4313"/>
    <w:rsid w:val="00EE455F"/>
    <w:rsid w:val="00EE4666"/>
    <w:rsid w:val="00EE46BC"/>
    <w:rsid w:val="00EE4B8C"/>
    <w:rsid w:val="00EE4C24"/>
    <w:rsid w:val="00EE5231"/>
    <w:rsid w:val="00EE5312"/>
    <w:rsid w:val="00EE5D06"/>
    <w:rsid w:val="00EE5DD1"/>
    <w:rsid w:val="00EE65E6"/>
    <w:rsid w:val="00EE66D4"/>
    <w:rsid w:val="00EE681A"/>
    <w:rsid w:val="00EE68B6"/>
    <w:rsid w:val="00EE6B6E"/>
    <w:rsid w:val="00EE6E12"/>
    <w:rsid w:val="00EE742B"/>
    <w:rsid w:val="00EE78EC"/>
    <w:rsid w:val="00EE7CAE"/>
    <w:rsid w:val="00EE7D87"/>
    <w:rsid w:val="00EE7DF4"/>
    <w:rsid w:val="00EE7FBD"/>
    <w:rsid w:val="00EF017C"/>
    <w:rsid w:val="00EF03CB"/>
    <w:rsid w:val="00EF0743"/>
    <w:rsid w:val="00EF0C9D"/>
    <w:rsid w:val="00EF0D2D"/>
    <w:rsid w:val="00EF0FEE"/>
    <w:rsid w:val="00EF1367"/>
    <w:rsid w:val="00EF1675"/>
    <w:rsid w:val="00EF1791"/>
    <w:rsid w:val="00EF1900"/>
    <w:rsid w:val="00EF2012"/>
    <w:rsid w:val="00EF22F3"/>
    <w:rsid w:val="00EF23EE"/>
    <w:rsid w:val="00EF25BA"/>
    <w:rsid w:val="00EF2694"/>
    <w:rsid w:val="00EF2785"/>
    <w:rsid w:val="00EF2F93"/>
    <w:rsid w:val="00EF304D"/>
    <w:rsid w:val="00EF3109"/>
    <w:rsid w:val="00EF324A"/>
    <w:rsid w:val="00EF36B2"/>
    <w:rsid w:val="00EF3797"/>
    <w:rsid w:val="00EF396D"/>
    <w:rsid w:val="00EF461E"/>
    <w:rsid w:val="00EF467F"/>
    <w:rsid w:val="00EF4DD8"/>
    <w:rsid w:val="00EF4E55"/>
    <w:rsid w:val="00EF505A"/>
    <w:rsid w:val="00EF5249"/>
    <w:rsid w:val="00EF55BD"/>
    <w:rsid w:val="00EF57C5"/>
    <w:rsid w:val="00EF5873"/>
    <w:rsid w:val="00EF58AA"/>
    <w:rsid w:val="00EF594C"/>
    <w:rsid w:val="00EF5A20"/>
    <w:rsid w:val="00EF5B1A"/>
    <w:rsid w:val="00EF5DFE"/>
    <w:rsid w:val="00EF610F"/>
    <w:rsid w:val="00EF6422"/>
    <w:rsid w:val="00EF65EE"/>
    <w:rsid w:val="00EF6AA2"/>
    <w:rsid w:val="00EF6D2F"/>
    <w:rsid w:val="00EF6DC5"/>
    <w:rsid w:val="00EF6F8D"/>
    <w:rsid w:val="00EF6F9F"/>
    <w:rsid w:val="00EF70E7"/>
    <w:rsid w:val="00EF735C"/>
    <w:rsid w:val="00EF753D"/>
    <w:rsid w:val="00EF79A9"/>
    <w:rsid w:val="00EF7E12"/>
    <w:rsid w:val="00EF7E34"/>
    <w:rsid w:val="00EF7FB0"/>
    <w:rsid w:val="00F00156"/>
    <w:rsid w:val="00F001E1"/>
    <w:rsid w:val="00F00240"/>
    <w:rsid w:val="00F00351"/>
    <w:rsid w:val="00F005AC"/>
    <w:rsid w:val="00F00B0F"/>
    <w:rsid w:val="00F00D8A"/>
    <w:rsid w:val="00F00DBD"/>
    <w:rsid w:val="00F00E62"/>
    <w:rsid w:val="00F00EBF"/>
    <w:rsid w:val="00F01015"/>
    <w:rsid w:val="00F01347"/>
    <w:rsid w:val="00F01858"/>
    <w:rsid w:val="00F01941"/>
    <w:rsid w:val="00F019AA"/>
    <w:rsid w:val="00F01EF0"/>
    <w:rsid w:val="00F01FDE"/>
    <w:rsid w:val="00F0233B"/>
    <w:rsid w:val="00F0253F"/>
    <w:rsid w:val="00F027FC"/>
    <w:rsid w:val="00F02906"/>
    <w:rsid w:val="00F02CD6"/>
    <w:rsid w:val="00F03162"/>
    <w:rsid w:val="00F03387"/>
    <w:rsid w:val="00F03639"/>
    <w:rsid w:val="00F038C7"/>
    <w:rsid w:val="00F03AF6"/>
    <w:rsid w:val="00F03B91"/>
    <w:rsid w:val="00F03DB5"/>
    <w:rsid w:val="00F03DC8"/>
    <w:rsid w:val="00F03F3D"/>
    <w:rsid w:val="00F042BD"/>
    <w:rsid w:val="00F0437E"/>
    <w:rsid w:val="00F044DC"/>
    <w:rsid w:val="00F04565"/>
    <w:rsid w:val="00F04961"/>
    <w:rsid w:val="00F04E85"/>
    <w:rsid w:val="00F04EB7"/>
    <w:rsid w:val="00F04F1F"/>
    <w:rsid w:val="00F05543"/>
    <w:rsid w:val="00F05738"/>
    <w:rsid w:val="00F05904"/>
    <w:rsid w:val="00F05E39"/>
    <w:rsid w:val="00F0602C"/>
    <w:rsid w:val="00F065C0"/>
    <w:rsid w:val="00F06784"/>
    <w:rsid w:val="00F067C7"/>
    <w:rsid w:val="00F06A17"/>
    <w:rsid w:val="00F06AE9"/>
    <w:rsid w:val="00F06C5F"/>
    <w:rsid w:val="00F06DA6"/>
    <w:rsid w:val="00F07378"/>
    <w:rsid w:val="00F0784A"/>
    <w:rsid w:val="00F07CC8"/>
    <w:rsid w:val="00F07F94"/>
    <w:rsid w:val="00F10050"/>
    <w:rsid w:val="00F1032C"/>
    <w:rsid w:val="00F10775"/>
    <w:rsid w:val="00F10846"/>
    <w:rsid w:val="00F1109A"/>
    <w:rsid w:val="00F113A3"/>
    <w:rsid w:val="00F114AA"/>
    <w:rsid w:val="00F116A2"/>
    <w:rsid w:val="00F11C83"/>
    <w:rsid w:val="00F11CAA"/>
    <w:rsid w:val="00F11E43"/>
    <w:rsid w:val="00F1201E"/>
    <w:rsid w:val="00F1225F"/>
    <w:rsid w:val="00F1259E"/>
    <w:rsid w:val="00F1268B"/>
    <w:rsid w:val="00F12714"/>
    <w:rsid w:val="00F128E8"/>
    <w:rsid w:val="00F12A46"/>
    <w:rsid w:val="00F12DA3"/>
    <w:rsid w:val="00F12DE8"/>
    <w:rsid w:val="00F131E5"/>
    <w:rsid w:val="00F13384"/>
    <w:rsid w:val="00F1350B"/>
    <w:rsid w:val="00F137FB"/>
    <w:rsid w:val="00F13F48"/>
    <w:rsid w:val="00F13F51"/>
    <w:rsid w:val="00F14014"/>
    <w:rsid w:val="00F14362"/>
    <w:rsid w:val="00F143B6"/>
    <w:rsid w:val="00F14427"/>
    <w:rsid w:val="00F147DB"/>
    <w:rsid w:val="00F149C3"/>
    <w:rsid w:val="00F149CF"/>
    <w:rsid w:val="00F14A87"/>
    <w:rsid w:val="00F15451"/>
    <w:rsid w:val="00F15712"/>
    <w:rsid w:val="00F15829"/>
    <w:rsid w:val="00F16581"/>
    <w:rsid w:val="00F16628"/>
    <w:rsid w:val="00F168DD"/>
    <w:rsid w:val="00F16969"/>
    <w:rsid w:val="00F16A28"/>
    <w:rsid w:val="00F16A4A"/>
    <w:rsid w:val="00F16C6D"/>
    <w:rsid w:val="00F17012"/>
    <w:rsid w:val="00F1759B"/>
    <w:rsid w:val="00F17D05"/>
    <w:rsid w:val="00F17F33"/>
    <w:rsid w:val="00F2000C"/>
    <w:rsid w:val="00F2012E"/>
    <w:rsid w:val="00F2080F"/>
    <w:rsid w:val="00F20A4B"/>
    <w:rsid w:val="00F20B0B"/>
    <w:rsid w:val="00F20B3F"/>
    <w:rsid w:val="00F20BC3"/>
    <w:rsid w:val="00F213EE"/>
    <w:rsid w:val="00F21A32"/>
    <w:rsid w:val="00F222C8"/>
    <w:rsid w:val="00F22F52"/>
    <w:rsid w:val="00F2327A"/>
    <w:rsid w:val="00F2343B"/>
    <w:rsid w:val="00F235BD"/>
    <w:rsid w:val="00F2364C"/>
    <w:rsid w:val="00F2385F"/>
    <w:rsid w:val="00F238B3"/>
    <w:rsid w:val="00F2395F"/>
    <w:rsid w:val="00F239CD"/>
    <w:rsid w:val="00F23AB3"/>
    <w:rsid w:val="00F23B5F"/>
    <w:rsid w:val="00F23C49"/>
    <w:rsid w:val="00F24286"/>
    <w:rsid w:val="00F24312"/>
    <w:rsid w:val="00F244C0"/>
    <w:rsid w:val="00F248BE"/>
    <w:rsid w:val="00F24E9F"/>
    <w:rsid w:val="00F24EA2"/>
    <w:rsid w:val="00F24FDE"/>
    <w:rsid w:val="00F2516D"/>
    <w:rsid w:val="00F252F9"/>
    <w:rsid w:val="00F2536F"/>
    <w:rsid w:val="00F2537F"/>
    <w:rsid w:val="00F253C5"/>
    <w:rsid w:val="00F2575F"/>
    <w:rsid w:val="00F25C12"/>
    <w:rsid w:val="00F25CC0"/>
    <w:rsid w:val="00F25EA1"/>
    <w:rsid w:val="00F26115"/>
    <w:rsid w:val="00F26218"/>
    <w:rsid w:val="00F26BE0"/>
    <w:rsid w:val="00F2711E"/>
    <w:rsid w:val="00F27299"/>
    <w:rsid w:val="00F2743B"/>
    <w:rsid w:val="00F2754B"/>
    <w:rsid w:val="00F2798D"/>
    <w:rsid w:val="00F279E3"/>
    <w:rsid w:val="00F27A1C"/>
    <w:rsid w:val="00F27B68"/>
    <w:rsid w:val="00F27D8A"/>
    <w:rsid w:val="00F27DE6"/>
    <w:rsid w:val="00F27E79"/>
    <w:rsid w:val="00F3042F"/>
    <w:rsid w:val="00F30991"/>
    <w:rsid w:val="00F30FB1"/>
    <w:rsid w:val="00F30FE3"/>
    <w:rsid w:val="00F3119F"/>
    <w:rsid w:val="00F31DFF"/>
    <w:rsid w:val="00F31E6B"/>
    <w:rsid w:val="00F32038"/>
    <w:rsid w:val="00F3222B"/>
    <w:rsid w:val="00F32442"/>
    <w:rsid w:val="00F324AC"/>
    <w:rsid w:val="00F32831"/>
    <w:rsid w:val="00F329A6"/>
    <w:rsid w:val="00F32B73"/>
    <w:rsid w:val="00F32BCF"/>
    <w:rsid w:val="00F32CA7"/>
    <w:rsid w:val="00F330C1"/>
    <w:rsid w:val="00F332E9"/>
    <w:rsid w:val="00F33994"/>
    <w:rsid w:val="00F33BD5"/>
    <w:rsid w:val="00F34071"/>
    <w:rsid w:val="00F34089"/>
    <w:rsid w:val="00F3471A"/>
    <w:rsid w:val="00F3483C"/>
    <w:rsid w:val="00F34CBC"/>
    <w:rsid w:val="00F356EC"/>
    <w:rsid w:val="00F35F4B"/>
    <w:rsid w:val="00F3604A"/>
    <w:rsid w:val="00F3647B"/>
    <w:rsid w:val="00F36A98"/>
    <w:rsid w:val="00F36E49"/>
    <w:rsid w:val="00F371FA"/>
    <w:rsid w:val="00F37211"/>
    <w:rsid w:val="00F37398"/>
    <w:rsid w:val="00F3763D"/>
    <w:rsid w:val="00F37853"/>
    <w:rsid w:val="00F37ACA"/>
    <w:rsid w:val="00F37FCB"/>
    <w:rsid w:val="00F40036"/>
    <w:rsid w:val="00F4028F"/>
    <w:rsid w:val="00F405C7"/>
    <w:rsid w:val="00F40B20"/>
    <w:rsid w:val="00F40F24"/>
    <w:rsid w:val="00F41417"/>
    <w:rsid w:val="00F41D1D"/>
    <w:rsid w:val="00F4206B"/>
    <w:rsid w:val="00F4243D"/>
    <w:rsid w:val="00F426BF"/>
    <w:rsid w:val="00F427BA"/>
    <w:rsid w:val="00F42878"/>
    <w:rsid w:val="00F42A94"/>
    <w:rsid w:val="00F42B71"/>
    <w:rsid w:val="00F42EA4"/>
    <w:rsid w:val="00F435F9"/>
    <w:rsid w:val="00F43615"/>
    <w:rsid w:val="00F43BEC"/>
    <w:rsid w:val="00F43E99"/>
    <w:rsid w:val="00F4416F"/>
    <w:rsid w:val="00F443BE"/>
    <w:rsid w:val="00F44B4E"/>
    <w:rsid w:val="00F44E85"/>
    <w:rsid w:val="00F450C4"/>
    <w:rsid w:val="00F4515D"/>
    <w:rsid w:val="00F451CE"/>
    <w:rsid w:val="00F45888"/>
    <w:rsid w:val="00F45988"/>
    <w:rsid w:val="00F45A7B"/>
    <w:rsid w:val="00F45B81"/>
    <w:rsid w:val="00F45D29"/>
    <w:rsid w:val="00F45E64"/>
    <w:rsid w:val="00F45EF3"/>
    <w:rsid w:val="00F4604A"/>
    <w:rsid w:val="00F4664B"/>
    <w:rsid w:val="00F4667B"/>
    <w:rsid w:val="00F46742"/>
    <w:rsid w:val="00F4685E"/>
    <w:rsid w:val="00F46B8F"/>
    <w:rsid w:val="00F47592"/>
    <w:rsid w:val="00F47962"/>
    <w:rsid w:val="00F47E42"/>
    <w:rsid w:val="00F47EF5"/>
    <w:rsid w:val="00F50532"/>
    <w:rsid w:val="00F50894"/>
    <w:rsid w:val="00F50B43"/>
    <w:rsid w:val="00F50C8C"/>
    <w:rsid w:val="00F512CE"/>
    <w:rsid w:val="00F512FD"/>
    <w:rsid w:val="00F51B26"/>
    <w:rsid w:val="00F51F4F"/>
    <w:rsid w:val="00F5255E"/>
    <w:rsid w:val="00F52957"/>
    <w:rsid w:val="00F52A12"/>
    <w:rsid w:val="00F52D73"/>
    <w:rsid w:val="00F52F17"/>
    <w:rsid w:val="00F53102"/>
    <w:rsid w:val="00F537B3"/>
    <w:rsid w:val="00F53BF4"/>
    <w:rsid w:val="00F53CD0"/>
    <w:rsid w:val="00F53E12"/>
    <w:rsid w:val="00F5431E"/>
    <w:rsid w:val="00F545A5"/>
    <w:rsid w:val="00F54781"/>
    <w:rsid w:val="00F54946"/>
    <w:rsid w:val="00F5498C"/>
    <w:rsid w:val="00F549DF"/>
    <w:rsid w:val="00F55341"/>
    <w:rsid w:val="00F5543C"/>
    <w:rsid w:val="00F558E9"/>
    <w:rsid w:val="00F5593B"/>
    <w:rsid w:val="00F55B0E"/>
    <w:rsid w:val="00F560B7"/>
    <w:rsid w:val="00F56894"/>
    <w:rsid w:val="00F56EFD"/>
    <w:rsid w:val="00F56F6F"/>
    <w:rsid w:val="00F57105"/>
    <w:rsid w:val="00F57248"/>
    <w:rsid w:val="00F5737F"/>
    <w:rsid w:val="00F57C19"/>
    <w:rsid w:val="00F57CE7"/>
    <w:rsid w:val="00F601E9"/>
    <w:rsid w:val="00F605AC"/>
    <w:rsid w:val="00F6069D"/>
    <w:rsid w:val="00F60AB6"/>
    <w:rsid w:val="00F60F88"/>
    <w:rsid w:val="00F60FCA"/>
    <w:rsid w:val="00F6100B"/>
    <w:rsid w:val="00F610AE"/>
    <w:rsid w:val="00F61217"/>
    <w:rsid w:val="00F6168A"/>
    <w:rsid w:val="00F616BB"/>
    <w:rsid w:val="00F618E1"/>
    <w:rsid w:val="00F61BEF"/>
    <w:rsid w:val="00F6233C"/>
    <w:rsid w:val="00F625FD"/>
    <w:rsid w:val="00F62B11"/>
    <w:rsid w:val="00F62C4D"/>
    <w:rsid w:val="00F63151"/>
    <w:rsid w:val="00F63296"/>
    <w:rsid w:val="00F632C3"/>
    <w:rsid w:val="00F63341"/>
    <w:rsid w:val="00F63914"/>
    <w:rsid w:val="00F63CC6"/>
    <w:rsid w:val="00F63EA1"/>
    <w:rsid w:val="00F64429"/>
    <w:rsid w:val="00F644EE"/>
    <w:rsid w:val="00F64C33"/>
    <w:rsid w:val="00F65345"/>
    <w:rsid w:val="00F65351"/>
    <w:rsid w:val="00F65426"/>
    <w:rsid w:val="00F657D9"/>
    <w:rsid w:val="00F657E5"/>
    <w:rsid w:val="00F65902"/>
    <w:rsid w:val="00F65EA5"/>
    <w:rsid w:val="00F65F91"/>
    <w:rsid w:val="00F6601E"/>
    <w:rsid w:val="00F6606A"/>
    <w:rsid w:val="00F661D7"/>
    <w:rsid w:val="00F664E9"/>
    <w:rsid w:val="00F66564"/>
    <w:rsid w:val="00F6667E"/>
    <w:rsid w:val="00F669BE"/>
    <w:rsid w:val="00F66A72"/>
    <w:rsid w:val="00F66AC2"/>
    <w:rsid w:val="00F66C0B"/>
    <w:rsid w:val="00F66FF2"/>
    <w:rsid w:val="00F67084"/>
    <w:rsid w:val="00F672E4"/>
    <w:rsid w:val="00F675B0"/>
    <w:rsid w:val="00F6792C"/>
    <w:rsid w:val="00F700E5"/>
    <w:rsid w:val="00F70DC4"/>
    <w:rsid w:val="00F70DCE"/>
    <w:rsid w:val="00F70FA6"/>
    <w:rsid w:val="00F71211"/>
    <w:rsid w:val="00F719D9"/>
    <w:rsid w:val="00F71AE4"/>
    <w:rsid w:val="00F71E79"/>
    <w:rsid w:val="00F71F35"/>
    <w:rsid w:val="00F723D5"/>
    <w:rsid w:val="00F72ABA"/>
    <w:rsid w:val="00F72BAD"/>
    <w:rsid w:val="00F72C1C"/>
    <w:rsid w:val="00F72C3C"/>
    <w:rsid w:val="00F72DF9"/>
    <w:rsid w:val="00F7414C"/>
    <w:rsid w:val="00F7439E"/>
    <w:rsid w:val="00F746E9"/>
    <w:rsid w:val="00F74A33"/>
    <w:rsid w:val="00F74DF6"/>
    <w:rsid w:val="00F75943"/>
    <w:rsid w:val="00F75971"/>
    <w:rsid w:val="00F75B87"/>
    <w:rsid w:val="00F75DAF"/>
    <w:rsid w:val="00F7602F"/>
    <w:rsid w:val="00F763EC"/>
    <w:rsid w:val="00F764C1"/>
    <w:rsid w:val="00F7684A"/>
    <w:rsid w:val="00F76B5E"/>
    <w:rsid w:val="00F76C94"/>
    <w:rsid w:val="00F770F1"/>
    <w:rsid w:val="00F7724A"/>
    <w:rsid w:val="00F772EB"/>
    <w:rsid w:val="00F77C41"/>
    <w:rsid w:val="00F80096"/>
    <w:rsid w:val="00F81217"/>
    <w:rsid w:val="00F81B1E"/>
    <w:rsid w:val="00F81D6F"/>
    <w:rsid w:val="00F81E28"/>
    <w:rsid w:val="00F82156"/>
    <w:rsid w:val="00F8219B"/>
    <w:rsid w:val="00F82542"/>
    <w:rsid w:val="00F8282A"/>
    <w:rsid w:val="00F82AC8"/>
    <w:rsid w:val="00F82B1D"/>
    <w:rsid w:val="00F833CA"/>
    <w:rsid w:val="00F834EE"/>
    <w:rsid w:val="00F839A8"/>
    <w:rsid w:val="00F83D08"/>
    <w:rsid w:val="00F83F86"/>
    <w:rsid w:val="00F83FB0"/>
    <w:rsid w:val="00F84348"/>
    <w:rsid w:val="00F845D9"/>
    <w:rsid w:val="00F8470D"/>
    <w:rsid w:val="00F848BD"/>
    <w:rsid w:val="00F849B2"/>
    <w:rsid w:val="00F84C78"/>
    <w:rsid w:val="00F851B6"/>
    <w:rsid w:val="00F85AA2"/>
    <w:rsid w:val="00F862BE"/>
    <w:rsid w:val="00F869D2"/>
    <w:rsid w:val="00F86FA4"/>
    <w:rsid w:val="00F870DC"/>
    <w:rsid w:val="00F87321"/>
    <w:rsid w:val="00F87494"/>
    <w:rsid w:val="00F87967"/>
    <w:rsid w:val="00F87B12"/>
    <w:rsid w:val="00F87B9F"/>
    <w:rsid w:val="00F87BBE"/>
    <w:rsid w:val="00F87F8D"/>
    <w:rsid w:val="00F9016B"/>
    <w:rsid w:val="00F90429"/>
    <w:rsid w:val="00F9066D"/>
    <w:rsid w:val="00F90688"/>
    <w:rsid w:val="00F908AD"/>
    <w:rsid w:val="00F90C3E"/>
    <w:rsid w:val="00F9101C"/>
    <w:rsid w:val="00F91648"/>
    <w:rsid w:val="00F916E7"/>
    <w:rsid w:val="00F916FF"/>
    <w:rsid w:val="00F91721"/>
    <w:rsid w:val="00F91A3C"/>
    <w:rsid w:val="00F91F60"/>
    <w:rsid w:val="00F92773"/>
    <w:rsid w:val="00F927A0"/>
    <w:rsid w:val="00F929CE"/>
    <w:rsid w:val="00F933A2"/>
    <w:rsid w:val="00F937F1"/>
    <w:rsid w:val="00F93C28"/>
    <w:rsid w:val="00F93EA0"/>
    <w:rsid w:val="00F940AC"/>
    <w:rsid w:val="00F94220"/>
    <w:rsid w:val="00F94434"/>
    <w:rsid w:val="00F946C8"/>
    <w:rsid w:val="00F948BE"/>
    <w:rsid w:val="00F94912"/>
    <w:rsid w:val="00F94B55"/>
    <w:rsid w:val="00F94C1B"/>
    <w:rsid w:val="00F94E5D"/>
    <w:rsid w:val="00F94F05"/>
    <w:rsid w:val="00F9556C"/>
    <w:rsid w:val="00F957C2"/>
    <w:rsid w:val="00F95A55"/>
    <w:rsid w:val="00F964EB"/>
    <w:rsid w:val="00F96611"/>
    <w:rsid w:val="00F96A2F"/>
    <w:rsid w:val="00F96CD9"/>
    <w:rsid w:val="00F96E32"/>
    <w:rsid w:val="00F96FE6"/>
    <w:rsid w:val="00F9701C"/>
    <w:rsid w:val="00F971B6"/>
    <w:rsid w:val="00F97231"/>
    <w:rsid w:val="00F97506"/>
    <w:rsid w:val="00F97BEA"/>
    <w:rsid w:val="00F97C7D"/>
    <w:rsid w:val="00F97D55"/>
    <w:rsid w:val="00F97DD8"/>
    <w:rsid w:val="00F97DDA"/>
    <w:rsid w:val="00FA0027"/>
    <w:rsid w:val="00FA07A5"/>
    <w:rsid w:val="00FA0EE8"/>
    <w:rsid w:val="00FA0FFD"/>
    <w:rsid w:val="00FA1550"/>
    <w:rsid w:val="00FA1897"/>
    <w:rsid w:val="00FA198C"/>
    <w:rsid w:val="00FA1C6D"/>
    <w:rsid w:val="00FA1D72"/>
    <w:rsid w:val="00FA23B2"/>
    <w:rsid w:val="00FA362A"/>
    <w:rsid w:val="00FA3867"/>
    <w:rsid w:val="00FA3FA2"/>
    <w:rsid w:val="00FA4058"/>
    <w:rsid w:val="00FA4139"/>
    <w:rsid w:val="00FA47D8"/>
    <w:rsid w:val="00FA48B8"/>
    <w:rsid w:val="00FA4C6B"/>
    <w:rsid w:val="00FA4CBA"/>
    <w:rsid w:val="00FA4ED3"/>
    <w:rsid w:val="00FA5690"/>
    <w:rsid w:val="00FA5A6B"/>
    <w:rsid w:val="00FA5AC2"/>
    <w:rsid w:val="00FA5ACB"/>
    <w:rsid w:val="00FA5C4A"/>
    <w:rsid w:val="00FA5C60"/>
    <w:rsid w:val="00FA5D75"/>
    <w:rsid w:val="00FA622E"/>
    <w:rsid w:val="00FA6884"/>
    <w:rsid w:val="00FA6983"/>
    <w:rsid w:val="00FA72CF"/>
    <w:rsid w:val="00FA72E1"/>
    <w:rsid w:val="00FA7450"/>
    <w:rsid w:val="00FA7704"/>
    <w:rsid w:val="00FA771D"/>
    <w:rsid w:val="00FA772F"/>
    <w:rsid w:val="00FA7851"/>
    <w:rsid w:val="00FA7D07"/>
    <w:rsid w:val="00FA7ECC"/>
    <w:rsid w:val="00FB0128"/>
    <w:rsid w:val="00FB016B"/>
    <w:rsid w:val="00FB0818"/>
    <w:rsid w:val="00FB0A3F"/>
    <w:rsid w:val="00FB0BD8"/>
    <w:rsid w:val="00FB1074"/>
    <w:rsid w:val="00FB11F5"/>
    <w:rsid w:val="00FB1494"/>
    <w:rsid w:val="00FB15E6"/>
    <w:rsid w:val="00FB1A52"/>
    <w:rsid w:val="00FB1DC5"/>
    <w:rsid w:val="00FB224F"/>
    <w:rsid w:val="00FB225A"/>
    <w:rsid w:val="00FB2303"/>
    <w:rsid w:val="00FB234E"/>
    <w:rsid w:val="00FB23F3"/>
    <w:rsid w:val="00FB25A9"/>
    <w:rsid w:val="00FB268A"/>
    <w:rsid w:val="00FB2895"/>
    <w:rsid w:val="00FB28D5"/>
    <w:rsid w:val="00FB2927"/>
    <w:rsid w:val="00FB2CAB"/>
    <w:rsid w:val="00FB2D7D"/>
    <w:rsid w:val="00FB2F8C"/>
    <w:rsid w:val="00FB312F"/>
    <w:rsid w:val="00FB314A"/>
    <w:rsid w:val="00FB31C1"/>
    <w:rsid w:val="00FB3465"/>
    <w:rsid w:val="00FB3489"/>
    <w:rsid w:val="00FB3599"/>
    <w:rsid w:val="00FB37C3"/>
    <w:rsid w:val="00FB416A"/>
    <w:rsid w:val="00FB4189"/>
    <w:rsid w:val="00FB457D"/>
    <w:rsid w:val="00FB468C"/>
    <w:rsid w:val="00FB49A9"/>
    <w:rsid w:val="00FB4A2D"/>
    <w:rsid w:val="00FB4CD3"/>
    <w:rsid w:val="00FB4D1F"/>
    <w:rsid w:val="00FB4DE6"/>
    <w:rsid w:val="00FB4F00"/>
    <w:rsid w:val="00FB5689"/>
    <w:rsid w:val="00FB57EA"/>
    <w:rsid w:val="00FB61D5"/>
    <w:rsid w:val="00FB68DD"/>
    <w:rsid w:val="00FB6A8D"/>
    <w:rsid w:val="00FB6AC6"/>
    <w:rsid w:val="00FB6B1C"/>
    <w:rsid w:val="00FB6B6B"/>
    <w:rsid w:val="00FB6BD8"/>
    <w:rsid w:val="00FB6C72"/>
    <w:rsid w:val="00FB6CC6"/>
    <w:rsid w:val="00FB7085"/>
    <w:rsid w:val="00FB76AE"/>
    <w:rsid w:val="00FB7CDE"/>
    <w:rsid w:val="00FB7D1D"/>
    <w:rsid w:val="00FB7D4E"/>
    <w:rsid w:val="00FB7E5C"/>
    <w:rsid w:val="00FB7F6D"/>
    <w:rsid w:val="00FC0003"/>
    <w:rsid w:val="00FC0078"/>
    <w:rsid w:val="00FC0109"/>
    <w:rsid w:val="00FC0247"/>
    <w:rsid w:val="00FC033F"/>
    <w:rsid w:val="00FC09F9"/>
    <w:rsid w:val="00FC0B98"/>
    <w:rsid w:val="00FC0CCB"/>
    <w:rsid w:val="00FC12A3"/>
    <w:rsid w:val="00FC1315"/>
    <w:rsid w:val="00FC1392"/>
    <w:rsid w:val="00FC18FC"/>
    <w:rsid w:val="00FC1FC4"/>
    <w:rsid w:val="00FC20BD"/>
    <w:rsid w:val="00FC2684"/>
    <w:rsid w:val="00FC29C9"/>
    <w:rsid w:val="00FC2D39"/>
    <w:rsid w:val="00FC3134"/>
    <w:rsid w:val="00FC31C8"/>
    <w:rsid w:val="00FC3409"/>
    <w:rsid w:val="00FC3520"/>
    <w:rsid w:val="00FC36A0"/>
    <w:rsid w:val="00FC385C"/>
    <w:rsid w:val="00FC38D4"/>
    <w:rsid w:val="00FC3C8E"/>
    <w:rsid w:val="00FC3CA0"/>
    <w:rsid w:val="00FC4080"/>
    <w:rsid w:val="00FC4B07"/>
    <w:rsid w:val="00FC4B41"/>
    <w:rsid w:val="00FC5022"/>
    <w:rsid w:val="00FC598E"/>
    <w:rsid w:val="00FC599D"/>
    <w:rsid w:val="00FC5D27"/>
    <w:rsid w:val="00FC5DB7"/>
    <w:rsid w:val="00FC6264"/>
    <w:rsid w:val="00FC626E"/>
    <w:rsid w:val="00FC63C3"/>
    <w:rsid w:val="00FC6617"/>
    <w:rsid w:val="00FC67E2"/>
    <w:rsid w:val="00FC692B"/>
    <w:rsid w:val="00FC70B9"/>
    <w:rsid w:val="00FC70FA"/>
    <w:rsid w:val="00FC755E"/>
    <w:rsid w:val="00FC771A"/>
    <w:rsid w:val="00FC79D7"/>
    <w:rsid w:val="00FC7D55"/>
    <w:rsid w:val="00FC7EF5"/>
    <w:rsid w:val="00FD0094"/>
    <w:rsid w:val="00FD022F"/>
    <w:rsid w:val="00FD02D6"/>
    <w:rsid w:val="00FD038F"/>
    <w:rsid w:val="00FD0575"/>
    <w:rsid w:val="00FD066F"/>
    <w:rsid w:val="00FD073A"/>
    <w:rsid w:val="00FD086B"/>
    <w:rsid w:val="00FD08A2"/>
    <w:rsid w:val="00FD0AA8"/>
    <w:rsid w:val="00FD117B"/>
    <w:rsid w:val="00FD1301"/>
    <w:rsid w:val="00FD154E"/>
    <w:rsid w:val="00FD15F0"/>
    <w:rsid w:val="00FD19B5"/>
    <w:rsid w:val="00FD1B4B"/>
    <w:rsid w:val="00FD1EDB"/>
    <w:rsid w:val="00FD1FEA"/>
    <w:rsid w:val="00FD2344"/>
    <w:rsid w:val="00FD2832"/>
    <w:rsid w:val="00FD2C1B"/>
    <w:rsid w:val="00FD2CB6"/>
    <w:rsid w:val="00FD2D07"/>
    <w:rsid w:val="00FD2ED6"/>
    <w:rsid w:val="00FD347D"/>
    <w:rsid w:val="00FD3642"/>
    <w:rsid w:val="00FD36D8"/>
    <w:rsid w:val="00FD3727"/>
    <w:rsid w:val="00FD391D"/>
    <w:rsid w:val="00FD3B2D"/>
    <w:rsid w:val="00FD3FCA"/>
    <w:rsid w:val="00FD41CC"/>
    <w:rsid w:val="00FD4447"/>
    <w:rsid w:val="00FD456B"/>
    <w:rsid w:val="00FD4643"/>
    <w:rsid w:val="00FD4B66"/>
    <w:rsid w:val="00FD4F41"/>
    <w:rsid w:val="00FD50E1"/>
    <w:rsid w:val="00FD5159"/>
    <w:rsid w:val="00FD5544"/>
    <w:rsid w:val="00FD5B05"/>
    <w:rsid w:val="00FD5D19"/>
    <w:rsid w:val="00FD5E49"/>
    <w:rsid w:val="00FD5E5B"/>
    <w:rsid w:val="00FD5F5B"/>
    <w:rsid w:val="00FD603B"/>
    <w:rsid w:val="00FD6089"/>
    <w:rsid w:val="00FD6115"/>
    <w:rsid w:val="00FD636C"/>
    <w:rsid w:val="00FD64E4"/>
    <w:rsid w:val="00FD6B2D"/>
    <w:rsid w:val="00FD6ECA"/>
    <w:rsid w:val="00FD7248"/>
    <w:rsid w:val="00FD733C"/>
    <w:rsid w:val="00FD7B18"/>
    <w:rsid w:val="00FD7EE3"/>
    <w:rsid w:val="00FE0034"/>
    <w:rsid w:val="00FE0421"/>
    <w:rsid w:val="00FE04D9"/>
    <w:rsid w:val="00FE0737"/>
    <w:rsid w:val="00FE0BCC"/>
    <w:rsid w:val="00FE0D74"/>
    <w:rsid w:val="00FE100F"/>
    <w:rsid w:val="00FE11AE"/>
    <w:rsid w:val="00FE14D2"/>
    <w:rsid w:val="00FE1564"/>
    <w:rsid w:val="00FE1673"/>
    <w:rsid w:val="00FE1A4C"/>
    <w:rsid w:val="00FE1CDE"/>
    <w:rsid w:val="00FE1F0D"/>
    <w:rsid w:val="00FE20DD"/>
    <w:rsid w:val="00FE20FB"/>
    <w:rsid w:val="00FE24ED"/>
    <w:rsid w:val="00FE275D"/>
    <w:rsid w:val="00FE2A09"/>
    <w:rsid w:val="00FE2B83"/>
    <w:rsid w:val="00FE2EBD"/>
    <w:rsid w:val="00FE31B5"/>
    <w:rsid w:val="00FE335A"/>
    <w:rsid w:val="00FE36B0"/>
    <w:rsid w:val="00FE39D1"/>
    <w:rsid w:val="00FE3A3A"/>
    <w:rsid w:val="00FE3BD3"/>
    <w:rsid w:val="00FE4316"/>
    <w:rsid w:val="00FE44A9"/>
    <w:rsid w:val="00FE45BD"/>
    <w:rsid w:val="00FE4889"/>
    <w:rsid w:val="00FE4BBB"/>
    <w:rsid w:val="00FE4FF8"/>
    <w:rsid w:val="00FE5201"/>
    <w:rsid w:val="00FE5802"/>
    <w:rsid w:val="00FE58F9"/>
    <w:rsid w:val="00FE6C8B"/>
    <w:rsid w:val="00FE7356"/>
    <w:rsid w:val="00FE7452"/>
    <w:rsid w:val="00FE74C1"/>
    <w:rsid w:val="00FE7A3A"/>
    <w:rsid w:val="00FE7B41"/>
    <w:rsid w:val="00FE7CA2"/>
    <w:rsid w:val="00FE7DBC"/>
    <w:rsid w:val="00FF0014"/>
    <w:rsid w:val="00FF041E"/>
    <w:rsid w:val="00FF0808"/>
    <w:rsid w:val="00FF0ABD"/>
    <w:rsid w:val="00FF0F41"/>
    <w:rsid w:val="00FF10AC"/>
    <w:rsid w:val="00FF1207"/>
    <w:rsid w:val="00FF13E5"/>
    <w:rsid w:val="00FF1587"/>
    <w:rsid w:val="00FF185A"/>
    <w:rsid w:val="00FF1CBF"/>
    <w:rsid w:val="00FF1CE5"/>
    <w:rsid w:val="00FF1F18"/>
    <w:rsid w:val="00FF20A7"/>
    <w:rsid w:val="00FF20FC"/>
    <w:rsid w:val="00FF251F"/>
    <w:rsid w:val="00FF25F1"/>
    <w:rsid w:val="00FF27A5"/>
    <w:rsid w:val="00FF2EA2"/>
    <w:rsid w:val="00FF2F09"/>
    <w:rsid w:val="00FF339E"/>
    <w:rsid w:val="00FF33F0"/>
    <w:rsid w:val="00FF3795"/>
    <w:rsid w:val="00FF38CB"/>
    <w:rsid w:val="00FF3D5F"/>
    <w:rsid w:val="00FF3E9F"/>
    <w:rsid w:val="00FF420D"/>
    <w:rsid w:val="00FF4BCD"/>
    <w:rsid w:val="00FF5400"/>
    <w:rsid w:val="00FF57BA"/>
    <w:rsid w:val="00FF5A8D"/>
    <w:rsid w:val="00FF5C22"/>
    <w:rsid w:val="00FF5F84"/>
    <w:rsid w:val="00FF6013"/>
    <w:rsid w:val="00FF62F7"/>
    <w:rsid w:val="00FF6411"/>
    <w:rsid w:val="00FF64DF"/>
    <w:rsid w:val="00FF702D"/>
    <w:rsid w:val="00FF70B1"/>
    <w:rsid w:val="00FF7268"/>
    <w:rsid w:val="00FF73B5"/>
    <w:rsid w:val="00FF74B9"/>
    <w:rsid w:val="00FF7771"/>
    <w:rsid w:val="00FF7C6E"/>
    <w:rsid w:val="00FF7FDA"/>
    <w:rsid w:val="656C12FF"/>
    <w:rsid w:val="7BB2E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chartTrackingRefBased/>
  <w15:docId w15:val="{B70230CD-1BCE-4F58-8D04-B0141D5C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2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uiPriority w:val="99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60735C"/>
    <w:pPr>
      <w:autoSpaceDE w:val="0"/>
      <w:autoSpaceDN w:val="0"/>
    </w:pPr>
    <w:rPr>
      <w:rFonts w:eastAsia="MS Mincho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5507F"/>
    <w:pPr>
      <w:autoSpaceDE w:val="0"/>
      <w:autoSpaceDN w:val="0"/>
    </w:pPr>
    <w:rPr>
      <w:rFonts w:eastAsia="MS Mincho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E2EFF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DDB45-404C-45CF-9566-027BDC7FC2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8E640E-1293-4ABA-AE04-FD8CD73816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</TotalTime>
  <Pages>58</Pages>
  <Words>10859</Words>
  <Characters>61898</Characters>
  <Application>Microsoft Office Word</Application>
  <DocSecurity>0</DocSecurity>
  <Lines>515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Wiphada, Teerakul</cp:lastModifiedBy>
  <cp:revision>3</cp:revision>
  <cp:lastPrinted>2025-02-21T07:21:00Z</cp:lastPrinted>
  <dcterms:created xsi:type="dcterms:W3CDTF">2025-02-21T07:47:00Z</dcterms:created>
  <dcterms:modified xsi:type="dcterms:W3CDTF">2025-02-21T07:48:00Z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4ed8881d-4062-46d6-b0ca-1cc939420954_Enabled">
    <vt:lpwstr>true</vt:lpwstr>
  </property>
  <property fmtid="{D5CDD505-2E9C-101B-9397-08002B2CF9AE}" pid="6" name="MSIP_Label_4ed8881d-4062-46d6-b0ca-1cc939420954_SetDate">
    <vt:lpwstr>2022-02-18T16:11:06Z</vt:lpwstr>
  </property>
  <property fmtid="{D5CDD505-2E9C-101B-9397-08002B2CF9AE}" pid="7" name="MSIP_Label_4ed8881d-4062-46d6-b0ca-1cc939420954_Method">
    <vt:lpwstr>Privileged</vt:lpwstr>
  </property>
  <property fmtid="{D5CDD505-2E9C-101B-9397-08002B2CF9AE}" pid="8" name="MSIP_Label_4ed8881d-4062-46d6-b0ca-1cc939420954_Name">
    <vt:lpwstr>Public</vt:lpwstr>
  </property>
  <property fmtid="{D5CDD505-2E9C-101B-9397-08002B2CF9AE}" pid="9" name="MSIP_Label_4ed8881d-4062-46d6-b0ca-1cc939420954_SiteId">
    <vt:lpwstr>deff24bb-2089-4400-8c8e-f71e680378b2</vt:lpwstr>
  </property>
  <property fmtid="{D5CDD505-2E9C-101B-9397-08002B2CF9AE}" pid="10" name="MSIP_Label_4ed8881d-4062-46d6-b0ca-1cc939420954_ActionId">
    <vt:lpwstr>3e87fde0-e36e-4e3a-80fc-8ca8c639fa96</vt:lpwstr>
  </property>
  <property fmtid="{D5CDD505-2E9C-101B-9397-08002B2CF9AE}" pid="11" name="MSIP_Label_4ed8881d-4062-46d6-b0ca-1cc939420954_ContentBits">
    <vt:lpwstr>0</vt:lpwstr>
  </property>
</Properties>
</file>