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C8885" w14:textId="77777777" w:rsidR="00DB308D" w:rsidRDefault="006B215D" w:rsidP="004C2111">
      <w:pPr>
        <w:pStyle w:val="Reference"/>
      </w:pPr>
      <w:r>
        <w:tab/>
      </w:r>
    </w:p>
    <w:p w14:paraId="18AE1A94" w14:textId="3B387788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75042F6F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5A83D8D4" w:rsid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0F2215F5" w14:textId="77777777" w:rsidR="00B84252" w:rsidRPr="00112C09" w:rsidRDefault="00B84252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130A02FE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484A0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และคณะกรรมการ</w:t>
      </w:r>
      <w:r w:rsidR="006C34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proofErr w:type="spellStart"/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220A4FC" w14:textId="77777777" w:rsidR="00AD3B26" w:rsidRPr="00AC48F3" w:rsidRDefault="00734D83" w:rsidP="009C0EBF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4B3B8433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</w:t>
      </w:r>
      <w:r w:rsidR="005D33F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</w:t>
      </w:r>
      <w:r w:rsidR="004A71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</w:t>
      </w:r>
      <w:r w:rsidR="009C0E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="003802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="00630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บริษัท 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proofErr w:type="spellStart"/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0A35F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0A35F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(</w:t>
      </w:r>
      <w:r w:rsidR="006A400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“</w:t>
      </w:r>
      <w:r w:rsidR="006A400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</w:t>
      </w:r>
      <w:r w:rsidR="006A400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”)</w:t>
      </w:r>
      <w:r w:rsidR="005B22E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E96E4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บริษัทย่อย</w:t>
      </w:r>
      <w:r w:rsidR="0085629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A24585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“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กลุ่ม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</w:t>
      </w:r>
      <w:r w:rsidR="00A740D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”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3685B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3685B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70CF9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42E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981240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และงบกระแสเงินสดรวมและเฉพาะบริษัทสำหรับปีสิ้นสุดวันเดียวกัน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</w:t>
      </w:r>
      <w:r w:rsidR="00981240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9C0EBF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60D08" w:rsidRPr="00660D0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6E179" w14:textId="717D9AD6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9812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EF7916" w:rsidRPr="00EF791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ที่แนบมานี้</w:t>
      </w:r>
      <w:r w:rsidR="00484A03">
        <w:rPr>
          <w:rFonts w:ascii="Browallia New" w:hAnsi="Browallia New" w:cs="Browallia New" w:hint="cs"/>
          <w:sz w:val="28"/>
          <w:szCs w:val="28"/>
          <w:cs/>
          <w:lang w:bidi="th-TH"/>
        </w:rPr>
        <w:t>แสดง</w:t>
      </w:r>
      <w:r w:rsidR="00EF7916" w:rsidRPr="00EF7916">
        <w:rPr>
          <w:rFonts w:ascii="Browallia New" w:hAnsi="Browallia New" w:cs="Browallia New" w:hint="cs"/>
          <w:sz w:val="28"/>
          <w:szCs w:val="28"/>
          <w:cs/>
          <w:lang w:bidi="th-TH"/>
        </w:rPr>
        <w:t>ฐานะการเงินรวมและเฉพาะบริษัทของ</w:t>
      </w:r>
      <w:r w:rsidR="00EF7916" w:rsidRPr="00EF791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2083F"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B544E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98543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EF7916">
        <w:rPr>
          <w:rFonts w:ascii="Browallia New" w:hAnsi="Browallia New" w:cs="Browallia New"/>
          <w:sz w:val="28"/>
          <w:szCs w:val="28"/>
          <w:lang w:val="en-US"/>
        </w:rPr>
        <w:t>7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ผลการดำเนินงานรวม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และกระแสเงินสดรวม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</w:t>
      </w:r>
      <w:r w:rsidR="00F831B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3802BF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6C25EF7B" w14:textId="2FD8D8A5" w:rsidR="00557EB1" w:rsidRDefault="002D0B19" w:rsidP="009D025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เพื่อใช้เป็นเกณฑ์ในการแสดงความเห็นของข้าพเจ้า</w:t>
      </w:r>
    </w:p>
    <w:p w14:paraId="53277BA6" w14:textId="2CBF6ACB" w:rsidR="009E0B8D" w:rsidRDefault="009E0B8D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1453D7C" w14:textId="77777777" w:rsidR="006F63DD" w:rsidRDefault="006F63DD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F8EC67" w14:textId="77777777" w:rsidR="00F74D76" w:rsidRDefault="00F74D76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77DCA7F" w14:textId="77777777" w:rsidR="00F74D76" w:rsidRDefault="00F74D76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3470B35" w14:textId="77777777" w:rsidR="00F74D76" w:rsidRDefault="00F74D76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32DE87" w14:textId="13B1FAF7" w:rsidR="00D55512" w:rsidRPr="001A172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6211518D" w:rsidR="00D55512" w:rsidRPr="00AC48F3" w:rsidRDefault="00D55512" w:rsidP="0082773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812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153A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</w:t>
      </w:r>
      <w:r w:rsidR="00F21957" w:rsidRPr="00F21957">
        <w:rPr>
          <w:rFonts w:ascii="Browallia New" w:eastAsia="Calibri" w:hAnsi="Browallia New" w:cs="Browallia New"/>
          <w:spacing w:val="16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</w:t>
      </w:r>
      <w:r w:rsidR="002854B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D57407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948"/>
      </w:tblGrid>
      <w:tr w:rsidR="00D55512" w:rsidRPr="005E6C7B" w14:paraId="0899A915" w14:textId="77777777" w:rsidTr="00D24F53">
        <w:trPr>
          <w:tblHeader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5D3597"/>
          </w:tcPr>
          <w:p w14:paraId="29805836" w14:textId="77777777" w:rsidR="00D55512" w:rsidRPr="005E6C7B" w:rsidRDefault="00D55512" w:rsidP="00630D7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rtl/>
                <w:cs/>
              </w:rPr>
            </w:pPr>
            <w:r w:rsidRPr="005E6C7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3948" w:type="dxa"/>
            <w:tcBorders>
              <w:bottom w:val="single" w:sz="4" w:space="0" w:color="auto"/>
            </w:tcBorders>
            <w:shd w:val="clear" w:color="auto" w:fill="5D3597"/>
          </w:tcPr>
          <w:p w14:paraId="3BC4D12E" w14:textId="58776DD1" w:rsidR="00D55512" w:rsidRPr="005E6C7B" w:rsidRDefault="00443B89" w:rsidP="00630D7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43B89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D55512" w:rsidRPr="005E6C7B" w14:paraId="0C9E52F0" w14:textId="77777777" w:rsidTr="00B372FE">
        <w:trPr>
          <w:trHeight w:val="1059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60E2F5CB" w14:textId="77777777" w:rsidR="00E057A9" w:rsidRPr="005E6C7B" w:rsidRDefault="00E057A9" w:rsidP="00E057A9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5E6C7B">
              <w:rPr>
                <w:rFonts w:ascii="Browallia New" w:eastAsia="Cordia New" w:hAnsi="Browallia New" w:cs="Browallia New" w:hint="cs"/>
                <w:i/>
                <w:iCs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ของลูกหนี้ตามสัญญาเช่าซื้อ</w:t>
            </w:r>
          </w:p>
          <w:p w14:paraId="53FA56C3" w14:textId="77777777" w:rsidR="00D62EEF" w:rsidRPr="008F4021" w:rsidRDefault="00D62EEF" w:rsidP="00D62EE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3C59DB9" w14:textId="4BC4A217" w:rsidR="00774291" w:rsidRPr="005E6C7B" w:rsidRDefault="00774291" w:rsidP="0077429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2D0B1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บริษัทมีลูกหนี้ตามสัญญา</w:t>
            </w:r>
            <w:r w:rsidR="00995CAB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   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เช่าซื้อใน</w:t>
            </w:r>
            <w:r w:rsidR="002854B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งบ</w:t>
            </w:r>
            <w:r w:rsidR="004A71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="009C0EB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เงิน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รวมและเฉพาะของบริษัทจำนวน </w:t>
            </w:r>
            <w:r w:rsidR="00037C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2,</w:t>
            </w:r>
            <w:r w:rsidR="00EA6B0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469.51</w:t>
            </w:r>
            <w:r w:rsidR="00755089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85C85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ล้</w:t>
            </w:r>
            <w:proofErr w:type="spellEnd"/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านบาท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สุทธิจากค่าเผื่อผลขาดทุน</w:t>
            </w:r>
            <w:r w:rsidR="0050449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ด้านเครดิต</w:t>
            </w:r>
            <w:r w:rsidR="000554D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</w:t>
            </w:r>
            <w:r w:rsidR="001E48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งบ</w:t>
            </w:r>
            <w:r w:rsidR="00AC487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="009C0EB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เงิน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รวมและเฉพาะบริษั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42B8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212.37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="006277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 อ้างอิงหมายเหตุประกอบ</w:t>
            </w:r>
            <w:r w:rsidR="00D6789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งบ</w:t>
            </w:r>
            <w:r w:rsidR="009C0EB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การเงิน</w:t>
            </w:r>
            <w:r w:rsidR="006277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ข้อ </w:t>
            </w:r>
            <w:r w:rsidR="006277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>6</w:t>
            </w:r>
          </w:p>
          <w:p w14:paraId="476076C9" w14:textId="77777777" w:rsidR="00995CAB" w:rsidRPr="008F4021" w:rsidRDefault="00995CAB" w:rsidP="0077429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75EDF8BD" w14:textId="2DB3A587" w:rsidR="00C03AFA" w:rsidRPr="005E6C7B" w:rsidRDefault="00C03AFA" w:rsidP="00C03AFA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ผู้บริหารของบริษัททดสอบค่าเผื่อผลขาดทุนด้านเครดิตที่คาดว่าจะเกิดขึ้น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ของลูกหนี้ตามสัญญาเช่าซื้อ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โดยวิธีการคำนวณการด้อยค่าของ</w:t>
            </w:r>
            <w:r w:rsidR="00CE4F91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ทางการเงินโดยใช้แนวคิดของผลขาดทุนด้านเครดิตที่คาดว่าจะเกิดขึ้น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ค่าเผื่อผลขาดทุนด้านเครดิตที่คาดว่าจะเกิดขึ้นสำหรับลูกหนี้ตามสัญญาเช่าซื้อได้ปฏิบัติตามวิธีอย่างง่าย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Simplified approach)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การวัดมูลค่าของผลขาดทุนด้านเครดิตที่คาดว่าจะเกิดขึ้นตลอดอายุสำหรับลูกหนี้ตามสัญญาเช่าซื้อทั้งหมด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ซึ่งในการประมาณการจำเป็นต้องใช้ดุลยพินิ</w:t>
            </w:r>
            <w:r w:rsidR="00DE12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จในการประมาณการผลขาดทุนจากเหตุการณ์ในอดีต</w:t>
            </w:r>
            <w:r w:rsidR="00A61EB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และ</w:t>
            </w:r>
            <w:r w:rsidR="004C45A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br/>
            </w:r>
            <w:r w:rsidR="00A61EB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การคาดการณ์เกี่ยวกับการชำระหนี้ในอนาคตของลูกค้าและส</w:t>
            </w:r>
            <w:r w:rsidR="00FD731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ภาวะเศรษฐกิจที่เป็นอยู่</w:t>
            </w:r>
            <w:r w:rsidR="00B55F1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ใน</w:t>
            </w:r>
            <w:r w:rsidR="00FD731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ขณะ</w:t>
            </w:r>
            <w:r w:rsidR="00E41E3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นั้น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จากผู้บริหารในการพัฒนาแบบจำลองผลขาดทุนด้านเครดิตที่คาดว่าจะเกิดขึ้น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ดังนั้น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ข้าพเจ้าจึงให้ความสำคัญกับกา</w:t>
            </w:r>
            <w:r w:rsidR="008E2491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ร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รวจสอบความเพียงพอของค่าเผื่อผลขาดทุนด้านเครดิตที่คาดว่าจะเกิดขึ้นสำหรับลูกหนี้ตามสัญญาเช่าซื้อ</w:t>
            </w:r>
          </w:p>
          <w:p w14:paraId="241FE056" w14:textId="77777777" w:rsidR="00C03AFA" w:rsidRPr="008F4021" w:rsidRDefault="00C03AFA" w:rsidP="0077429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0B79DA8A" w14:textId="4D9E1256" w:rsidR="00BA18E9" w:rsidRPr="009E3C38" w:rsidRDefault="00BA18E9" w:rsidP="00AA32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6C7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บริษัทได้เปิดเผย</w:t>
            </w:r>
            <w:r w:rsidR="00034C72" w:rsidRPr="00034C7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="00E42BA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ข้อมูล</w:t>
            </w:r>
            <w:r w:rsidRPr="005E6C7B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5E6C7B">
              <w:rPr>
                <w:rFonts w:ascii="Browallia New" w:hAnsi="Browallia New" w:cs="Browallia New"/>
                <w:sz w:val="26"/>
                <w:szCs w:val="26"/>
                <w:cs/>
              </w:rPr>
              <w:t>ของลูกหนี้ตามสัญญาเช่าซื้อในหมายเหตุประกอบ</w:t>
            </w:r>
            <w:r w:rsidR="00D678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="009C0E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  <w:r w:rsidRPr="005E6C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A1738D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3948" w:type="dxa"/>
            <w:tcBorders>
              <w:bottom w:val="single" w:sz="4" w:space="0" w:color="auto"/>
            </w:tcBorders>
            <w:shd w:val="clear" w:color="auto" w:fill="auto"/>
          </w:tcPr>
          <w:p w14:paraId="672E3CC7" w14:textId="77777777" w:rsidR="005D18F0" w:rsidRPr="005E6C7B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วิธีการตรวจสอบของข้าพเจ้าโดยสรุป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มีดังนี้</w:t>
            </w:r>
          </w:p>
          <w:p w14:paraId="73DE7A3A" w14:textId="77777777" w:rsidR="005D18F0" w:rsidRPr="005E6C7B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903FE67" w14:textId="77777777" w:rsidR="005D18F0" w:rsidRPr="008F4021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69438EA8" w14:textId="77777777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การติดตามหนี้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การรับชำระหนี้จากลูกหนี้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และหลักเกณฑ์การตั้งค่าเผื่อผลขาดทุนด้านเครดิตที่คาดว่าจะเกิดขึ้นสำหรับลูกหนี้ตามสัญญาเช่าซื้อ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5FC4A9AE" w14:textId="77777777" w:rsidR="005D18F0" w:rsidRPr="008F4021" w:rsidRDefault="005D18F0" w:rsidP="005D18F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7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16AE7292" w14:textId="77777777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ทดสอบการปฏิบัติตามการควบคุมภายในและหลักเกณฑ์ที่บริษัทออกแบบไว้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3D6E1644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72623B45" w14:textId="77777777" w:rsidR="000805B5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โดยสอบทานเอกสารประกอบการพัฒนาแบบจำลอง</w:t>
            </w:r>
          </w:p>
          <w:p w14:paraId="3D88CD76" w14:textId="77777777" w:rsidR="000805B5" w:rsidRPr="008F4021" w:rsidRDefault="000805B5" w:rsidP="000805B5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435916A1" w14:textId="11F8019A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สุ่มทดสอบความถูกต้องและความครบถ้วนของข้อมูลที่นำมาใช้พัฒนาแบบจำลอง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4BC5F5DB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0475A476" w14:textId="43A3BA0A" w:rsidR="005D18F0" w:rsidRPr="005E6C7B" w:rsidRDefault="009E3C38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ทดสอบ</w:t>
            </w:r>
            <w:r w:rsidR="001122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คำนวณและ</w:t>
            </w:r>
            <w:r w:rsidR="00855C9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ตรวจ</w:t>
            </w:r>
            <w:r w:rsidR="00ED18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สอบ</w:t>
            </w:r>
            <w:r w:rsidR="00C1775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หลักฐานประกอบ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ข้อสมมติฐานที่ใช้ในการคำนวณค่าเผื่อผลขาดทุนด้านเครดิตที่คาดว่าจะเกิดขึ้นของ</w:t>
            </w:r>
            <w:r w:rsidR="005D18F0" w:rsidRPr="004C45AF"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บริษัทจากเหตุการณ์ในอดีต</w:t>
            </w:r>
            <w:r w:rsidR="00AA2A49" w:rsidRPr="004C45AF"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 w:bidi="th-TH"/>
              </w:rPr>
              <w:t>และ</w:t>
            </w:r>
            <w:r w:rsidR="00DD5330" w:rsidRPr="004C45AF"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 w:bidi="th-TH"/>
              </w:rPr>
              <w:t>ความสมเหตุสมผล</w:t>
            </w:r>
            <w:r w:rsidR="00DD533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ของการคาดการณ์และปัจจัยทางเศรษฐกิจ</w:t>
            </w:r>
            <w:r w:rsidR="00DC782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เกี่ยวกับการชำระหนี้ในอนาคตของลูกค้าจากข้อมูลสาธารณะ</w:t>
            </w:r>
          </w:p>
          <w:p w14:paraId="3032E470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2B725E8D" w14:textId="20996624" w:rsidR="005D18F0" w:rsidRPr="005E6C7B" w:rsidRDefault="00CB5B01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ตรวจสอบ</w:t>
            </w:r>
            <w:r w:rsidR="002870A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รายการ</w:t>
            </w:r>
            <w:r w:rsidR="005D18F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ปรับปรุงส่วนเพิ่ม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จากการ</w:t>
            </w:r>
            <w:r w:rsidR="001172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คำนวณ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7D483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ให้เป็นไปตามมาตรฐาน</w:t>
            </w:r>
            <w:r w:rsidR="00F84B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="00E454D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รายงาน</w:t>
            </w:r>
            <w:r w:rsidR="004C45A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br/>
            </w:r>
            <w:r w:rsidR="00E454D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ทางการเงิน</w:t>
            </w:r>
            <w:r w:rsidR="007D483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ที่เกี่ยวข้อง</w:t>
            </w:r>
          </w:p>
          <w:p w14:paraId="5DA21419" w14:textId="77777777" w:rsidR="005D18F0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4419FFD3" w14:textId="77777777" w:rsidR="00425E1E" w:rsidRDefault="00425E1E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006CEF4F" w14:textId="77777777" w:rsidR="00425E1E" w:rsidRPr="008F4021" w:rsidRDefault="00425E1E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2DE9EADC" w14:textId="4B6E9A78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lastRenderedPageBreak/>
              <w:t>พิจารณาความเพียงพอและความเหมาะสม</w:t>
            </w:r>
            <w:r w:rsidR="004C45A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ของการเปิดเผยข้อมูลในหมายเหตุประกอบ</w:t>
            </w:r>
            <w:r w:rsidR="004C45A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</w:r>
            <w:r w:rsidR="00D6789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งบ</w:t>
            </w:r>
            <w:r w:rsidR="009C0EB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การเงิน</w:t>
            </w:r>
            <w:r w:rsidRPr="005E6C7B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6A9E6CA9" w14:textId="7DD5D64B" w:rsidR="008D71C0" w:rsidRPr="00214AAD" w:rsidRDefault="008D71C0" w:rsidP="00663D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 w:bidi="th-TH"/>
              </w:rPr>
            </w:pPr>
          </w:p>
          <w:p w14:paraId="5CC1A9DC" w14:textId="5BADC1D0" w:rsidR="00214AAD" w:rsidRPr="005E6C7B" w:rsidRDefault="00214AAD" w:rsidP="00F8764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จากการตรวจสอบดังกล่าว</w:t>
            </w:r>
            <w:r w:rsidR="00364FB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ข้างต้น บริษัทมีการพิจารณาและบันทึกค่าเผื่อผลขาดทุนด้านเครดิตที่คาดว่าจะเกิดขึ้นของลูกหนี้ตามสัญญาเช่าซื้อ</w:t>
            </w:r>
            <w:r w:rsidR="00F8764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อย่างเพียงพอและเหมาะสม</w:t>
            </w:r>
          </w:p>
        </w:tc>
      </w:tr>
    </w:tbl>
    <w:p w14:paraId="32EF5D1D" w14:textId="77777777" w:rsidR="006D4B5F" w:rsidRDefault="006D4B5F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8D0545" w14:textId="392DF3D1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  <w:r w:rsidR="00F21957" w:rsidRPr="00F21957"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  <w:t xml:space="preserve">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E65EDB" w14:textId="25882C77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0F3F39" w:rsidRPr="000F3F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="000F3F39" w:rsidRPr="000F3F3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0F3F39" w:rsidRPr="000F3F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="000F3F39" w:rsidRPr="000F3F3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0F3F39" w:rsidRPr="000F3F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แต่ไม่รวมถึงงบการเงินรวมและเฉพาะบริษัท</w:t>
      </w:r>
      <w:r w:rsidR="000F3F39" w:rsidRPr="000F3F3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0F3F39" w:rsidRPr="000F3F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="000F3F39" w:rsidRPr="000F3F3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0F3F39" w:rsidRPr="000F3F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B605B89" w14:textId="77777777" w:rsidR="00EC50CB" w:rsidRDefault="00EC50CB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F9CEA7" w14:textId="603298E3" w:rsidR="00D55512" w:rsidRDefault="00CF0858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F085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ความเห็นของข้าพเจ้าต่องบการเงินรวมและเฉพาะบริษัทไม่ครอบคลุมถึงข้อมูลอื่น</w:t>
      </w:r>
      <w:r w:rsidRPr="00CF085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F085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="00D55512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536D3258" w14:textId="77777777" w:rsidR="00AE2710" w:rsidRDefault="00AE2710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35B58F" w14:textId="74DCC4A4" w:rsidR="00D55512" w:rsidRPr="00AC48F3" w:rsidRDefault="007871A4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871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7871A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871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7871A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871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7871A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871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55512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C7BED8A" w14:textId="1A15C4C4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ข้าพเจ้าต้องสื่อสารเรื่องดังกล่าวกับ</w:t>
      </w:r>
      <w:r w:rsidR="00E564D4" w:rsidRPr="00E564D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="0082773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C379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</w:t>
      </w:r>
      <w:r w:rsidR="004641D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คณะกรรมการตรวจสอบดำเนินการแก้ไข</w:t>
      </w:r>
      <w:r w:rsidR="005A285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ข้อมูลที่แสดงขัดต่อข้อเท็จจริง</w:t>
      </w:r>
    </w:p>
    <w:p w14:paraId="6954B679" w14:textId="77777777" w:rsidR="00D55512" w:rsidRPr="00AC48F3" w:rsidRDefault="00D55512" w:rsidP="00E564D4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1E93D29" w14:textId="6CFFF674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="003366CF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และคณะกรรมการ</w:t>
      </w:r>
      <w:r w:rsidR="002F7E7A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ตรวจสอบ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ต่อ</w:t>
      </w:r>
      <w:r w:rsidR="00D67894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รวมและเฉพาะบริษัท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2B9391EB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</w:t>
      </w:r>
      <w:r w:rsidR="00D6789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</w:t>
      </w:r>
      <w:r w:rsidR="0079463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</w:t>
      </w:r>
      <w:r w:rsidR="00174048" w:rsidRPr="001740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พิจารณาว่าจำเป็น</w:t>
      </w:r>
      <w:r w:rsidR="00174048" w:rsidRPr="001740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74048" w:rsidRPr="001740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สามารถจัดทำงบการเงินรวมและเฉพาะ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</w:p>
    <w:p w14:paraId="62A20FE7" w14:textId="0B4F0B5B" w:rsidR="001A1A2C" w:rsidRDefault="001A1A2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59BC4A98" w14:textId="29835691" w:rsidR="001A1A2C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</w:t>
      </w:r>
      <w:r w:rsidR="00D6789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</w:t>
      </w:r>
      <w:r w:rsidR="00C34B9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กลุ่มบริษัทในการดำเนินงานต่อเนื่อง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DB4EEC" w:rsidRPr="00DB4E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DB4EEC" w:rsidRPr="00DB4E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DB4EEC" w:rsidRPr="00DB4E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DB4EEC" w:rsidRPr="00DB4E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DB4EEC" w:rsidRPr="00DB4E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DB4EE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3DF15A27" w14:textId="77777777" w:rsidR="0085416B" w:rsidRDefault="0085416B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D067A90" w14:textId="01BEC531" w:rsidR="000A5C16" w:rsidRDefault="00F3367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336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คณะกรรมการตรวจสอบ</w:t>
      </w:r>
      <w:r w:rsidR="00D55512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</w:t>
      </w:r>
      <w:r w:rsidR="00611B47" w:rsidRPr="00611B4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ช่วย</w:t>
      </w:r>
      <w:r w:rsidR="00D55512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lang w:val="en-US" w:bidi="th-TH"/>
        </w:rPr>
        <w:t xml:space="preserve">         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="000A5C16" w:rsidRPr="000A5C1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</w:p>
    <w:p w14:paraId="31015DB5" w14:textId="77777777" w:rsidR="0085416B" w:rsidRDefault="0085416B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ABD261" w14:textId="2062D261" w:rsidR="00D55512" w:rsidRPr="00F21957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2195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</w:t>
      </w:r>
      <w:r w:rsidR="00D67894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งบ</w:t>
      </w:r>
      <w:r w:rsidR="009C0EBF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การเงิน</w:t>
      </w:r>
      <w:r w:rsidRPr="00F2195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รวมและเฉพาะบริษัท</w:t>
      </w:r>
    </w:p>
    <w:p w14:paraId="7DB2D2D6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4F68D5" w14:textId="5DDB4446" w:rsidR="00D55512" w:rsidRPr="00F21957" w:rsidRDefault="007D1C25" w:rsidP="007D1C2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หรือทุกรายการรวมกันจะมีผลต่อการตัดสินใจทางเศรษฐกิจของผู้ใช้งบการเงินรวมและเฉพาะบริษัทเหล่านี้</w:t>
      </w:r>
    </w:p>
    <w:p w14:paraId="03C3FB92" w14:textId="77777777" w:rsidR="00BA0194" w:rsidRPr="00F21957" w:rsidRDefault="00BA0194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65E56CF2" w14:textId="70D65D1E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6F0B7F19" w14:textId="77777777" w:rsidR="00AF428E" w:rsidRPr="00F21957" w:rsidRDefault="00AF428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16418" w14:textId="011C054D" w:rsidR="00D55512" w:rsidRPr="00F21957" w:rsidRDefault="0027364E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บริษัท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3DB9C0F0" w14:textId="11C9548F" w:rsidR="00D55512" w:rsidRPr="00F21957" w:rsidRDefault="002917C3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2917C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2917C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917C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2917C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917C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A2B9753" w14:textId="09EAC097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1559005B" w14:textId="2E193585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B60502">
        <w:rPr>
          <w:rFonts w:ascii="Browallia New" w:hAnsi="Browallia New" w:cs="Browallia New"/>
          <w:sz w:val="28"/>
          <w:szCs w:val="28"/>
          <w:lang w:bidi="th-TH"/>
        </w:rPr>
        <w:br/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จากหลักฐานการสอบบัญชีที่ได้รับ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60502">
        <w:rPr>
          <w:rFonts w:ascii="Browallia New" w:hAnsi="Browallia New" w:cs="Browallia New"/>
          <w:sz w:val="28"/>
          <w:szCs w:val="28"/>
          <w:lang w:bidi="th-TH"/>
        </w:rPr>
        <w:br/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กลุ่มบริษัทและบริษัทในการดำเนินงานต่อเนื่องหรือไม่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ที่เกี่ยวข้อง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</w:t>
      </w:r>
      <w:r w:rsidR="00B60502">
        <w:rPr>
          <w:rFonts w:ascii="Browallia New" w:hAnsi="Browallia New" w:cs="Browallia New"/>
          <w:sz w:val="28"/>
          <w:szCs w:val="28"/>
          <w:lang w:bidi="th-TH"/>
        </w:rPr>
        <w:br/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เป็นเหตุให้กลุ่มบริษัทและบริษัทต้องหยุดการดำเนินงานต่อเนื่อง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774F0031" w14:textId="77777777" w:rsidR="00742E67" w:rsidRDefault="00742E67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5423D9C5" w14:textId="17F9E9C1" w:rsidR="00D55512" w:rsidRPr="00F21957" w:rsidRDefault="00AD5E67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D5E67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ประเมินการนำเสนอ</w:t>
      </w:r>
      <w:r w:rsidRPr="00AD5E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5E67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โครงสร้างและเนื้อหาของงบการเงินรวมและเฉพาะบริษัทโดยรวม</w:t>
      </w:r>
      <w:r w:rsidRPr="00AD5E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5E67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รวมถึงการเปิดเผยข้อมูลว่างบการเงินรวมและเฉพาะบริษัทแสดงรายการ</w:t>
      </w:r>
      <w:r w:rsidRPr="00AD5E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5E6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  </w:t>
      </w:r>
    </w:p>
    <w:p w14:paraId="4CC290F0" w14:textId="13CBDBA8" w:rsidR="009E0B8D" w:rsidRPr="004304F3" w:rsidRDefault="004304F3" w:rsidP="00F54F8A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04F3">
        <w:rPr>
          <w:rFonts w:ascii="Browallia New" w:hAnsi="Browallia New" w:cs="Browallia New"/>
          <w:color w:val="000000"/>
          <w:sz w:val="28"/>
          <w:szCs w:val="28"/>
          <w:cs/>
        </w:rPr>
        <w:t>ได้รับหลักฐานการสอบบัญชีที่เหมาะสมอย่างเพียงพอเกี่ยวกับ</w:t>
      </w:r>
      <w:r w:rsidR="00D6789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</w:t>
      </w:r>
      <w:r w:rsidRPr="004304F3">
        <w:rPr>
          <w:rFonts w:ascii="Browallia New" w:hAnsi="Browallia New" w:cs="Browallia New"/>
          <w:color w:val="000000"/>
          <w:sz w:val="28"/>
          <w:szCs w:val="28"/>
          <w:cs/>
        </w:rPr>
        <w:t>การเงินของบริษัทภายใน</w:t>
      </w:r>
      <w:r>
        <w:rPr>
          <w:rFonts w:ascii="Browallia New" w:hAnsi="Browallia New" w:cs="Browallia New"/>
          <w:color w:val="000000"/>
          <w:sz w:val="28"/>
          <w:szCs w:val="28"/>
        </w:rPr>
        <w:br/>
      </w:r>
      <w:r w:rsidRPr="004304F3">
        <w:rPr>
          <w:rFonts w:ascii="Browallia New" w:hAnsi="Browallia New" w:cs="Browallia New"/>
          <w:color w:val="000000"/>
          <w:sz w:val="28"/>
          <w:szCs w:val="28"/>
          <w:cs/>
        </w:rPr>
        <w:t>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9E0B8D" w:rsidRPr="004304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18250A1" w14:textId="5F3F2D3D" w:rsidR="00D55512" w:rsidRPr="009E0B8D" w:rsidRDefault="00D55512" w:rsidP="009E0B8D">
      <w:pPr>
        <w:pStyle w:val="ListParagraph"/>
        <w:autoSpaceDE w:val="0"/>
        <w:autoSpaceDN w:val="0"/>
        <w:adjustRightInd w:val="0"/>
        <w:spacing w:after="0" w:line="240" w:lineRule="auto"/>
        <w:ind w:left="576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5BEF0D" w14:textId="51341BFD" w:rsidR="00D55512" w:rsidRPr="00F21957" w:rsidRDefault="00F62CF0" w:rsidP="00F62C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62CF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F62CF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62CF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F62CF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62CF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F62CF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62CF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Pr="00F62CF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62CF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5291073" w14:textId="77777777" w:rsidR="00AC616F" w:rsidRPr="00236787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/>
        </w:rPr>
      </w:pPr>
    </w:p>
    <w:p w14:paraId="45461CC7" w14:textId="239E484C" w:rsidR="00D55512" w:rsidRPr="00F21957" w:rsidRDefault="006E0BB7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E0BB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6E0BB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E0BB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6E0BB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E0BB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CAC52D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6FB22BE" w14:textId="13D17E85" w:rsidR="00D55512" w:rsidRPr="00F21957" w:rsidRDefault="001A3D97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จากเรื่องที่สื่อสารกับคณะกรรมการตรวจสอบ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</w:p>
    <w:p w14:paraId="7B70B33A" w14:textId="6086C7E5" w:rsidR="00D55512" w:rsidRPr="00F21957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AF8BE9" w14:textId="42973CD1" w:rsidR="001A1A2C" w:rsidRPr="00F21957" w:rsidRDefault="001A1A2C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A970FE" w14:textId="77777777" w:rsidR="004B2E22" w:rsidRPr="00F21957" w:rsidRDefault="004B2E2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EA7405" w14:textId="33EB4866" w:rsidR="001A1723" w:rsidRPr="00F21957" w:rsidRDefault="00BA1AC6" w:rsidP="001A17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A1A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BA1A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A1A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  <w:r w:rsidR="00F21957" w:rsidRPr="00F21957">
        <w:rPr>
          <w:rFonts w:ascii="Browallia New" w:hAnsi="Browallia New" w:cs="Browallia New" w:hint="cs"/>
          <w:b/>
          <w:bCs/>
          <w:sz w:val="28"/>
          <w:szCs w:val="28"/>
          <w:lang w:val="en-US" w:bidi="th-TH"/>
        </w:rPr>
        <w:t xml:space="preserve"> </w:t>
      </w:r>
    </w:p>
    <w:p w14:paraId="20AC4662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49CA07D8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เลขทะเบียน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BA1AC6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159D1E54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8E4420E" w:rsidR="00E17598" w:rsidRPr="00F21957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แกรนท์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proofErr w:type="spellStart"/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ตัน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</w:p>
    <w:p w14:paraId="0F840063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A68709B" w14:textId="57170806" w:rsidR="0051206C" w:rsidRPr="00F21957" w:rsidRDefault="004515FB" w:rsidP="00B8425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515FB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D02265" w:rsidRPr="004515F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773B0" w:rsidRPr="004515FB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8F7A51" w:rsidRPr="004515FB">
        <w:rPr>
          <w:rFonts w:ascii="Browallia New" w:hAnsi="Browallia New" w:cs="Browallia New"/>
          <w:sz w:val="28"/>
          <w:szCs w:val="28"/>
        </w:rPr>
        <w:t xml:space="preserve"> 256</w:t>
      </w:r>
      <w:r w:rsidR="001A3D97" w:rsidRPr="004515FB">
        <w:rPr>
          <w:rFonts w:ascii="Browallia New" w:hAnsi="Browallia New" w:cs="Browallia New"/>
          <w:sz w:val="28"/>
          <w:szCs w:val="28"/>
        </w:rPr>
        <w:t>8</w:t>
      </w:r>
    </w:p>
    <w:sectPr w:rsidR="0051206C" w:rsidRPr="00F21957" w:rsidSect="005669E9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D79E7" w14:textId="77777777" w:rsidR="00ED32A0" w:rsidRDefault="00ED32A0">
      <w:r>
        <w:separator/>
      </w:r>
    </w:p>
  </w:endnote>
  <w:endnote w:type="continuationSeparator" w:id="0">
    <w:p w14:paraId="0E43FBD4" w14:textId="77777777" w:rsidR="00ED32A0" w:rsidRDefault="00ED32A0">
      <w:r>
        <w:continuationSeparator/>
      </w:r>
    </w:p>
  </w:endnote>
  <w:endnote w:type="continuationNotice" w:id="1">
    <w:p w14:paraId="3CA3DFFF" w14:textId="77777777" w:rsidR="00ED32A0" w:rsidRDefault="00ED32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AA4DA" w14:textId="77777777" w:rsidR="00ED32A0" w:rsidRDefault="00ED32A0">
      <w:bookmarkStart w:id="0" w:name="_Hlk482348182"/>
      <w:bookmarkEnd w:id="0"/>
      <w:r>
        <w:separator/>
      </w:r>
    </w:p>
  </w:footnote>
  <w:footnote w:type="continuationSeparator" w:id="0">
    <w:p w14:paraId="38C8995A" w14:textId="77777777" w:rsidR="00ED32A0" w:rsidRDefault="00ED32A0">
      <w:r>
        <w:continuationSeparator/>
      </w:r>
    </w:p>
  </w:footnote>
  <w:footnote w:type="continuationNotice" w:id="1">
    <w:p w14:paraId="2F92F379" w14:textId="77777777" w:rsidR="00ED32A0" w:rsidRDefault="00ED32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8B5C2" w14:textId="55DB6869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434660D9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1" w:name="Footer3_tbl"/>
    <w:bookmarkEnd w:id="1"/>
  </w:p>
  <w:p w14:paraId="06582961" w14:textId="4DB559DD" w:rsidR="00D460E7" w:rsidRPr="00C72A9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AD13BF7"/>
    <w:multiLevelType w:val="hybridMultilevel"/>
    <w:tmpl w:val="7F7411E4"/>
    <w:lvl w:ilvl="0" w:tplc="A660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3A40DB"/>
    <w:multiLevelType w:val="hybridMultilevel"/>
    <w:tmpl w:val="7F9AB166"/>
    <w:lvl w:ilvl="0" w:tplc="1D780CA2">
      <w:start w:val="64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F7778"/>
    <w:multiLevelType w:val="hybridMultilevel"/>
    <w:tmpl w:val="D2C6819E"/>
    <w:lvl w:ilvl="0" w:tplc="99EC8A7A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 w16cid:durableId="1503936050">
    <w:abstractNumId w:val="3"/>
  </w:num>
  <w:num w:numId="2" w16cid:durableId="2017003386">
    <w:abstractNumId w:val="2"/>
  </w:num>
  <w:num w:numId="3" w16cid:durableId="389501371">
    <w:abstractNumId w:val="1"/>
  </w:num>
  <w:num w:numId="4" w16cid:durableId="1889024227">
    <w:abstractNumId w:val="0"/>
  </w:num>
  <w:num w:numId="5" w16cid:durableId="1198859381">
    <w:abstractNumId w:val="8"/>
  </w:num>
  <w:num w:numId="6" w16cid:durableId="1709183259">
    <w:abstractNumId w:val="5"/>
  </w:num>
  <w:num w:numId="7" w16cid:durableId="2115398078">
    <w:abstractNumId w:val="14"/>
  </w:num>
  <w:num w:numId="8" w16cid:durableId="1898585157">
    <w:abstractNumId w:val="27"/>
  </w:num>
  <w:num w:numId="9" w16cid:durableId="228272338">
    <w:abstractNumId w:val="5"/>
  </w:num>
  <w:num w:numId="10" w16cid:durableId="355230474">
    <w:abstractNumId w:val="22"/>
  </w:num>
  <w:num w:numId="11" w16cid:durableId="975835648">
    <w:abstractNumId w:val="19"/>
  </w:num>
  <w:num w:numId="12" w16cid:durableId="1482969083">
    <w:abstractNumId w:val="4"/>
  </w:num>
  <w:num w:numId="13" w16cid:durableId="227766339">
    <w:abstractNumId w:val="11"/>
  </w:num>
  <w:num w:numId="14" w16cid:durableId="617296256">
    <w:abstractNumId w:val="9"/>
  </w:num>
  <w:num w:numId="15" w16cid:durableId="1839273265">
    <w:abstractNumId w:val="11"/>
  </w:num>
  <w:num w:numId="16" w16cid:durableId="2071076104">
    <w:abstractNumId w:val="13"/>
  </w:num>
  <w:num w:numId="17" w16cid:durableId="1789085351">
    <w:abstractNumId w:val="15"/>
  </w:num>
  <w:num w:numId="18" w16cid:durableId="638459589">
    <w:abstractNumId w:val="22"/>
  </w:num>
  <w:num w:numId="19" w16cid:durableId="2054378847">
    <w:abstractNumId w:val="19"/>
  </w:num>
  <w:num w:numId="20" w16cid:durableId="1803189867">
    <w:abstractNumId w:val="4"/>
  </w:num>
  <w:num w:numId="21" w16cid:durableId="1654792686">
    <w:abstractNumId w:val="11"/>
  </w:num>
  <w:num w:numId="22" w16cid:durableId="2049180277">
    <w:abstractNumId w:val="9"/>
  </w:num>
  <w:num w:numId="23" w16cid:durableId="1098017037">
    <w:abstractNumId w:val="9"/>
  </w:num>
  <w:num w:numId="24" w16cid:durableId="1368027806">
    <w:abstractNumId w:val="9"/>
  </w:num>
  <w:num w:numId="25" w16cid:durableId="1187599809">
    <w:abstractNumId w:val="11"/>
  </w:num>
  <w:num w:numId="26" w16cid:durableId="2071924924">
    <w:abstractNumId w:val="11"/>
  </w:num>
  <w:num w:numId="27" w16cid:durableId="435370444">
    <w:abstractNumId w:val="11"/>
  </w:num>
  <w:num w:numId="28" w16cid:durableId="853572012">
    <w:abstractNumId w:val="21"/>
  </w:num>
  <w:num w:numId="29" w16cid:durableId="1024408566">
    <w:abstractNumId w:val="21"/>
  </w:num>
  <w:num w:numId="30" w16cid:durableId="762800742">
    <w:abstractNumId w:val="21"/>
  </w:num>
  <w:num w:numId="31" w16cid:durableId="449323352">
    <w:abstractNumId w:val="17"/>
  </w:num>
  <w:num w:numId="32" w16cid:durableId="665595216">
    <w:abstractNumId w:val="17"/>
  </w:num>
  <w:num w:numId="33" w16cid:durableId="1922447110">
    <w:abstractNumId w:val="17"/>
  </w:num>
  <w:num w:numId="34" w16cid:durableId="10859535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1820742">
    <w:abstractNumId w:val="23"/>
  </w:num>
  <w:num w:numId="36" w16cid:durableId="46148051">
    <w:abstractNumId w:val="24"/>
  </w:num>
  <w:num w:numId="37" w16cid:durableId="7537432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73947094">
    <w:abstractNumId w:val="10"/>
  </w:num>
  <w:num w:numId="39" w16cid:durableId="1593664711">
    <w:abstractNumId w:val="18"/>
  </w:num>
  <w:num w:numId="40" w16cid:durableId="755981032">
    <w:abstractNumId w:val="6"/>
  </w:num>
  <w:num w:numId="41" w16cid:durableId="1280910414">
    <w:abstractNumId w:val="12"/>
  </w:num>
  <w:num w:numId="42" w16cid:durableId="1032270920">
    <w:abstractNumId w:val="20"/>
  </w:num>
  <w:num w:numId="43" w16cid:durableId="1763993988">
    <w:abstractNumId w:val="16"/>
  </w:num>
  <w:num w:numId="44" w16cid:durableId="1809476429">
    <w:abstractNumId w:val="7"/>
  </w:num>
  <w:num w:numId="45" w16cid:durableId="2099401107">
    <w:abstractNumId w:val="26"/>
  </w:num>
  <w:num w:numId="46" w16cid:durableId="1901406957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151"/>
    <w:rsid w:val="00002F8F"/>
    <w:rsid w:val="00004B8D"/>
    <w:rsid w:val="00014C21"/>
    <w:rsid w:val="000162B0"/>
    <w:rsid w:val="00020320"/>
    <w:rsid w:val="00020EC8"/>
    <w:rsid w:val="00021939"/>
    <w:rsid w:val="000266F2"/>
    <w:rsid w:val="000274B5"/>
    <w:rsid w:val="0003023B"/>
    <w:rsid w:val="00031D17"/>
    <w:rsid w:val="00032349"/>
    <w:rsid w:val="00034C72"/>
    <w:rsid w:val="00037C4A"/>
    <w:rsid w:val="000427A5"/>
    <w:rsid w:val="00044ACE"/>
    <w:rsid w:val="0004550E"/>
    <w:rsid w:val="00052614"/>
    <w:rsid w:val="000554DC"/>
    <w:rsid w:val="000568DD"/>
    <w:rsid w:val="00066D95"/>
    <w:rsid w:val="00067119"/>
    <w:rsid w:val="000671F6"/>
    <w:rsid w:val="000723F7"/>
    <w:rsid w:val="00074485"/>
    <w:rsid w:val="00074B83"/>
    <w:rsid w:val="000773B0"/>
    <w:rsid w:val="000805B5"/>
    <w:rsid w:val="000828F1"/>
    <w:rsid w:val="00082F59"/>
    <w:rsid w:val="00087C1F"/>
    <w:rsid w:val="000905D1"/>
    <w:rsid w:val="00094333"/>
    <w:rsid w:val="00095066"/>
    <w:rsid w:val="00097FAB"/>
    <w:rsid w:val="000A2FE6"/>
    <w:rsid w:val="000A313B"/>
    <w:rsid w:val="000A35FA"/>
    <w:rsid w:val="000A4324"/>
    <w:rsid w:val="000A5C16"/>
    <w:rsid w:val="000B1197"/>
    <w:rsid w:val="000B516F"/>
    <w:rsid w:val="000B65E3"/>
    <w:rsid w:val="000B7090"/>
    <w:rsid w:val="000D219B"/>
    <w:rsid w:val="000D267D"/>
    <w:rsid w:val="000D74A2"/>
    <w:rsid w:val="000E0467"/>
    <w:rsid w:val="000E52CE"/>
    <w:rsid w:val="000E79AA"/>
    <w:rsid w:val="000F1C7B"/>
    <w:rsid w:val="000F3AAB"/>
    <w:rsid w:val="000F3F39"/>
    <w:rsid w:val="000F4143"/>
    <w:rsid w:val="000F6E25"/>
    <w:rsid w:val="001011DF"/>
    <w:rsid w:val="00103309"/>
    <w:rsid w:val="00112265"/>
    <w:rsid w:val="00112B69"/>
    <w:rsid w:val="00112C09"/>
    <w:rsid w:val="0011726F"/>
    <w:rsid w:val="00130BF1"/>
    <w:rsid w:val="001316D3"/>
    <w:rsid w:val="00132182"/>
    <w:rsid w:val="001332B2"/>
    <w:rsid w:val="00134B1D"/>
    <w:rsid w:val="001461A2"/>
    <w:rsid w:val="001529BC"/>
    <w:rsid w:val="00153AFF"/>
    <w:rsid w:val="001554CD"/>
    <w:rsid w:val="00155A91"/>
    <w:rsid w:val="001613E2"/>
    <w:rsid w:val="00161430"/>
    <w:rsid w:val="00162397"/>
    <w:rsid w:val="0016254D"/>
    <w:rsid w:val="0016459D"/>
    <w:rsid w:val="00167017"/>
    <w:rsid w:val="00174048"/>
    <w:rsid w:val="00174051"/>
    <w:rsid w:val="001747A4"/>
    <w:rsid w:val="001768E4"/>
    <w:rsid w:val="00184046"/>
    <w:rsid w:val="00184B68"/>
    <w:rsid w:val="0018652B"/>
    <w:rsid w:val="00187E01"/>
    <w:rsid w:val="0019210D"/>
    <w:rsid w:val="0019224B"/>
    <w:rsid w:val="00192B4F"/>
    <w:rsid w:val="001934F8"/>
    <w:rsid w:val="001A1723"/>
    <w:rsid w:val="001A1A2C"/>
    <w:rsid w:val="001A366D"/>
    <w:rsid w:val="001A3BFB"/>
    <w:rsid w:val="001A3C20"/>
    <w:rsid w:val="001A3D97"/>
    <w:rsid w:val="001A4C3B"/>
    <w:rsid w:val="001A6F84"/>
    <w:rsid w:val="001B198C"/>
    <w:rsid w:val="001B1D35"/>
    <w:rsid w:val="001B4A28"/>
    <w:rsid w:val="001B6833"/>
    <w:rsid w:val="001B7388"/>
    <w:rsid w:val="001C50FF"/>
    <w:rsid w:val="001D01EE"/>
    <w:rsid w:val="001D2302"/>
    <w:rsid w:val="001D2C0F"/>
    <w:rsid w:val="001D7BB3"/>
    <w:rsid w:val="001E0296"/>
    <w:rsid w:val="001E0D73"/>
    <w:rsid w:val="001E12A6"/>
    <w:rsid w:val="001E487B"/>
    <w:rsid w:val="001E498F"/>
    <w:rsid w:val="00200231"/>
    <w:rsid w:val="00201229"/>
    <w:rsid w:val="00206E9B"/>
    <w:rsid w:val="00212CF3"/>
    <w:rsid w:val="002132E6"/>
    <w:rsid w:val="002142F1"/>
    <w:rsid w:val="00214AAD"/>
    <w:rsid w:val="00214C9D"/>
    <w:rsid w:val="0021562B"/>
    <w:rsid w:val="00215A85"/>
    <w:rsid w:val="002227B1"/>
    <w:rsid w:val="00223EA2"/>
    <w:rsid w:val="0022518C"/>
    <w:rsid w:val="002252FF"/>
    <w:rsid w:val="00236787"/>
    <w:rsid w:val="002371B4"/>
    <w:rsid w:val="00237A7E"/>
    <w:rsid w:val="00241F16"/>
    <w:rsid w:val="0024436B"/>
    <w:rsid w:val="00247969"/>
    <w:rsid w:val="00256343"/>
    <w:rsid w:val="0025743E"/>
    <w:rsid w:val="0026182A"/>
    <w:rsid w:val="00267296"/>
    <w:rsid w:val="002674EA"/>
    <w:rsid w:val="00267BA6"/>
    <w:rsid w:val="0027364E"/>
    <w:rsid w:val="002746C6"/>
    <w:rsid w:val="002769E9"/>
    <w:rsid w:val="00276A62"/>
    <w:rsid w:val="00277EBE"/>
    <w:rsid w:val="00280186"/>
    <w:rsid w:val="0028375D"/>
    <w:rsid w:val="002838FB"/>
    <w:rsid w:val="00284322"/>
    <w:rsid w:val="002843A9"/>
    <w:rsid w:val="00285249"/>
    <w:rsid w:val="002854B5"/>
    <w:rsid w:val="002870A6"/>
    <w:rsid w:val="002917C3"/>
    <w:rsid w:val="002A20F3"/>
    <w:rsid w:val="002A252E"/>
    <w:rsid w:val="002A5A0F"/>
    <w:rsid w:val="002A60C8"/>
    <w:rsid w:val="002B2449"/>
    <w:rsid w:val="002B4A96"/>
    <w:rsid w:val="002B5A4A"/>
    <w:rsid w:val="002C0A6A"/>
    <w:rsid w:val="002C623D"/>
    <w:rsid w:val="002D0B19"/>
    <w:rsid w:val="002D1818"/>
    <w:rsid w:val="002D2B74"/>
    <w:rsid w:val="002D5A0F"/>
    <w:rsid w:val="002D650C"/>
    <w:rsid w:val="002D6E25"/>
    <w:rsid w:val="002E02F4"/>
    <w:rsid w:val="002E16E0"/>
    <w:rsid w:val="002E74E0"/>
    <w:rsid w:val="002E7F1E"/>
    <w:rsid w:val="002F0AF0"/>
    <w:rsid w:val="002F2DEB"/>
    <w:rsid w:val="002F3903"/>
    <w:rsid w:val="002F4A52"/>
    <w:rsid w:val="002F6FCE"/>
    <w:rsid w:val="002F7D90"/>
    <w:rsid w:val="002F7E7A"/>
    <w:rsid w:val="0030026A"/>
    <w:rsid w:val="003027CF"/>
    <w:rsid w:val="00305173"/>
    <w:rsid w:val="0030528F"/>
    <w:rsid w:val="00306A69"/>
    <w:rsid w:val="00312089"/>
    <w:rsid w:val="00312949"/>
    <w:rsid w:val="00313B17"/>
    <w:rsid w:val="00317D9E"/>
    <w:rsid w:val="00321A76"/>
    <w:rsid w:val="00322D49"/>
    <w:rsid w:val="00324558"/>
    <w:rsid w:val="00330AA1"/>
    <w:rsid w:val="00330E82"/>
    <w:rsid w:val="00335E5B"/>
    <w:rsid w:val="003366CF"/>
    <w:rsid w:val="003376AC"/>
    <w:rsid w:val="00342BCF"/>
    <w:rsid w:val="00350046"/>
    <w:rsid w:val="00354F5D"/>
    <w:rsid w:val="00356F2E"/>
    <w:rsid w:val="00364FBD"/>
    <w:rsid w:val="00365ECE"/>
    <w:rsid w:val="003744DA"/>
    <w:rsid w:val="00375C8A"/>
    <w:rsid w:val="003802BF"/>
    <w:rsid w:val="00384899"/>
    <w:rsid w:val="00384904"/>
    <w:rsid w:val="00393C62"/>
    <w:rsid w:val="003A7646"/>
    <w:rsid w:val="003B377F"/>
    <w:rsid w:val="003B41B9"/>
    <w:rsid w:val="003B4CCD"/>
    <w:rsid w:val="003B4DED"/>
    <w:rsid w:val="003C12C5"/>
    <w:rsid w:val="003C1475"/>
    <w:rsid w:val="003C27EF"/>
    <w:rsid w:val="003C32E9"/>
    <w:rsid w:val="003C3898"/>
    <w:rsid w:val="003C421A"/>
    <w:rsid w:val="003D2605"/>
    <w:rsid w:val="003D3E15"/>
    <w:rsid w:val="003D64D6"/>
    <w:rsid w:val="003E034A"/>
    <w:rsid w:val="003E283F"/>
    <w:rsid w:val="003E3E21"/>
    <w:rsid w:val="003E7AE9"/>
    <w:rsid w:val="003F16DE"/>
    <w:rsid w:val="003F4F3F"/>
    <w:rsid w:val="00400DED"/>
    <w:rsid w:val="00405EDE"/>
    <w:rsid w:val="00416281"/>
    <w:rsid w:val="00422353"/>
    <w:rsid w:val="00425E1E"/>
    <w:rsid w:val="00426915"/>
    <w:rsid w:val="004304F3"/>
    <w:rsid w:val="0043197A"/>
    <w:rsid w:val="00433F63"/>
    <w:rsid w:val="004341EB"/>
    <w:rsid w:val="00435788"/>
    <w:rsid w:val="004359E6"/>
    <w:rsid w:val="004367BC"/>
    <w:rsid w:val="00437669"/>
    <w:rsid w:val="0044225F"/>
    <w:rsid w:val="00443B89"/>
    <w:rsid w:val="00443CE3"/>
    <w:rsid w:val="004515FB"/>
    <w:rsid w:val="00452E7B"/>
    <w:rsid w:val="004546FA"/>
    <w:rsid w:val="00460F88"/>
    <w:rsid w:val="00461E0D"/>
    <w:rsid w:val="004641D6"/>
    <w:rsid w:val="00470A1C"/>
    <w:rsid w:val="00471EF3"/>
    <w:rsid w:val="00474C3A"/>
    <w:rsid w:val="0047769A"/>
    <w:rsid w:val="00481FE7"/>
    <w:rsid w:val="00484A03"/>
    <w:rsid w:val="0048532C"/>
    <w:rsid w:val="004873F4"/>
    <w:rsid w:val="0049103F"/>
    <w:rsid w:val="004921B6"/>
    <w:rsid w:val="004943DA"/>
    <w:rsid w:val="00497E6F"/>
    <w:rsid w:val="004A0DFE"/>
    <w:rsid w:val="004A31FE"/>
    <w:rsid w:val="004A3C62"/>
    <w:rsid w:val="004A52EF"/>
    <w:rsid w:val="004A717B"/>
    <w:rsid w:val="004B2E22"/>
    <w:rsid w:val="004C0971"/>
    <w:rsid w:val="004C0C25"/>
    <w:rsid w:val="004C1432"/>
    <w:rsid w:val="004C1F56"/>
    <w:rsid w:val="004C2111"/>
    <w:rsid w:val="004C45AF"/>
    <w:rsid w:val="004C5EC9"/>
    <w:rsid w:val="004C732E"/>
    <w:rsid w:val="004C77BF"/>
    <w:rsid w:val="004D03B4"/>
    <w:rsid w:val="004D20AE"/>
    <w:rsid w:val="004D2796"/>
    <w:rsid w:val="004D29FD"/>
    <w:rsid w:val="004D3578"/>
    <w:rsid w:val="004E417F"/>
    <w:rsid w:val="004F1A16"/>
    <w:rsid w:val="004F207F"/>
    <w:rsid w:val="004F5D91"/>
    <w:rsid w:val="00502DE7"/>
    <w:rsid w:val="00504494"/>
    <w:rsid w:val="005070FA"/>
    <w:rsid w:val="0051206C"/>
    <w:rsid w:val="0052186A"/>
    <w:rsid w:val="00531D8F"/>
    <w:rsid w:val="005321DA"/>
    <w:rsid w:val="00532476"/>
    <w:rsid w:val="00542715"/>
    <w:rsid w:val="00547541"/>
    <w:rsid w:val="005508A2"/>
    <w:rsid w:val="00551365"/>
    <w:rsid w:val="00552A00"/>
    <w:rsid w:val="00555615"/>
    <w:rsid w:val="00557EB1"/>
    <w:rsid w:val="005627FF"/>
    <w:rsid w:val="00564D2B"/>
    <w:rsid w:val="005669E9"/>
    <w:rsid w:val="00575932"/>
    <w:rsid w:val="00577D61"/>
    <w:rsid w:val="005822AC"/>
    <w:rsid w:val="00583052"/>
    <w:rsid w:val="00593D33"/>
    <w:rsid w:val="00597232"/>
    <w:rsid w:val="005A1D91"/>
    <w:rsid w:val="005A285A"/>
    <w:rsid w:val="005A3198"/>
    <w:rsid w:val="005A4DD3"/>
    <w:rsid w:val="005A63BD"/>
    <w:rsid w:val="005A670C"/>
    <w:rsid w:val="005B22ED"/>
    <w:rsid w:val="005B405A"/>
    <w:rsid w:val="005C12BB"/>
    <w:rsid w:val="005C2CCB"/>
    <w:rsid w:val="005C508D"/>
    <w:rsid w:val="005C6479"/>
    <w:rsid w:val="005C66F7"/>
    <w:rsid w:val="005C69FD"/>
    <w:rsid w:val="005D18F0"/>
    <w:rsid w:val="005D238B"/>
    <w:rsid w:val="005D33FE"/>
    <w:rsid w:val="005D7025"/>
    <w:rsid w:val="005E2D67"/>
    <w:rsid w:val="005E5578"/>
    <w:rsid w:val="005E6C7B"/>
    <w:rsid w:val="005F3E60"/>
    <w:rsid w:val="005F4D62"/>
    <w:rsid w:val="005F4DFA"/>
    <w:rsid w:val="005F72DE"/>
    <w:rsid w:val="00601C1A"/>
    <w:rsid w:val="006023EB"/>
    <w:rsid w:val="00610ED7"/>
    <w:rsid w:val="00611B47"/>
    <w:rsid w:val="00615338"/>
    <w:rsid w:val="00620CE3"/>
    <w:rsid w:val="00621086"/>
    <w:rsid w:val="00626F05"/>
    <w:rsid w:val="00627756"/>
    <w:rsid w:val="00630D79"/>
    <w:rsid w:val="006335BC"/>
    <w:rsid w:val="006365A1"/>
    <w:rsid w:val="00636AA2"/>
    <w:rsid w:val="0063712D"/>
    <w:rsid w:val="00641CC4"/>
    <w:rsid w:val="00650A72"/>
    <w:rsid w:val="00653A77"/>
    <w:rsid w:val="00660D08"/>
    <w:rsid w:val="00663DAA"/>
    <w:rsid w:val="006647EC"/>
    <w:rsid w:val="00665F87"/>
    <w:rsid w:val="0066654C"/>
    <w:rsid w:val="00666764"/>
    <w:rsid w:val="0066694B"/>
    <w:rsid w:val="00667DB6"/>
    <w:rsid w:val="00670CF9"/>
    <w:rsid w:val="00672B75"/>
    <w:rsid w:val="006771E8"/>
    <w:rsid w:val="00677C01"/>
    <w:rsid w:val="00680168"/>
    <w:rsid w:val="00680A88"/>
    <w:rsid w:val="00682DA4"/>
    <w:rsid w:val="00683CC7"/>
    <w:rsid w:val="00683E46"/>
    <w:rsid w:val="00685A93"/>
    <w:rsid w:val="0068784D"/>
    <w:rsid w:val="00692CA5"/>
    <w:rsid w:val="006932D7"/>
    <w:rsid w:val="006A20A6"/>
    <w:rsid w:val="006A400F"/>
    <w:rsid w:val="006A5169"/>
    <w:rsid w:val="006A6DC5"/>
    <w:rsid w:val="006B06A2"/>
    <w:rsid w:val="006B215D"/>
    <w:rsid w:val="006B3C25"/>
    <w:rsid w:val="006B4E52"/>
    <w:rsid w:val="006C3462"/>
    <w:rsid w:val="006C3D37"/>
    <w:rsid w:val="006C5718"/>
    <w:rsid w:val="006C6376"/>
    <w:rsid w:val="006D4B5F"/>
    <w:rsid w:val="006D6FF5"/>
    <w:rsid w:val="006D767C"/>
    <w:rsid w:val="006E0BB7"/>
    <w:rsid w:val="006E3051"/>
    <w:rsid w:val="006F1B19"/>
    <w:rsid w:val="006F29ED"/>
    <w:rsid w:val="006F3A14"/>
    <w:rsid w:val="006F4F77"/>
    <w:rsid w:val="006F63DD"/>
    <w:rsid w:val="0070147C"/>
    <w:rsid w:val="0070195E"/>
    <w:rsid w:val="00702EE1"/>
    <w:rsid w:val="0071160E"/>
    <w:rsid w:val="00714FD6"/>
    <w:rsid w:val="00715665"/>
    <w:rsid w:val="007265F7"/>
    <w:rsid w:val="0072693C"/>
    <w:rsid w:val="00730A84"/>
    <w:rsid w:val="00731894"/>
    <w:rsid w:val="00734D83"/>
    <w:rsid w:val="0073663A"/>
    <w:rsid w:val="00742E67"/>
    <w:rsid w:val="007434B5"/>
    <w:rsid w:val="00746796"/>
    <w:rsid w:val="00746D91"/>
    <w:rsid w:val="0075147D"/>
    <w:rsid w:val="007518A3"/>
    <w:rsid w:val="00753259"/>
    <w:rsid w:val="00754020"/>
    <w:rsid w:val="00754EBC"/>
    <w:rsid w:val="00755089"/>
    <w:rsid w:val="0075598A"/>
    <w:rsid w:val="007560F3"/>
    <w:rsid w:val="00757EF9"/>
    <w:rsid w:val="00761813"/>
    <w:rsid w:val="00771B85"/>
    <w:rsid w:val="00771E47"/>
    <w:rsid w:val="00773036"/>
    <w:rsid w:val="00774291"/>
    <w:rsid w:val="00775DA6"/>
    <w:rsid w:val="0078170A"/>
    <w:rsid w:val="00784200"/>
    <w:rsid w:val="00785DC0"/>
    <w:rsid w:val="007871A4"/>
    <w:rsid w:val="00790956"/>
    <w:rsid w:val="00791F2B"/>
    <w:rsid w:val="007922BD"/>
    <w:rsid w:val="00794636"/>
    <w:rsid w:val="0079502D"/>
    <w:rsid w:val="007953C3"/>
    <w:rsid w:val="007A0755"/>
    <w:rsid w:val="007A31D9"/>
    <w:rsid w:val="007A6661"/>
    <w:rsid w:val="007A7480"/>
    <w:rsid w:val="007A74F9"/>
    <w:rsid w:val="007B41E8"/>
    <w:rsid w:val="007C1DA4"/>
    <w:rsid w:val="007C2CC3"/>
    <w:rsid w:val="007C4193"/>
    <w:rsid w:val="007D1C25"/>
    <w:rsid w:val="007D41A1"/>
    <w:rsid w:val="007D4832"/>
    <w:rsid w:val="008033D0"/>
    <w:rsid w:val="00803FB6"/>
    <w:rsid w:val="008059EF"/>
    <w:rsid w:val="00811F03"/>
    <w:rsid w:val="008128F7"/>
    <w:rsid w:val="00812938"/>
    <w:rsid w:val="0081382E"/>
    <w:rsid w:val="00821EA6"/>
    <w:rsid w:val="00823F34"/>
    <w:rsid w:val="008246D3"/>
    <w:rsid w:val="00827736"/>
    <w:rsid w:val="00827B71"/>
    <w:rsid w:val="00830DAC"/>
    <w:rsid w:val="0083134C"/>
    <w:rsid w:val="00831452"/>
    <w:rsid w:val="00832F51"/>
    <w:rsid w:val="00834C54"/>
    <w:rsid w:val="008376F1"/>
    <w:rsid w:val="00841352"/>
    <w:rsid w:val="00842EDB"/>
    <w:rsid w:val="00843100"/>
    <w:rsid w:val="00847054"/>
    <w:rsid w:val="00850876"/>
    <w:rsid w:val="00850F25"/>
    <w:rsid w:val="00851D8B"/>
    <w:rsid w:val="008534AA"/>
    <w:rsid w:val="0085416B"/>
    <w:rsid w:val="00855C99"/>
    <w:rsid w:val="0085629A"/>
    <w:rsid w:val="008719C2"/>
    <w:rsid w:val="00873BA2"/>
    <w:rsid w:val="00874CE1"/>
    <w:rsid w:val="00884FF7"/>
    <w:rsid w:val="00887BB0"/>
    <w:rsid w:val="00891341"/>
    <w:rsid w:val="00894ACE"/>
    <w:rsid w:val="0089558C"/>
    <w:rsid w:val="008957A6"/>
    <w:rsid w:val="00896761"/>
    <w:rsid w:val="008A667C"/>
    <w:rsid w:val="008B19D9"/>
    <w:rsid w:val="008B1FD3"/>
    <w:rsid w:val="008B204B"/>
    <w:rsid w:val="008B290E"/>
    <w:rsid w:val="008B766F"/>
    <w:rsid w:val="008C49AE"/>
    <w:rsid w:val="008C59F7"/>
    <w:rsid w:val="008D091F"/>
    <w:rsid w:val="008D1186"/>
    <w:rsid w:val="008D38E3"/>
    <w:rsid w:val="008D4F1F"/>
    <w:rsid w:val="008D71C0"/>
    <w:rsid w:val="008E2491"/>
    <w:rsid w:val="008E5EC3"/>
    <w:rsid w:val="008E7687"/>
    <w:rsid w:val="008F0E3C"/>
    <w:rsid w:val="008F11FA"/>
    <w:rsid w:val="008F33AE"/>
    <w:rsid w:val="008F349D"/>
    <w:rsid w:val="008F4021"/>
    <w:rsid w:val="008F4ACA"/>
    <w:rsid w:val="008F7A51"/>
    <w:rsid w:val="00902A4B"/>
    <w:rsid w:val="0090657D"/>
    <w:rsid w:val="0090768C"/>
    <w:rsid w:val="00912F98"/>
    <w:rsid w:val="00917FBB"/>
    <w:rsid w:val="009219CA"/>
    <w:rsid w:val="009223D3"/>
    <w:rsid w:val="00922776"/>
    <w:rsid w:val="00931D7A"/>
    <w:rsid w:val="00935D8D"/>
    <w:rsid w:val="00936FCD"/>
    <w:rsid w:val="00941E34"/>
    <w:rsid w:val="00942FE8"/>
    <w:rsid w:val="00945D4C"/>
    <w:rsid w:val="0095104C"/>
    <w:rsid w:val="00953875"/>
    <w:rsid w:val="00955BA6"/>
    <w:rsid w:val="00956C0D"/>
    <w:rsid w:val="0095793D"/>
    <w:rsid w:val="00957E70"/>
    <w:rsid w:val="00960C11"/>
    <w:rsid w:val="00964344"/>
    <w:rsid w:val="00970DAB"/>
    <w:rsid w:val="0097321D"/>
    <w:rsid w:val="009741DB"/>
    <w:rsid w:val="00981240"/>
    <w:rsid w:val="00985435"/>
    <w:rsid w:val="00990E0A"/>
    <w:rsid w:val="00992531"/>
    <w:rsid w:val="00993D93"/>
    <w:rsid w:val="00995CAB"/>
    <w:rsid w:val="00995CD5"/>
    <w:rsid w:val="00996BB5"/>
    <w:rsid w:val="00996C03"/>
    <w:rsid w:val="009970BA"/>
    <w:rsid w:val="009A1787"/>
    <w:rsid w:val="009A4F5A"/>
    <w:rsid w:val="009A62F6"/>
    <w:rsid w:val="009B024B"/>
    <w:rsid w:val="009B0D00"/>
    <w:rsid w:val="009B1F44"/>
    <w:rsid w:val="009B4573"/>
    <w:rsid w:val="009B5B1E"/>
    <w:rsid w:val="009B7307"/>
    <w:rsid w:val="009C002A"/>
    <w:rsid w:val="009C0EBF"/>
    <w:rsid w:val="009C445A"/>
    <w:rsid w:val="009D002D"/>
    <w:rsid w:val="009D0254"/>
    <w:rsid w:val="009D1D7A"/>
    <w:rsid w:val="009E0B8D"/>
    <w:rsid w:val="009E1643"/>
    <w:rsid w:val="009E278C"/>
    <w:rsid w:val="009E3C38"/>
    <w:rsid w:val="009F018F"/>
    <w:rsid w:val="009F0E08"/>
    <w:rsid w:val="009F1610"/>
    <w:rsid w:val="009F3F7C"/>
    <w:rsid w:val="009F6EDC"/>
    <w:rsid w:val="00A02852"/>
    <w:rsid w:val="00A035CE"/>
    <w:rsid w:val="00A0495F"/>
    <w:rsid w:val="00A0537F"/>
    <w:rsid w:val="00A0602E"/>
    <w:rsid w:val="00A06C1F"/>
    <w:rsid w:val="00A07FFA"/>
    <w:rsid w:val="00A11B70"/>
    <w:rsid w:val="00A11FB4"/>
    <w:rsid w:val="00A141B8"/>
    <w:rsid w:val="00A1550B"/>
    <w:rsid w:val="00A1652C"/>
    <w:rsid w:val="00A1738D"/>
    <w:rsid w:val="00A2271A"/>
    <w:rsid w:val="00A24585"/>
    <w:rsid w:val="00A2537B"/>
    <w:rsid w:val="00A31604"/>
    <w:rsid w:val="00A3192F"/>
    <w:rsid w:val="00A3263E"/>
    <w:rsid w:val="00A35782"/>
    <w:rsid w:val="00A362F9"/>
    <w:rsid w:val="00A36A60"/>
    <w:rsid w:val="00A36EB5"/>
    <w:rsid w:val="00A43EE6"/>
    <w:rsid w:val="00A47ECB"/>
    <w:rsid w:val="00A60F49"/>
    <w:rsid w:val="00A61E15"/>
    <w:rsid w:val="00A61EB2"/>
    <w:rsid w:val="00A622CA"/>
    <w:rsid w:val="00A66F91"/>
    <w:rsid w:val="00A70229"/>
    <w:rsid w:val="00A738E7"/>
    <w:rsid w:val="00A740D6"/>
    <w:rsid w:val="00A765DB"/>
    <w:rsid w:val="00A8721C"/>
    <w:rsid w:val="00A918D1"/>
    <w:rsid w:val="00A92A03"/>
    <w:rsid w:val="00A93A9A"/>
    <w:rsid w:val="00AA1D97"/>
    <w:rsid w:val="00AA2A49"/>
    <w:rsid w:val="00AA31FD"/>
    <w:rsid w:val="00AA3230"/>
    <w:rsid w:val="00AA5C16"/>
    <w:rsid w:val="00AB0DED"/>
    <w:rsid w:val="00AB3C25"/>
    <w:rsid w:val="00AB3EA4"/>
    <w:rsid w:val="00AB4A98"/>
    <w:rsid w:val="00AC31D4"/>
    <w:rsid w:val="00AC38B8"/>
    <w:rsid w:val="00AC487C"/>
    <w:rsid w:val="00AC48F3"/>
    <w:rsid w:val="00AC6098"/>
    <w:rsid w:val="00AC616F"/>
    <w:rsid w:val="00AC62B5"/>
    <w:rsid w:val="00AC7BE0"/>
    <w:rsid w:val="00AC7F3E"/>
    <w:rsid w:val="00AD2A67"/>
    <w:rsid w:val="00AD2DD5"/>
    <w:rsid w:val="00AD3B26"/>
    <w:rsid w:val="00AD5E67"/>
    <w:rsid w:val="00AE0190"/>
    <w:rsid w:val="00AE2710"/>
    <w:rsid w:val="00AE2BF6"/>
    <w:rsid w:val="00AE3370"/>
    <w:rsid w:val="00AE6321"/>
    <w:rsid w:val="00AE64CA"/>
    <w:rsid w:val="00AF01E4"/>
    <w:rsid w:val="00AF428E"/>
    <w:rsid w:val="00AF43BA"/>
    <w:rsid w:val="00AF7092"/>
    <w:rsid w:val="00AF7240"/>
    <w:rsid w:val="00AF743D"/>
    <w:rsid w:val="00B043C7"/>
    <w:rsid w:val="00B10682"/>
    <w:rsid w:val="00B10DCC"/>
    <w:rsid w:val="00B1324D"/>
    <w:rsid w:val="00B14959"/>
    <w:rsid w:val="00B157E2"/>
    <w:rsid w:val="00B17DB5"/>
    <w:rsid w:val="00B24A45"/>
    <w:rsid w:val="00B24C94"/>
    <w:rsid w:val="00B25B92"/>
    <w:rsid w:val="00B26948"/>
    <w:rsid w:val="00B32774"/>
    <w:rsid w:val="00B34D51"/>
    <w:rsid w:val="00B36A0E"/>
    <w:rsid w:val="00B36BA1"/>
    <w:rsid w:val="00B372FE"/>
    <w:rsid w:val="00B40D67"/>
    <w:rsid w:val="00B43C45"/>
    <w:rsid w:val="00B53B95"/>
    <w:rsid w:val="00B544E4"/>
    <w:rsid w:val="00B55EE8"/>
    <w:rsid w:val="00B55F1C"/>
    <w:rsid w:val="00B56E6C"/>
    <w:rsid w:val="00B57D0B"/>
    <w:rsid w:val="00B60502"/>
    <w:rsid w:val="00B63C21"/>
    <w:rsid w:val="00B63D0E"/>
    <w:rsid w:val="00B74F0A"/>
    <w:rsid w:val="00B806D6"/>
    <w:rsid w:val="00B81D35"/>
    <w:rsid w:val="00B83039"/>
    <w:rsid w:val="00B84252"/>
    <w:rsid w:val="00B9249E"/>
    <w:rsid w:val="00B96988"/>
    <w:rsid w:val="00BA0194"/>
    <w:rsid w:val="00BA18E9"/>
    <w:rsid w:val="00BA1AC6"/>
    <w:rsid w:val="00BA5B00"/>
    <w:rsid w:val="00BB0F63"/>
    <w:rsid w:val="00BB1952"/>
    <w:rsid w:val="00BB1A07"/>
    <w:rsid w:val="00BB2C24"/>
    <w:rsid w:val="00BB3040"/>
    <w:rsid w:val="00BB6987"/>
    <w:rsid w:val="00BB6DAD"/>
    <w:rsid w:val="00BB7346"/>
    <w:rsid w:val="00BC1555"/>
    <w:rsid w:val="00BC33CD"/>
    <w:rsid w:val="00BC60A9"/>
    <w:rsid w:val="00BD10E1"/>
    <w:rsid w:val="00BD2449"/>
    <w:rsid w:val="00BD7E16"/>
    <w:rsid w:val="00BE0C8A"/>
    <w:rsid w:val="00BE334D"/>
    <w:rsid w:val="00BE4988"/>
    <w:rsid w:val="00BF1C24"/>
    <w:rsid w:val="00BF5AC9"/>
    <w:rsid w:val="00BF5E73"/>
    <w:rsid w:val="00C000A7"/>
    <w:rsid w:val="00C02478"/>
    <w:rsid w:val="00C031B6"/>
    <w:rsid w:val="00C03AFA"/>
    <w:rsid w:val="00C06939"/>
    <w:rsid w:val="00C110CD"/>
    <w:rsid w:val="00C15361"/>
    <w:rsid w:val="00C17757"/>
    <w:rsid w:val="00C2083F"/>
    <w:rsid w:val="00C21E3B"/>
    <w:rsid w:val="00C24E75"/>
    <w:rsid w:val="00C27602"/>
    <w:rsid w:val="00C307F6"/>
    <w:rsid w:val="00C315E0"/>
    <w:rsid w:val="00C34B93"/>
    <w:rsid w:val="00C35B1A"/>
    <w:rsid w:val="00C3796F"/>
    <w:rsid w:val="00C41C7D"/>
    <w:rsid w:val="00C42E70"/>
    <w:rsid w:val="00C44CEF"/>
    <w:rsid w:val="00C471B3"/>
    <w:rsid w:val="00C5087F"/>
    <w:rsid w:val="00C57EAE"/>
    <w:rsid w:val="00C61166"/>
    <w:rsid w:val="00C63023"/>
    <w:rsid w:val="00C63743"/>
    <w:rsid w:val="00C63D2B"/>
    <w:rsid w:val="00C72A93"/>
    <w:rsid w:val="00C7417B"/>
    <w:rsid w:val="00C76C6C"/>
    <w:rsid w:val="00C80EC5"/>
    <w:rsid w:val="00C835F4"/>
    <w:rsid w:val="00C85C85"/>
    <w:rsid w:val="00C8627C"/>
    <w:rsid w:val="00C86BB9"/>
    <w:rsid w:val="00C8772C"/>
    <w:rsid w:val="00C94311"/>
    <w:rsid w:val="00C9464B"/>
    <w:rsid w:val="00CA43FD"/>
    <w:rsid w:val="00CA4BBA"/>
    <w:rsid w:val="00CA6C30"/>
    <w:rsid w:val="00CA734A"/>
    <w:rsid w:val="00CB18EB"/>
    <w:rsid w:val="00CB441E"/>
    <w:rsid w:val="00CB459C"/>
    <w:rsid w:val="00CB5B01"/>
    <w:rsid w:val="00CC410B"/>
    <w:rsid w:val="00CC72E9"/>
    <w:rsid w:val="00CD059F"/>
    <w:rsid w:val="00CD25C2"/>
    <w:rsid w:val="00CD4D4E"/>
    <w:rsid w:val="00CE24E5"/>
    <w:rsid w:val="00CE2F97"/>
    <w:rsid w:val="00CE3446"/>
    <w:rsid w:val="00CE41DB"/>
    <w:rsid w:val="00CE4D96"/>
    <w:rsid w:val="00CE4F91"/>
    <w:rsid w:val="00CF07CE"/>
    <w:rsid w:val="00CF0858"/>
    <w:rsid w:val="00CF3ED7"/>
    <w:rsid w:val="00D02265"/>
    <w:rsid w:val="00D0487C"/>
    <w:rsid w:val="00D078C4"/>
    <w:rsid w:val="00D135EB"/>
    <w:rsid w:val="00D145AF"/>
    <w:rsid w:val="00D15C78"/>
    <w:rsid w:val="00D15EA5"/>
    <w:rsid w:val="00D169A2"/>
    <w:rsid w:val="00D20C1D"/>
    <w:rsid w:val="00D2100B"/>
    <w:rsid w:val="00D21A4E"/>
    <w:rsid w:val="00D24220"/>
    <w:rsid w:val="00D24F53"/>
    <w:rsid w:val="00D258DE"/>
    <w:rsid w:val="00D26AC0"/>
    <w:rsid w:val="00D3089E"/>
    <w:rsid w:val="00D31D7A"/>
    <w:rsid w:val="00D33A8A"/>
    <w:rsid w:val="00D33E60"/>
    <w:rsid w:val="00D349E1"/>
    <w:rsid w:val="00D36792"/>
    <w:rsid w:val="00D3685B"/>
    <w:rsid w:val="00D41050"/>
    <w:rsid w:val="00D42A61"/>
    <w:rsid w:val="00D430AD"/>
    <w:rsid w:val="00D44DE2"/>
    <w:rsid w:val="00D460E7"/>
    <w:rsid w:val="00D55512"/>
    <w:rsid w:val="00D56AB5"/>
    <w:rsid w:val="00D57407"/>
    <w:rsid w:val="00D62EEF"/>
    <w:rsid w:val="00D63ABC"/>
    <w:rsid w:val="00D64B1E"/>
    <w:rsid w:val="00D65A81"/>
    <w:rsid w:val="00D675F1"/>
    <w:rsid w:val="00D67894"/>
    <w:rsid w:val="00D70BEE"/>
    <w:rsid w:val="00D70F58"/>
    <w:rsid w:val="00D73B96"/>
    <w:rsid w:val="00D76DBD"/>
    <w:rsid w:val="00D77F01"/>
    <w:rsid w:val="00D80807"/>
    <w:rsid w:val="00D820EF"/>
    <w:rsid w:val="00D86917"/>
    <w:rsid w:val="00D92F9A"/>
    <w:rsid w:val="00D9427D"/>
    <w:rsid w:val="00D96128"/>
    <w:rsid w:val="00DA2D3D"/>
    <w:rsid w:val="00DA36EE"/>
    <w:rsid w:val="00DA452E"/>
    <w:rsid w:val="00DA4E36"/>
    <w:rsid w:val="00DA5128"/>
    <w:rsid w:val="00DA6BAA"/>
    <w:rsid w:val="00DB0F90"/>
    <w:rsid w:val="00DB308D"/>
    <w:rsid w:val="00DB4EEC"/>
    <w:rsid w:val="00DB5CE8"/>
    <w:rsid w:val="00DB5F40"/>
    <w:rsid w:val="00DC074D"/>
    <w:rsid w:val="00DC5179"/>
    <w:rsid w:val="00DC7820"/>
    <w:rsid w:val="00DD06A1"/>
    <w:rsid w:val="00DD1E47"/>
    <w:rsid w:val="00DD50F8"/>
    <w:rsid w:val="00DD5330"/>
    <w:rsid w:val="00DD61A9"/>
    <w:rsid w:val="00DD647F"/>
    <w:rsid w:val="00DD6EF1"/>
    <w:rsid w:val="00DE127B"/>
    <w:rsid w:val="00DE4958"/>
    <w:rsid w:val="00DE5169"/>
    <w:rsid w:val="00DE5665"/>
    <w:rsid w:val="00DE7466"/>
    <w:rsid w:val="00DE7CE7"/>
    <w:rsid w:val="00DF7C98"/>
    <w:rsid w:val="00E01C54"/>
    <w:rsid w:val="00E01D62"/>
    <w:rsid w:val="00E02ECB"/>
    <w:rsid w:val="00E04361"/>
    <w:rsid w:val="00E057A9"/>
    <w:rsid w:val="00E064FD"/>
    <w:rsid w:val="00E066FA"/>
    <w:rsid w:val="00E1053A"/>
    <w:rsid w:val="00E10F32"/>
    <w:rsid w:val="00E17598"/>
    <w:rsid w:val="00E17B28"/>
    <w:rsid w:val="00E2448D"/>
    <w:rsid w:val="00E25423"/>
    <w:rsid w:val="00E26AF3"/>
    <w:rsid w:val="00E276E0"/>
    <w:rsid w:val="00E314EA"/>
    <w:rsid w:val="00E32AFA"/>
    <w:rsid w:val="00E33FDA"/>
    <w:rsid w:val="00E3740D"/>
    <w:rsid w:val="00E406D5"/>
    <w:rsid w:val="00E41E39"/>
    <w:rsid w:val="00E42BA4"/>
    <w:rsid w:val="00E454D0"/>
    <w:rsid w:val="00E521D4"/>
    <w:rsid w:val="00E53055"/>
    <w:rsid w:val="00E564D4"/>
    <w:rsid w:val="00E56701"/>
    <w:rsid w:val="00E56DA3"/>
    <w:rsid w:val="00E62754"/>
    <w:rsid w:val="00E64D2D"/>
    <w:rsid w:val="00E823D3"/>
    <w:rsid w:val="00E83AEA"/>
    <w:rsid w:val="00E83FBF"/>
    <w:rsid w:val="00E86B53"/>
    <w:rsid w:val="00E9110B"/>
    <w:rsid w:val="00E915D8"/>
    <w:rsid w:val="00E923F3"/>
    <w:rsid w:val="00E96E48"/>
    <w:rsid w:val="00EA2B6F"/>
    <w:rsid w:val="00EA2E7C"/>
    <w:rsid w:val="00EA590C"/>
    <w:rsid w:val="00EA5972"/>
    <w:rsid w:val="00EA6B0C"/>
    <w:rsid w:val="00EB011F"/>
    <w:rsid w:val="00EB1745"/>
    <w:rsid w:val="00EB3478"/>
    <w:rsid w:val="00EB4B39"/>
    <w:rsid w:val="00EB6FE3"/>
    <w:rsid w:val="00EC3056"/>
    <w:rsid w:val="00EC50CB"/>
    <w:rsid w:val="00EC681D"/>
    <w:rsid w:val="00ED1837"/>
    <w:rsid w:val="00ED32A0"/>
    <w:rsid w:val="00ED520C"/>
    <w:rsid w:val="00ED6FA5"/>
    <w:rsid w:val="00EE0F65"/>
    <w:rsid w:val="00EF2E9D"/>
    <w:rsid w:val="00EF3108"/>
    <w:rsid w:val="00EF4E53"/>
    <w:rsid w:val="00EF7916"/>
    <w:rsid w:val="00EF7E92"/>
    <w:rsid w:val="00EF7F48"/>
    <w:rsid w:val="00F0035F"/>
    <w:rsid w:val="00F178EB"/>
    <w:rsid w:val="00F21957"/>
    <w:rsid w:val="00F246A1"/>
    <w:rsid w:val="00F33675"/>
    <w:rsid w:val="00F33FD7"/>
    <w:rsid w:val="00F37917"/>
    <w:rsid w:val="00F37C52"/>
    <w:rsid w:val="00F4075A"/>
    <w:rsid w:val="00F42A9A"/>
    <w:rsid w:val="00F42B82"/>
    <w:rsid w:val="00F46373"/>
    <w:rsid w:val="00F50922"/>
    <w:rsid w:val="00F51277"/>
    <w:rsid w:val="00F54F8A"/>
    <w:rsid w:val="00F5513E"/>
    <w:rsid w:val="00F56232"/>
    <w:rsid w:val="00F62CF0"/>
    <w:rsid w:val="00F62EEB"/>
    <w:rsid w:val="00F63F3F"/>
    <w:rsid w:val="00F66FA5"/>
    <w:rsid w:val="00F71678"/>
    <w:rsid w:val="00F71A70"/>
    <w:rsid w:val="00F730E3"/>
    <w:rsid w:val="00F73F37"/>
    <w:rsid w:val="00F74D76"/>
    <w:rsid w:val="00F755E9"/>
    <w:rsid w:val="00F75F43"/>
    <w:rsid w:val="00F831BB"/>
    <w:rsid w:val="00F84B65"/>
    <w:rsid w:val="00F87645"/>
    <w:rsid w:val="00F909CD"/>
    <w:rsid w:val="00F95AA2"/>
    <w:rsid w:val="00F974D1"/>
    <w:rsid w:val="00FA16E0"/>
    <w:rsid w:val="00FA36A3"/>
    <w:rsid w:val="00FA6334"/>
    <w:rsid w:val="00FA7607"/>
    <w:rsid w:val="00FB100C"/>
    <w:rsid w:val="00FB4D80"/>
    <w:rsid w:val="00FB7ED8"/>
    <w:rsid w:val="00FC1304"/>
    <w:rsid w:val="00FC4397"/>
    <w:rsid w:val="00FD05AD"/>
    <w:rsid w:val="00FD0666"/>
    <w:rsid w:val="00FD0E30"/>
    <w:rsid w:val="00FD1304"/>
    <w:rsid w:val="00FD3244"/>
    <w:rsid w:val="00FD7295"/>
    <w:rsid w:val="00FD731E"/>
    <w:rsid w:val="00FE2187"/>
    <w:rsid w:val="00FE320C"/>
    <w:rsid w:val="00FE36C5"/>
    <w:rsid w:val="13713D9E"/>
    <w:rsid w:val="6C0351DB"/>
    <w:rsid w:val="7346E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9F3D8"/>
  <w15:docId w15:val="{2FE9CB42-7C0E-4620-A813-FAF575548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802BF"/>
  </w:style>
  <w:style w:type="character" w:customStyle="1" w:styleId="normaltextrun">
    <w:name w:val="normaltextrun"/>
    <w:basedOn w:val="DefaultParagraphFont"/>
    <w:rsid w:val="00D258DE"/>
  </w:style>
  <w:style w:type="character" w:customStyle="1" w:styleId="eop">
    <w:name w:val="eop"/>
    <w:basedOn w:val="DefaultParagraphFont"/>
    <w:rsid w:val="00D25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163b3f867022ad70ea7ab98cd5384090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36fcf2b7b7a11bcae57ee37f67d0830a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962522-03B4-4C2A-B7BC-03241387AF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4AE1F2-5BCC-4557-88DF-67F7146D3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354</TotalTime>
  <Pages>5</Pages>
  <Words>2125</Words>
  <Characters>8388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328</cp:revision>
  <cp:lastPrinted>2025-01-29T19:18:00Z</cp:lastPrinted>
  <dcterms:created xsi:type="dcterms:W3CDTF">2019-02-15T07:15:00Z</dcterms:created>
  <dcterms:modified xsi:type="dcterms:W3CDTF">2025-02-26T13:12:00Z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c2b18ae0fd8786a3ac431db938229f1f396b50a0fed62dce01106b6454ef3dc7</vt:lpwstr>
  </property>
</Properties>
</file>