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C32E" w14:textId="77777777" w:rsidR="00E46E10" w:rsidRPr="00DF2342" w:rsidRDefault="00E46E10" w:rsidP="00E46E1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 พรพรหมเม</w:t>
      </w:r>
      <w:proofErr w:type="spellStart"/>
      <w:r w:rsidRPr="00DF234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ทอล จำกัด (มหาชน) และบริษัทย่อย</w:t>
      </w:r>
    </w:p>
    <w:p w14:paraId="7E8CB2D8" w14:textId="77777777" w:rsidR="00E46E10" w:rsidRPr="00DF2342" w:rsidRDefault="00E46E10" w:rsidP="00E46E10">
      <w:pPr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76B6017A" w14:textId="77777777" w:rsidR="00E46E10" w:rsidRPr="00DF2342" w:rsidRDefault="00E46E10" w:rsidP="00E46E10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rial" w:hAnsi="Arial"/>
          <w:b/>
          <w:bCs/>
          <w:color w:val="000000" w:themeColor="text1"/>
          <w:sz w:val="32"/>
          <w:szCs w:val="32"/>
          <w:lang w:val="en-US"/>
        </w:rPr>
      </w:pPr>
      <w:r w:rsidRPr="00DF2342">
        <w:rPr>
          <w:rFonts w:ascii="Arial" w:hAnsi="Arial"/>
          <w:b/>
          <w:bCs/>
          <w:color w:val="000000" w:themeColor="text1"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3F638CA6" w14:textId="77777777" w:rsidR="00E46E10" w:rsidRPr="00DF2342" w:rsidRDefault="00E46E10" w:rsidP="00E46E10">
      <w:pPr>
        <w:pStyle w:val="a3"/>
        <w:tabs>
          <w:tab w:val="clear" w:pos="10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 31 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2567</w:t>
      </w:r>
    </w:p>
    <w:p w14:paraId="6917825C" w14:textId="77777777" w:rsidR="00E46E10" w:rsidRPr="00DF2342" w:rsidRDefault="00E46E10" w:rsidP="00E46E10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45F0FD41" w14:textId="77777777" w:rsidR="00E46E10" w:rsidRPr="00DF2342" w:rsidRDefault="00E46E10" w:rsidP="00E46E1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9308DCA" w14:textId="77777777" w:rsidR="00E46E10" w:rsidRPr="00DF2342" w:rsidRDefault="00E46E10" w:rsidP="00E46E1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E46E10" w:rsidRPr="00DF2342" w:rsidSect="00E46E10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66BC5CCA" w14:textId="77777777" w:rsidR="00E46E10" w:rsidRPr="00DF2342" w:rsidRDefault="00E46E10" w:rsidP="00E46E10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40AC7D" w14:textId="77777777" w:rsidR="00E46E10" w:rsidRPr="00DF2342" w:rsidRDefault="00E46E10" w:rsidP="00E46E10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432621F5" w14:textId="77777777" w:rsidR="00E46E10" w:rsidRPr="00DF2342" w:rsidRDefault="00E46E10" w:rsidP="00E46E10">
      <w:pPr>
        <w:tabs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และคณะกรรมการ</w:t>
      </w:r>
    </w:p>
    <w:p w14:paraId="28F19915" w14:textId="77777777" w:rsidR="00E46E10" w:rsidRPr="00DF2342" w:rsidRDefault="00E46E10" w:rsidP="00E46E10">
      <w:pPr>
        <w:tabs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 พรพรหมเม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ทอล จำกัด (มหาชน)</w:t>
      </w:r>
    </w:p>
    <w:p w14:paraId="578A95BE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A9F6F10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5174BF3C" w14:textId="77777777" w:rsidR="00E46E10" w:rsidRPr="00DF2342" w:rsidRDefault="00E46E10" w:rsidP="00E46E10">
      <w:pPr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ข้าพเจ้าได้ตรวจสอบงบการเงินรวมของบริษัท พรพรหมเม</w:t>
      </w:r>
      <w:proofErr w:type="spellStart"/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ทอล จำกัด (มหาชน) และบริษัทย่อย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โยบายการบัญชีที่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มีสาระ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สำคัญ และข้าพเจ้าได้ตรวจสอบงบการเงินเฉพาะกิจการของบริษัท พรพรหมเม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ทอล จำกัด (มหาชน) (บริษัท) </w:t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ซึ่งประกอบด้วยงบ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ฐานะการเงิน ณ วันที่ </w:t>
      </w:r>
      <w:r w:rsidRPr="00DA202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A202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A2029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A2029">
        <w:rPr>
          <w:rFonts w:ascii="Angsana New" w:hAnsi="Angsana New"/>
          <w:color w:val="000000" w:themeColor="text1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</w:t>
      </w:r>
      <w:r w:rsidRPr="00DA2029">
        <w:rPr>
          <w:rFonts w:ascii="Angsana New" w:hAnsi="Angsana New"/>
          <w:color w:val="000000" w:themeColor="text1"/>
          <w:sz w:val="32"/>
          <w:szCs w:val="32"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ปีสิ้นสุดวันเดียวกันและหมายเหตุประกอบงบการเงินรวมถึง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นโยบายการบัญชีที่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มีสาร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สำคัญ</w:t>
      </w:r>
    </w:p>
    <w:p w14:paraId="06D9358B" w14:textId="77777777" w:rsidR="00E46E10" w:rsidRPr="00DF2342" w:rsidRDefault="00E46E10" w:rsidP="00E46E1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ทอล จำกัด (มหาชน)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31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็ท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ทอล จำกัด (มหาชน)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ที่ควรในสาระสำคัญตามมาตรฐานการรายงานทางการเงิน </w:t>
      </w:r>
    </w:p>
    <w:p w14:paraId="55E7D9AE" w14:textId="77777777" w:rsidR="00E46E10" w:rsidRPr="00DF2342" w:rsidRDefault="00E46E10" w:rsidP="00E46E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3A96CD4A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464E6AFF" w14:textId="77777777" w:rsidR="00E46E10" w:rsidRPr="00DF2342" w:rsidRDefault="00E46E10" w:rsidP="00E46E10">
      <w:pPr>
        <w:spacing w:line="380" w:lineRule="exact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ิบั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วรรค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ความร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ผิดชอบของผ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ู้ส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อบบ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ัญ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ชีต่อการตรวจสอบงบการเงินในรายงานของ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ข้าพ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เจ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้า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ข้าพเจ้ามีความเป็นอิสระจาก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กลุ่มบริษัทและบริษัท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มาตรฐานเรื่องความเป็นอิสระ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ที่ก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หนดโดยสภาวิชาชีพบัญชี</w:t>
      </w:r>
      <w:r w:rsidRPr="00DF2342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F2342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(</w:t>
      </w:r>
      <w:r w:rsidRPr="00DF2342">
        <w:rPr>
          <w:rFonts w:ascii="Angsana New" w:eastAsia="Calibri" w:hAnsi="Angsana New" w:hint="cs"/>
          <w:color w:val="000000" w:themeColor="text1"/>
          <w:spacing w:val="-4"/>
          <w:sz w:val="32"/>
          <w:szCs w:val="32"/>
          <w:cs/>
        </w:rPr>
        <w:t>ประมวลจรรยาบรรณของผู้ประกอบวิชาชีพบัญชี</w:t>
      </w:r>
      <w:r w:rsidRPr="00DF2342">
        <w:rPr>
          <w:rFonts w:ascii="Angsana New" w:eastAsia="Calibri" w:hAnsi="Angsana New"/>
          <w:color w:val="000000" w:themeColor="text1"/>
          <w:spacing w:val="-4"/>
          <w:sz w:val="32"/>
          <w:szCs w:val="32"/>
        </w:rPr>
        <w:t>)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DF2342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ื่น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ๆ </w:t>
      </w:r>
      <w:r w:rsidRPr="00DF2342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DF2342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ื่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>อใช้เป็นเกณ</w:t>
      </w:r>
      <w:r w:rsidRPr="00DF2342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ฑ์ใ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>นการแสดงความเห</w:t>
      </w:r>
      <w:r w:rsidRPr="00DF2342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็น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ของข้าพเจ้า </w:t>
      </w:r>
    </w:p>
    <w:p w14:paraId="496B8DAE" w14:textId="77777777" w:rsidR="00E46E10" w:rsidRPr="00DF2342" w:rsidRDefault="00E46E10" w:rsidP="00E46E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E272C45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7FDA27A8" w14:textId="77777777" w:rsidR="00E46E10" w:rsidRPr="00DF2342" w:rsidRDefault="00E46E10" w:rsidP="00E46E1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6F305B01" w14:textId="77777777" w:rsidR="00E46E10" w:rsidRPr="00DF2342" w:rsidRDefault="00E46E10" w:rsidP="00E46E10">
      <w:pPr>
        <w:spacing w:line="36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t>*****/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</w:t>
      </w:r>
    </w:p>
    <w:p w14:paraId="2D2022AF" w14:textId="77777777" w:rsidR="00E46E10" w:rsidRPr="00DF2342" w:rsidRDefault="00E46E10" w:rsidP="00E46E10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E46E10" w:rsidRPr="00DF2342" w:rsidSect="00E46E10">
          <w:headerReference w:type="even" r:id="rId13"/>
          <w:headerReference w:type="default" r:id="rId14"/>
          <w:footerReference w:type="default" r:id="rId15"/>
          <w:headerReference w:type="first" r:id="rId16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44DF6E03" w14:textId="77777777" w:rsidR="00E46E10" w:rsidRPr="00DF2342" w:rsidRDefault="00E46E10" w:rsidP="00E46E10">
      <w:pPr>
        <w:widowControl w:val="0"/>
        <w:spacing w:line="380" w:lineRule="exact"/>
        <w:jc w:val="thaiDistribute"/>
        <w:rPr>
          <w:rFonts w:ascii="Angsana New" w:hAnsi="Angsana New"/>
          <w:i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4A8C4C25" w14:textId="77777777" w:rsidR="00E46E10" w:rsidRPr="00DF2342" w:rsidRDefault="00E46E10" w:rsidP="00E46E10">
      <w:pPr>
        <w:widowControl w:val="0"/>
        <w:spacing w:line="380" w:lineRule="exact"/>
        <w:ind w:firstLine="1418"/>
        <w:jc w:val="thaiDistribute"/>
        <w:rPr>
          <w:rFonts w:ascii="Angsana New" w:hAnsi="Angsana New"/>
          <w:i/>
          <w:color w:val="000000" w:themeColor="text1"/>
          <w:sz w:val="32"/>
          <w:szCs w:val="32"/>
        </w:rPr>
      </w:pPr>
      <w:r w:rsidRPr="00546593">
        <w:rPr>
          <w:rFonts w:ascii="Angsana New" w:hAnsi="Angsana New"/>
          <w:i/>
          <w:color w:val="000000" w:themeColor="text1"/>
          <w:spacing w:val="-6"/>
          <w:sz w:val="32"/>
          <w:szCs w:val="32"/>
          <w:cs/>
        </w:rPr>
        <w:t>สินค้าคงเหลือของ</w:t>
      </w:r>
      <w:r w:rsidRPr="00546593">
        <w:rPr>
          <w:rFonts w:ascii="Angsana New" w:hAnsi="Angsana New" w:hint="cs"/>
          <w:i/>
          <w:color w:val="000000" w:themeColor="text1"/>
          <w:spacing w:val="-6"/>
          <w:sz w:val="32"/>
          <w:szCs w:val="32"/>
          <w:cs/>
        </w:rPr>
        <w:t>กลุ่มบริษัทและบริษัท</w:t>
      </w:r>
      <w:r w:rsidRPr="00546593">
        <w:rPr>
          <w:rFonts w:ascii="Angsana New" w:hAnsi="Angsana New"/>
          <w:i/>
          <w:color w:val="000000" w:themeColor="text1"/>
          <w:spacing w:val="-6"/>
          <w:sz w:val="32"/>
          <w:szCs w:val="32"/>
          <w:cs/>
        </w:rPr>
        <w:t>มีจำนวนเงินที่เป็นสาระสำคัญต่องบการเงิน ซึ่งวัด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มูลค่าด้วยราคาทุนหรือมูลค่าสุทธิที่คาดว่าจะได้รับแล้วแต่ราคาใดจะต่ำกว่า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</w:t>
      </w:r>
      <w:r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อาจมี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 xml:space="preserve">การล้าสมัยของสินค้าคงเหลือ 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โดยฝ่ายบริหารของ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i/>
          <w:color w:val="000000" w:themeColor="text1"/>
          <w:sz w:val="32"/>
          <w:szCs w:val="32"/>
          <w:cs/>
        </w:rPr>
        <w:t>และบริษัท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มีการ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พิจารณา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ค่าเผื่อ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มูลค่า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ลดลงของ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สินค้าและสินค้าล้าสมัย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 xml:space="preserve"> ซึ่ง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ฝ่ายบริหาร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ต้อง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ใช้ดุลยพินิจใน</w:t>
      </w:r>
      <w:r w:rsidRPr="00DF2342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การประมาณการ</w:t>
      </w:r>
      <w:r w:rsidRPr="00DF2342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รายการดังกล่าวอย่างมาก</w:t>
      </w:r>
      <w:r w:rsidRPr="00DF2342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 xml:space="preserve"> ดังนั้น</w:t>
      </w:r>
      <w:r w:rsidRPr="00DF2342">
        <w:rPr>
          <w:rFonts w:ascii="Angsana New" w:hAnsi="Angsana New"/>
          <w:i/>
          <w:color w:val="000000" w:themeColor="text1"/>
          <w:spacing w:val="-4"/>
          <w:sz w:val="32"/>
          <w:szCs w:val="32"/>
        </w:rPr>
        <w:t xml:space="preserve"> </w:t>
      </w:r>
      <w:r w:rsidRPr="00DF2342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ข้าพเจ้า</w:t>
      </w:r>
      <w:r w:rsidRPr="00DF2342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จึงเห็น</w:t>
      </w:r>
      <w:r w:rsidRPr="00DF2342">
        <w:rPr>
          <w:rFonts w:ascii="Angsana New" w:hAnsi="Angsana New"/>
          <w:i/>
          <w:color w:val="000000" w:themeColor="text1"/>
          <w:spacing w:val="-4"/>
          <w:sz w:val="32"/>
          <w:szCs w:val="32"/>
          <w:cs/>
        </w:rPr>
        <w:t>ว่าเรื่องดังกล่าว</w:t>
      </w:r>
      <w:r w:rsidRPr="00DF2342">
        <w:rPr>
          <w:rFonts w:ascii="Angsana New" w:hAnsi="Angsana New" w:hint="cs"/>
          <w:i/>
          <w:color w:val="000000" w:themeColor="text1"/>
          <w:spacing w:val="-4"/>
          <w:sz w:val="32"/>
          <w:szCs w:val="32"/>
          <w:cs/>
        </w:rPr>
        <w:t>เป็นเรื่องสำคัญในการ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ตรวจสอบของข้าพเจ้า</w:t>
      </w:r>
    </w:p>
    <w:p w14:paraId="0352063B" w14:textId="77777777" w:rsidR="00E46E10" w:rsidRPr="00DF2342" w:rsidRDefault="00E46E10" w:rsidP="00E46E10">
      <w:pPr>
        <w:widowControl w:val="0"/>
        <w:spacing w:line="380" w:lineRule="exact"/>
        <w:ind w:firstLine="1418"/>
        <w:jc w:val="thaiDistribute"/>
        <w:rPr>
          <w:rFonts w:ascii="Angsana New" w:hAnsi="Angsana New"/>
          <w:iCs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ข้าพเจ้าได้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ค่าเผื่อมูลค่าลดลงของสินค้าคงเหลือ</w:t>
      </w:r>
      <w:r w:rsidRPr="00DF2342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ทำ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การสุ่มเลือกตัวอย่างรายการในรายงานอายุสินค้าคงเหลือ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</w:t>
      </w:r>
      <w:r w:rsidRPr="00DF2342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การสุ่มทดสอบมูลค่าสุทธิที่จะคาดว่าได้รับของสินค้าคงเหลือ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ค่าเผื่อมูลค่าลดลงของสินค้าคงเหลืออย่างเหมาะสมและเพียงพอหรือไม่</w:t>
      </w:r>
      <w:r w:rsidRPr="00DF2342">
        <w:rPr>
          <w:rFonts w:ascii="Angsana New" w:hAnsi="Angsana New" w:hint="cs"/>
          <w:iCs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และประเมินความสมเหตุสมผลของข้อสมมติ</w:t>
      </w:r>
      <w:r>
        <w:rPr>
          <w:rFonts w:ascii="Angsana New" w:hAnsi="Angsana New" w:hint="cs"/>
          <w:i/>
          <w:color w:val="000000" w:themeColor="text1"/>
          <w:sz w:val="32"/>
          <w:szCs w:val="32"/>
          <w:cs/>
        </w:rPr>
        <w:t>ฐาน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และการขายในราคาที่ต่ำกว่าทุนเพื่อพิจารณาความเหมาะสมของค่าเผื่อมูลค่าลดลงของสินค้าคงเหลือ</w:t>
      </w:r>
      <w:r w:rsidRPr="00DF2342">
        <w:rPr>
          <w:rFonts w:ascii="Angsana New" w:hAnsi="Angsana New" w:hint="cs"/>
          <w:i/>
          <w:color w:val="000000" w:themeColor="text1"/>
          <w:sz w:val="32"/>
          <w:szCs w:val="32"/>
          <w:cs/>
        </w:rPr>
        <w:t xml:space="preserve"> รวมถึง</w:t>
      </w:r>
      <w:r w:rsidRPr="00DF2342">
        <w:rPr>
          <w:rFonts w:ascii="Angsana New" w:hAnsi="Angsana New"/>
          <w:i/>
          <w:color w:val="000000" w:themeColor="text1"/>
          <w:sz w:val="32"/>
          <w:szCs w:val="32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7CC5B04A" w14:textId="77777777" w:rsidR="00E46E10" w:rsidRPr="00DF2342" w:rsidRDefault="00E46E10" w:rsidP="00E46E1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7090331" w14:textId="77777777" w:rsidR="00E46E10" w:rsidRPr="00DF2342" w:rsidRDefault="00E46E10" w:rsidP="00E46E1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การรับรู้รายได้จากการขายและติดตั้งหลังคาโซลา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ร์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เซลล์</w:t>
      </w:r>
    </w:p>
    <w:p w14:paraId="3FCC4664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บริษัทย่อยมีรายได้จากการติดตั้งหลังคาโซลา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ร์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เซลล์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รายได้จากการขายระบบผลิตไฟฟ้าสำหรับปีสิ้นสุดวันที่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จำนวนเงิ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>
        <w:rPr>
          <w:rFonts w:ascii="Angsana New" w:hAnsi="Angsana New"/>
          <w:color w:val="000000" w:themeColor="text1"/>
          <w:sz w:val="32"/>
          <w:szCs w:val="32"/>
        </w:rPr>
        <w:t>465.68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รับรู้รายได้จากการติดตั้งหลังคาโซลา</w:t>
      </w:r>
      <w:proofErr w:type="spellStart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ร์</w:t>
      </w:r>
      <w:proofErr w:type="spellEnd"/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เซลล์ตลอดช่วงเวลา โดยวัดระดับความก้าวหน้าของโครงการในแต่ละสัญญา ด้วยวิธีอัตราส่วนของต้นทุนที่เกิดขึ้นแล้วจนถึงปัจจุบันกับประมาณการต้นทุนทั้งสิ้นจนสิ้นสุดโครงการ และรับรู้รายได้จากการขายระบบผลิตไฟฟ้า ณ จุดเวลาใดเวลาหนึ่ง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โดยมีการ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โครงการและการปันส่วนราคา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การรับรู้รายได้ทั้งสองประเภทข้างต้น ฝ่ายบริหารของบริษัทย่อย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ต้องใช้ดุลยพินิจ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ในการประมาณการรายการดังกล่าวอย่างมากและการนำข้อมูลต่างๆที่เกี่ยวข้องมาจัดทำ และจำเป็น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ต้องมีการทบทวนตลอดระยะเวลาติดตั้งและปรับปรุงประมาณการเมื่อจำเป็น </w:t>
      </w:r>
    </w:p>
    <w:p w14:paraId="1AB55122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ข้าพเจ้าได้ทำความเข้าใจกระบวนการ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และระบบการควบคุมภายในสำหรับการ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จัดทำรายงาน</w:t>
      </w:r>
      <w:r w:rsidRPr="00546593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และการ</w:t>
      </w:r>
      <w:r w:rsidRPr="00546593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 xml:space="preserve">ประมาณการที่นำมาใช้ในการกำหนดขั้นความสำเร็จของงานโครงการของบริษัทย่อย </w:t>
      </w:r>
      <w:r w:rsidRPr="00546593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ทำการ</w:t>
      </w:r>
      <w:r w:rsidRPr="00546593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สุ่ม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ตรวจสอบประมาณการต้นทุน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  <w:lang w:bidi="ar-SA"/>
        </w:rPr>
        <w:t>ของแต่ละ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โครงการ</w:t>
      </w:r>
      <w:r>
        <w:rPr>
          <w:rFonts w:ascii="Angsana New" w:hAnsi="Angsana New"/>
          <w:color w:val="000000" w:themeColor="text1"/>
          <w:sz w:val="32"/>
          <w:szCs w:val="32"/>
          <w:lang w:bidi="ar-SA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 xml:space="preserve">โดยสอบถามผู้บริหารที่รับผิดชอบ และประเมินความเหมาะสมของการประมาณการ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ตรวจสอบและประเมินความสมเหตุสมผล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bidi="ar-SA"/>
        </w:rPr>
        <w:t>ของต้นทุนโครงการที่เกิดขึ้นจริงกับเอกสารประกอบรายการ และ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เปรียบเทียบอัตรากำไรขั้นต้นแต่ละโครงการจนถึงปัจจุบัน เพื่อวิเคราะห์และประเมินความเหมาะสมของประมาณการต้นทุนโครงการ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รวมทั้งการทดสอบ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การปันส่วนราคาของภาระตามสัญญาว่าถูกต้องและเหมาะสมหรือไม่</w:t>
      </w:r>
    </w:p>
    <w:p w14:paraId="38F640EC" w14:textId="77777777" w:rsidR="00E46E10" w:rsidRPr="00DF2342" w:rsidRDefault="00E46E10" w:rsidP="00E46E10">
      <w:pPr>
        <w:tabs>
          <w:tab w:val="left" w:pos="540"/>
        </w:tabs>
        <w:spacing w:line="36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t>*****/3</w:t>
      </w:r>
    </w:p>
    <w:p w14:paraId="5A2560B8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ข้อมูลอื่น </w:t>
      </w:r>
    </w:p>
    <w:p w14:paraId="66FC5B84" w14:textId="77777777" w:rsidR="00E46E10" w:rsidRPr="00DF2342" w:rsidRDefault="00E46E10" w:rsidP="00E46E10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7A4FCDA3" w14:textId="77777777" w:rsidR="00E46E10" w:rsidRPr="00DF2342" w:rsidRDefault="00E46E10" w:rsidP="00E46E1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290DBA0" w14:textId="77777777" w:rsidR="00E46E10" w:rsidRPr="00DF2342" w:rsidRDefault="00E46E10" w:rsidP="00E46E1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A467B3D" w14:textId="77777777" w:rsidR="00E46E10" w:rsidRPr="00DF2342" w:rsidRDefault="00E46E10" w:rsidP="00E46E1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CF2C581" w14:textId="77777777" w:rsidR="00E46E10" w:rsidRPr="00DF2342" w:rsidRDefault="00E46E10" w:rsidP="00E46E10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8FA061" w14:textId="77777777" w:rsidR="00E46E10" w:rsidRPr="00DF2342" w:rsidRDefault="00E46E10" w:rsidP="00E46E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908A41F" w14:textId="77777777" w:rsidR="00E46E10" w:rsidRPr="00DF2342" w:rsidRDefault="00E46E10" w:rsidP="00E46E10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B8D0EE8" w14:textId="77777777" w:rsidR="00E46E10" w:rsidRPr="00DF2342" w:rsidRDefault="00E46E10" w:rsidP="00E46E10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0D81A55D" w14:textId="77777777" w:rsidR="00E46E10" w:rsidRPr="00DF2342" w:rsidRDefault="00E46E10" w:rsidP="00E46E10">
      <w:pPr>
        <w:tabs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1B19469" w14:textId="77777777" w:rsidR="00E46E10" w:rsidRPr="00DF2342" w:rsidRDefault="00E46E10" w:rsidP="00E46E1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4975FC1" w14:textId="77777777" w:rsidR="00E46E10" w:rsidRPr="00DF2342" w:rsidRDefault="00E46E10" w:rsidP="00E46E10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E414043" w14:textId="77777777" w:rsidR="00E46E10" w:rsidRPr="00DF2342" w:rsidRDefault="00E46E10" w:rsidP="00E46E10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</w:t>
      </w:r>
      <w:r w:rsidRPr="00DA202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รับประกันว่าการปฏิบัติงานตรวจสอบตาม มาตรฐานการสอบบัญชีจะสามารถตรวจพบข้อมูลที่ขัดต่อ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DA2029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การเงินเฉพาะกิจการเหล่านี้ </w:t>
      </w:r>
    </w:p>
    <w:p w14:paraId="384B1951" w14:textId="77777777" w:rsidR="00E46E10" w:rsidRPr="00DF2342" w:rsidRDefault="00E46E10" w:rsidP="00E46E10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t>*****/4</w:t>
      </w:r>
    </w:p>
    <w:p w14:paraId="3416FD23" w14:textId="77777777" w:rsidR="00E46E10" w:rsidRPr="00DF2342" w:rsidRDefault="00E46E10" w:rsidP="00E46E10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0F9F0D8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3F997319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7CE15DD2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6CD93606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หรับการด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เนินงานต่อเน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ื่อ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งของ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ู้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คัญต่อความสามารถของ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ในการด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เนินงานต่อเน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ื่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ะสำ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คัญ ข้าพเจ้าต้องกล่าวไว้ในรายงานของผ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ู้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สอบบัญชีของข้าพเจ้า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หรือถ้าการเปิดเผย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ข้อมูล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ดังกล่าวไม่เพียงพอ ความเห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็น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ึ้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นอยู่กั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  <w:t>ก็ตาม เหตุการณ์หรือสถานการณ์ในอนาคตอาจเป็นเหตุให้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ต้องหยุดการด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เนินงานต่อเน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ื่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</w:p>
    <w:p w14:paraId="63FA8461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ประเมินการน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โครงสร้างและเ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นื้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อหาของงบการเงิน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โดยรวม รวมถึงการเปิดเผย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ว่างบการเงิน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แสดงรายการและเหตุการณ์ในรูปแบบที่ท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ให้มีการน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เสนอข้อมูลโดยถูกต้องตามที่ควร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</w:t>
      </w:r>
    </w:p>
    <w:p w14:paraId="1CB5755A" w14:textId="77777777" w:rsidR="00E46E10" w:rsidRPr="00DF2342" w:rsidRDefault="00E46E10" w:rsidP="00E46E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63B7B0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ข้าพเจ้าได้สื่อสารกับผู้มีหน้าที่ในการก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กับดูแล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ในเรื่องต่างๆ ที่สำคัญซึ่งรวมถึง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็น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คัญในระบบการควบคุมภายใน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หาก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248ACB68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BAA20FB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8C032F8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*****/5</w:t>
      </w:r>
    </w:p>
    <w:p w14:paraId="1070429E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B857CD" w14:textId="77777777" w:rsidR="00E46E10" w:rsidRPr="00DF2342" w:rsidRDefault="00E46E10" w:rsidP="00E46E10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40D3A59" w14:textId="77777777" w:rsidR="00E46E10" w:rsidRPr="00DF2342" w:rsidRDefault="00E46E10" w:rsidP="00E46E10">
      <w:pPr>
        <w:tabs>
          <w:tab w:val="left" w:pos="851"/>
        </w:tabs>
        <w:spacing w:line="380" w:lineRule="exact"/>
        <w:ind w:firstLine="1418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DF2342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การ</w:t>
      </w:r>
      <w:r w:rsidRPr="00DF234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นำเสนอรายงาน</w:t>
      </w:r>
      <w:r w:rsidRPr="00DF2342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ฉบับนี้</w:t>
      </w:r>
      <w:r w:rsidRPr="00DF2342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Pr="00DF2342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คือ นางสาวสุลลิต อาดสว่าง</w:t>
      </w:r>
    </w:p>
    <w:p w14:paraId="6A84513B" w14:textId="77777777" w:rsidR="00E46E10" w:rsidRPr="00DF2342" w:rsidRDefault="00E46E10" w:rsidP="00E46E10">
      <w:pPr>
        <w:spacing w:line="38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12D29A9" w14:textId="77777777" w:rsidR="00E46E10" w:rsidRPr="00DF2342" w:rsidRDefault="00E46E10" w:rsidP="00E46E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A42171" w14:textId="77777777" w:rsidR="00E46E10" w:rsidRPr="00DF2342" w:rsidRDefault="00E46E10" w:rsidP="00E46E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FA3DF5D" w14:textId="77777777" w:rsidR="00E46E10" w:rsidRPr="00DF2342" w:rsidRDefault="00E46E10" w:rsidP="00E46E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BCE19A" w14:textId="77777777" w:rsidR="00E46E10" w:rsidRPr="00DF2342" w:rsidRDefault="00E46E10" w:rsidP="00E46E10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นางสาวสุลลิต  อาดสว่าง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</w:p>
    <w:p w14:paraId="7527C3A8" w14:textId="77777777" w:rsidR="00E46E10" w:rsidRPr="00DF2342" w:rsidRDefault="00E46E10" w:rsidP="00E46E10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DF2342">
        <w:rPr>
          <w:rFonts w:ascii="Angsana New" w:hAnsi="Angsana New"/>
          <w:color w:val="000000" w:themeColor="text1"/>
          <w:sz w:val="32"/>
          <w:szCs w:val="32"/>
          <w:lang w:val="en-US"/>
        </w:rPr>
        <w:t>7517</w:t>
      </w:r>
    </w:p>
    <w:p w14:paraId="118A07D5" w14:textId="77777777" w:rsidR="00E46E10" w:rsidRPr="00DF2342" w:rsidRDefault="00E46E10" w:rsidP="00E46E1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75B3D55" w14:textId="77777777" w:rsidR="00E46E10" w:rsidRPr="00DF2342" w:rsidRDefault="00E46E10" w:rsidP="00E46E10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 สอบบัญชีธรรมนิติ จำกัด</w:t>
      </w:r>
    </w:p>
    <w:p w14:paraId="024CE69C" w14:textId="77777777" w:rsidR="00E46E10" w:rsidRPr="00DF2342" w:rsidRDefault="00E46E10" w:rsidP="00E46E10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00438105" w14:textId="5B37A48B" w:rsidR="008679AB" w:rsidRPr="00E46E10" w:rsidRDefault="00E46E10" w:rsidP="00E46E10"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3A4B23">
        <w:rPr>
          <w:rFonts w:ascii="Angsana New" w:hAnsi="Angsana New"/>
          <w:color w:val="000000" w:themeColor="text1"/>
          <w:sz w:val="32"/>
          <w:szCs w:val="32"/>
        </w:rPr>
        <w:t xml:space="preserve">27 </w:t>
      </w:r>
      <w:r w:rsidRPr="003A4B23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Pr="003A4B23">
        <w:rPr>
          <w:rFonts w:ascii="Angsana New" w:hAnsi="Angsana New"/>
          <w:color w:val="000000" w:themeColor="text1"/>
          <w:sz w:val="32"/>
          <w:szCs w:val="32"/>
        </w:rPr>
        <w:t>2568</w:t>
      </w:r>
    </w:p>
    <w:sectPr w:rsidR="008679AB" w:rsidRPr="00E46E10" w:rsidSect="00E46E10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34" w:right="851" w:bottom="1418" w:left="1814" w:header="1134" w:footer="720" w:gutter="0"/>
      <w:pgNumType w:fmt="numberInDash" w:start="2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2E35" w14:textId="77777777" w:rsidR="001319BB" w:rsidRDefault="001319BB">
      <w:r>
        <w:separator/>
      </w:r>
    </w:p>
  </w:endnote>
  <w:endnote w:type="continuationSeparator" w:id="0">
    <w:p w14:paraId="126873E2" w14:textId="77777777" w:rsidR="001319BB" w:rsidRDefault="0013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F768" w14:textId="77777777" w:rsidR="00E46E10" w:rsidRDefault="00E46E10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8A3A48" w14:textId="77777777" w:rsidR="00E46E10" w:rsidRDefault="00E46E10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D9DD" w14:textId="77777777" w:rsidR="00E46E10" w:rsidRDefault="00E46E10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E420F" w14:textId="77777777" w:rsidR="00E46E10" w:rsidRDefault="00E46E10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DF7D" w14:textId="77777777" w:rsidR="00E46E10" w:rsidRDefault="00E46E10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E083" w14:textId="77777777" w:rsidR="001319BB" w:rsidRDefault="001319BB">
      <w:r>
        <w:separator/>
      </w:r>
    </w:p>
  </w:footnote>
  <w:footnote w:type="continuationSeparator" w:id="0">
    <w:p w14:paraId="6C939F6B" w14:textId="77777777" w:rsidR="001319BB" w:rsidRDefault="0013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520" w14:textId="77777777" w:rsidR="00E46E10" w:rsidRDefault="00E46E10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548ED76" w14:textId="77777777" w:rsidR="00E46E10" w:rsidRDefault="00E46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E7A1" w14:textId="77777777" w:rsidR="00E46E10" w:rsidRDefault="00E46E10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562A" w14:textId="77777777" w:rsidR="00E46E10" w:rsidRDefault="00E46E10">
    <w:pPr>
      <w:pStyle w:val="Header"/>
    </w:pPr>
    <w:r>
      <w:rPr>
        <w:noProof/>
      </w:rPr>
      <w:pict w14:anchorId="00B059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1032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5D6A" w14:textId="77777777" w:rsidR="00E46E10" w:rsidRPr="00E301DC" w:rsidRDefault="00E46E10" w:rsidP="00BE22BA">
    <w:pPr>
      <w:pStyle w:val="Header"/>
      <w:rPr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9FD4" w14:textId="77777777" w:rsidR="00E46E10" w:rsidRDefault="00E46E10">
    <w:pPr>
      <w:pStyle w:val="Header"/>
    </w:pPr>
    <w:r>
      <w:rPr>
        <w:noProof/>
      </w:rPr>
      <w:pict w14:anchorId="08603E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1031" type="#_x0000_t75" style="position:absolute;margin-left:0;margin-top:0;width:305.1pt;height:58.5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E46E1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E46E10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B4C"/>
    <w:rsid w:val="00003F5F"/>
    <w:rsid w:val="00005122"/>
    <w:rsid w:val="0000519D"/>
    <w:rsid w:val="0000537D"/>
    <w:rsid w:val="0000551A"/>
    <w:rsid w:val="00005631"/>
    <w:rsid w:val="00005CF0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744"/>
    <w:rsid w:val="00034916"/>
    <w:rsid w:val="00034980"/>
    <w:rsid w:val="000351E4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0B80"/>
    <w:rsid w:val="0004219F"/>
    <w:rsid w:val="00042576"/>
    <w:rsid w:val="000425B8"/>
    <w:rsid w:val="000427A8"/>
    <w:rsid w:val="000429EA"/>
    <w:rsid w:val="00042B0B"/>
    <w:rsid w:val="00042E0B"/>
    <w:rsid w:val="000432F5"/>
    <w:rsid w:val="0004340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2C6B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3DB7"/>
    <w:rsid w:val="00064011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77CF0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45B3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4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1C08"/>
    <w:rsid w:val="000B208E"/>
    <w:rsid w:val="000B2B75"/>
    <w:rsid w:val="000B2EA9"/>
    <w:rsid w:val="000B3182"/>
    <w:rsid w:val="000B3266"/>
    <w:rsid w:val="000B36CF"/>
    <w:rsid w:val="000B38C5"/>
    <w:rsid w:val="000B3C7D"/>
    <w:rsid w:val="000B4029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7D7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4B0F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13A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D45"/>
    <w:rsid w:val="000D5E85"/>
    <w:rsid w:val="000D5F1E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D7A57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873"/>
    <w:rsid w:val="000E5F0B"/>
    <w:rsid w:val="000E68F8"/>
    <w:rsid w:val="000E71E1"/>
    <w:rsid w:val="000E7241"/>
    <w:rsid w:val="000E759D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615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5A85"/>
    <w:rsid w:val="000F6126"/>
    <w:rsid w:val="000F6168"/>
    <w:rsid w:val="000F61C9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7E6"/>
    <w:rsid w:val="00110BFC"/>
    <w:rsid w:val="00110DC7"/>
    <w:rsid w:val="00111172"/>
    <w:rsid w:val="00112276"/>
    <w:rsid w:val="0011248E"/>
    <w:rsid w:val="00112836"/>
    <w:rsid w:val="00112D57"/>
    <w:rsid w:val="00112EFB"/>
    <w:rsid w:val="0011351D"/>
    <w:rsid w:val="001137CE"/>
    <w:rsid w:val="00113DCE"/>
    <w:rsid w:val="001143EF"/>
    <w:rsid w:val="00114C55"/>
    <w:rsid w:val="00114F2B"/>
    <w:rsid w:val="00115418"/>
    <w:rsid w:val="00115F44"/>
    <w:rsid w:val="0011668E"/>
    <w:rsid w:val="00116A58"/>
    <w:rsid w:val="00116C2D"/>
    <w:rsid w:val="0011739A"/>
    <w:rsid w:val="001177A5"/>
    <w:rsid w:val="00120373"/>
    <w:rsid w:val="00120F85"/>
    <w:rsid w:val="00121112"/>
    <w:rsid w:val="00121303"/>
    <w:rsid w:val="0012154A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2F"/>
    <w:rsid w:val="00125E79"/>
    <w:rsid w:val="00125FB4"/>
    <w:rsid w:val="00126B67"/>
    <w:rsid w:val="00126CCB"/>
    <w:rsid w:val="00126FFE"/>
    <w:rsid w:val="0012710E"/>
    <w:rsid w:val="001273A0"/>
    <w:rsid w:val="00130531"/>
    <w:rsid w:val="00130F38"/>
    <w:rsid w:val="00131209"/>
    <w:rsid w:val="00131688"/>
    <w:rsid w:val="00131937"/>
    <w:rsid w:val="001319BB"/>
    <w:rsid w:val="00131CEE"/>
    <w:rsid w:val="00131FCF"/>
    <w:rsid w:val="001326F8"/>
    <w:rsid w:val="001327A1"/>
    <w:rsid w:val="001329C9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47A"/>
    <w:rsid w:val="00144576"/>
    <w:rsid w:val="00144620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57F4"/>
    <w:rsid w:val="0015593F"/>
    <w:rsid w:val="00155F51"/>
    <w:rsid w:val="00156CF1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0A"/>
    <w:rsid w:val="001807EE"/>
    <w:rsid w:val="00180894"/>
    <w:rsid w:val="0018123C"/>
    <w:rsid w:val="0018230C"/>
    <w:rsid w:val="0018271B"/>
    <w:rsid w:val="0018281C"/>
    <w:rsid w:val="0018297D"/>
    <w:rsid w:val="00182C4A"/>
    <w:rsid w:val="00182CF2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1C2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391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81"/>
    <w:rsid w:val="001B3DD3"/>
    <w:rsid w:val="001B4A0F"/>
    <w:rsid w:val="001B4C60"/>
    <w:rsid w:val="001B4D9A"/>
    <w:rsid w:val="001B57C1"/>
    <w:rsid w:val="001B59DE"/>
    <w:rsid w:val="001B5B18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0B"/>
    <w:rsid w:val="001C0AB2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23"/>
    <w:rsid w:val="001C5978"/>
    <w:rsid w:val="001C5D9F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884"/>
    <w:rsid w:val="001D1A9A"/>
    <w:rsid w:val="001D1DE2"/>
    <w:rsid w:val="001D1F11"/>
    <w:rsid w:val="001D1F3A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E791E"/>
    <w:rsid w:val="001F06D8"/>
    <w:rsid w:val="001F0F8E"/>
    <w:rsid w:val="001F1A42"/>
    <w:rsid w:val="001F227B"/>
    <w:rsid w:val="001F25FF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3DA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BDF"/>
    <w:rsid w:val="00226C49"/>
    <w:rsid w:val="002274E9"/>
    <w:rsid w:val="00227B58"/>
    <w:rsid w:val="00227C6E"/>
    <w:rsid w:val="00227D8F"/>
    <w:rsid w:val="00227F66"/>
    <w:rsid w:val="0023040B"/>
    <w:rsid w:val="00230852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0E9E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AC3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67C68"/>
    <w:rsid w:val="00270269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3A3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45E"/>
    <w:rsid w:val="00297CCD"/>
    <w:rsid w:val="002A074F"/>
    <w:rsid w:val="002A0769"/>
    <w:rsid w:val="002A1011"/>
    <w:rsid w:val="002A1897"/>
    <w:rsid w:val="002A18E8"/>
    <w:rsid w:val="002A1A06"/>
    <w:rsid w:val="002A247A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088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88B"/>
    <w:rsid w:val="002E5B01"/>
    <w:rsid w:val="002E5C6C"/>
    <w:rsid w:val="002E5CC0"/>
    <w:rsid w:val="002E5F9A"/>
    <w:rsid w:val="002E699F"/>
    <w:rsid w:val="002E6A5D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320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2CA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1D60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760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BE3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47A6F"/>
    <w:rsid w:val="0035055E"/>
    <w:rsid w:val="00350BA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42A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4A4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489E"/>
    <w:rsid w:val="00394A6F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436"/>
    <w:rsid w:val="00397651"/>
    <w:rsid w:val="00397CCC"/>
    <w:rsid w:val="003A0108"/>
    <w:rsid w:val="003A01B5"/>
    <w:rsid w:val="003A0541"/>
    <w:rsid w:val="003A0564"/>
    <w:rsid w:val="003A1424"/>
    <w:rsid w:val="003A1B15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23"/>
    <w:rsid w:val="003A4BD4"/>
    <w:rsid w:val="003A4C9B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0B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67D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1C0E"/>
    <w:rsid w:val="003F24A1"/>
    <w:rsid w:val="003F259C"/>
    <w:rsid w:val="003F2650"/>
    <w:rsid w:val="003F2A69"/>
    <w:rsid w:val="003F2F6F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4FB2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6C3"/>
    <w:rsid w:val="00411A80"/>
    <w:rsid w:val="004124F9"/>
    <w:rsid w:val="00412DC5"/>
    <w:rsid w:val="00412F5C"/>
    <w:rsid w:val="0041315B"/>
    <w:rsid w:val="004138FE"/>
    <w:rsid w:val="004140FC"/>
    <w:rsid w:val="0041419F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874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2A5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31D"/>
    <w:rsid w:val="00474423"/>
    <w:rsid w:val="00474D85"/>
    <w:rsid w:val="004750AF"/>
    <w:rsid w:val="0047543B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303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4A94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A31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0C7"/>
    <w:rsid w:val="004B7290"/>
    <w:rsid w:val="004B757D"/>
    <w:rsid w:val="004B7912"/>
    <w:rsid w:val="004B7F0A"/>
    <w:rsid w:val="004C01E1"/>
    <w:rsid w:val="004C0BEA"/>
    <w:rsid w:val="004C0F89"/>
    <w:rsid w:val="004C11DB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33"/>
    <w:rsid w:val="004C48BD"/>
    <w:rsid w:val="004C4EF5"/>
    <w:rsid w:val="004C61E5"/>
    <w:rsid w:val="004C6AA7"/>
    <w:rsid w:val="004C6B04"/>
    <w:rsid w:val="004C6CF0"/>
    <w:rsid w:val="004C6E9A"/>
    <w:rsid w:val="004C7483"/>
    <w:rsid w:val="004C7CA2"/>
    <w:rsid w:val="004C7F2D"/>
    <w:rsid w:val="004D1248"/>
    <w:rsid w:val="004D16B4"/>
    <w:rsid w:val="004D1ED4"/>
    <w:rsid w:val="004D3476"/>
    <w:rsid w:val="004D3DC6"/>
    <w:rsid w:val="004D40DA"/>
    <w:rsid w:val="004D4AB1"/>
    <w:rsid w:val="004D4E10"/>
    <w:rsid w:val="004D520B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172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6815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2E1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3DC"/>
    <w:rsid w:val="0052657D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4837"/>
    <w:rsid w:val="005348FC"/>
    <w:rsid w:val="00534993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962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593"/>
    <w:rsid w:val="005466A9"/>
    <w:rsid w:val="00546D22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982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3F9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A7"/>
    <w:rsid w:val="005B77E7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4E8"/>
    <w:rsid w:val="005D7834"/>
    <w:rsid w:val="005D7B9A"/>
    <w:rsid w:val="005E00CD"/>
    <w:rsid w:val="005E03C3"/>
    <w:rsid w:val="005E06F7"/>
    <w:rsid w:val="005E07C6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1CD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A75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705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5A0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228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508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4CC"/>
    <w:rsid w:val="0068071F"/>
    <w:rsid w:val="006807C6"/>
    <w:rsid w:val="00680A87"/>
    <w:rsid w:val="00680EC7"/>
    <w:rsid w:val="006812B2"/>
    <w:rsid w:val="0068145D"/>
    <w:rsid w:val="00681F1E"/>
    <w:rsid w:val="00682038"/>
    <w:rsid w:val="00682919"/>
    <w:rsid w:val="00682CF4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87EBB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87A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8B0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293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07881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96A"/>
    <w:rsid w:val="00712F54"/>
    <w:rsid w:val="007137DA"/>
    <w:rsid w:val="00713E08"/>
    <w:rsid w:val="00714151"/>
    <w:rsid w:val="007141F9"/>
    <w:rsid w:val="00714427"/>
    <w:rsid w:val="00714758"/>
    <w:rsid w:val="00714C48"/>
    <w:rsid w:val="007152EF"/>
    <w:rsid w:val="00716522"/>
    <w:rsid w:val="0071653F"/>
    <w:rsid w:val="007168F1"/>
    <w:rsid w:val="00716FF2"/>
    <w:rsid w:val="007170F2"/>
    <w:rsid w:val="007176A1"/>
    <w:rsid w:val="00717A5C"/>
    <w:rsid w:val="00717C3D"/>
    <w:rsid w:val="00717EF2"/>
    <w:rsid w:val="00720347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46C5"/>
    <w:rsid w:val="00724BA9"/>
    <w:rsid w:val="00724D57"/>
    <w:rsid w:val="00724F3B"/>
    <w:rsid w:val="00724F47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5A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93D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B66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7DA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CFA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0EA9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372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ABC"/>
    <w:rsid w:val="007C1CF9"/>
    <w:rsid w:val="007C2382"/>
    <w:rsid w:val="007C2396"/>
    <w:rsid w:val="007C2A93"/>
    <w:rsid w:val="007C2F81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241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23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619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53ED"/>
    <w:rsid w:val="00815599"/>
    <w:rsid w:val="008160B4"/>
    <w:rsid w:val="008160DB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64D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3E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48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41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576C6"/>
    <w:rsid w:val="00860372"/>
    <w:rsid w:val="008603F7"/>
    <w:rsid w:val="00860FD8"/>
    <w:rsid w:val="008610F1"/>
    <w:rsid w:val="00862020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0C01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5E"/>
    <w:rsid w:val="008928FB"/>
    <w:rsid w:val="00892F1F"/>
    <w:rsid w:val="008930AC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165"/>
    <w:rsid w:val="00897D8C"/>
    <w:rsid w:val="00897E21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34FC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5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124A"/>
    <w:rsid w:val="008E13CF"/>
    <w:rsid w:val="008E1D79"/>
    <w:rsid w:val="008E2315"/>
    <w:rsid w:val="008E2433"/>
    <w:rsid w:val="008E253D"/>
    <w:rsid w:val="008E36A8"/>
    <w:rsid w:val="008E381E"/>
    <w:rsid w:val="008E3A01"/>
    <w:rsid w:val="008E3B7C"/>
    <w:rsid w:val="008E420B"/>
    <w:rsid w:val="008E4980"/>
    <w:rsid w:val="008E4E46"/>
    <w:rsid w:val="008E500A"/>
    <w:rsid w:val="008E5053"/>
    <w:rsid w:val="008E52A2"/>
    <w:rsid w:val="008E52A3"/>
    <w:rsid w:val="008E5427"/>
    <w:rsid w:val="008E54D4"/>
    <w:rsid w:val="008E5988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1E"/>
    <w:rsid w:val="008F3657"/>
    <w:rsid w:val="008F3660"/>
    <w:rsid w:val="008F3790"/>
    <w:rsid w:val="008F3809"/>
    <w:rsid w:val="008F38EA"/>
    <w:rsid w:val="008F3BBB"/>
    <w:rsid w:val="008F3F98"/>
    <w:rsid w:val="008F4700"/>
    <w:rsid w:val="008F4AB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1F"/>
    <w:rsid w:val="00904B92"/>
    <w:rsid w:val="0090568D"/>
    <w:rsid w:val="009063CB"/>
    <w:rsid w:val="0090675A"/>
    <w:rsid w:val="009068B5"/>
    <w:rsid w:val="00906E32"/>
    <w:rsid w:val="00906FE3"/>
    <w:rsid w:val="00907156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4B4D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6C8B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9A0"/>
    <w:rsid w:val="00944CFC"/>
    <w:rsid w:val="009456DF"/>
    <w:rsid w:val="0094570D"/>
    <w:rsid w:val="009474BC"/>
    <w:rsid w:val="009479FA"/>
    <w:rsid w:val="00947AAF"/>
    <w:rsid w:val="00947B45"/>
    <w:rsid w:val="00947CB6"/>
    <w:rsid w:val="0095032C"/>
    <w:rsid w:val="009504AC"/>
    <w:rsid w:val="009516C8"/>
    <w:rsid w:val="009517D4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D2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DDE"/>
    <w:rsid w:val="00971351"/>
    <w:rsid w:val="009714FC"/>
    <w:rsid w:val="00971D2B"/>
    <w:rsid w:val="009721EB"/>
    <w:rsid w:val="00972377"/>
    <w:rsid w:val="00972675"/>
    <w:rsid w:val="00972701"/>
    <w:rsid w:val="00972BDA"/>
    <w:rsid w:val="00972D75"/>
    <w:rsid w:val="00972DA0"/>
    <w:rsid w:val="00972FC3"/>
    <w:rsid w:val="0097329B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7C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092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2B"/>
    <w:rsid w:val="009A1BAA"/>
    <w:rsid w:val="009A23C8"/>
    <w:rsid w:val="009A2511"/>
    <w:rsid w:val="009A2C8F"/>
    <w:rsid w:val="009A32E9"/>
    <w:rsid w:val="009A32EF"/>
    <w:rsid w:val="009A39F8"/>
    <w:rsid w:val="009A3C11"/>
    <w:rsid w:val="009A3D05"/>
    <w:rsid w:val="009A478C"/>
    <w:rsid w:val="009A4D9F"/>
    <w:rsid w:val="009A5089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516"/>
    <w:rsid w:val="009B2CE8"/>
    <w:rsid w:val="009B2D5C"/>
    <w:rsid w:val="009B2E9B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B96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257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0E50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7CD"/>
    <w:rsid w:val="00A11D0E"/>
    <w:rsid w:val="00A11DE1"/>
    <w:rsid w:val="00A11EFE"/>
    <w:rsid w:val="00A1229D"/>
    <w:rsid w:val="00A12977"/>
    <w:rsid w:val="00A12C96"/>
    <w:rsid w:val="00A1324D"/>
    <w:rsid w:val="00A13417"/>
    <w:rsid w:val="00A13442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6A"/>
    <w:rsid w:val="00A213AB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3C9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1916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5EC0"/>
    <w:rsid w:val="00A661DE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CA8"/>
    <w:rsid w:val="00A752BE"/>
    <w:rsid w:val="00A75555"/>
    <w:rsid w:val="00A75F3D"/>
    <w:rsid w:val="00A76148"/>
    <w:rsid w:val="00A76518"/>
    <w:rsid w:val="00A76BB0"/>
    <w:rsid w:val="00A76FBD"/>
    <w:rsid w:val="00A774C0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49B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DD5"/>
    <w:rsid w:val="00AA0FD9"/>
    <w:rsid w:val="00AA1087"/>
    <w:rsid w:val="00AA1634"/>
    <w:rsid w:val="00AA1DA0"/>
    <w:rsid w:val="00AA1F00"/>
    <w:rsid w:val="00AA2196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26D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11F0"/>
    <w:rsid w:val="00AE12E1"/>
    <w:rsid w:val="00AE15DF"/>
    <w:rsid w:val="00AE1AE6"/>
    <w:rsid w:val="00AE1C93"/>
    <w:rsid w:val="00AE245F"/>
    <w:rsid w:val="00AE273C"/>
    <w:rsid w:val="00AE2906"/>
    <w:rsid w:val="00AE3A07"/>
    <w:rsid w:val="00AE3C93"/>
    <w:rsid w:val="00AE3CB8"/>
    <w:rsid w:val="00AE4212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96C"/>
    <w:rsid w:val="00AF5CE3"/>
    <w:rsid w:val="00AF654C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98E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209AB"/>
    <w:rsid w:val="00B20C8D"/>
    <w:rsid w:val="00B21E66"/>
    <w:rsid w:val="00B222BA"/>
    <w:rsid w:val="00B227A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3B8"/>
    <w:rsid w:val="00B35F26"/>
    <w:rsid w:val="00B364F0"/>
    <w:rsid w:val="00B366CB"/>
    <w:rsid w:val="00B3703E"/>
    <w:rsid w:val="00B377C0"/>
    <w:rsid w:val="00B37A18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C8F"/>
    <w:rsid w:val="00B70EEC"/>
    <w:rsid w:val="00B717F4"/>
    <w:rsid w:val="00B718C7"/>
    <w:rsid w:val="00B718E0"/>
    <w:rsid w:val="00B719F1"/>
    <w:rsid w:val="00B73467"/>
    <w:rsid w:val="00B73829"/>
    <w:rsid w:val="00B7387B"/>
    <w:rsid w:val="00B73E9D"/>
    <w:rsid w:val="00B755A0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7F7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3C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6D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61C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A2B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F9B"/>
    <w:rsid w:val="00BB2022"/>
    <w:rsid w:val="00BB29A3"/>
    <w:rsid w:val="00BB2C30"/>
    <w:rsid w:val="00BB2F8A"/>
    <w:rsid w:val="00BB305F"/>
    <w:rsid w:val="00BB38B9"/>
    <w:rsid w:val="00BB3A83"/>
    <w:rsid w:val="00BB3B91"/>
    <w:rsid w:val="00BB3BA0"/>
    <w:rsid w:val="00BB40E3"/>
    <w:rsid w:val="00BB4409"/>
    <w:rsid w:val="00BB49C5"/>
    <w:rsid w:val="00BB5546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39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87E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120"/>
    <w:rsid w:val="00BE74D4"/>
    <w:rsid w:val="00BE7FAA"/>
    <w:rsid w:val="00BF01D2"/>
    <w:rsid w:val="00BF0368"/>
    <w:rsid w:val="00BF06EF"/>
    <w:rsid w:val="00BF09B1"/>
    <w:rsid w:val="00BF0B2A"/>
    <w:rsid w:val="00BF0E01"/>
    <w:rsid w:val="00BF13A4"/>
    <w:rsid w:val="00BF27AD"/>
    <w:rsid w:val="00BF2CD8"/>
    <w:rsid w:val="00BF2DA4"/>
    <w:rsid w:val="00BF353B"/>
    <w:rsid w:val="00BF4A55"/>
    <w:rsid w:val="00BF51BA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02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D16"/>
    <w:rsid w:val="00C17E66"/>
    <w:rsid w:val="00C17ED8"/>
    <w:rsid w:val="00C20178"/>
    <w:rsid w:val="00C20665"/>
    <w:rsid w:val="00C20836"/>
    <w:rsid w:val="00C21413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D8C"/>
    <w:rsid w:val="00C304CB"/>
    <w:rsid w:val="00C306B8"/>
    <w:rsid w:val="00C30FCC"/>
    <w:rsid w:val="00C312BC"/>
    <w:rsid w:val="00C32484"/>
    <w:rsid w:val="00C3257B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3FF6"/>
    <w:rsid w:val="00C5410F"/>
    <w:rsid w:val="00C54217"/>
    <w:rsid w:val="00C547C6"/>
    <w:rsid w:val="00C5488A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04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71A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A15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B66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5C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06F"/>
    <w:rsid w:val="00CB41E8"/>
    <w:rsid w:val="00CB4D1F"/>
    <w:rsid w:val="00CB4E10"/>
    <w:rsid w:val="00CB5403"/>
    <w:rsid w:val="00CB570F"/>
    <w:rsid w:val="00CB624A"/>
    <w:rsid w:val="00CB694E"/>
    <w:rsid w:val="00CB6BB3"/>
    <w:rsid w:val="00CB6F82"/>
    <w:rsid w:val="00CB71F8"/>
    <w:rsid w:val="00CB742E"/>
    <w:rsid w:val="00CB78E7"/>
    <w:rsid w:val="00CB7E75"/>
    <w:rsid w:val="00CC0382"/>
    <w:rsid w:val="00CC088D"/>
    <w:rsid w:val="00CC0B88"/>
    <w:rsid w:val="00CC0DBE"/>
    <w:rsid w:val="00CC145F"/>
    <w:rsid w:val="00CC14CA"/>
    <w:rsid w:val="00CC1560"/>
    <w:rsid w:val="00CC2118"/>
    <w:rsid w:val="00CC2386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0C8"/>
    <w:rsid w:val="00CD31C1"/>
    <w:rsid w:val="00CD361F"/>
    <w:rsid w:val="00CD3A49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932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6763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4EE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07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54F"/>
    <w:rsid w:val="00D2565B"/>
    <w:rsid w:val="00D25E45"/>
    <w:rsid w:val="00D26325"/>
    <w:rsid w:val="00D26822"/>
    <w:rsid w:val="00D26D3B"/>
    <w:rsid w:val="00D26F9A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107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8C5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3F65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57C72"/>
    <w:rsid w:val="00D600B5"/>
    <w:rsid w:val="00D60C03"/>
    <w:rsid w:val="00D60D2E"/>
    <w:rsid w:val="00D617B1"/>
    <w:rsid w:val="00D61C98"/>
    <w:rsid w:val="00D61FFC"/>
    <w:rsid w:val="00D62E88"/>
    <w:rsid w:val="00D63101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0CCD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029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1FA0"/>
    <w:rsid w:val="00DC2384"/>
    <w:rsid w:val="00DC287F"/>
    <w:rsid w:val="00DC2B93"/>
    <w:rsid w:val="00DC2BCC"/>
    <w:rsid w:val="00DC338A"/>
    <w:rsid w:val="00DC399A"/>
    <w:rsid w:val="00DC40E5"/>
    <w:rsid w:val="00DC4F63"/>
    <w:rsid w:val="00DC5210"/>
    <w:rsid w:val="00DC645B"/>
    <w:rsid w:val="00DC65E3"/>
    <w:rsid w:val="00DC6AA2"/>
    <w:rsid w:val="00DC6EBE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1AFD"/>
    <w:rsid w:val="00DF20E2"/>
    <w:rsid w:val="00DF2342"/>
    <w:rsid w:val="00DF2C44"/>
    <w:rsid w:val="00DF2CDC"/>
    <w:rsid w:val="00DF2E7F"/>
    <w:rsid w:val="00DF3045"/>
    <w:rsid w:val="00DF34FD"/>
    <w:rsid w:val="00DF4F04"/>
    <w:rsid w:val="00DF53EC"/>
    <w:rsid w:val="00DF5D4F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3DE8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7E4"/>
    <w:rsid w:val="00E14823"/>
    <w:rsid w:val="00E1524C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08AD"/>
    <w:rsid w:val="00E20A9E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57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6E10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0DAA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8B6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759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F84"/>
    <w:rsid w:val="00E90FEA"/>
    <w:rsid w:val="00E91097"/>
    <w:rsid w:val="00E9119D"/>
    <w:rsid w:val="00E91694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E7A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6B4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B7D21"/>
    <w:rsid w:val="00EC0478"/>
    <w:rsid w:val="00EC10AD"/>
    <w:rsid w:val="00EC151C"/>
    <w:rsid w:val="00EC170E"/>
    <w:rsid w:val="00EC1AB3"/>
    <w:rsid w:val="00EC1B63"/>
    <w:rsid w:val="00EC1C7C"/>
    <w:rsid w:val="00EC1C8E"/>
    <w:rsid w:val="00EC1FC5"/>
    <w:rsid w:val="00EC2B32"/>
    <w:rsid w:val="00EC3675"/>
    <w:rsid w:val="00EC3A9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E76DA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3CA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BB3"/>
    <w:rsid w:val="00F11F9F"/>
    <w:rsid w:val="00F127D1"/>
    <w:rsid w:val="00F127E2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4DC5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ACF"/>
    <w:rsid w:val="00F47E24"/>
    <w:rsid w:val="00F47FD4"/>
    <w:rsid w:val="00F50952"/>
    <w:rsid w:val="00F50B30"/>
    <w:rsid w:val="00F50C6C"/>
    <w:rsid w:val="00F51970"/>
    <w:rsid w:val="00F51FB8"/>
    <w:rsid w:val="00F53052"/>
    <w:rsid w:val="00F537FA"/>
    <w:rsid w:val="00F5398D"/>
    <w:rsid w:val="00F539F5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AE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3F5D"/>
    <w:rsid w:val="00F84283"/>
    <w:rsid w:val="00F844BC"/>
    <w:rsid w:val="00F84A03"/>
    <w:rsid w:val="00F85739"/>
    <w:rsid w:val="00F85867"/>
    <w:rsid w:val="00F85ECA"/>
    <w:rsid w:val="00F865FF"/>
    <w:rsid w:val="00F8715B"/>
    <w:rsid w:val="00F87911"/>
    <w:rsid w:val="00F87C01"/>
    <w:rsid w:val="00F87F45"/>
    <w:rsid w:val="00F900AA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57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B6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2A32"/>
    <w:rsid w:val="00FA4701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331B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736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2D9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0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2307</TotalTime>
  <Pages>6</Pages>
  <Words>2338</Words>
  <Characters>9194</Characters>
  <Application>Microsoft Office Word</Application>
  <DocSecurity>0</DocSecurity>
  <Lines>76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125</cp:revision>
  <cp:lastPrinted>2025-02-27T10:20:00Z</cp:lastPrinted>
  <dcterms:created xsi:type="dcterms:W3CDTF">2025-01-10T02:41:00Z</dcterms:created>
  <dcterms:modified xsi:type="dcterms:W3CDTF">2025-02-27T13:58:00Z</dcterms:modified>
</cp:coreProperties>
</file>