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4F7F0" w14:textId="77777777" w:rsidR="00396236" w:rsidRPr="00DF2342" w:rsidRDefault="00396236" w:rsidP="0098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248833AF" w:rsidR="00396236" w:rsidRPr="00DF2342" w:rsidRDefault="00396236" w:rsidP="0098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</w:p>
    <w:p w14:paraId="39085084" w14:textId="0B51666F" w:rsidR="00396236" w:rsidRPr="00DF2342" w:rsidRDefault="00396236" w:rsidP="0098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="00221028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F044EE" w:rsidRPr="00DF234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221028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F044EE" w:rsidRPr="00DF234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ธันวาคม</w:t>
      </w:r>
      <w:r w:rsidR="00221028" w:rsidRPr="00DF234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221028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7B7372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</w:p>
    <w:p w14:paraId="0F05AF2C" w14:textId="77777777" w:rsidR="00A16885" w:rsidRPr="00DF2342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81DEEF1" w14:textId="77777777" w:rsidR="00F17D9F" w:rsidRPr="00DF2342" w:rsidRDefault="00DB4D95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</w:t>
      </w:r>
      <w:r w:rsidR="00A6632B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6632B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5F648A16" w14:textId="77777777" w:rsidR="00A6632B" w:rsidRPr="00DF2342" w:rsidRDefault="00A6632B" w:rsidP="00766914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  <w:color w:val="000000" w:themeColor="text1"/>
        </w:rPr>
      </w:pPr>
      <w:r w:rsidRPr="00DF2342">
        <w:rPr>
          <w:rFonts w:ascii="Angsana New" w:hAnsi="Angsana New"/>
          <w:color w:val="000000" w:themeColor="text1"/>
        </w:rPr>
        <w:tab/>
        <w:t>1.1</w:t>
      </w:r>
      <w:r w:rsidR="009A1562" w:rsidRPr="00DF2342">
        <w:rPr>
          <w:rFonts w:ascii="Angsana New" w:hAnsi="Angsana New"/>
          <w:color w:val="000000" w:themeColor="text1"/>
        </w:rPr>
        <w:t xml:space="preserve"> </w:t>
      </w:r>
      <w:r w:rsidR="00D53507" w:rsidRPr="00DF2342">
        <w:rPr>
          <w:rFonts w:ascii="Angsana New" w:hAnsi="Angsana New"/>
          <w:color w:val="000000" w:themeColor="text1"/>
        </w:rPr>
        <w:tab/>
      </w:r>
      <w:r w:rsidRPr="00DF2342">
        <w:rPr>
          <w:rFonts w:ascii="Angsana New" w:hAnsi="Angsana New"/>
          <w:color w:val="000000" w:themeColor="text1"/>
          <w:cs/>
        </w:rPr>
        <w:t>สถานะของบริษัท</w:t>
      </w:r>
    </w:p>
    <w:p w14:paraId="2F125578" w14:textId="24A52819" w:rsidR="002108ED" w:rsidRPr="00DF2342" w:rsidRDefault="00244D28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พรพรหมเม็ททอล จำกัด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มหาชน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) (“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”)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จดทะเบียนเป็นบริษัทมหาชนจำกัด</w:t>
      </w:r>
      <w:r w:rsidR="00B02081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</w:t>
      </w:r>
      <w:r w:rsidR="007A4748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ประเทศไทย</w:t>
      </w:r>
      <w:r w:rsidR="00A6632B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="00E83D90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  <w:r w:rsidR="00CF6721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391164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</w:p>
    <w:p w14:paraId="13BA5288" w14:textId="77777777" w:rsidR="007B7372" w:rsidRPr="00DF2342" w:rsidRDefault="007B7372" w:rsidP="007B7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บริษัทมีสำนักงานใหญ่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ตั้ง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อยู่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เลขที่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229 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10300 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และเมื่อวันที่ 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ตุลาคม 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2567 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บริษัทได้จดทะเบียนแก้ไขที่ตั้งสำนักงานใหญ่ใหม่ เป็นที่อยู่เลขที่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205/1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10300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</w:p>
    <w:p w14:paraId="71317C36" w14:textId="77777777" w:rsidR="00A735BE" w:rsidRPr="00DF2342" w:rsidRDefault="00A735BE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2770FBE" w14:textId="77777777" w:rsidR="002108ED" w:rsidRPr="00DF2342" w:rsidRDefault="002108ED" w:rsidP="00766914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  <w:color w:val="000000" w:themeColor="text1"/>
        </w:rPr>
      </w:pPr>
      <w:r w:rsidRPr="00DF2342">
        <w:rPr>
          <w:rFonts w:ascii="Angsana New" w:hAnsi="Angsana New"/>
          <w:color w:val="000000" w:themeColor="text1"/>
        </w:rPr>
        <w:tab/>
        <w:t>1.</w:t>
      </w:r>
      <w:r w:rsidR="00A735BE" w:rsidRPr="00DF2342">
        <w:rPr>
          <w:rFonts w:ascii="Angsana New" w:hAnsi="Angsana New"/>
          <w:color w:val="000000" w:themeColor="text1"/>
        </w:rPr>
        <w:t>2</w:t>
      </w:r>
      <w:r w:rsidRPr="00DF2342">
        <w:rPr>
          <w:rFonts w:ascii="Angsana New" w:hAnsi="Angsana New"/>
          <w:color w:val="000000" w:themeColor="text1"/>
        </w:rPr>
        <w:tab/>
      </w:r>
      <w:r w:rsidR="00A735BE" w:rsidRPr="00DF2342">
        <w:rPr>
          <w:rFonts w:ascii="Angsana New" w:hAnsi="Angsana New"/>
          <w:color w:val="000000" w:themeColor="text1"/>
        </w:rPr>
        <w:tab/>
      </w:r>
      <w:r w:rsidRPr="00DF2342">
        <w:rPr>
          <w:rFonts w:ascii="Angsana New" w:hAnsi="Angsana New"/>
          <w:color w:val="000000" w:themeColor="text1"/>
          <w:cs/>
        </w:rPr>
        <w:t>ลักษณะธุรกิจ</w:t>
      </w:r>
    </w:p>
    <w:p w14:paraId="2CCBBBEE" w14:textId="25729CAE" w:rsidR="00A6632B" w:rsidRPr="00DF2342" w:rsidRDefault="002108ED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7A4748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</w:t>
      </w:r>
      <w:r w:rsidR="007A4748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ตนเลส อลูมิเนียม </w:t>
      </w:r>
      <w:r w:rsidR="000C30B5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และธุรกิจ</w:t>
      </w:r>
      <w:r w:rsidR="00F55CB3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38F188B7" w14:textId="77777777" w:rsidR="00E83D90" w:rsidRPr="00DF2342" w:rsidRDefault="00E83D90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9E6D434" w14:textId="4CF9A1E0" w:rsidR="00E83D90" w:rsidRPr="00DF2342" w:rsidRDefault="00E83D90" w:rsidP="00766914">
      <w:pPr>
        <w:tabs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. </w:t>
      </w: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</w:t>
      </w:r>
      <w:r w:rsidRPr="00DF234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การจัดทำงบการเงิน</w:t>
      </w:r>
    </w:p>
    <w:p w14:paraId="6767AE59" w14:textId="0FB5F854" w:rsidR="00E83D90" w:rsidRPr="00DF2342" w:rsidRDefault="00E83D90" w:rsidP="001620B5">
      <w:pPr>
        <w:tabs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.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620B5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เกณฑ์การจัดทำ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</w:t>
      </w:r>
    </w:p>
    <w:p w14:paraId="0F9875E9" w14:textId="5EC8A34F" w:rsidR="00E83D90" w:rsidRPr="00DF2342" w:rsidRDefault="00E83D90" w:rsidP="00766914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>2547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โดยได้ถือปฏิบัติตามมาตรฐานการรายงานทางการเงิน และการแสดงรายการได้ทำขึ้นตามแบบกำหนดรายการย่อที่ต้องมีในงบการเงินสำหรับบริษัทมหาชนจำกัดที่กำหนดโดยประกาศ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br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กรมพัฒนาธุรกิจการค้า กระทรวงพาณิชย์ ออกตามความในพระราชบัญญัติการบัญชี พ.ศ.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2543</w:t>
      </w:r>
    </w:p>
    <w:p w14:paraId="66F01C7F" w14:textId="77777777" w:rsidR="00E83D90" w:rsidRPr="00DF2342" w:rsidRDefault="00E83D90" w:rsidP="0076691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4821E76" w14:textId="77777777" w:rsidR="00E83D90" w:rsidRPr="00DF2342" w:rsidRDefault="00E83D90" w:rsidP="0076691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96B4AA6" w14:textId="77777777" w:rsidR="00D75559" w:rsidRPr="00DF2342" w:rsidRDefault="00D75559" w:rsidP="0076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11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5C4366" w14:textId="579F2477" w:rsidR="00E83D90" w:rsidRPr="00DF2342" w:rsidRDefault="00E83D90" w:rsidP="001620B5">
      <w:pPr>
        <w:tabs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.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620B5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เกณฑ์การจัดทำ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</w:t>
      </w:r>
    </w:p>
    <w:p w14:paraId="77926416" w14:textId="77777777" w:rsidR="00E83D90" w:rsidRPr="00DF2342" w:rsidRDefault="00E83D90" w:rsidP="00766914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ก)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ab/>
        <w:t>ง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การเงินรวมของบริษัท ประกอบด้วย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งบการเงินของบริษัทและบริษัทย่อย รายละเอียดบริษัทย่อยของบริษัท มีดังต่อไปนี้</w:t>
      </w:r>
    </w:p>
    <w:tbl>
      <w:tblPr>
        <w:tblW w:w="8329" w:type="dxa"/>
        <w:tblInd w:w="87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23"/>
        <w:gridCol w:w="76"/>
        <w:gridCol w:w="3118"/>
        <w:gridCol w:w="76"/>
        <w:gridCol w:w="907"/>
        <w:gridCol w:w="76"/>
        <w:gridCol w:w="737"/>
        <w:gridCol w:w="76"/>
        <w:gridCol w:w="740"/>
      </w:tblGrid>
      <w:tr w:rsidR="00DF2342" w:rsidRPr="00FC0736" w14:paraId="2A5CDD2B" w14:textId="77777777" w:rsidTr="00766914">
        <w:tc>
          <w:tcPr>
            <w:tcW w:w="2523" w:type="dxa"/>
          </w:tcPr>
          <w:p w14:paraId="46169D7F" w14:textId="77777777" w:rsidR="00E83D90" w:rsidRPr="00FC0736" w:rsidRDefault="00E83D90" w:rsidP="003D7EA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6CA4F490" w14:textId="77777777" w:rsidR="00E83D90" w:rsidRPr="00FC0736" w:rsidRDefault="00E83D90" w:rsidP="003D7EA3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F4739F1" w14:textId="77777777" w:rsidR="00E83D90" w:rsidRPr="00FC0736" w:rsidRDefault="00E83D90" w:rsidP="003D7EA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3A868F51" w14:textId="77777777" w:rsidR="00E83D90" w:rsidRPr="00FC0736" w:rsidRDefault="00E83D90" w:rsidP="003D7EA3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5734FC2D" w14:textId="77777777" w:rsidR="00E83D90" w:rsidRPr="00546593" w:rsidRDefault="00E83D90" w:rsidP="003D7EA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4659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ประเทศที่นิติ</w:t>
            </w:r>
          </w:p>
        </w:tc>
        <w:tc>
          <w:tcPr>
            <w:tcW w:w="76" w:type="dxa"/>
          </w:tcPr>
          <w:p w14:paraId="26BB3DD0" w14:textId="77777777" w:rsidR="00E83D90" w:rsidRPr="00546593" w:rsidRDefault="00E83D90" w:rsidP="003D7EA3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553" w:type="dxa"/>
            <w:gridSpan w:val="3"/>
            <w:tcBorders>
              <w:bottom w:val="single" w:sz="6" w:space="0" w:color="auto"/>
            </w:tcBorders>
          </w:tcPr>
          <w:p w14:paraId="783F2AE0" w14:textId="77777777" w:rsidR="00E83D90" w:rsidRPr="00546593" w:rsidRDefault="00E83D90" w:rsidP="003D7EA3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4659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สัดส่วนการถือหุ้น (ร้อยละ)</w:t>
            </w:r>
          </w:p>
        </w:tc>
      </w:tr>
      <w:tr w:rsidR="00DF2342" w:rsidRPr="00FC0736" w14:paraId="0997930B" w14:textId="77777777" w:rsidTr="003D7EA3">
        <w:tc>
          <w:tcPr>
            <w:tcW w:w="2523" w:type="dxa"/>
            <w:tcBorders>
              <w:bottom w:val="single" w:sz="6" w:space="0" w:color="auto"/>
            </w:tcBorders>
            <w:vAlign w:val="bottom"/>
          </w:tcPr>
          <w:p w14:paraId="479D95F5" w14:textId="77777777" w:rsidR="004B0A31" w:rsidRPr="00FC0736" w:rsidRDefault="004B0A31" w:rsidP="004B0A3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C0736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ชื่อ</w:t>
            </w:r>
            <w:r w:rsidRPr="00FC073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  <w:vAlign w:val="bottom"/>
          </w:tcPr>
          <w:p w14:paraId="038EC1F5" w14:textId="77777777" w:rsidR="004B0A31" w:rsidRPr="00FC0736" w:rsidRDefault="004B0A31" w:rsidP="004B0A3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16B38157" w14:textId="77777777" w:rsidR="004B0A31" w:rsidRPr="00FC0736" w:rsidRDefault="004B0A31" w:rsidP="004B0A3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6" w:type="dxa"/>
          </w:tcPr>
          <w:p w14:paraId="7F7595F5" w14:textId="77777777" w:rsidR="004B0A31" w:rsidRPr="00FC0736" w:rsidRDefault="004B0A31" w:rsidP="004B0A3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5D06D06A" w14:textId="77777777" w:rsidR="004B0A31" w:rsidRPr="00546593" w:rsidRDefault="004B0A31" w:rsidP="004B0A31">
            <w:pPr>
              <w:spacing w:line="240" w:lineRule="exact"/>
              <w:ind w:left="-103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4659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บุคคลจัดตั้งขึ้น</w:t>
            </w:r>
          </w:p>
        </w:tc>
        <w:tc>
          <w:tcPr>
            <w:tcW w:w="76" w:type="dxa"/>
          </w:tcPr>
          <w:p w14:paraId="69764873" w14:textId="77777777" w:rsidR="004B0A31" w:rsidRPr="00546593" w:rsidRDefault="004B0A31" w:rsidP="004B0A3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C64ABA" w14:textId="5133DC7F" w:rsidR="004B0A31" w:rsidRPr="00546593" w:rsidRDefault="004B0A31" w:rsidP="004B0A3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4659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72DB170" w14:textId="77777777" w:rsidR="004B0A31" w:rsidRPr="00546593" w:rsidRDefault="004B0A31" w:rsidP="004B0A31">
            <w:pPr>
              <w:spacing w:line="24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FCF6DF" w14:textId="75AC43FB" w:rsidR="004B0A31" w:rsidRPr="00546593" w:rsidRDefault="004B0A31" w:rsidP="004B0A31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4659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</w:tr>
      <w:tr w:rsidR="00DF2342" w:rsidRPr="00FC0736" w14:paraId="7A20485B" w14:textId="77777777" w:rsidTr="003D7EA3">
        <w:tc>
          <w:tcPr>
            <w:tcW w:w="2523" w:type="dxa"/>
            <w:tcBorders>
              <w:top w:val="single" w:sz="6" w:space="0" w:color="auto"/>
            </w:tcBorders>
            <w:vAlign w:val="center"/>
          </w:tcPr>
          <w:p w14:paraId="16F0D228" w14:textId="77777777" w:rsidR="004B0A31" w:rsidRPr="00FC0736" w:rsidRDefault="004B0A31" w:rsidP="004B0A31">
            <w:pPr>
              <w:spacing w:line="240" w:lineRule="exact"/>
              <w:ind w:right="-194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  <w:vAlign w:val="center"/>
          </w:tcPr>
          <w:p w14:paraId="2FBB151C" w14:textId="77777777" w:rsidR="004B0A31" w:rsidRPr="00FC0736" w:rsidRDefault="004B0A31" w:rsidP="004B0A31">
            <w:pPr>
              <w:spacing w:line="240" w:lineRule="exact"/>
              <w:ind w:right="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</w:tcPr>
          <w:p w14:paraId="37259F13" w14:textId="77777777" w:rsidR="004B0A31" w:rsidRPr="00FC0736" w:rsidRDefault="004B0A31" w:rsidP="004B0A31">
            <w:pPr>
              <w:spacing w:line="24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76" w:type="dxa"/>
            <w:vAlign w:val="center"/>
          </w:tcPr>
          <w:p w14:paraId="395475D1" w14:textId="77777777" w:rsidR="004B0A31" w:rsidRPr="00FC0736" w:rsidRDefault="004B0A31" w:rsidP="004B0A31">
            <w:pPr>
              <w:spacing w:line="240" w:lineRule="exact"/>
              <w:ind w:right="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7838AB90" w14:textId="77777777" w:rsidR="004B0A31" w:rsidRPr="00FC0736" w:rsidRDefault="004B0A31" w:rsidP="004B0A31">
            <w:pPr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76" w:type="dxa"/>
            <w:vAlign w:val="center"/>
          </w:tcPr>
          <w:p w14:paraId="311AAEF2" w14:textId="77777777" w:rsidR="004B0A31" w:rsidRPr="00FC0736" w:rsidRDefault="004B0A31" w:rsidP="004B0A31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7" w:type="dxa"/>
          </w:tcPr>
          <w:p w14:paraId="67B648A9" w14:textId="7C8D7BA4" w:rsidR="004B0A31" w:rsidRPr="00FC0736" w:rsidRDefault="004B0A31" w:rsidP="004B0A3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570E77ED" w14:textId="77777777" w:rsidR="004B0A31" w:rsidRPr="00FC0736" w:rsidRDefault="004B0A31" w:rsidP="004B0A31">
            <w:pPr>
              <w:spacing w:line="240" w:lineRule="exact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40" w:type="dxa"/>
          </w:tcPr>
          <w:p w14:paraId="611B9497" w14:textId="0BD82A7F" w:rsidR="004B0A31" w:rsidRPr="00FC0736" w:rsidRDefault="004B0A31" w:rsidP="004B0A3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99.50</w:t>
            </w:r>
          </w:p>
        </w:tc>
      </w:tr>
      <w:tr w:rsidR="004B0A31" w:rsidRPr="00FC0736" w14:paraId="13B52140" w14:textId="77777777" w:rsidTr="003D7EA3">
        <w:tc>
          <w:tcPr>
            <w:tcW w:w="2523" w:type="dxa"/>
          </w:tcPr>
          <w:p w14:paraId="7A25FF7A" w14:textId="77777777" w:rsidR="004B0A31" w:rsidRPr="00FC0736" w:rsidRDefault="004B0A31" w:rsidP="004B0A31">
            <w:pPr>
              <w:tabs>
                <w:tab w:val="clear" w:pos="227"/>
                <w:tab w:val="left" w:pos="252"/>
                <w:tab w:val="left" w:pos="507"/>
              </w:tabs>
              <w:spacing w:line="24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0"/>
                <w:szCs w:val="20"/>
                <w:cs/>
              </w:rPr>
            </w:pPr>
            <w:r w:rsidRPr="00FC0736">
              <w:rPr>
                <w:rFonts w:asciiTheme="majorBidi" w:hAnsiTheme="majorBidi" w:cstheme="majorBidi"/>
                <w:b/>
                <w:color w:val="000000" w:themeColor="text1"/>
                <w:sz w:val="20"/>
                <w:szCs w:val="20"/>
                <w:cs/>
              </w:rPr>
              <w:t>บริษัท โซลาร์ พีพีเอ็ม จำกัด</w:t>
            </w:r>
          </w:p>
        </w:tc>
        <w:tc>
          <w:tcPr>
            <w:tcW w:w="76" w:type="dxa"/>
            <w:vAlign w:val="center"/>
          </w:tcPr>
          <w:p w14:paraId="1EC6E994" w14:textId="77777777" w:rsidR="004B0A31" w:rsidRPr="00FC0736" w:rsidRDefault="004B0A31" w:rsidP="004B0A31">
            <w:pPr>
              <w:spacing w:line="240" w:lineRule="exact"/>
              <w:ind w:right="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4FFB88CA" w14:textId="37032691" w:rsidR="004B0A31" w:rsidRPr="00FC0736" w:rsidRDefault="004B0A31" w:rsidP="004B0A31">
            <w:pPr>
              <w:spacing w:line="240" w:lineRule="exact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76" w:type="dxa"/>
            <w:vAlign w:val="center"/>
          </w:tcPr>
          <w:p w14:paraId="7FBB85CB" w14:textId="77777777" w:rsidR="004B0A31" w:rsidRPr="00FC0736" w:rsidRDefault="004B0A31" w:rsidP="004B0A31">
            <w:pPr>
              <w:spacing w:line="240" w:lineRule="exact"/>
              <w:ind w:right="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7" w:type="dxa"/>
          </w:tcPr>
          <w:p w14:paraId="5808C9D6" w14:textId="77777777" w:rsidR="004B0A31" w:rsidRPr="00FC0736" w:rsidRDefault="004B0A31" w:rsidP="004B0A31">
            <w:pPr>
              <w:spacing w:line="240" w:lineRule="exact"/>
              <w:ind w:right="-108" w:hanging="10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76" w:type="dxa"/>
            <w:vAlign w:val="center"/>
          </w:tcPr>
          <w:p w14:paraId="6433F1C7" w14:textId="77777777" w:rsidR="004B0A31" w:rsidRPr="00FC0736" w:rsidRDefault="004B0A31" w:rsidP="004B0A31">
            <w:pPr>
              <w:spacing w:line="2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7" w:type="dxa"/>
          </w:tcPr>
          <w:p w14:paraId="37CF53BB" w14:textId="62973194" w:rsidR="004B0A31" w:rsidRPr="00FC0736" w:rsidRDefault="004B0A31" w:rsidP="004B0A3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27CC111D" w14:textId="77777777" w:rsidR="004B0A31" w:rsidRPr="00FC0736" w:rsidRDefault="004B0A31" w:rsidP="004B0A31">
            <w:pPr>
              <w:spacing w:line="240" w:lineRule="exact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40" w:type="dxa"/>
          </w:tcPr>
          <w:p w14:paraId="5AB959C1" w14:textId="63A71309" w:rsidR="004B0A31" w:rsidRPr="00FC0736" w:rsidRDefault="004B0A31" w:rsidP="004B0A31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99.98</w:t>
            </w:r>
          </w:p>
        </w:tc>
      </w:tr>
    </w:tbl>
    <w:p w14:paraId="72B2D9BF" w14:textId="7ABC3998" w:rsidR="006176B3" w:rsidRPr="00DF2342" w:rsidRDefault="006176B3" w:rsidP="00451A21">
      <w:pPr>
        <w:tabs>
          <w:tab w:val="left" w:pos="284"/>
          <w:tab w:val="left" w:pos="1985"/>
        </w:tabs>
        <w:spacing w:line="240" w:lineRule="exact"/>
        <w:ind w:left="1418" w:right="2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4C7F88B" w14:textId="77777777" w:rsidR="00134A2E" w:rsidRPr="00DF2342" w:rsidRDefault="00134A2E" w:rsidP="00E83D90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  <w:sectPr w:rsidR="00134A2E" w:rsidRPr="00DF2342" w:rsidSect="005B2BA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1134" w:footer="720" w:gutter="0"/>
          <w:pgNumType w:fmt="numberInDash" w:start="15" w:chapStyle="1"/>
          <w:cols w:space="720"/>
          <w:titlePg/>
          <w:docGrid w:linePitch="245"/>
        </w:sectPr>
      </w:pPr>
    </w:p>
    <w:p w14:paraId="3680114D" w14:textId="3F16DCB8" w:rsidR="00226BDF" w:rsidRPr="00DF2342" w:rsidRDefault="00226BDF" w:rsidP="00226BDF">
      <w:pPr>
        <w:tabs>
          <w:tab w:val="left" w:pos="284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ข)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ในการจัดทำงบการเงินรวมถือหลักเกณฑ์การรวมเฉพาะบริษัทย่อย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ซึ่งบริษัท พรพรหมเม็ททอล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 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และส่วนของผู้ถือหุ้นของบริษัทย่อยได้ตัดออกจากงบการเงินรวมนี้แล้ว </w:t>
      </w:r>
    </w:p>
    <w:p w14:paraId="35CDE2BC" w14:textId="77777777" w:rsidR="00226BDF" w:rsidRPr="00DF2342" w:rsidRDefault="00226BDF" w:rsidP="00226BDF">
      <w:pPr>
        <w:tabs>
          <w:tab w:val="left" w:pos="284"/>
          <w:tab w:val="left" w:pos="1418"/>
        </w:tabs>
        <w:spacing w:line="38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A4E26E5" w14:textId="72F18024" w:rsidR="00E83D90" w:rsidRPr="00DF2342" w:rsidRDefault="00E83D90" w:rsidP="00226BDF">
      <w:pPr>
        <w:tabs>
          <w:tab w:val="left" w:pos="284"/>
          <w:tab w:val="left" w:pos="1418"/>
        </w:tabs>
        <w:spacing w:line="38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ค)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23370D1D" w14:textId="77777777" w:rsidR="00E83D90" w:rsidRPr="00DF2342" w:rsidRDefault="00E83D90" w:rsidP="00226B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11FED6FF" w14:textId="6B59CC82" w:rsidR="00E83D90" w:rsidRPr="00DF2342" w:rsidRDefault="00E83D90" w:rsidP="00226BDF">
      <w:pPr>
        <w:tabs>
          <w:tab w:val="left" w:pos="284"/>
          <w:tab w:val="left" w:pos="1418"/>
        </w:tabs>
        <w:spacing w:line="380" w:lineRule="exact"/>
        <w:ind w:left="1418" w:right="29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ง)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ab/>
        <w:t>ส่วนได้เสียที่ไม่มีอำนาจควบคุม หมายถึงส่วนได้เสียในบริษัทย่อยที่ไม่ได้เป็นของบริษัท</w:t>
      </w:r>
      <w:r w:rsidR="006051A2" w:rsidRPr="00DF2342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788AB6B8" w14:textId="77777777" w:rsidR="00E83D90" w:rsidRPr="00DF2342" w:rsidRDefault="00E83D90" w:rsidP="00226BDF">
      <w:pPr>
        <w:tabs>
          <w:tab w:val="left" w:pos="284"/>
          <w:tab w:val="left" w:pos="851"/>
          <w:tab w:val="left" w:pos="1418"/>
          <w:tab w:val="left" w:pos="1980"/>
        </w:tabs>
        <w:spacing w:line="380" w:lineRule="exact"/>
        <w:ind w:right="2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C90B8FC" w14:textId="77777777" w:rsidR="00E83D90" w:rsidRPr="00DF2342" w:rsidRDefault="00E83D90" w:rsidP="00226BDF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บริษัทจัดทำงบการเงินเฉพาะกิจการเพื่อประโยชน์ต่อสาธารณะโดยแสดงเงิ</w:t>
      </w:r>
      <w:r w:rsidRPr="00DF2342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น</w:t>
      </w:r>
      <w:r w:rsidRPr="00DF2342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ลงทุนในบริษัทย่อย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ตามวิธีราคาทุน</w:t>
      </w:r>
    </w:p>
    <w:p w14:paraId="720664B1" w14:textId="77777777" w:rsidR="00A323C9" w:rsidRPr="00DF2342" w:rsidRDefault="00A323C9" w:rsidP="00226BDF">
      <w:pPr>
        <w:tabs>
          <w:tab w:val="clear" w:pos="907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841C978" w14:textId="4D1B4821" w:rsidR="00A323C9" w:rsidRPr="00DF2342" w:rsidRDefault="00A323C9" w:rsidP="00226BDF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>2.3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226BDF" w:rsidRPr="00DF2342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มาตรฐานการรายงานทางการเงิน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ฉบับปรับปรุง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ที่มีผลบังคับใช้ใน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ปัจจุบัน </w:t>
      </w:r>
    </w:p>
    <w:p w14:paraId="6EDAD5DC" w14:textId="65AF1592" w:rsidR="00A323C9" w:rsidRPr="00DF2342" w:rsidRDefault="00A323C9" w:rsidP="00226BDF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บริษัทและบริษัทย่อยได้นำมาตรฐานการรายงานทางการเงิน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ที่มีการ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ปรับปรุง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ใหม่มาถือปฏิบัติ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สำหรับรอบระยะเวลาบัญชีที่เริ่มในหรือหลังวันที่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1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="00226BDF" w:rsidRPr="00DF2342">
        <w:rPr>
          <w:rFonts w:ascii="Angsana New" w:hAnsi="Angsana New"/>
          <w:color w:val="000000" w:themeColor="text1"/>
          <w:sz w:val="32"/>
          <w:szCs w:val="32"/>
          <w:shd w:val="clear" w:color="auto" w:fill="FFFFFF"/>
          <w:cs/>
        </w:rPr>
        <w:br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การปรับปรุงมาตรฐานนี้ไม่มีผลกระทบอย่างเป็นสาระสำคัญต่องบการเงิน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ในปีปัจจุบัน                </w:t>
      </w:r>
    </w:p>
    <w:p w14:paraId="5C4B4DE2" w14:textId="77777777" w:rsidR="00A323C9" w:rsidRPr="00DF2342" w:rsidRDefault="00A323C9" w:rsidP="00226BDF">
      <w:pPr>
        <w:tabs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FF7C5C5" w14:textId="77777777" w:rsidR="00A323C9" w:rsidRPr="00DF2342" w:rsidRDefault="00A323C9" w:rsidP="00226BDF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>2.4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 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มาตรฐานการรายงานทางการเงินฉบับปรับปรุงที่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จะมีผลบังคับ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ใช้ในอนาคต</w:t>
      </w:r>
    </w:p>
    <w:p w14:paraId="6F6AFB44" w14:textId="2AAB0630" w:rsidR="00A323C9" w:rsidRPr="00DF2342" w:rsidRDefault="00A323C9" w:rsidP="00226BDF">
      <w:pPr>
        <w:shd w:val="clear" w:color="auto" w:fill="FFFFFF"/>
        <w:tabs>
          <w:tab w:val="left" w:pos="1418"/>
        </w:tabs>
        <w:spacing w:line="380" w:lineRule="exact"/>
        <w:ind w:left="850" w:firstLine="56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ใหม่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ซึ่งเป็นฉบับปรับปรุงตามมาตรฐานรายงานทางการเงินระหว่างประเทศ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63664B3" w14:textId="77777777" w:rsidR="00A323C9" w:rsidRPr="00DF2342" w:rsidRDefault="00A323C9" w:rsidP="00226BDF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ฝ่ายบริหารของบริษัทและบริษัทย่อย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เชื่อว่าการปรับปรุงมาตรฐานนี้จะไม่มีผลกระทบอย่าง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เป็นสาระสำคัญต่องบการเงินในปีที่เริ่มนำมาตรฐานดังกล่าวมาถือปฏิบัติ</w:t>
      </w:r>
    </w:p>
    <w:p w14:paraId="72D6B876" w14:textId="77777777" w:rsidR="004B0A31" w:rsidRPr="00DF2342" w:rsidRDefault="004B0A31" w:rsidP="00226BDF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5740E2E" w14:textId="4F8CB98C" w:rsidR="00EB448E" w:rsidRPr="00DF2342" w:rsidRDefault="00EB448E" w:rsidP="0022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3. </w:t>
      </w: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323C9" w:rsidRPr="00DF234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ข้อมูลนโยบายการบัญชีที่มีสาระสำคัญ</w:t>
      </w:r>
      <w:r w:rsidR="00F044EE" w:rsidRPr="00DF234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674A0CE6" w14:textId="06E226C1" w:rsidR="00F044EE" w:rsidRPr="00DF2342" w:rsidRDefault="00F044EE" w:rsidP="0022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851" w:hanging="56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3.1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การรับรู้รายได้และค่าใช้จ่าย</w:t>
      </w:r>
    </w:p>
    <w:p w14:paraId="1EDDCAFE" w14:textId="3D064FB0" w:rsidR="00F044EE" w:rsidRPr="00DF2342" w:rsidRDefault="00F044EE" w:rsidP="00226BDF">
      <w:pPr>
        <w:pStyle w:val="BodyText"/>
        <w:tabs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ab/>
      </w:r>
      <w:r w:rsidRPr="00DF2342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ab/>
      </w:r>
      <w:r w:rsidRPr="00DF2342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รายได้จากการขายสินค้า</w:t>
      </w:r>
    </w:p>
    <w:p w14:paraId="3DC13A48" w14:textId="77777777" w:rsidR="00F044EE" w:rsidRDefault="00F044EE" w:rsidP="00226BDF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5234FED" w14:textId="77777777" w:rsidR="00FC0736" w:rsidRDefault="00FC0736" w:rsidP="00226BDF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2C13FB26" w14:textId="77777777" w:rsidR="00FC0736" w:rsidRPr="00DF2342" w:rsidRDefault="00FC0736" w:rsidP="00226BDF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5CF746AA" w14:textId="77777777" w:rsidR="00F044EE" w:rsidRPr="00DF2342" w:rsidRDefault="00F044EE" w:rsidP="004743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รายได้จากการให้บริการ</w:t>
      </w:r>
    </w:p>
    <w:p w14:paraId="155ECFE9" w14:textId="77777777" w:rsidR="00F044EE" w:rsidRPr="00DF2342" w:rsidRDefault="00F044EE" w:rsidP="004743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รายได้จากการให้บริการตามสัญญารับรู้ตลอดช่วงระยะเวลาที่ให้บริการโดยพิจารณาถึงขั้นความสำเร็จของงาน โดยใช้วิธีปัจจัยนำเข้าในการวัดขั้นความสำเร็จของงาน ซึ่ง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บริการตามสัญญา</w:t>
      </w:r>
    </w:p>
    <w:p w14:paraId="715AE38D" w14:textId="2EE927A4" w:rsidR="00F044EE" w:rsidRPr="00DF2342" w:rsidRDefault="00F044EE" w:rsidP="004743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รายได้ค่าบริการตามสัญญาที่ได้ให้บริการแล้วเสร็จแต่ยังไม่ได้เรียกชำระเแสดงไว้เป็น “สินทรัพย์ที่เกิดจากสัญญา” ในงบฐานะการเงิน และเงินที่เรียกเก็บตามงวดชำระตามสัญญา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br/>
        <w:t>ที่ยังมิได้ส่งมอบบริการแก่ลูกค้าจนเสร็จสิ้นแสดงไว้เป็น "หนี้สินที่เกิดจากสัญญา" ในงบฐานะการเงิน ในกรณีที่มีผลขาดทุนที่คาดว่าจะเกิดขึ้นจะบันทึกเป็นค่าใช้จ่ายทันที เมื่อมีความเป็นไปได้ค่อนข้างแน่ที่ต้นทุนการบริการทั้งสิ้นจะสูงกว่ารายได้ค่าบริการทั้งสิ้น</w:t>
      </w:r>
    </w:p>
    <w:p w14:paraId="46D8841F" w14:textId="77777777" w:rsidR="00F044EE" w:rsidRPr="00DF2342" w:rsidRDefault="00F044EE" w:rsidP="0047431D">
      <w:pPr>
        <w:pStyle w:val="BodyText"/>
        <w:tabs>
          <w:tab w:val="left" w:pos="284"/>
          <w:tab w:val="left" w:pos="1418"/>
          <w:tab w:val="left" w:pos="1985"/>
        </w:tabs>
        <w:spacing w:after="0"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B516250" w14:textId="77777777" w:rsidR="00F044EE" w:rsidRPr="00DF2342" w:rsidRDefault="00F044EE" w:rsidP="0047431D">
      <w:pPr>
        <w:pStyle w:val="BodyText"/>
        <w:tabs>
          <w:tab w:val="left" w:pos="284"/>
          <w:tab w:val="left" w:pos="1418"/>
          <w:tab w:val="left" w:pos="1985"/>
        </w:tabs>
        <w:spacing w:after="0"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ดอกเบี้ยรับบันทึกตามเกณฑ์คงค้าง โดยคำนึงอัตราผลตอบแทนที่แท้จริง</w:t>
      </w:r>
    </w:p>
    <w:p w14:paraId="39A42982" w14:textId="77777777" w:rsidR="001620B5" w:rsidRPr="00DF2342" w:rsidRDefault="001620B5" w:rsidP="0047431D">
      <w:pPr>
        <w:pStyle w:val="BodyText"/>
        <w:tabs>
          <w:tab w:val="left" w:pos="284"/>
          <w:tab w:val="left" w:pos="1418"/>
          <w:tab w:val="left" w:pos="1985"/>
        </w:tabs>
        <w:spacing w:after="0"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C359B15" w14:textId="77777777" w:rsidR="00F044EE" w:rsidRPr="00DF2342" w:rsidRDefault="00F044EE" w:rsidP="0047431D">
      <w:pPr>
        <w:pStyle w:val="BodyText"/>
        <w:tabs>
          <w:tab w:val="left" w:pos="284"/>
          <w:tab w:val="left" w:pos="1418"/>
          <w:tab w:val="left" w:pos="1985"/>
        </w:tabs>
        <w:spacing w:after="0"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14:paraId="2F8B76EE" w14:textId="77777777" w:rsidR="00F044EE" w:rsidRPr="00DF2342" w:rsidRDefault="00F044EE" w:rsidP="004743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45E5D82" w14:textId="7D4A81AA" w:rsidR="00F044EE" w:rsidRPr="00DF2342" w:rsidRDefault="00F044EE" w:rsidP="004743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  <w:t>3.2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0335FDED" w14:textId="77777777" w:rsidR="00F044EE" w:rsidRPr="00DF2342" w:rsidRDefault="00F044EE" w:rsidP="004743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เงินสดและรายการเทียบเท่าเงินสด ประกอบด้วย เงินสดในมือ และเงินฝากสถาบันการเงินซึ่งมีอายุครบกำหนดไม่เกิน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3 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เดือน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นับจากวันที่ได้มา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โดยไม่รวมรายการเงินฝากธนาคารที่มีการค้ำประกัน</w:t>
      </w:r>
    </w:p>
    <w:p w14:paraId="5A68867D" w14:textId="76FC6065" w:rsidR="00F044EE" w:rsidRPr="00DF2342" w:rsidRDefault="00F044EE" w:rsidP="0047431D">
      <w:pPr>
        <w:pStyle w:val="BodyText"/>
        <w:tabs>
          <w:tab w:val="clear" w:pos="227"/>
          <w:tab w:val="left" w:pos="850"/>
          <w:tab w:val="left" w:pos="1418"/>
          <w:tab w:val="left" w:pos="1985"/>
        </w:tabs>
        <w:spacing w:after="0" w:line="380" w:lineRule="exact"/>
        <w:ind w:left="850" w:firstLine="562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521CF3E4" w14:textId="74CE0032" w:rsidR="00F044EE" w:rsidRPr="00DF2342" w:rsidRDefault="00F044EE" w:rsidP="00474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851" w:hanging="56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="0047431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สินค้าคงเหลือ</w:t>
      </w:r>
    </w:p>
    <w:p w14:paraId="3BC56212" w14:textId="3169CAE2" w:rsidR="00F044EE" w:rsidRPr="00DF2342" w:rsidRDefault="00F044EE" w:rsidP="004743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สินค้าคงเหลือแสดงในราคาทุน (วิธีเข้าก่อน-ออกก่อน) สุทธิจากค่าเผื่อการลดลงของมูลค่าสินค้าหรือมูลค่าสุทธิที่คาดว่าจะได้รับแล้วแต่ราคาใดจะต่ำกว่า</w:t>
      </w:r>
    </w:p>
    <w:p w14:paraId="1E502A20" w14:textId="77777777" w:rsidR="00F044EE" w:rsidRPr="00DF2342" w:rsidRDefault="00F044EE" w:rsidP="004743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ต้นทุนสินค้า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ต้นทุน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ทั้งหมดในการ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ซื้อ ต้นทุน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แปลงสภาพและ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ต้นทุนอื่น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ๆที่เกิดขึ้น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เพื่อให้สินค้าอยู่ในสภาพและสถานที่ปัจจุบัน ในกรณีของสินค้าสำเร็จรูปและสินค้ากึ่งสำเร็จรูปที่ผลิตเอง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046CE273" w14:textId="77777777" w:rsidR="00F044EE" w:rsidRPr="00DF2342" w:rsidRDefault="00F044EE" w:rsidP="004743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ส่วนเพิ่มที่จำเป็นในการขายสินค้านั้น ๆ</w:t>
      </w:r>
    </w:p>
    <w:p w14:paraId="7F3EBB56" w14:textId="01A1965C" w:rsidR="00F044EE" w:rsidRDefault="00F044EE" w:rsidP="004743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จำนวนค่าเผื่อการลดลงของมูลค่าสินค้าคงเหลือที่ประมาณได้ เมื่อนำมาเปรียบเทียบกับจำนวนเดิมที่มีในบัญชี ค่าเผื่อการลดลงของมูลค่าสินค้าคงเหลือทั้งที่ลดลงและเพิ่มขึ้นจะแสดงเป็นค่าใช้จ่ายภายใต้ต้นทุนขายในส่วนของกำไรหรือขาดทุน</w:t>
      </w:r>
    </w:p>
    <w:p w14:paraId="450AAFD5" w14:textId="77777777" w:rsidR="0047431D" w:rsidRDefault="0047431D" w:rsidP="004743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6C73D4D" w14:textId="77777777" w:rsidR="0047431D" w:rsidRDefault="0047431D" w:rsidP="004743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8B743DA" w14:textId="77777777" w:rsidR="0047431D" w:rsidRDefault="0047431D" w:rsidP="004743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344B6AA" w14:textId="77777777" w:rsidR="0047431D" w:rsidRPr="00DF2342" w:rsidRDefault="0047431D" w:rsidP="004743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7481F72" w14:textId="61200964" w:rsidR="00F044EE" w:rsidRPr="00DF2342" w:rsidRDefault="00F044EE" w:rsidP="004743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="Angsana New" w:hAnsi="Angsana New"/>
          <w:color w:val="000000" w:themeColor="text1"/>
          <w:sz w:val="32"/>
          <w:szCs w:val="32"/>
          <w:cs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lastRenderedPageBreak/>
        <w:t>3</w:t>
      </w:r>
      <w:r w:rsidR="0047431D">
        <w:rPr>
          <w:rFonts w:ascii="Angsana New" w:hAnsi="Angsana New"/>
          <w:color w:val="000000" w:themeColor="text1"/>
          <w:sz w:val="32"/>
          <w:szCs w:val="32"/>
        </w:rPr>
        <w:t>.4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74EB0884" w14:textId="77777777" w:rsidR="00F044EE" w:rsidRPr="00DF2342" w:rsidRDefault="00F044EE" w:rsidP="0047431D">
      <w:pPr>
        <w:tabs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 หมายถึง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 บริษัทได้รวมงบการเงินของบริษัทย่อยไว้ในงบการเงินรวมตั้งแต่วันที่บริษัทควบคุมบริษัทย่อยจนกระทั่งอำนา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จ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ควบคุม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หมดไป</w:t>
      </w:r>
    </w:p>
    <w:p w14:paraId="77B2A151" w14:textId="77777777" w:rsidR="00F044EE" w:rsidRPr="00DF2342" w:rsidRDefault="00F044EE" w:rsidP="0047431D">
      <w:pPr>
        <w:tabs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เงินลงทุนในบริษัทย่อยในงบการเงินเฉพาะ</w:t>
      </w:r>
      <w:r w:rsidRPr="00DF234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กิจการ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บันทึกโดยวิธีราคาทุนสุทธิจากการด้อยค่าเงินลงทุน</w:t>
      </w:r>
      <w:r w:rsidRPr="00DF234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(ถ้ามี)</w:t>
      </w:r>
    </w:p>
    <w:p w14:paraId="1AE399E3" w14:textId="77777777" w:rsidR="00F044EE" w:rsidRPr="00DF2342" w:rsidRDefault="00F044EE" w:rsidP="00226BDF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28935DE0" w14:textId="3AEA56CE" w:rsidR="00F044EE" w:rsidRPr="00DF2342" w:rsidRDefault="00F044EE" w:rsidP="00226BDF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>3.</w:t>
      </w:r>
      <w:r w:rsidR="0047431D">
        <w:rPr>
          <w:rFonts w:ascii="Angsana New" w:hAnsi="Angsana New"/>
          <w:color w:val="000000" w:themeColor="text1"/>
          <w:sz w:val="32"/>
          <w:szCs w:val="32"/>
        </w:rPr>
        <w:t>5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6B3AB531" w14:textId="37799A11" w:rsidR="00073C6C" w:rsidRPr="00DF2342" w:rsidRDefault="00073C6C" w:rsidP="0022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60" w:lineRule="exact"/>
        <w:ind w:left="851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 ได้แก่ อสังหาริมทรัพย์ที่ถือครองเพื่อหาผล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6460752" w14:textId="1ADC39A0" w:rsidR="00073C6C" w:rsidRPr="00DF2342" w:rsidRDefault="00073C6C" w:rsidP="0022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60" w:lineRule="exact"/>
        <w:ind w:left="851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="00F802F6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มูลค่าเมื่อเริ่มแรกด้วยราคาทุนและวัดมูลค่าในภายหลังด้วย</w:t>
      </w:r>
      <w:r w:rsidR="00F802F6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ราคาทุนหักด้วยค่าเสื่อมราคาสะสมและค่าเผื่อการด้อยค่า (ถ้ามี)</w:t>
      </w:r>
    </w:p>
    <w:p w14:paraId="68425E62" w14:textId="0F1F0331" w:rsidR="00F044EE" w:rsidRPr="00DF2342" w:rsidRDefault="00F802F6" w:rsidP="0022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60" w:lineRule="exact"/>
        <w:ind w:left="851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ค่าเสื่อมราคา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คำนวณจากราคาทุนโดยวิธีเส้นตรงตามอายุการใช้ประโยชน์ของสินทรัพย์เป็นเวลา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10 - 20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ปี โดยไม่มีการ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คิด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ค่าเสื่อมราคา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สำหรับที่ดิน</w:t>
      </w:r>
    </w:p>
    <w:p w14:paraId="7614775B" w14:textId="77777777" w:rsidR="00F802F6" w:rsidRPr="00DF2342" w:rsidRDefault="00F802F6" w:rsidP="0022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60" w:lineRule="exact"/>
        <w:ind w:left="851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52BD222" w14:textId="626178B6" w:rsidR="00F044EE" w:rsidRPr="00DF2342" w:rsidRDefault="00F044EE" w:rsidP="00226BDF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</w:rPr>
        <w:t>3.</w:t>
      </w:r>
      <w:r w:rsidR="0047431D">
        <w:rPr>
          <w:rFonts w:asciiTheme="majorBidi" w:hAnsiTheme="majorBidi"/>
          <w:color w:val="000000" w:themeColor="text1"/>
          <w:sz w:val="32"/>
          <w:szCs w:val="32"/>
        </w:rPr>
        <w:t>6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ที่ดิน อาคารและอุปกรณ์และค่าเสื่อมราคา</w:t>
      </w:r>
    </w:p>
    <w:p w14:paraId="0D2937D9" w14:textId="77777777" w:rsidR="00F044EE" w:rsidRPr="00DF2342" w:rsidRDefault="00F044EE" w:rsidP="00226BDF">
      <w:pPr>
        <w:tabs>
          <w:tab w:val="left" w:pos="284"/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ที่ดินแสดงมูลค่าตามราคาทุน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อาคารและอุปกรณ์แสดงตามราคาทุนหักด้วยค่าเสื่อมราค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า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สะสม และค่าเผื่อการด้อยค่า (ถ้ามี)</w:t>
      </w:r>
    </w:p>
    <w:p w14:paraId="01503CFA" w14:textId="77777777" w:rsidR="00F044EE" w:rsidRPr="00DF2342" w:rsidRDefault="00F044EE" w:rsidP="00226BDF">
      <w:pPr>
        <w:tabs>
          <w:tab w:val="left" w:pos="284"/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ที่เกี่ยวกับการจัดหาสินทรัพย์เพื่อให้สินทรัพย์อยู่ในสภาพพร้อมที่จะใช้ได้ตามวัตถุประสงค์ รวมทั้งต้นทุนในการ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br/>
        <w:t>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7E3FFEAF" w14:textId="77777777" w:rsidR="00F044EE" w:rsidRPr="00DF2342" w:rsidRDefault="00F044EE" w:rsidP="00226BDF">
      <w:pPr>
        <w:tabs>
          <w:tab w:val="left" w:pos="284"/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รายจ่ายที่เกี่ยวกับการต่อเติม การต่ออายุ หรือการปรับปรุงสินทรัพย์ให้ดีขึ้น ซึ่งทำให้ราค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า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เปลี่ยนแทนในปัจจุบันของสินทรัพย์เพิ่มขึ้นอย่างเป็นสาระสำคัญจะรวมเป็นราคาทุนของสินทรัพย์สำหรับค่าซ่อมแซม และบำรุงรักษารับรู้เป็นค่าใช้จ่ายในรอบระยะเวลาบัญชีที่เกิดขึ้น</w:t>
      </w:r>
    </w:p>
    <w:p w14:paraId="781A84CB" w14:textId="0EF14588" w:rsidR="00F044EE" w:rsidRPr="00DF2342" w:rsidRDefault="00F044EE" w:rsidP="00226BDF">
      <w:pPr>
        <w:tabs>
          <w:tab w:val="left" w:pos="284"/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ค่าเสื่อมราคาของอาคารและอุปกรณ์คำนวณจากราคาทุนหักมูลค่าคงเหลือของสินทรัพย์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โด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ย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วิธีเส้นตรง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ตาม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อายุการใ</w:t>
      </w:r>
      <w:r w:rsidR="000B2B75"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ช้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ประโยชน์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ของสินทรัพย์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7007" w:type="dxa"/>
        <w:tblInd w:w="1701" w:type="dxa"/>
        <w:tblLayout w:type="fixed"/>
        <w:tblLook w:val="0000" w:firstRow="0" w:lastRow="0" w:firstColumn="0" w:lastColumn="0" w:noHBand="0" w:noVBand="0"/>
      </w:tblPr>
      <w:tblGrid>
        <w:gridCol w:w="4139"/>
        <w:gridCol w:w="2868"/>
      </w:tblGrid>
      <w:tr w:rsidR="00DF2342" w:rsidRPr="00DF2342" w14:paraId="3AE1C31B" w14:textId="77777777" w:rsidTr="00D8160D">
        <w:tc>
          <w:tcPr>
            <w:tcW w:w="4139" w:type="dxa"/>
          </w:tcPr>
          <w:p w14:paraId="2C6569D7" w14:textId="77777777" w:rsidR="00F044EE" w:rsidRPr="00DF2342" w:rsidRDefault="00F044EE" w:rsidP="00226BDF">
            <w:pPr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68" w:type="dxa"/>
            <w:tcBorders>
              <w:bottom w:val="single" w:sz="6" w:space="0" w:color="auto"/>
            </w:tcBorders>
          </w:tcPr>
          <w:p w14:paraId="499A2DF4" w14:textId="48F22616" w:rsidR="00F044EE" w:rsidRPr="00DF2342" w:rsidRDefault="000B2B75" w:rsidP="00226BDF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pacing w:val="-4"/>
                <w:sz w:val="32"/>
                <w:szCs w:val="32"/>
                <w:cs/>
              </w:rPr>
              <w:t>อายุการใช้ประโยชน์</w:t>
            </w:r>
            <w:r w:rsidRPr="00DF2342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DF2342">
              <w:rPr>
                <w:rFonts w:ascii="Angsana New" w:hAnsi="Angsana New" w:hint="cs"/>
                <w:color w:val="000000" w:themeColor="text1"/>
                <w:spacing w:val="-4"/>
                <w:sz w:val="32"/>
                <w:szCs w:val="32"/>
                <w:cs/>
              </w:rPr>
              <w:t>(ปี)</w:t>
            </w:r>
          </w:p>
        </w:tc>
      </w:tr>
      <w:tr w:rsidR="00DF2342" w:rsidRPr="00DF2342" w14:paraId="2F3193FE" w14:textId="77777777" w:rsidTr="00D8160D">
        <w:tc>
          <w:tcPr>
            <w:tcW w:w="4139" w:type="dxa"/>
          </w:tcPr>
          <w:p w14:paraId="0206B802" w14:textId="77777777" w:rsidR="00F044EE" w:rsidRPr="00DF2342" w:rsidRDefault="00F044EE" w:rsidP="00226BDF">
            <w:pPr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868" w:type="dxa"/>
          </w:tcPr>
          <w:p w14:paraId="56CDC5FE" w14:textId="77777777" w:rsidR="00F044EE" w:rsidRPr="00DF2342" w:rsidRDefault="00F044EE" w:rsidP="00226BDF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5 - 20 </w:t>
            </w:r>
            <w:r w:rsidRPr="00DF234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และอายุของสัญญาเช่า</w:t>
            </w:r>
            <w:r w:rsidRPr="00DF2342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DF2342" w:rsidRPr="00DF2342" w14:paraId="44A34AEB" w14:textId="77777777" w:rsidTr="00D8160D">
        <w:tc>
          <w:tcPr>
            <w:tcW w:w="4139" w:type="dxa"/>
          </w:tcPr>
          <w:p w14:paraId="1C074547" w14:textId="77777777" w:rsidR="00F044EE" w:rsidRPr="00DF2342" w:rsidRDefault="00F044EE" w:rsidP="00226BDF">
            <w:pPr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อาคารและ</w:t>
            </w:r>
            <w:r w:rsidRPr="00DF234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ส่วนปรับปรุง</w:t>
            </w:r>
            <w:r w:rsidRPr="00DF234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อาคาร</w:t>
            </w:r>
          </w:p>
        </w:tc>
        <w:tc>
          <w:tcPr>
            <w:tcW w:w="2868" w:type="dxa"/>
          </w:tcPr>
          <w:p w14:paraId="5DF96BA4" w14:textId="77777777" w:rsidR="00F044EE" w:rsidRPr="00DF2342" w:rsidRDefault="00F044EE" w:rsidP="00226BDF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10 - 20 </w:t>
            </w:r>
            <w:r w:rsidRPr="00DF234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และ</w:t>
            </w:r>
            <w:r w:rsidRPr="00DF234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อายุของสัญญาเช่า</w:t>
            </w:r>
          </w:p>
        </w:tc>
      </w:tr>
      <w:tr w:rsidR="00DF2342" w:rsidRPr="00DF2342" w14:paraId="7F4C0DA2" w14:textId="77777777" w:rsidTr="00D8160D">
        <w:tc>
          <w:tcPr>
            <w:tcW w:w="4139" w:type="dxa"/>
          </w:tcPr>
          <w:p w14:paraId="477DF921" w14:textId="77777777" w:rsidR="00F044EE" w:rsidRPr="00DF2342" w:rsidRDefault="00F044EE" w:rsidP="00226BDF">
            <w:pPr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868" w:type="dxa"/>
          </w:tcPr>
          <w:p w14:paraId="46CB4612" w14:textId="77777777" w:rsidR="00F044EE" w:rsidRPr="00DF2342" w:rsidRDefault="00F044EE" w:rsidP="00226BDF">
            <w:pPr>
              <w:tabs>
                <w:tab w:val="clear" w:pos="680"/>
                <w:tab w:val="left" w:pos="656"/>
                <w:tab w:val="left" w:pos="1305"/>
                <w:tab w:val="left" w:pos="1613"/>
              </w:tabs>
              <w:spacing w:line="360" w:lineRule="exact"/>
              <w:ind w:right="105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="Angsana New" w:hAnsi="Angsana New"/>
                <w:color w:val="000000" w:themeColor="text1"/>
                <w:sz w:val="32"/>
                <w:szCs w:val="32"/>
              </w:rPr>
              <w:t>5 - 15</w:t>
            </w:r>
          </w:p>
        </w:tc>
      </w:tr>
      <w:tr w:rsidR="00DF2342" w:rsidRPr="00DF2342" w14:paraId="67D74B79" w14:textId="77777777" w:rsidTr="00D8160D">
        <w:tc>
          <w:tcPr>
            <w:tcW w:w="4139" w:type="dxa"/>
          </w:tcPr>
          <w:p w14:paraId="23B3EBAD" w14:textId="77777777" w:rsidR="00F044EE" w:rsidRPr="00DF2342" w:rsidRDefault="00F044EE" w:rsidP="00226BDF">
            <w:pPr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เครื่องตกแต่ง</w:t>
            </w:r>
            <w:r w:rsidRPr="00DF234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ติดตั้ง</w:t>
            </w:r>
            <w:r w:rsidRPr="00DF234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F234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และอุปกรณ์</w:t>
            </w:r>
            <w:r w:rsidRPr="00DF234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868" w:type="dxa"/>
          </w:tcPr>
          <w:p w14:paraId="48650E02" w14:textId="77777777" w:rsidR="00F044EE" w:rsidRPr="00DF2342" w:rsidRDefault="00F044EE" w:rsidP="00226BDF">
            <w:pPr>
              <w:tabs>
                <w:tab w:val="clear" w:pos="680"/>
                <w:tab w:val="left" w:pos="656"/>
                <w:tab w:val="left" w:pos="1305"/>
                <w:tab w:val="left" w:pos="1613"/>
              </w:tabs>
              <w:spacing w:line="360" w:lineRule="exact"/>
              <w:ind w:right="105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32"/>
                <w:szCs w:val="32"/>
              </w:rPr>
              <w:t>3 -</w:t>
            </w:r>
            <w:r w:rsidRPr="00DF234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DF2342">
              <w:rPr>
                <w:rFonts w:ascii="Angsana New" w:hAnsi="Angsana New"/>
                <w:color w:val="000000" w:themeColor="text1"/>
                <w:sz w:val="32"/>
                <w:szCs w:val="32"/>
              </w:rPr>
              <w:t>10</w:t>
            </w:r>
          </w:p>
        </w:tc>
      </w:tr>
      <w:tr w:rsidR="00DF2342" w:rsidRPr="00DF2342" w14:paraId="4C880AC8" w14:textId="77777777" w:rsidTr="00D8160D">
        <w:tc>
          <w:tcPr>
            <w:tcW w:w="4139" w:type="dxa"/>
          </w:tcPr>
          <w:p w14:paraId="49775E9D" w14:textId="77777777" w:rsidR="00F044EE" w:rsidRPr="00DF2342" w:rsidRDefault="00F044EE" w:rsidP="00226BDF">
            <w:pPr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868" w:type="dxa"/>
          </w:tcPr>
          <w:p w14:paraId="037577F8" w14:textId="77777777" w:rsidR="00F044EE" w:rsidRPr="00DF2342" w:rsidRDefault="00F044EE" w:rsidP="00226BDF">
            <w:pPr>
              <w:tabs>
                <w:tab w:val="left" w:pos="1613"/>
              </w:tabs>
              <w:spacing w:line="360" w:lineRule="exact"/>
              <w:ind w:right="105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DF2342" w:rsidRPr="00DF2342" w14:paraId="61842124" w14:textId="77777777" w:rsidTr="00D8160D">
        <w:tc>
          <w:tcPr>
            <w:tcW w:w="4139" w:type="dxa"/>
          </w:tcPr>
          <w:p w14:paraId="1A128282" w14:textId="77777777" w:rsidR="00F044EE" w:rsidRPr="00DF2342" w:rsidRDefault="00F044EE" w:rsidP="00226BDF">
            <w:pPr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2868" w:type="dxa"/>
          </w:tcPr>
          <w:p w14:paraId="532585A0" w14:textId="77777777" w:rsidR="00F044EE" w:rsidRPr="00DF2342" w:rsidRDefault="00F044EE" w:rsidP="00226BDF">
            <w:pPr>
              <w:tabs>
                <w:tab w:val="left" w:pos="1613"/>
              </w:tabs>
              <w:spacing w:line="360" w:lineRule="exact"/>
              <w:ind w:right="105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="Angsana New" w:hAnsi="Angsana New"/>
                <w:color w:val="000000" w:themeColor="text1"/>
                <w:sz w:val="32"/>
                <w:szCs w:val="32"/>
              </w:rPr>
              <w:t>5 - 10</w:t>
            </w:r>
          </w:p>
        </w:tc>
      </w:tr>
    </w:tbl>
    <w:p w14:paraId="24F85000" w14:textId="77777777" w:rsidR="00F044EE" w:rsidRDefault="00F044EE" w:rsidP="00F044EE">
      <w:pPr>
        <w:tabs>
          <w:tab w:val="left" w:pos="284"/>
        </w:tabs>
        <w:spacing w:line="280" w:lineRule="exact"/>
        <w:ind w:left="851" w:firstLine="567"/>
        <w:jc w:val="both"/>
        <w:rPr>
          <w:rFonts w:asciiTheme="majorBidi" w:hAnsiTheme="majorBidi"/>
          <w:color w:val="000000" w:themeColor="text1"/>
          <w:sz w:val="32"/>
          <w:szCs w:val="32"/>
        </w:rPr>
      </w:pPr>
    </w:p>
    <w:p w14:paraId="1125448E" w14:textId="77777777" w:rsidR="0047431D" w:rsidRDefault="0047431D" w:rsidP="00F044EE">
      <w:pPr>
        <w:tabs>
          <w:tab w:val="left" w:pos="284"/>
        </w:tabs>
        <w:spacing w:line="280" w:lineRule="exact"/>
        <w:ind w:left="851" w:firstLine="567"/>
        <w:jc w:val="both"/>
        <w:rPr>
          <w:rFonts w:asciiTheme="majorBidi" w:hAnsiTheme="majorBidi"/>
          <w:color w:val="000000" w:themeColor="text1"/>
          <w:sz w:val="32"/>
          <w:szCs w:val="32"/>
        </w:rPr>
      </w:pPr>
    </w:p>
    <w:p w14:paraId="372E29D7" w14:textId="77777777" w:rsidR="0047431D" w:rsidRPr="00DF2342" w:rsidRDefault="0047431D" w:rsidP="00F044EE">
      <w:pPr>
        <w:tabs>
          <w:tab w:val="left" w:pos="284"/>
        </w:tabs>
        <w:spacing w:line="280" w:lineRule="exact"/>
        <w:ind w:left="851" w:firstLine="567"/>
        <w:jc w:val="both"/>
        <w:rPr>
          <w:rFonts w:asciiTheme="majorBidi" w:hAnsiTheme="majorBidi"/>
          <w:color w:val="000000" w:themeColor="text1"/>
          <w:sz w:val="32"/>
          <w:szCs w:val="32"/>
        </w:rPr>
      </w:pPr>
    </w:p>
    <w:p w14:paraId="6521D562" w14:textId="77777777" w:rsidR="00F044EE" w:rsidRPr="00DF2342" w:rsidRDefault="00F044EE" w:rsidP="00FC0736">
      <w:pPr>
        <w:tabs>
          <w:tab w:val="left" w:pos="284"/>
        </w:tabs>
        <w:spacing w:line="380" w:lineRule="exact"/>
        <w:ind w:left="851" w:firstLine="567"/>
        <w:jc w:val="both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lastRenderedPageBreak/>
        <w:t>ไม่คิดค่าเสื่อมราคา สำหรับที่ดินและสินทรัพย์ที่อยู่ระหว่างก่อสร้าง</w:t>
      </w:r>
    </w:p>
    <w:p w14:paraId="5E03F215" w14:textId="0F111207" w:rsidR="00F044EE" w:rsidRPr="00DF2342" w:rsidRDefault="00F044EE" w:rsidP="00FC0736">
      <w:pPr>
        <w:tabs>
          <w:tab w:val="left" w:pos="284"/>
        </w:tabs>
        <w:spacing w:line="380" w:lineRule="exact"/>
        <w:ind w:left="709" w:firstLine="709"/>
        <w:jc w:val="both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บริษัทและบริษัทย่อยมีการทบทวนมูลค่าคงเหลือและอายุการใ</w:t>
      </w:r>
      <w:r w:rsidR="000B2B75"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ช้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ประโยชน์ทุกปี</w:t>
      </w:r>
    </w:p>
    <w:p w14:paraId="586AF588" w14:textId="6DBDDCBB" w:rsidR="00F044EE" w:rsidRPr="00DF2342" w:rsidRDefault="00F044EE" w:rsidP="00FC0736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</w:t>
      </w:r>
      <w:r w:rsidR="00D8160D" w:rsidRPr="00DF2342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1A5A3D72" w14:textId="77777777" w:rsidR="00F044EE" w:rsidRPr="00DF2342" w:rsidRDefault="00F044EE" w:rsidP="00FC0736">
      <w:pPr>
        <w:tabs>
          <w:tab w:val="left" w:pos="284"/>
        </w:tabs>
        <w:spacing w:line="380" w:lineRule="exact"/>
        <w:ind w:left="709" w:firstLine="709"/>
        <w:jc w:val="both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2F40C7E" w14:textId="77777777" w:rsidR="00F044EE" w:rsidRPr="00DF2342" w:rsidRDefault="00F044EE" w:rsidP="00FC0736">
      <w:pPr>
        <w:tabs>
          <w:tab w:val="left" w:pos="284"/>
          <w:tab w:val="left" w:pos="851"/>
        </w:tabs>
        <w:spacing w:line="380" w:lineRule="exact"/>
        <w:ind w:left="709" w:firstLine="709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กำไรหรือขาดทุนจากการจำหน่ายที่ดิน อาคารและอุปกรณ์ คำนวณจากผลต่างระหว่างเงินสด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รับสุทธิกับราคาตามบัญชีและรับรู้เป็นรายได้อื่น หรือค่าใช้จ่ายอื่นในงบกำไรขาดทุนเบ็ดเสร็จ</w:t>
      </w:r>
    </w:p>
    <w:p w14:paraId="378FFB97" w14:textId="77777777" w:rsidR="00F044EE" w:rsidRPr="00DF2342" w:rsidRDefault="00F044EE" w:rsidP="00FC0736">
      <w:pPr>
        <w:tabs>
          <w:tab w:val="left" w:pos="284"/>
          <w:tab w:val="left" w:pos="709"/>
          <w:tab w:val="left" w:pos="851"/>
        </w:tabs>
        <w:spacing w:line="380" w:lineRule="exact"/>
        <w:jc w:val="both"/>
        <w:rPr>
          <w:rFonts w:asciiTheme="majorBidi" w:hAnsiTheme="majorBidi"/>
          <w:color w:val="000000" w:themeColor="text1"/>
          <w:sz w:val="32"/>
          <w:szCs w:val="32"/>
        </w:rPr>
      </w:pPr>
    </w:p>
    <w:p w14:paraId="29B3A414" w14:textId="2BD3E8C7" w:rsidR="00F044EE" w:rsidRPr="00DF2342" w:rsidRDefault="00F044EE" w:rsidP="00FC0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851" w:hanging="56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="0047431D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ต้นทุนการกู้ยืม</w:t>
      </w:r>
    </w:p>
    <w:p w14:paraId="6BAA4D08" w14:textId="77777777" w:rsidR="00F044EE" w:rsidRPr="00DF2342" w:rsidRDefault="00F044EE" w:rsidP="00FC0736">
      <w:pPr>
        <w:tabs>
          <w:tab w:val="clear" w:pos="680"/>
          <w:tab w:val="left" w:pos="284"/>
          <w:tab w:val="left" w:pos="709"/>
          <w:tab w:val="left" w:pos="851"/>
          <w:tab w:val="left" w:pos="993"/>
        </w:tabs>
        <w:spacing w:line="380" w:lineRule="exact"/>
        <w:ind w:left="709" w:firstLine="709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การทำให้อยู่ในสภาพพร้อมใช้หรือขายได้ถูกนำไปรวมเป็นราคาทุนของสินทรัพย์จนกว่าสินทรัพย์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7F5A2DD4" w14:textId="0EB0E72A" w:rsidR="00F044EE" w:rsidRPr="00DF2342" w:rsidRDefault="00F044EE" w:rsidP="00FC0736">
      <w:pPr>
        <w:tabs>
          <w:tab w:val="left" w:pos="851"/>
          <w:tab w:val="left" w:pos="993"/>
        </w:tabs>
        <w:spacing w:line="380" w:lineRule="exact"/>
        <w:jc w:val="both"/>
        <w:rPr>
          <w:rFonts w:asciiTheme="majorBidi" w:hAnsiTheme="majorBidi"/>
          <w:color w:val="000000" w:themeColor="text1"/>
          <w:sz w:val="32"/>
          <w:szCs w:val="32"/>
        </w:rPr>
      </w:pPr>
    </w:p>
    <w:p w14:paraId="404EB7B7" w14:textId="40B86590" w:rsidR="00F044EE" w:rsidRPr="00DF2342" w:rsidRDefault="00F044EE" w:rsidP="00FC0736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</w:rPr>
        <w:t>3.</w:t>
      </w:r>
      <w:r w:rsidR="0047431D">
        <w:rPr>
          <w:rFonts w:asciiTheme="majorBidi" w:hAnsiTheme="majorBidi"/>
          <w:color w:val="000000" w:themeColor="text1"/>
          <w:sz w:val="32"/>
          <w:szCs w:val="32"/>
        </w:rPr>
        <w:t>8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สัญญาเช่า</w:t>
      </w:r>
    </w:p>
    <w:p w14:paraId="26EABC27" w14:textId="77777777" w:rsidR="00F044EE" w:rsidRPr="00DF2342" w:rsidRDefault="00F044EE" w:rsidP="00FC0736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</w:pP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</w:t>
      </w:r>
      <w:r w:rsidRPr="00DF234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สัญญาเช่าหรือไม่ โดยสัญญาจะเป็นสัญญาเช่าหรือประกอบด้วยสัญญาเช่า ถ้าสัญญา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นั้นเป็นการให้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สิทธิในการ</w:t>
      </w:r>
      <w:r w:rsidRPr="00DF2342">
        <w:rPr>
          <w:rFonts w:asciiTheme="majorBidi" w:eastAsia="SimSun" w:hAnsiTheme="majorBidi"/>
          <w:color w:val="000000" w:themeColor="text1"/>
          <w:spacing w:val="-4"/>
          <w:sz w:val="32"/>
          <w:szCs w:val="32"/>
          <w:cs/>
        </w:rPr>
        <w:t>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6D988FF" w14:textId="77777777" w:rsidR="00546593" w:rsidRDefault="00546593" w:rsidP="00546593">
      <w:pPr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</w:p>
    <w:p w14:paraId="04C06F7D" w14:textId="2671626C" w:rsidR="00D8160D" w:rsidRPr="00546593" w:rsidRDefault="00546593" w:rsidP="00546593">
      <w:pPr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546593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ในฐานะผู้เช่า</w:t>
      </w:r>
    </w:p>
    <w:p w14:paraId="4ACF7436" w14:textId="698A5776" w:rsidR="00F044EE" w:rsidRPr="00DF2342" w:rsidRDefault="00F044EE" w:rsidP="00FC0736">
      <w:pPr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สินทรัพย์สิทธิการใช้ </w:t>
      </w:r>
    </w:p>
    <w:p w14:paraId="13AA142F" w14:textId="724139CD" w:rsidR="00F044EE" w:rsidRPr="00DF2342" w:rsidRDefault="00F044EE" w:rsidP="00FC0736">
      <w:pPr>
        <w:tabs>
          <w:tab w:val="clear" w:pos="907"/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377B88"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br/>
      </w: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ED51D5F" w14:textId="77777777" w:rsidR="00F044EE" w:rsidRPr="00DF2342" w:rsidRDefault="00F044EE" w:rsidP="00FC0736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DF2342">
        <w:rPr>
          <w:rFonts w:asciiTheme="majorBidi" w:eastAsia="SimSun" w:hAnsiTheme="majorBidi" w:cstheme="majorBidi"/>
          <w:color w:val="000000" w:themeColor="text1"/>
          <w:spacing w:val="-2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</w:t>
      </w: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0D4BE98" w14:textId="7B61E2CC" w:rsidR="00F044EE" w:rsidRPr="00DF2342" w:rsidRDefault="00F044EE" w:rsidP="00FC0736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</w:t>
      </w:r>
      <w:r w:rsidR="000B2B75" w:rsidRPr="00DF2342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ใช้</w:t>
      </w: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ประโยชน์โดยประมาณของสินทรัพย์สิทธิการใช้แต่ละประเภท </w:t>
      </w:r>
    </w:p>
    <w:p w14:paraId="0CA0BB71" w14:textId="2ECC27AD" w:rsidR="00F044EE" w:rsidRDefault="00F044EE" w:rsidP="00626DD5">
      <w:pPr>
        <w:spacing w:line="380" w:lineRule="exact"/>
        <w:ind w:left="851" w:firstLine="567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</w:p>
    <w:p w14:paraId="5060F62F" w14:textId="77777777" w:rsidR="00FC0736" w:rsidRDefault="00FC0736" w:rsidP="00626DD5">
      <w:pPr>
        <w:spacing w:line="380" w:lineRule="exact"/>
        <w:ind w:left="851" w:firstLine="567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</w:p>
    <w:p w14:paraId="234B424D" w14:textId="77777777" w:rsidR="00FC0736" w:rsidRDefault="00FC0736" w:rsidP="00626DD5">
      <w:pPr>
        <w:spacing w:line="380" w:lineRule="exact"/>
        <w:ind w:left="851" w:firstLine="567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</w:p>
    <w:p w14:paraId="2CC4108E" w14:textId="77777777" w:rsidR="00FC0736" w:rsidRPr="00DF2342" w:rsidRDefault="00FC0736" w:rsidP="00626DD5">
      <w:pPr>
        <w:spacing w:line="380" w:lineRule="exact"/>
        <w:ind w:left="851" w:firstLine="567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</w:p>
    <w:p w14:paraId="6EF88F4F" w14:textId="15345A6A" w:rsidR="00F044EE" w:rsidRPr="00DF2342" w:rsidRDefault="00D02B97" w:rsidP="00626DD5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lastRenderedPageBreak/>
        <w:tab/>
      </w:r>
      <w:r w:rsidR="00F044EE" w:rsidRPr="00DF2342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Pr="00DF2342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Pr="00DF2342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="00F044EE"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หนี้สินตามสัญญาเช่า</w:t>
      </w:r>
    </w:p>
    <w:p w14:paraId="741992AA" w14:textId="2972F7F2" w:rsidR="00F044EE" w:rsidRPr="00AE4212" w:rsidRDefault="00F044EE" w:rsidP="00AE4212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</w:t>
      </w:r>
      <w:r w:rsidRPr="00DF2342">
        <w:rPr>
          <w:rFonts w:asciiTheme="majorBidi" w:eastAsia="SimSun" w:hAnsiTheme="majorBidi" w:cstheme="majorBidi"/>
          <w:color w:val="000000" w:themeColor="text1"/>
          <w:spacing w:val="-4"/>
          <w:sz w:val="32"/>
          <w:szCs w:val="32"/>
          <w:cs/>
        </w:rPr>
        <w:t>จ่ายชำระ ณ วันที่สัญญาเช่าเริ่มมีผล การจ่ายชำระตามสัญญาเช่าดังกล่าวประกอบด้วย การจ่ายชำระ</w:t>
      </w: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คงที่ </w:t>
      </w:r>
      <w:r w:rsidRPr="00DF2342">
        <w:rPr>
          <w:rFonts w:asciiTheme="majorBidi" w:eastAsia="SimSun" w:hAnsiTheme="majorBidi" w:cstheme="majorBidi"/>
          <w:color w:val="000000" w:themeColor="text1"/>
          <w:spacing w:val="-2"/>
          <w:sz w:val="32"/>
          <w:szCs w:val="32"/>
          <w:cs/>
        </w:rPr>
        <w:t xml:space="preserve">(รวมถึงการจ่ายชำระคงที่โดยเนื้อหา) หักลูกหนี้สิ่งจูงใจตามสัญญาเช่า </w:t>
      </w:r>
      <w:r w:rsidRPr="00DF2342">
        <w:rPr>
          <w:rFonts w:asciiTheme="majorBidi" w:eastAsia="SimSun" w:hAnsiTheme="majorBidi" w:cstheme="majorBidi" w:hint="cs"/>
          <w:color w:val="000000" w:themeColor="text1"/>
          <w:spacing w:val="-2"/>
          <w:sz w:val="32"/>
          <w:szCs w:val="32"/>
          <w:cs/>
        </w:rPr>
        <w:t>(ถ้ามี)</w:t>
      </w:r>
      <w:r w:rsidRPr="00DF2342">
        <w:rPr>
          <w:rFonts w:asciiTheme="majorBidi" w:eastAsia="SimSun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และจำนวนเงินที่คาด</w:t>
      </w: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141C877C" w14:textId="77777777" w:rsidR="00F044EE" w:rsidRPr="00DF2342" w:rsidRDefault="00F044EE" w:rsidP="00626DD5">
      <w:pPr>
        <w:spacing w:line="260" w:lineRule="exact"/>
        <w:ind w:left="544" w:firstLine="873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</w:p>
    <w:p w14:paraId="2586601D" w14:textId="28084026" w:rsidR="00F044EE" w:rsidRPr="00DF2342" w:rsidRDefault="00F044EE" w:rsidP="00F044EE">
      <w:pPr>
        <w:spacing w:line="380" w:lineRule="exact"/>
        <w:ind w:left="851" w:hanging="54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</w:rPr>
        <w:tab/>
      </w:r>
      <w:r w:rsidR="00D02B97" w:rsidRPr="00DF2342">
        <w:rPr>
          <w:rFonts w:asciiTheme="majorBidi" w:eastAsia="SimSun" w:hAnsiTheme="majorBidi" w:cstheme="majorBidi"/>
          <w:color w:val="000000" w:themeColor="text1"/>
          <w:sz w:val="32"/>
          <w:szCs w:val="32"/>
        </w:rPr>
        <w:tab/>
      </w:r>
      <w:r w:rsidR="00D02B97" w:rsidRPr="00DF2342">
        <w:rPr>
          <w:rFonts w:asciiTheme="majorBidi" w:eastAsia="SimSun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F21F7A0" w14:textId="77777777" w:rsidR="00F044EE" w:rsidRPr="00DF2342" w:rsidRDefault="00F044EE" w:rsidP="00F044EE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eastAsia="SimSun" w:hAnsiTheme="majorBidi" w:cstheme="majorBidi"/>
          <w:color w:val="000000" w:themeColor="text1"/>
          <w:spacing w:val="-4"/>
          <w:sz w:val="32"/>
          <w:szCs w:val="32"/>
          <w:cs/>
        </w:rPr>
        <w:t>บริษัทและบริษัทย่อยเลือกใช้ข้อยกเว้นในการรับรู้รายการสำหรับสัญญาเช่าระยะสั้น (สัญญาเช่า</w:t>
      </w: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ที่มีอายุสัญญาเช่า </w:t>
      </w: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</w:rPr>
        <w:t xml:space="preserve">12 </w:t>
      </w: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เดือน</w:t>
      </w:r>
      <w:r w:rsidRPr="00DF2342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หรือน้อยกว่า</w:t>
      </w: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DF2342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กำไรหรือขาดทุน</w:t>
      </w: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ตามวิธีเส้นตรงตลอดอายุสัญญาเช่า</w:t>
      </w:r>
    </w:p>
    <w:p w14:paraId="45258CB7" w14:textId="77777777" w:rsidR="00F044EE" w:rsidRDefault="00F044EE" w:rsidP="00C86C88">
      <w:pPr>
        <w:tabs>
          <w:tab w:val="left" w:pos="709"/>
          <w:tab w:val="left" w:pos="851"/>
        </w:tabs>
        <w:spacing w:line="38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C9B2F86" w14:textId="0988707F" w:rsidR="004D1ED4" w:rsidRPr="00546593" w:rsidRDefault="004D1ED4" w:rsidP="004D1ED4">
      <w:pPr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546593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ในฐานะผู้</w:t>
      </w:r>
      <w:r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ให้</w:t>
      </w:r>
      <w:r w:rsidRPr="00546593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เช่า</w:t>
      </w:r>
    </w:p>
    <w:p w14:paraId="222F2DD3" w14:textId="5250708F" w:rsidR="00811741" w:rsidRPr="00DF2342" w:rsidRDefault="00811741" w:rsidP="004D1ED4">
      <w:pPr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สัญญาเช่าเงินทุน</w:t>
      </w:r>
    </w:p>
    <w:p w14:paraId="06FDBFF6" w14:textId="5FBBA128" w:rsidR="00811741" w:rsidRPr="00DF2342" w:rsidRDefault="00811741" w:rsidP="0037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Pr="00DF2342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บริษัท</w:t>
      </w:r>
      <w:r w:rsidR="00B222BA" w:rsidRPr="00DF2342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ย่อย</w:t>
      </w:r>
      <w:r w:rsidRPr="00DF2342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บันทึก</w:t>
      </w: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Pr="00DF2342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 กล่าวคือ ผลรวมของ</w:t>
      </w: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Pr="00DF2342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ของสินทรัพย์อ้างอิง</w:t>
      </w: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FB9FEB5" w14:textId="77777777" w:rsidR="00811741" w:rsidRPr="00DF2342" w:rsidRDefault="00811741" w:rsidP="00377B88">
      <w:pPr>
        <w:spacing w:line="360" w:lineRule="exact"/>
        <w:rPr>
          <w:color w:val="000000" w:themeColor="text1"/>
        </w:rPr>
      </w:pPr>
    </w:p>
    <w:p w14:paraId="2D6D4464" w14:textId="77777777" w:rsidR="00811741" w:rsidRPr="00DF2342" w:rsidRDefault="00811741" w:rsidP="0037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ab/>
        <w:t>สัญญาเช่า</w:t>
      </w:r>
      <w:r w:rsidRPr="00DF2342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ดำเนินงาน</w:t>
      </w:r>
    </w:p>
    <w:p w14:paraId="53E5739D" w14:textId="582401B4" w:rsidR="00811741" w:rsidRPr="00DF2342" w:rsidRDefault="00811741" w:rsidP="0037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ab/>
        <w:t>สัญญาเช่าที่ความเสี่ยงและผลตอบแทนของความเป็นเจ้าของส่วนใหญ่ไม่ได้โอนไปให้กับ</w:t>
      </w:r>
      <w:r w:rsidRPr="00DF2342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br/>
        <w:t>ผู้เช่าถือเป็น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สัญญาเช่าดำเนินงาน บริษัท</w:t>
      </w:r>
      <w:r w:rsidR="00B222BA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ตลอดอายุสัญญาเช่าโดยใช้เกณฑ์เดียวกันกับรายได้จากสัญญาเช่า</w:t>
      </w:r>
    </w:p>
    <w:p w14:paraId="01DFC61D" w14:textId="77777777" w:rsidR="003362C3" w:rsidRPr="00DF2342" w:rsidRDefault="003362C3" w:rsidP="00377B88">
      <w:pPr>
        <w:tabs>
          <w:tab w:val="left" w:pos="709"/>
          <w:tab w:val="left" w:pos="851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C942F48" w14:textId="2671B7EE" w:rsidR="00F044EE" w:rsidRPr="00DF2342" w:rsidRDefault="00F044EE" w:rsidP="00377B88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</w:rPr>
        <w:t>3.</w:t>
      </w:r>
      <w:r w:rsidR="0047431D">
        <w:rPr>
          <w:rFonts w:asciiTheme="majorBidi" w:hAnsiTheme="majorBidi"/>
          <w:color w:val="000000" w:themeColor="text1"/>
          <w:sz w:val="32"/>
          <w:szCs w:val="32"/>
        </w:rPr>
        <w:t>9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สินทรัพย์ไม่มีตัวตน</w:t>
      </w:r>
    </w:p>
    <w:p w14:paraId="6BE6BF16" w14:textId="10F270CD" w:rsidR="00F044EE" w:rsidRPr="00DF2342" w:rsidRDefault="00F044EE" w:rsidP="00377B88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สินทรัพย์ไม่มีตัวตนที่มีอายุการใช้งานจำกัด ซึ่งได้แก่ โปรแกรมสำเร็จรูปคอมพิวเตอร์ แสดงในราคาทุนหลังหักค่าตัดจำหน่ายสะสมและค่าเผื่อการด้อยค่า (ถ้ามี) </w:t>
      </w:r>
    </w:p>
    <w:p w14:paraId="0E3D9858" w14:textId="200BCB30" w:rsidR="00F044EE" w:rsidRPr="00DF2342" w:rsidRDefault="00F044EE" w:rsidP="00377B88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ค่าตัดจำหน่า</w:t>
      </w:r>
      <w:r w:rsidRPr="00DF234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ย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คำนวณ</w:t>
      </w:r>
      <w:r w:rsidRPr="00DF234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จากราคาทุน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โดยวิธีเส้นตรงตามเกณฑ์อายุการใ</w:t>
      </w:r>
      <w:r w:rsidR="000B2B75" w:rsidRPr="00DF234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ช้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ประโยชน์โดยประมาณของโปรแกรมสำเร็จรูปคอมพิวเตอร์เป็นเวลา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</w:rPr>
        <w:t>5-10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ปี (นับแต่วันที่สามารถใช้งานได้)</w:t>
      </w:r>
    </w:p>
    <w:p w14:paraId="7213DA77" w14:textId="6E9D1DD7" w:rsidR="008930AC" w:rsidRPr="00E3697F" w:rsidRDefault="008930AC" w:rsidP="004D1ED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E3697F">
        <w:rPr>
          <w:rFonts w:asciiTheme="majorBidi" w:hAnsiTheme="majorBidi"/>
          <w:color w:val="000000" w:themeColor="text1"/>
          <w:sz w:val="32"/>
          <w:szCs w:val="32"/>
        </w:rPr>
        <w:lastRenderedPageBreak/>
        <w:t>3.</w:t>
      </w:r>
      <w:r w:rsidR="0047431D">
        <w:rPr>
          <w:rFonts w:asciiTheme="majorBidi" w:hAnsiTheme="majorBidi"/>
          <w:color w:val="000000" w:themeColor="text1"/>
          <w:sz w:val="32"/>
          <w:szCs w:val="32"/>
        </w:rPr>
        <w:t>10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</w:rPr>
        <w:tab/>
      </w:r>
      <w:r w:rsidRPr="00E3697F">
        <w:rPr>
          <w:rFonts w:asciiTheme="majorBidi" w:hAnsiTheme="majorBidi"/>
          <w:color w:val="000000" w:themeColor="text1"/>
          <w:sz w:val="32"/>
          <w:szCs w:val="32"/>
          <w:cs/>
        </w:rPr>
        <w:t>การด้อยค่า</w:t>
      </w:r>
      <w:r w:rsidRPr="00E3697F">
        <w:rPr>
          <w:rFonts w:asciiTheme="majorBidi" w:hAnsiTheme="majorBidi" w:hint="cs"/>
          <w:color w:val="000000" w:themeColor="text1"/>
          <w:sz w:val="32"/>
          <w:szCs w:val="32"/>
          <w:cs/>
        </w:rPr>
        <w:t>ของสินทรัพย์ที่ไม่ใช่สินทรัพย์ทางการเงิน</w:t>
      </w:r>
    </w:p>
    <w:p w14:paraId="7EB105EE" w14:textId="77777777" w:rsidR="008930AC" w:rsidRPr="00E3697F" w:rsidRDefault="008930AC" w:rsidP="004D1ED4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ณ วันที่ในงบแสดงฐานะการเงิน บริษัท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จะประเมินว่ามีข้อบ่งชี้ของสินทรัพย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์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ว่ามีการด้อยค่าหรือไม่ หากสินทรัพย์นั้นมีข้อบ่งชี้ของการด้อยค่า บริษัท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>จะประมาณมูล</w:t>
      </w:r>
      <w:r w:rsidRPr="00E3697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ค่าที่คาดว่าจะได้รับคืนของสินทรัพย์ หากมูลค่าตามบัญชีของสินทรัพย์สูงกว่ามูลค่าที่คาดว่าจะได้</w:t>
      </w:r>
      <w:r w:rsidRPr="00E3697F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br/>
        <w:t>รับคืน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Pr="00E3697F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E3697F">
        <w:rPr>
          <w:rFonts w:ascii="Angsana New" w:hAnsi="Angsana New"/>
          <w:color w:val="000000" w:themeColor="text1"/>
          <w:sz w:val="32"/>
          <w:szCs w:val="32"/>
          <w:cs/>
        </w:rPr>
        <w:t xml:space="preserve">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 </w:t>
      </w:r>
    </w:p>
    <w:p w14:paraId="4F545A2A" w14:textId="77777777" w:rsidR="008930AC" w:rsidRPr="00DF2342" w:rsidRDefault="008930AC" w:rsidP="004D1ED4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D0A9C38" w14:textId="06623A68" w:rsidR="00F044EE" w:rsidRPr="00DF2342" w:rsidRDefault="00F044EE" w:rsidP="004D1ED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</w:rPr>
        <w:t>3.1</w:t>
      </w:r>
      <w:r w:rsidR="0047431D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รายการบัญชีที่เป็นเงินตราต่างประเทศ</w:t>
      </w:r>
    </w:p>
    <w:p w14:paraId="7B17FDA9" w14:textId="77777777" w:rsidR="00F044EE" w:rsidRPr="00DF2342" w:rsidRDefault="00F044EE" w:rsidP="004D1ED4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14:paraId="626B3D1F" w14:textId="21E575EF" w:rsidR="00F044EE" w:rsidRPr="00DF2342" w:rsidRDefault="00F044EE" w:rsidP="004D1ED4">
      <w:pPr>
        <w:tabs>
          <w:tab w:val="left" w:pos="993"/>
          <w:tab w:val="left" w:pos="1418"/>
        </w:tabs>
        <w:spacing w:line="380" w:lineRule="exact"/>
        <w:ind w:left="851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วันที่ในงบฐาน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ะ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กำไรหรือขาดทุนจากการแปลงค่าจะบันทึกในงบกำไรขาดทุนเบ็ดเสร็จ </w:t>
      </w:r>
    </w:p>
    <w:p w14:paraId="4714AA80" w14:textId="545FB59C" w:rsidR="00F044EE" w:rsidRPr="00DF2342" w:rsidRDefault="00F044EE" w:rsidP="004D1ED4">
      <w:pPr>
        <w:tabs>
          <w:tab w:val="left" w:pos="993"/>
          <w:tab w:val="left" w:pos="1418"/>
        </w:tabs>
        <w:spacing w:line="380" w:lineRule="exact"/>
        <w:ind w:left="851" w:hanging="48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  </w:t>
      </w:r>
    </w:p>
    <w:p w14:paraId="7EDDBAFA" w14:textId="77777777" w:rsidR="00F044EE" w:rsidRPr="00DF2342" w:rsidRDefault="00F044EE" w:rsidP="004D1ED4">
      <w:pPr>
        <w:tabs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B5AF7CB" w14:textId="39F4153B" w:rsidR="00F044EE" w:rsidRPr="00DF2342" w:rsidRDefault="00F044EE" w:rsidP="004D1ED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</w:rPr>
        <w:t>3.</w:t>
      </w:r>
      <w:r w:rsidR="0047431D">
        <w:rPr>
          <w:rFonts w:asciiTheme="majorBidi" w:hAnsiTheme="majorBidi"/>
          <w:color w:val="000000" w:themeColor="text1"/>
          <w:sz w:val="32"/>
          <w:szCs w:val="32"/>
        </w:rPr>
        <w:t>12</w:t>
      </w:r>
      <w:r w:rsidRPr="00DF2342">
        <w:rPr>
          <w:rFonts w:asciiTheme="majorBidi" w:hAnsiTheme="majorBidi" w:hint="cs"/>
          <w:color w:val="000000" w:themeColor="text1"/>
          <w:sz w:val="32"/>
          <w:szCs w:val="32"/>
        </w:rPr>
        <w:tab/>
      </w:r>
      <w:r w:rsidR="00D02B97"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5D77E188" w14:textId="782BCF92" w:rsidR="00D02B97" w:rsidRPr="00DF2342" w:rsidRDefault="00F044EE" w:rsidP="004D1ED4">
      <w:pPr>
        <w:tabs>
          <w:tab w:val="left" w:pos="851"/>
          <w:tab w:val="left" w:pos="1418"/>
        </w:tabs>
        <w:spacing w:line="380" w:lineRule="exact"/>
        <w:ind w:left="851" w:hanging="4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02B97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02B97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02B97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ครื่องมือทางการเงินที่เป็นตราสารอนุพันธ์ได้ถูกนำมาใช้ตามความเหมาะสมของจังหวะเวลาเพื่อจัดการความเสี่ยงที่เกิดจากการเปลี่ยนแปลงในอัตราแลกเปลี่ยนเงินตราต่างประเทศและอัตราดอกเบี้ยที่เกิดจากกิจกรรมดำเนินงานและจัดหาเงิน เครื่องมือทางการเงินที่เป็นตราสารอนุพันธ์ไม่ได้มีไว้เพื่อการค้า อย่างไรก็ตาม ตราสารอนุพันธ์ที่ไม่เข้าเงื่อนไขการกำหนดให้เป็นเครื่องมือป้องกันความเสี่ยงจะถือเป็นรายการเพื่อค้า</w:t>
      </w:r>
    </w:p>
    <w:p w14:paraId="4C31CD9A" w14:textId="7ED25FD6" w:rsidR="00F044EE" w:rsidRPr="00DF2342" w:rsidRDefault="00D02B97" w:rsidP="004D1ED4">
      <w:pPr>
        <w:tabs>
          <w:tab w:val="left" w:pos="851"/>
          <w:tab w:val="left" w:pos="1418"/>
        </w:tabs>
        <w:spacing w:line="380" w:lineRule="exact"/>
        <w:ind w:left="851" w:hanging="4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044EE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เครื่องมือทางการเงินที่เป็นตราสารอนุพันธ์จะถูกบันทึกรับรู้เริ่มแรกด้วยมูลค่ายุติธรรม  หลังจากการรับรู้ครั้งแรกจะวัดมูลค่าใหม่ด้วยมูลค่ายุติธรรม กำไรหรือขาดทุนจากการวัดมูลค่ายุติธรรมจะรับรู้เป็นรายการกำไรหรือขาดทุนในงบกำไรขาดทุนเบ็ดเสร็จ  </w:t>
      </w:r>
    </w:p>
    <w:p w14:paraId="2DA973F9" w14:textId="77777777" w:rsidR="00F044EE" w:rsidRPr="00DF2342" w:rsidRDefault="00F044EE" w:rsidP="004D1ED4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8D2E7EE" w14:textId="5C17D17E" w:rsidR="00F044EE" w:rsidRPr="00DF2342" w:rsidRDefault="00F044EE" w:rsidP="004D1ED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hint="cs"/>
          <w:color w:val="000000" w:themeColor="text1"/>
          <w:sz w:val="32"/>
          <w:szCs w:val="32"/>
        </w:rPr>
        <w:t>3.</w:t>
      </w:r>
      <w:r w:rsidR="0047431D">
        <w:rPr>
          <w:rFonts w:asciiTheme="majorBidi" w:hAnsiTheme="majorBidi"/>
          <w:color w:val="000000" w:themeColor="text1"/>
          <w:sz w:val="32"/>
          <w:szCs w:val="32"/>
        </w:rPr>
        <w:t>13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ผลประโยชน์พนักงาน</w:t>
      </w:r>
    </w:p>
    <w:p w14:paraId="2E187273" w14:textId="77777777" w:rsidR="00F044EE" w:rsidRPr="00DF2342" w:rsidRDefault="00F044EE" w:rsidP="004D1ED4">
      <w:pPr>
        <w:tabs>
          <w:tab w:val="left" w:pos="993"/>
        </w:tabs>
        <w:spacing w:line="380" w:lineRule="exact"/>
        <w:ind w:left="900" w:hanging="49"/>
        <w:jc w:val="thaiDistribute"/>
        <w:rPr>
          <w:rFonts w:ascii="Angsana New" w:hAnsi="Angsana New"/>
          <w:color w:val="000000" w:themeColor="text1"/>
          <w:spacing w:val="4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ผลประโยชน์ระยะสั้น</w:t>
      </w:r>
    </w:p>
    <w:p w14:paraId="7AEB6936" w14:textId="77777777" w:rsidR="00F044EE" w:rsidRPr="00DF2342" w:rsidRDefault="00F044EE" w:rsidP="004D1ED4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รับรู้เงินเดือน ค่าจ้าง โบนัส เงินสมทบกองทุนประกันสังคมและกองทุนสำรองเลี้ยงชีพเป็นค่าใช้จ่ายเมื่อเกิดรายการ</w:t>
      </w:r>
    </w:p>
    <w:p w14:paraId="343028BD" w14:textId="77777777" w:rsidR="00F044EE" w:rsidRDefault="00F044EE" w:rsidP="004D1E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335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5CC4863E" w14:textId="77777777" w:rsidR="004D1ED4" w:rsidRPr="00DF2342" w:rsidRDefault="004D1ED4" w:rsidP="004D1E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335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3697B8B2" w14:textId="77777777" w:rsidR="00F044EE" w:rsidRPr="00DF2342" w:rsidRDefault="00F044EE" w:rsidP="004D1ED4">
      <w:pPr>
        <w:tabs>
          <w:tab w:val="left" w:pos="993"/>
        </w:tabs>
        <w:spacing w:line="380" w:lineRule="exact"/>
        <w:ind w:left="900" w:hanging="49"/>
        <w:jc w:val="thaiDistribute"/>
        <w:rPr>
          <w:rFonts w:ascii="Angsana New" w:hAnsi="Angsana New"/>
          <w:color w:val="000000" w:themeColor="text1"/>
          <w:spacing w:val="4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lastRenderedPageBreak/>
        <w:t>ผลประโยชน์หลังออกจากงานของพนักงาน (โครงการสมทบเงิน)</w:t>
      </w:r>
    </w:p>
    <w:p w14:paraId="75955CED" w14:textId="77777777" w:rsidR="00F044EE" w:rsidRPr="00DF2342" w:rsidRDefault="00F044EE" w:rsidP="004D1ED4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0AC68324" w14:textId="77777777" w:rsidR="00D8160D" w:rsidRPr="00DF2342" w:rsidRDefault="00D8160D" w:rsidP="00226BDF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6A594D87" w14:textId="77777777" w:rsidR="00F044EE" w:rsidRPr="00DF2342" w:rsidRDefault="00F044EE" w:rsidP="00226BDF">
      <w:pPr>
        <w:tabs>
          <w:tab w:val="left" w:pos="993"/>
        </w:tabs>
        <w:spacing w:line="360" w:lineRule="exact"/>
        <w:ind w:left="900" w:hanging="49"/>
        <w:jc w:val="thaiDistribute"/>
        <w:rPr>
          <w:rFonts w:ascii="Angsana New" w:hAnsi="Angsana New"/>
          <w:color w:val="000000" w:themeColor="text1"/>
          <w:spacing w:val="4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4403FC07" w14:textId="18C3C62D" w:rsidR="00F044EE" w:rsidRPr="00DF2342" w:rsidRDefault="00F044EE" w:rsidP="00226BDF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</w:t>
      </w:r>
      <w:r w:rsidR="001841C2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Projected Unit Credit Method)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7E86B7D" w14:textId="6F387261" w:rsidR="00F044EE" w:rsidRPr="00DF2342" w:rsidRDefault="00F044EE" w:rsidP="00226BDF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Actuarial gains and losses)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สำหรับโครงการผลประโยชน์หลังออกจากงานของพนักงานจะรับรู้ทันทีในกำไรหรือขาดทุน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เบ็ดเสร็จอื่น </w:t>
      </w:r>
    </w:p>
    <w:p w14:paraId="7ACEC4A1" w14:textId="77777777" w:rsidR="00144620" w:rsidRPr="00DF2342" w:rsidRDefault="00144620" w:rsidP="00226BD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66D34DD" w14:textId="6C45B061" w:rsidR="00F044EE" w:rsidRPr="00DF2342" w:rsidRDefault="00F044EE" w:rsidP="00226BDF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</w:rPr>
        <w:t>3.</w:t>
      </w:r>
      <w:r w:rsidR="0047431D">
        <w:rPr>
          <w:rFonts w:asciiTheme="majorBidi" w:hAnsiTheme="majorBidi"/>
          <w:color w:val="000000" w:themeColor="text1"/>
          <w:sz w:val="32"/>
          <w:szCs w:val="32"/>
        </w:rPr>
        <w:t>14</w:t>
      </w:r>
      <w:r w:rsidR="00D02B97"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ประมาณการหนี้สิน</w:t>
      </w:r>
    </w:p>
    <w:p w14:paraId="4691B8C2" w14:textId="1F7105C6" w:rsidR="00F044EE" w:rsidRPr="00DF2342" w:rsidRDefault="00F044EE" w:rsidP="00226BDF">
      <w:pPr>
        <w:tabs>
          <w:tab w:val="left" w:pos="28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การประมาณการหนี้สินจะรับรู้ในงบฐานะการเงินก็ต่อเมื่อบริษัทและบริษัทย่อยมีภาระหนี้สินเกิดขึ้นจากข้อพิพาททางกฎหมาย หรือภาระผูกพันซึ่งเป็นผลมาจากเหตุการณ์จากอดีต และมี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</w:t>
      </w:r>
      <w:r w:rsidRPr="00DF234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า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ผลกระทบดังกล่าวเป็นนัยสำคัญ</w:t>
      </w:r>
    </w:p>
    <w:p w14:paraId="5DF51CF6" w14:textId="77777777" w:rsidR="00766914" w:rsidRPr="00DF2342" w:rsidRDefault="00766914" w:rsidP="00226BDF">
      <w:pPr>
        <w:tabs>
          <w:tab w:val="left" w:pos="28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77EAC59A" w14:textId="444D8298" w:rsidR="00F044EE" w:rsidRPr="00DF2342" w:rsidRDefault="00F044EE" w:rsidP="00226BDF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</w:rPr>
        <w:t>3.</w:t>
      </w:r>
      <w:r w:rsidR="0047431D">
        <w:rPr>
          <w:rFonts w:asciiTheme="majorBidi" w:hAnsiTheme="majorBidi"/>
          <w:color w:val="000000" w:themeColor="text1"/>
          <w:sz w:val="32"/>
          <w:szCs w:val="32"/>
        </w:rPr>
        <w:t>15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ส่วนเกินมูลค่าหุ้น</w:t>
      </w:r>
    </w:p>
    <w:p w14:paraId="04ABA886" w14:textId="290DD233" w:rsidR="00F044EE" w:rsidRPr="00DF2342" w:rsidRDefault="00F044EE" w:rsidP="00226BDF">
      <w:pPr>
        <w:tabs>
          <w:tab w:val="left" w:pos="1701"/>
        </w:tabs>
        <w:spacing w:line="360" w:lineRule="exact"/>
        <w:ind w:left="850" w:firstLine="56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ส่วนเกินมูลค่าหุ้นสามัญ ตามบทบัญญัติแห่งพระราชบัญญัติบริษัทมหาชนจำกัด พ.ศ.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2535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มาตรา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51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ในกรณีที่บริษัท 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(“ส่วนเกินมูลค่าหุ้นสามัญ”) ส่วนเกินมูลค่าหุ้นสามัญนี้จะนำไปจ่ายเป็น</w:t>
      </w:r>
      <w:r w:rsidR="00811741" w:rsidRPr="00DF2342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เงินปันผลไม่ได้</w:t>
      </w:r>
    </w:p>
    <w:p w14:paraId="567654B9" w14:textId="77777777" w:rsidR="003362C3" w:rsidRPr="00DF2342" w:rsidRDefault="003362C3" w:rsidP="003362C3">
      <w:pPr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140E2CB" w14:textId="36384D3D" w:rsidR="00F044EE" w:rsidRPr="00DF2342" w:rsidRDefault="00F044EE" w:rsidP="003362C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hint="cs"/>
          <w:color w:val="000000" w:themeColor="text1"/>
          <w:sz w:val="32"/>
          <w:szCs w:val="32"/>
        </w:rPr>
        <w:t>3.</w:t>
      </w:r>
      <w:r w:rsidR="0047431D">
        <w:rPr>
          <w:rFonts w:asciiTheme="majorBidi" w:hAnsiTheme="majorBidi"/>
          <w:color w:val="000000" w:themeColor="text1"/>
          <w:sz w:val="32"/>
          <w:szCs w:val="32"/>
        </w:rPr>
        <w:t>16</w:t>
      </w:r>
      <w:r w:rsidR="00144620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D02B97"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</w:p>
    <w:p w14:paraId="01493E79" w14:textId="77777777" w:rsidR="00F044EE" w:rsidRPr="00DF2342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บุคคลหรือกิจการที่เกี่ยวข้องกันหมายถึง บุคคลหรือกิจการที่มีอำนาจควบคุมบริษัท 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มีนัยสำคัญกับบริษัท ผู้บริหารสำคัญ กรรมการหรือพนักงานของบริษัท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1EE4853" w14:textId="77777777" w:rsidR="00F044EE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lastRenderedPageBreak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34E83D87" w14:textId="77777777" w:rsidR="0011351D" w:rsidRPr="00DF2342" w:rsidRDefault="0011351D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4E28DB85" w14:textId="0A1A57CD" w:rsidR="00F044EE" w:rsidRPr="00DF2342" w:rsidRDefault="00F044EE" w:rsidP="003362C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</w:rPr>
        <w:t>3.</w:t>
      </w:r>
      <w:r w:rsidR="0047431D">
        <w:rPr>
          <w:rFonts w:asciiTheme="majorBidi" w:hAnsiTheme="majorBidi"/>
          <w:color w:val="000000" w:themeColor="text1"/>
          <w:sz w:val="32"/>
          <w:szCs w:val="32"/>
        </w:rPr>
        <w:t>17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ภาษีเงินได้</w:t>
      </w:r>
    </w:p>
    <w:p w14:paraId="107A6505" w14:textId="77777777" w:rsidR="00F044EE" w:rsidRPr="00DF2342" w:rsidRDefault="00F044EE" w:rsidP="003362C3">
      <w:pPr>
        <w:spacing w:line="380" w:lineRule="exact"/>
        <w:ind w:left="306" w:firstLine="1134"/>
        <w:jc w:val="thaiDistribute"/>
        <w:rPr>
          <w:rFonts w:ascii="Angsana New" w:hAnsi="Angsana New"/>
          <w:color w:val="000000" w:themeColor="text1"/>
          <w:sz w:val="32"/>
          <w:szCs w:val="32"/>
          <w:shd w:val="clear" w:color="auto" w:fill="FFFF00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5FB3A4F5" w14:textId="77777777" w:rsidR="00D8160D" w:rsidRPr="00DF2342" w:rsidRDefault="00D8160D" w:rsidP="003362C3">
      <w:pPr>
        <w:spacing w:line="380" w:lineRule="exact"/>
        <w:ind w:left="306" w:firstLine="1134"/>
        <w:jc w:val="thaiDistribute"/>
        <w:rPr>
          <w:rFonts w:ascii="Angsana New" w:hAnsi="Angsana New"/>
          <w:color w:val="000000" w:themeColor="text1"/>
          <w:sz w:val="32"/>
          <w:szCs w:val="32"/>
          <w:shd w:val="clear" w:color="auto" w:fill="FFFF00"/>
        </w:rPr>
      </w:pPr>
    </w:p>
    <w:p w14:paraId="42823347" w14:textId="77777777" w:rsidR="00F044EE" w:rsidRPr="00DF2342" w:rsidRDefault="00F044EE" w:rsidP="003362C3">
      <w:pPr>
        <w:spacing w:line="380" w:lineRule="exact"/>
        <w:ind w:left="900" w:hanging="49"/>
        <w:jc w:val="thaiDistribute"/>
        <w:rPr>
          <w:rFonts w:ascii="Angsana New" w:hAnsi="Angsana New"/>
          <w:color w:val="000000" w:themeColor="text1"/>
          <w:spacing w:val="4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ภาษีเงินได้ปัจจุบัน</w:t>
      </w:r>
    </w:p>
    <w:p w14:paraId="17F6090E" w14:textId="77777777" w:rsidR="00F044EE" w:rsidRPr="00DF2342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</w:t>
      </w:r>
      <w:r w:rsidRPr="00DF234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และบริษัทย่อย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บันทึกภาษีเงินได้ (ถ้ามี) ตามจำนวนที่จะต้องจ่าย คำนวณตามหลักเกณฑ์แห่งประมวลรัษฎากรในอัตราภาษีเงินได้</w:t>
      </w:r>
      <w:r w:rsidRPr="00DF234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ร้อยละ </w:t>
      </w:r>
      <w:r w:rsidRPr="00DF2342">
        <w:rPr>
          <w:rFonts w:ascii="Angsana New" w:hAnsi="Angsana New" w:hint="cs"/>
          <w:color w:val="000000" w:themeColor="text1"/>
          <w:spacing w:val="-2"/>
          <w:sz w:val="32"/>
          <w:szCs w:val="32"/>
        </w:rPr>
        <w:t xml:space="preserve">20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ของกำไรก่อนภาษีเงินได้ 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42D16003" w14:textId="77777777" w:rsidR="00811741" w:rsidRPr="00DF2342" w:rsidRDefault="00811741" w:rsidP="003362C3">
      <w:pPr>
        <w:spacing w:line="380" w:lineRule="exact"/>
        <w:ind w:left="902" w:hanging="539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082319E" w14:textId="0C8B961A" w:rsidR="00F044EE" w:rsidRPr="00DF2342" w:rsidRDefault="00F044EE" w:rsidP="003362C3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4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4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pacing w:val="4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pacing w:val="4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pacing w:val="4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ภาษีเงินได้รอการตัดบัญชี</w:t>
      </w:r>
    </w:p>
    <w:p w14:paraId="2DB65EBB" w14:textId="77777777" w:rsidR="00F044EE" w:rsidRPr="00DF2342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F32A276" w14:textId="77777777" w:rsidR="00F044EE" w:rsidRPr="00DF2342" w:rsidRDefault="00F044EE" w:rsidP="003362C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</w:p>
    <w:p w14:paraId="448F652E" w14:textId="77777777" w:rsidR="00F044EE" w:rsidRPr="00DF2342" w:rsidRDefault="00F044EE" w:rsidP="00226BDF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8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C296728" w14:textId="77777777" w:rsidR="00F044EE" w:rsidRPr="00DF2342" w:rsidRDefault="00F044EE" w:rsidP="00226BDF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สิ</w:t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0976ACDD" w14:textId="77777777" w:rsidR="001841C2" w:rsidRPr="00DF2342" w:rsidRDefault="001841C2" w:rsidP="00226BDF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61CE7D3" w14:textId="25E6973B" w:rsidR="00F044EE" w:rsidRPr="00DF2342" w:rsidRDefault="00F044EE" w:rsidP="00226BDF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</w:rPr>
        <w:t>3.</w:t>
      </w:r>
      <w:r w:rsidR="0047431D">
        <w:rPr>
          <w:rFonts w:asciiTheme="majorBidi" w:hAnsiTheme="majorBidi"/>
          <w:color w:val="000000" w:themeColor="text1"/>
          <w:sz w:val="32"/>
          <w:szCs w:val="32"/>
        </w:rPr>
        <w:t>18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กำไรต่อหุ้นขั้นพื้นฐาน</w:t>
      </w:r>
    </w:p>
    <w:p w14:paraId="4DF67AB8" w14:textId="42C90B18" w:rsidR="00F044EE" w:rsidRPr="00DF2342" w:rsidRDefault="00F044EE" w:rsidP="00226BDF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กำไ</w:t>
      </w:r>
      <w:r w:rsidR="007A015B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ร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ต่อหุ้นขั้นพื้นฐานคำนวณโดยการหารกำไ</w:t>
      </w:r>
      <w:r w:rsidR="007A015B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ร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สำหรับปีด้วยจำนวนถัวเฉลี่ยถ่วงน้ำหนักของหุ้นสามัญที่ออกและได้รับชำระแล้วระหว่างปี</w:t>
      </w:r>
    </w:p>
    <w:p w14:paraId="335DEE69" w14:textId="77777777" w:rsidR="00D8160D" w:rsidRDefault="00D8160D" w:rsidP="00226BDF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09D4381" w14:textId="77777777" w:rsidR="0011351D" w:rsidRDefault="0011351D" w:rsidP="00226BDF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4D00030" w14:textId="77777777" w:rsidR="0011351D" w:rsidRDefault="0011351D" w:rsidP="00226BDF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E0485FE" w14:textId="77777777" w:rsidR="0011351D" w:rsidRPr="00DF2342" w:rsidRDefault="0011351D" w:rsidP="00226BDF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E05CAC8" w14:textId="184A2996" w:rsidR="00F044EE" w:rsidRPr="00DF2342" w:rsidRDefault="00F044EE" w:rsidP="0011351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</w:rPr>
        <w:lastRenderedPageBreak/>
        <w:t>3.</w:t>
      </w:r>
      <w:r w:rsidR="0047431D">
        <w:rPr>
          <w:rFonts w:asciiTheme="majorBidi" w:hAnsiTheme="majorBidi"/>
          <w:color w:val="000000" w:themeColor="text1"/>
          <w:sz w:val="32"/>
          <w:szCs w:val="32"/>
        </w:rPr>
        <w:t>19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="00D02B97"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2F4125D0" w14:textId="77777777" w:rsidR="00F044EE" w:rsidRPr="00DF2342" w:rsidRDefault="00F044EE" w:rsidP="0011351D">
      <w:pPr>
        <w:spacing w:line="380" w:lineRule="exact"/>
        <w:ind w:left="851" w:hanging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DF2342">
        <w:rPr>
          <w:rFonts w:hAnsi="Angsana New" w:hint="cs"/>
          <w:color w:val="000000" w:themeColor="text1"/>
          <w:sz w:val="32"/>
          <w:szCs w:val="32"/>
          <w:cs/>
        </w:rPr>
        <w:t xml:space="preserve">         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1545727" w14:textId="77777777" w:rsidR="00F044EE" w:rsidRPr="00DF2342" w:rsidRDefault="00F044EE" w:rsidP="0011351D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นั้น</w:t>
      </w:r>
    </w:p>
    <w:p w14:paraId="204ECC86" w14:textId="77777777" w:rsidR="00F044EE" w:rsidRPr="00DF2342" w:rsidRDefault="00F044EE" w:rsidP="0011351D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A08F252" w14:textId="77777777" w:rsidR="00F044EE" w:rsidRPr="00DF2342" w:rsidRDefault="00F044EE" w:rsidP="0011351D">
      <w:pPr>
        <w:spacing w:line="380" w:lineRule="exact"/>
        <w:ind w:left="851"/>
        <w:jc w:val="thaiDistribute"/>
        <w:rPr>
          <w:rFonts w:hAnsi="Angsana New"/>
          <w:color w:val="000000" w:themeColor="text1"/>
          <w:sz w:val="32"/>
          <w:szCs w:val="32"/>
        </w:rPr>
      </w:pPr>
      <w:r w:rsidRPr="00DF2342">
        <w:rPr>
          <w:rFonts w:hAnsi="Angsana New"/>
          <w:color w:val="000000" w:themeColor="text1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444EBC3" w14:textId="77777777" w:rsidR="00F044EE" w:rsidRPr="00DF2342" w:rsidRDefault="00F044EE" w:rsidP="0011351D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รับรู้รายการเมื่อเริ่มแรก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หนี้สินทางการเงินด้วยมูลค่ายุติธรรม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หักต้นทุนการทำรายการ และจัดประเภทหนี้สินทางการเงินเป็นหนี้สินทางการเงินที่วัดมูลค่าในภายหลัง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ด้วยราคาทุนตัดจำหน่าย โดยใช้วิธีดอกเบี้ยที่แท้จริง </w:t>
      </w:r>
      <w:r w:rsidRPr="00DF234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ใน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การคำนวณมูลค่าราคาทุนตัดจำหน่าย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6B1AC8FB" w14:textId="77777777" w:rsidR="00D8160D" w:rsidRPr="00DF2342" w:rsidRDefault="00D8160D" w:rsidP="0011351D">
      <w:pPr>
        <w:spacing w:line="380" w:lineRule="exact"/>
        <w:jc w:val="thaiDistribute"/>
        <w:rPr>
          <w:rFonts w:hAnsi="Angsana New"/>
          <w:color w:val="000000" w:themeColor="text1"/>
          <w:sz w:val="32"/>
          <w:szCs w:val="32"/>
        </w:rPr>
      </w:pPr>
    </w:p>
    <w:p w14:paraId="6B838D67" w14:textId="77777777" w:rsidR="00F044EE" w:rsidRPr="00DF2342" w:rsidRDefault="00F044EE" w:rsidP="0011351D">
      <w:pPr>
        <w:spacing w:line="380" w:lineRule="exact"/>
        <w:ind w:left="851"/>
        <w:jc w:val="thaiDistribute"/>
        <w:rPr>
          <w:rFonts w:hAnsi="Angsana New"/>
          <w:color w:val="000000" w:themeColor="text1"/>
          <w:sz w:val="32"/>
          <w:szCs w:val="32"/>
        </w:rPr>
      </w:pPr>
      <w:r w:rsidRPr="00DF2342">
        <w:rPr>
          <w:rFonts w:hAnsi="Angsana New"/>
          <w:color w:val="000000" w:themeColor="text1"/>
          <w:sz w:val="32"/>
          <w:szCs w:val="32"/>
          <w:cs/>
        </w:rPr>
        <w:t>การหักกลบของเครื่องมือทางการเงิน</w:t>
      </w:r>
    </w:p>
    <w:p w14:paraId="30D48E19" w14:textId="60EF56DE" w:rsidR="00F044EE" w:rsidRPr="00DF2342" w:rsidRDefault="00F044EE" w:rsidP="0011351D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FC0736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FC073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C073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และกิจการมีความตั้งใจที่จะชำระด้วยยอดสุทธิ หรือตั้งใจที่จะรับสินทรัพย์และชำระหนี้สินพร้อม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กัน</w:t>
      </w:r>
    </w:p>
    <w:p w14:paraId="655C1B4A" w14:textId="2821DFB8" w:rsidR="00F044EE" w:rsidRPr="00DF2342" w:rsidRDefault="00F044EE" w:rsidP="0011351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63CBF59A" w14:textId="75A84F60" w:rsidR="000D607C" w:rsidRPr="00DF2342" w:rsidRDefault="000D607C" w:rsidP="00113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851" w:hanging="56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</w:rPr>
        <w:t>3.</w:t>
      </w:r>
      <w:r w:rsidR="0047431D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ารวัดมูลค่ายุติธรรมของ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เครื่องมือ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ทางการเงิน</w:t>
      </w:r>
    </w:p>
    <w:p w14:paraId="2299FA7A" w14:textId="1AAE4C53" w:rsidR="000D607C" w:rsidRPr="00DF2342" w:rsidRDefault="000D607C" w:rsidP="00113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color w:val="000000" w:themeColor="text1"/>
          <w:spacing w:val="-2"/>
          <w:sz w:val="32"/>
          <w:szCs w:val="32"/>
          <w:lang w:eastAsia="x-none"/>
        </w:rPr>
      </w:pPr>
      <w:r w:rsidRPr="00DF2342">
        <w:rPr>
          <w:rFonts w:ascii="Angsana New" w:eastAsia="Cordia New" w:hAnsi="Angsana New"/>
          <w:color w:val="000000" w:themeColor="text1"/>
          <w:spacing w:val="-2"/>
          <w:sz w:val="32"/>
          <w:szCs w:val="32"/>
          <w:cs/>
          <w:lang w:eastAsia="x-none"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82AD285" w14:textId="77777777" w:rsidR="000D607C" w:rsidRPr="00DF2342" w:rsidRDefault="000D607C" w:rsidP="0011351D">
      <w:pPr>
        <w:tabs>
          <w:tab w:val="clear" w:pos="907"/>
        </w:tabs>
        <w:spacing w:line="380" w:lineRule="exact"/>
        <w:ind w:left="1418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ลำดับชั้นของมูลค่ายุติธรรม</w:t>
      </w:r>
    </w:p>
    <w:p w14:paraId="6DDAF4A2" w14:textId="77777777" w:rsidR="000D607C" w:rsidRPr="00DF2342" w:rsidRDefault="000D607C" w:rsidP="00113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410" w:hanging="99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ระดับที่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1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ใช้ข้อมูลราคาเสนอซื้อขาย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(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ไม่ต้องปรับปรุง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03E7CD29" w14:textId="297CB606" w:rsidR="000D607C" w:rsidRPr="00DF2342" w:rsidRDefault="000D607C" w:rsidP="00113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410" w:hanging="99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ระดับที่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1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ที่สามารถสังเกต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ได้โดยตรง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(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ได้แก่ ข้อมูลราคาตลาด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หรือโดยอ้อม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(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ได้แก่ ข้อมูลที่คำนวณมาจาก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ราคาตลาด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>)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สำหรับสินทรัพย์หรือหนี้สินนั้น </w:t>
      </w:r>
    </w:p>
    <w:p w14:paraId="6EB65D5B" w14:textId="3664EFEC" w:rsidR="000D607C" w:rsidRDefault="000D607C" w:rsidP="00113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410" w:hanging="992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ระดับที่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3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4D9463DF" w14:textId="77777777" w:rsidR="00FC0736" w:rsidRPr="00DF2342" w:rsidRDefault="00FC0736" w:rsidP="0037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2410" w:hanging="992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198FC74B" w14:textId="3AC15E2D" w:rsidR="00F044EE" w:rsidRPr="00DF2342" w:rsidRDefault="00F044EE" w:rsidP="00226B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after="0" w:line="360" w:lineRule="exact"/>
        <w:ind w:left="851" w:hanging="567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</w:rPr>
        <w:lastRenderedPageBreak/>
        <w:t>3.</w:t>
      </w:r>
      <w:r w:rsidR="0047431D">
        <w:rPr>
          <w:rFonts w:asciiTheme="majorBidi" w:hAnsiTheme="majorBidi"/>
          <w:color w:val="000000" w:themeColor="text1"/>
          <w:sz w:val="32"/>
          <w:szCs w:val="32"/>
        </w:rPr>
        <w:t>21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BDD40D1" w14:textId="46F72E47" w:rsidR="00F044EE" w:rsidRPr="00DF2342" w:rsidRDefault="00F044EE" w:rsidP="00226BDF">
      <w:pPr>
        <w:tabs>
          <w:tab w:val="left" w:pos="1418"/>
        </w:tabs>
        <w:spacing w:line="360" w:lineRule="exact"/>
        <w:ind w:left="850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20C7116" w14:textId="77777777" w:rsidR="00F044EE" w:rsidRPr="00DF2342" w:rsidRDefault="00F044EE" w:rsidP="00226BDF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25B26B2" w14:textId="21FCD5E2" w:rsidR="00F044EE" w:rsidRPr="00DF2342" w:rsidRDefault="00F044EE" w:rsidP="00226BDF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ค่าเผื่อผลขาดทุนด้านเครดิตที่คาดว่าจะเกิดขึ้นของลูกหนี้</w:t>
      </w:r>
    </w:p>
    <w:p w14:paraId="1DE83C01" w14:textId="2A03A776" w:rsidR="00F044EE" w:rsidRPr="00DF2342" w:rsidRDefault="00F044EE" w:rsidP="00226BDF">
      <w:pPr>
        <w:tabs>
          <w:tab w:val="left" w:pos="1418"/>
        </w:tabs>
        <w:spacing w:line="360" w:lineRule="exact"/>
        <w:ind w:left="850" w:hanging="85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DF2342">
        <w:rPr>
          <w:rFonts w:ascii="Angsana New" w:hAnsi="Angsana New" w:hint="cs"/>
          <w:color w:val="000000" w:themeColor="text1"/>
          <w:spacing w:val="-4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 โดยคำนึงถึงประสบการณ์การเก็บเงินในอดีต 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เป็นต้น</w:t>
      </w:r>
    </w:p>
    <w:p w14:paraId="09784418" w14:textId="77777777" w:rsidR="00D8160D" w:rsidRPr="00DF2342" w:rsidRDefault="00D8160D" w:rsidP="00226BDF">
      <w:pPr>
        <w:tabs>
          <w:tab w:val="left" w:pos="1440"/>
        </w:tabs>
        <w:spacing w:line="360" w:lineRule="exact"/>
        <w:ind w:left="850" w:hanging="85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0CEFE0EA" w14:textId="77777777" w:rsidR="00F044EE" w:rsidRPr="00DF2342" w:rsidRDefault="00F044EE" w:rsidP="00226BDF">
      <w:pPr>
        <w:tabs>
          <w:tab w:val="left" w:pos="1440"/>
        </w:tabs>
        <w:spacing w:line="360" w:lineRule="exact"/>
        <w:ind w:left="851" w:firstLine="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ค่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าเผื่อการลดลงของมูลค่าสินค้าคงเหลือ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99437F6" w14:textId="6388F3E3" w:rsidR="00F044EE" w:rsidRDefault="00F044EE" w:rsidP="00226BDF">
      <w:pPr>
        <w:tabs>
          <w:tab w:val="left" w:pos="1418"/>
        </w:tabs>
        <w:spacing w:line="360" w:lineRule="exact"/>
        <w:ind w:left="851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โดยค่าเผื่อการลดลงของมูลค่าสุทธิ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และค่าเผื่อสำหรับสินค้าเก่าล้าสมัย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เคลื่อนไหวช้าหรือเสื่อมคุณภาพพิจารณาจากอายุ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โดยประมาณของสินค้าแต่ละชนิด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1AF12552" w14:textId="77777777" w:rsidR="0011351D" w:rsidRPr="00DF2342" w:rsidRDefault="0011351D" w:rsidP="00226BDF">
      <w:pPr>
        <w:tabs>
          <w:tab w:val="left" w:pos="1418"/>
        </w:tabs>
        <w:spacing w:line="360" w:lineRule="exact"/>
        <w:ind w:left="851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E1C49CE" w14:textId="77777777" w:rsidR="00F044EE" w:rsidRPr="00DF2342" w:rsidRDefault="00F044EE" w:rsidP="00226BDF">
      <w:pPr>
        <w:tabs>
          <w:tab w:val="left" w:pos="1440"/>
        </w:tabs>
        <w:spacing w:line="360" w:lineRule="exact"/>
        <w:ind w:firstLine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5E4846D1" w14:textId="30715444" w:rsidR="00F044EE" w:rsidRPr="00DF2342" w:rsidRDefault="00F044EE" w:rsidP="00226BDF">
      <w:pPr>
        <w:tabs>
          <w:tab w:val="left" w:pos="851"/>
          <w:tab w:val="left" w:pos="14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2AF4FE1" w14:textId="77777777" w:rsidR="00377B88" w:rsidRPr="00DF2342" w:rsidRDefault="00377B88" w:rsidP="00226BDF">
      <w:pPr>
        <w:tabs>
          <w:tab w:val="left" w:pos="851"/>
          <w:tab w:val="left" w:pos="14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4B7295E" w14:textId="77777777" w:rsidR="00F044EE" w:rsidRPr="00DF2342" w:rsidRDefault="00F044EE" w:rsidP="00226BDF">
      <w:pPr>
        <w:spacing w:line="360" w:lineRule="exact"/>
        <w:ind w:left="455" w:firstLine="39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อัตราดอกเบี้ยเงินกู้ยืมส่วนเพิ่ม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-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ผู้เช่า</w:t>
      </w:r>
    </w:p>
    <w:p w14:paraId="21BAD0B8" w14:textId="77777777" w:rsidR="00F044EE" w:rsidRDefault="00F044EE" w:rsidP="0011351D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และบริษัทย่อย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และบริษัทย่อย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โดยอัตราเงินกู้ยืมส่วนเพิ่มเป็นอัตราดอกเบี้ยที่บริษัท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และบริษัทย่อย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31DE0838" w14:textId="3CB8AE48" w:rsidR="00F044EE" w:rsidRPr="00DF2342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F2342">
        <w:rPr>
          <w:rFonts w:ascii="Angsana New" w:hAnsi="Angsana New" w:hint="cs"/>
          <w:color w:val="000000" w:themeColor="text1"/>
          <w:sz w:val="32"/>
          <w:szCs w:val="32"/>
        </w:rPr>
        <w:lastRenderedPageBreak/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อสังหาริมทรัพย์เพื่อการลงทุนและค่าเสื่อมราคา</w:t>
      </w:r>
    </w:p>
    <w:p w14:paraId="2DEE0990" w14:textId="38E6ECBD" w:rsidR="00F044EE" w:rsidRPr="00DF2342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</w:t>
      </w:r>
      <w:r w:rsidR="000B2B75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ประโยชน์และมูลค่าคงเหลือเมื่อเลิกใช้งานของอสังหาริมทรัพย์เพื่อการลงทุน และต้องทบทวนอายุการใ</w:t>
      </w:r>
      <w:r w:rsidR="000B2B75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1FF19C27" w14:textId="126C3C7B" w:rsidR="00F044EE" w:rsidRPr="00DF2342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นอกจากนี้ฝ่ายบริหารจำเป็นต้องสอบทานการด้อยค่าของอสังหาริมทรัพย์เพื่อการลงทุนใน</w:t>
      </w:r>
      <w:r w:rsidR="00FC0736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E6BD3F1" w14:textId="77777777" w:rsidR="004A1DE7" w:rsidRPr="00DF2342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527D051D" w14:textId="3F8362A3" w:rsidR="00F044EE" w:rsidRPr="00DF2342" w:rsidRDefault="00F044EE" w:rsidP="001620B5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ค่าเสื่อมราคาของ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ที่ดิน อาคารและอุปกรณ์และ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และค่าตัดจำหน่ายของ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</w:t>
      </w:r>
    </w:p>
    <w:p w14:paraId="2139FC42" w14:textId="2C57D275" w:rsidR="00F044EE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ตลอดจนสินทรัพย์สิทธิการใช้และค่าตัดจำหน่ายของสินทรัพย์ไม่มีตัวตน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ฝ่ายบริหารจำเป็นต้องทำการประมาณอายุการใ</w:t>
      </w:r>
      <w:r w:rsidR="000B2B75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0B2B75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488F37D5" w14:textId="1AD4AD82" w:rsidR="00F044EE" w:rsidRPr="00DF2342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สินทรัพย์สิทธิการใช้ และสินทรัพย์ไม่มีตัวตน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95DC7A3" w14:textId="77777777" w:rsidR="00F044EE" w:rsidRPr="00DF2342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5DC08936" w14:textId="2E7672CC" w:rsidR="00F044EE" w:rsidRPr="00DF2342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 </w:t>
      </w:r>
    </w:p>
    <w:p w14:paraId="3E5CC405" w14:textId="3D36A687" w:rsidR="00F044EE" w:rsidRPr="00DF2342" w:rsidRDefault="00F044EE" w:rsidP="001620B5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8289640" w14:textId="77777777" w:rsidR="00811741" w:rsidRPr="00DF2342" w:rsidRDefault="00811741" w:rsidP="00811741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1680DF3" w14:textId="479F5FBC" w:rsidR="00F044EE" w:rsidRPr="00DF2342" w:rsidRDefault="00F044EE" w:rsidP="00811741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ผลประโยชน์หลังออกจากงานของพนักงาน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โครงการผลประโยชน์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2FEBE896" w14:textId="34BBF279" w:rsidR="00F044EE" w:rsidRPr="00DF2342" w:rsidRDefault="00F044EE" w:rsidP="00811741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D02B97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</w:t>
      </w:r>
      <w:r w:rsidR="0011351D">
        <w:rPr>
          <w:rFonts w:ascii="Angsana New" w:hAnsi="Angsana New" w:hint="cs"/>
          <w:color w:val="000000" w:themeColor="text1"/>
          <w:sz w:val="32"/>
          <w:szCs w:val="32"/>
          <w:cs/>
        </w:rPr>
        <w:t>ได้แก่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อัตราคิดลด </w:t>
      </w:r>
      <w:r w:rsidRPr="0011351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อัตราการขึ้นเงินเดือนในอนาคต อัตราการเปลี่ยนแปลงในจำนวนพนักงาน </w:t>
      </w:r>
      <w:r w:rsidR="0011351D" w:rsidRPr="0011351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อัตรามรณะ และ</w:t>
      </w:r>
      <w:r w:rsidR="0011351D" w:rsidRPr="0011351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อัตราเงินเฟ้อ</w:t>
      </w:r>
    </w:p>
    <w:p w14:paraId="7ECF305B" w14:textId="77777777" w:rsidR="00811741" w:rsidRPr="00DF2342" w:rsidRDefault="00811741" w:rsidP="00811741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394C5A1" w14:textId="77777777" w:rsidR="00F044EE" w:rsidRPr="00DF2342" w:rsidRDefault="00F044EE" w:rsidP="00811741">
      <w:pPr>
        <w:tabs>
          <w:tab w:val="left" w:pos="1440"/>
          <w:tab w:val="left" w:pos="2880"/>
          <w:tab w:val="left" w:pos="9781"/>
        </w:tabs>
        <w:spacing w:line="360" w:lineRule="exact"/>
        <w:ind w:left="547" w:firstLine="304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มูลค่ายุติธรรมของสินทรัพย์ทางการเงินและตราสารอนุพันธ์</w:t>
      </w:r>
    </w:p>
    <w:p w14:paraId="1D6E8316" w14:textId="77777777" w:rsidR="00F044EE" w:rsidRDefault="00F044EE" w:rsidP="00811741">
      <w:pPr>
        <w:tabs>
          <w:tab w:val="clear" w:pos="907"/>
          <w:tab w:val="left" w:pos="851"/>
          <w:tab w:val="left" w:pos="900"/>
          <w:tab w:val="left" w:pos="1418"/>
          <w:tab w:val="left" w:pos="2880"/>
          <w:tab w:val="left" w:pos="978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1AB976BE" w14:textId="77777777" w:rsidR="00E11D0D" w:rsidRPr="00DF2342" w:rsidRDefault="00546028" w:rsidP="004A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4</w:t>
      </w:r>
      <w:r w:rsidR="00442DE0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442DE0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17AB4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220727BC" w14:textId="27DB1B93" w:rsidR="00D02B97" w:rsidRPr="00DF2342" w:rsidRDefault="00E11D0D" w:rsidP="004A1DE7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ถูกบริษัท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ควบคุม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ไม่ว่าจะเป็นโดย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06C04908" w14:textId="77777777" w:rsidR="00E11D0D" w:rsidRPr="00DF2342" w:rsidRDefault="00E11D0D" w:rsidP="004A1DE7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38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35"/>
        <w:gridCol w:w="142"/>
        <w:gridCol w:w="3515"/>
        <w:gridCol w:w="134"/>
        <w:gridCol w:w="1757"/>
      </w:tblGrid>
      <w:tr w:rsidR="00DF2342" w:rsidRPr="00FC0736" w14:paraId="4F039CDA" w14:textId="77777777" w:rsidTr="00226BDF">
        <w:tc>
          <w:tcPr>
            <w:tcW w:w="2835" w:type="dxa"/>
            <w:tcBorders>
              <w:bottom w:val="single" w:sz="6" w:space="0" w:color="auto"/>
            </w:tcBorders>
          </w:tcPr>
          <w:p w14:paraId="19BE5F2C" w14:textId="77777777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C073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ชื่อ</w:t>
            </w: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บุคคลหรือ</w:t>
            </w:r>
            <w:r w:rsidRPr="00FC073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กิจการ</w:t>
            </w: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left="-108" w:right="-107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6" w:space="0" w:color="auto"/>
            </w:tcBorders>
          </w:tcPr>
          <w:p w14:paraId="72E6CAA3" w14:textId="77777777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FC0736" w:rsidRDefault="00E11D0D" w:rsidP="00FC0736">
            <w:pPr>
              <w:spacing w:line="300" w:lineRule="exact"/>
              <w:ind w:right="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dxa"/>
            <w:tcBorders>
              <w:bottom w:val="single" w:sz="6" w:space="0" w:color="auto"/>
            </w:tcBorders>
          </w:tcPr>
          <w:p w14:paraId="56D546A2" w14:textId="77777777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C073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DF2342" w:rsidRPr="00FC0736" w14:paraId="5362A4B9" w14:textId="77777777" w:rsidTr="00226BDF">
        <w:tc>
          <w:tcPr>
            <w:tcW w:w="2835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FC0736" w:rsidRDefault="00E11D0D" w:rsidP="00FC0736">
            <w:pPr>
              <w:spacing w:line="300" w:lineRule="exact"/>
              <w:ind w:right="1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</w:tcBorders>
          </w:tcPr>
          <w:p w14:paraId="013E7030" w14:textId="77777777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</w:tr>
      <w:tr w:rsidR="00DF2342" w:rsidRPr="00FC0736" w14:paraId="273ECB25" w14:textId="77777777" w:rsidTr="00226BDF">
        <w:tc>
          <w:tcPr>
            <w:tcW w:w="2835" w:type="dxa"/>
          </w:tcPr>
          <w:p w14:paraId="0A562B66" w14:textId="77777777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FC0736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 xml:space="preserve">บริษัท </w:t>
            </w:r>
            <w:r w:rsidRPr="00FC0736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</w:rPr>
              <w:t>โซลาร์ พีพีเอ็ม</w:t>
            </w:r>
            <w:r w:rsidRPr="00FC0736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center"/>
          </w:tcPr>
          <w:p w14:paraId="69ECDB2A" w14:textId="2935FEB9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เป็นตัวแทนจำหน่ายและให้บริการ ออกแบบจัดหา และติดตั้งอุปกรณ์ผลิตกระแสไฟฟ้า</w:t>
            </w:r>
            <w:r w:rsidR="00D8160D" w:rsidRPr="00FC073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FC0736" w:rsidRDefault="00E11D0D" w:rsidP="00FC0736">
            <w:pPr>
              <w:spacing w:line="300" w:lineRule="exact"/>
              <w:ind w:right="1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dxa"/>
          </w:tcPr>
          <w:p w14:paraId="3AECBDEC" w14:textId="77777777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</w:tr>
      <w:tr w:rsidR="00DF2342" w:rsidRPr="00FC0736" w14:paraId="74B9AFBC" w14:textId="77777777" w:rsidTr="00226BDF">
        <w:tc>
          <w:tcPr>
            <w:tcW w:w="2835" w:type="dxa"/>
          </w:tcPr>
          <w:p w14:paraId="7262C687" w14:textId="77777777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พรพรหม</w:t>
            </w:r>
            <w:r w:rsidRPr="00FC073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52672E90" w14:textId="77777777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</w:tcPr>
          <w:p w14:paraId="5B723E86" w14:textId="77777777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8D59051" w14:textId="77777777" w:rsidR="00E11D0D" w:rsidRPr="00FC0736" w:rsidRDefault="00E11D0D" w:rsidP="00FC0736">
            <w:pPr>
              <w:spacing w:line="300" w:lineRule="exact"/>
              <w:ind w:right="1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dxa"/>
          </w:tcPr>
          <w:p w14:paraId="440E5402" w14:textId="77777777" w:rsidR="00E11D0D" w:rsidRPr="00FC0736" w:rsidRDefault="00E11D0D" w:rsidP="00FC0736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กรรมการและผู้ถือหุ้นเป็นเครือญาติกัน</w:t>
            </w:r>
          </w:p>
        </w:tc>
      </w:tr>
      <w:tr w:rsidR="00DF2342" w:rsidRPr="00FC0736" w14:paraId="5A6DB85B" w14:textId="77777777" w:rsidTr="00226BDF">
        <w:tc>
          <w:tcPr>
            <w:tcW w:w="2835" w:type="dxa"/>
            <w:vAlign w:val="center"/>
          </w:tcPr>
          <w:p w14:paraId="30348F93" w14:textId="4FAB5B04" w:rsidR="00112D57" w:rsidRPr="00FC0736" w:rsidRDefault="00112D57" w:rsidP="00FC0736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bottom"/>
          </w:tcPr>
          <w:p w14:paraId="6B74C926" w14:textId="77777777" w:rsidR="00112D57" w:rsidRPr="00FC0736" w:rsidRDefault="00112D57" w:rsidP="00FC0736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center"/>
          </w:tcPr>
          <w:p w14:paraId="7A55B355" w14:textId="77141723" w:rsidR="00112D57" w:rsidRPr="00FC0736" w:rsidRDefault="00112D57" w:rsidP="00FC0736">
            <w:pPr>
              <w:tabs>
                <w:tab w:val="left" w:pos="600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pacing w:val="-2"/>
                <w:sz w:val="24"/>
                <w:szCs w:val="24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44CDBFE3" w14:textId="77777777" w:rsidR="00112D57" w:rsidRPr="00FC0736" w:rsidRDefault="00112D57" w:rsidP="00FC0736">
            <w:pPr>
              <w:spacing w:line="300" w:lineRule="exact"/>
              <w:ind w:right="1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dxa"/>
          </w:tcPr>
          <w:p w14:paraId="2447329F" w14:textId="7E0AB622" w:rsidR="00112D57" w:rsidRPr="00FC0736" w:rsidRDefault="00112D57" w:rsidP="00FC0736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</w:rPr>
              <w:t>กรรมการร่วมกัน</w:t>
            </w:r>
          </w:p>
        </w:tc>
      </w:tr>
      <w:tr w:rsidR="000D5F1E" w:rsidRPr="00FC0736" w14:paraId="5CC609B1" w14:textId="77777777" w:rsidTr="00226BDF">
        <w:tc>
          <w:tcPr>
            <w:tcW w:w="2835" w:type="dxa"/>
            <w:vAlign w:val="center"/>
          </w:tcPr>
          <w:p w14:paraId="5E9D8467" w14:textId="0F3B366A" w:rsidR="000D5F1E" w:rsidRPr="00FC0736" w:rsidRDefault="000D5F1E" w:rsidP="00FC0736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C073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นาง กนกกร แทนไกรศร</w:t>
            </w:r>
          </w:p>
        </w:tc>
        <w:tc>
          <w:tcPr>
            <w:tcW w:w="142" w:type="dxa"/>
            <w:vAlign w:val="bottom"/>
          </w:tcPr>
          <w:p w14:paraId="5BED5981" w14:textId="77777777" w:rsidR="000D5F1E" w:rsidRPr="00FC0736" w:rsidRDefault="000D5F1E" w:rsidP="00FC0736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center"/>
          </w:tcPr>
          <w:p w14:paraId="3B8F8DE5" w14:textId="026AD715" w:rsidR="000D5F1E" w:rsidRPr="00FC0736" w:rsidRDefault="000D5F1E" w:rsidP="00FC0736">
            <w:pPr>
              <w:tabs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0D43507A" w14:textId="77777777" w:rsidR="000D5F1E" w:rsidRPr="00FC0736" w:rsidRDefault="000D5F1E" w:rsidP="00FC0736">
            <w:pPr>
              <w:spacing w:line="300" w:lineRule="exact"/>
              <w:ind w:right="1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dxa"/>
          </w:tcPr>
          <w:p w14:paraId="6A731A54" w14:textId="57C9DF20" w:rsidR="000D5F1E" w:rsidRPr="00FC0736" w:rsidRDefault="000D5F1E" w:rsidP="00FC0736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</w:rPr>
              <w:t>กรรมการ</w:t>
            </w:r>
          </w:p>
        </w:tc>
      </w:tr>
      <w:tr w:rsidR="000D5F1E" w:rsidRPr="00FC0736" w14:paraId="491B024D" w14:textId="77777777" w:rsidTr="00226BDF">
        <w:tc>
          <w:tcPr>
            <w:tcW w:w="2835" w:type="dxa"/>
            <w:vAlign w:val="center"/>
          </w:tcPr>
          <w:p w14:paraId="1297A56D" w14:textId="259A9F0F" w:rsidR="000D5F1E" w:rsidRPr="00FC0736" w:rsidRDefault="000D5F1E" w:rsidP="00FC0736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นายชำนาญ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0D5F1E" w:rsidRPr="00FC0736" w:rsidRDefault="000D5F1E" w:rsidP="00FC0736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center"/>
          </w:tcPr>
          <w:p w14:paraId="7026564B" w14:textId="3C5A5023" w:rsidR="000D5F1E" w:rsidRPr="00FC0736" w:rsidRDefault="000D5F1E" w:rsidP="00FC0736">
            <w:pPr>
              <w:tabs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0D5F1E" w:rsidRPr="00FC0736" w:rsidRDefault="000D5F1E" w:rsidP="00FC0736">
            <w:pPr>
              <w:spacing w:line="300" w:lineRule="exact"/>
              <w:ind w:right="1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dxa"/>
          </w:tcPr>
          <w:p w14:paraId="0CEBB212" w14:textId="77777777" w:rsidR="000D5F1E" w:rsidRPr="00FC0736" w:rsidRDefault="000D5F1E" w:rsidP="00FC0736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</w:rPr>
              <w:t>กรรมการ</w:t>
            </w:r>
          </w:p>
        </w:tc>
      </w:tr>
      <w:tr w:rsidR="000D5F1E" w:rsidRPr="00FC0736" w14:paraId="52B97C5F" w14:textId="77777777" w:rsidTr="00226BDF">
        <w:tc>
          <w:tcPr>
            <w:tcW w:w="2835" w:type="dxa"/>
            <w:vAlign w:val="center"/>
          </w:tcPr>
          <w:p w14:paraId="2C3432CB" w14:textId="77777777" w:rsidR="000D5F1E" w:rsidRPr="00FC0736" w:rsidRDefault="000D5F1E" w:rsidP="00FC0736">
            <w:pPr>
              <w:tabs>
                <w:tab w:val="left" w:pos="600"/>
              </w:tabs>
              <w:spacing w:line="30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pacing w:val="-4"/>
                <w:sz w:val="24"/>
                <w:szCs w:val="24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0D5F1E" w:rsidRPr="00FC0736" w:rsidRDefault="000D5F1E" w:rsidP="00FC0736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center"/>
          </w:tcPr>
          <w:p w14:paraId="6FF65692" w14:textId="6FC12195" w:rsidR="000D5F1E" w:rsidRPr="00FC0736" w:rsidRDefault="000D5F1E" w:rsidP="00FC0736">
            <w:pPr>
              <w:tabs>
                <w:tab w:val="left" w:pos="60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0D5F1E" w:rsidRPr="00FC0736" w:rsidRDefault="000D5F1E" w:rsidP="00FC0736">
            <w:pPr>
              <w:spacing w:line="300" w:lineRule="exact"/>
              <w:ind w:right="1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dxa"/>
          </w:tcPr>
          <w:p w14:paraId="10CAE4D5" w14:textId="77777777" w:rsidR="000D5F1E" w:rsidRPr="00FC0736" w:rsidRDefault="000D5F1E" w:rsidP="00FC0736">
            <w:pPr>
              <w:tabs>
                <w:tab w:val="left" w:pos="600"/>
              </w:tabs>
              <w:spacing w:line="300" w:lineRule="exact"/>
              <w:ind w:left="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มารดากรรมการ</w:t>
            </w:r>
          </w:p>
        </w:tc>
      </w:tr>
    </w:tbl>
    <w:p w14:paraId="00DF29B2" w14:textId="77777777" w:rsidR="004A4A94" w:rsidRDefault="004A4A94" w:rsidP="00E11D0D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608EF1F0" w14:textId="4CA213D1" w:rsidR="00E11D0D" w:rsidRPr="00DF2342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69"/>
      </w:tblGrid>
      <w:tr w:rsidR="00DF2342" w:rsidRPr="00FC0736" w14:paraId="2C538340" w14:textId="77777777" w:rsidTr="00C23441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FC0736" w:rsidRDefault="00E11D0D" w:rsidP="00FC0736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C073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FC0736" w:rsidRDefault="00E11D0D" w:rsidP="00FC0736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39F94EDF" w14:textId="77777777" w:rsidR="00E11D0D" w:rsidRPr="00FC0736" w:rsidRDefault="00E11D0D" w:rsidP="00FC0736">
            <w:pPr>
              <w:tabs>
                <w:tab w:val="left" w:pos="540"/>
                <w:tab w:val="left" w:pos="38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C073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F2342" w:rsidRPr="00FC0736" w14:paraId="043A6F85" w14:textId="77777777" w:rsidTr="00C23441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FC0736" w:rsidRDefault="00E11D0D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รายได้จากการขาย</w:t>
            </w:r>
            <w:r w:rsidRPr="00FC073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76CDC87A" w14:textId="77777777" w:rsidR="00E11D0D" w:rsidRPr="00FC0736" w:rsidRDefault="00E11D0D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90E1FC" w14:textId="2E4717B5" w:rsidR="00E11D0D" w:rsidRPr="00FC0736" w:rsidRDefault="00E11D0D" w:rsidP="00FC07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ราคา</w:t>
            </w:r>
            <w:r w:rsidR="00FD12DB"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DF2342" w:rsidRPr="00FC0736" w14:paraId="21632C95" w14:textId="77777777" w:rsidTr="00C23441">
        <w:tc>
          <w:tcPr>
            <w:tcW w:w="4309" w:type="dxa"/>
          </w:tcPr>
          <w:p w14:paraId="50D4F52B" w14:textId="77777777" w:rsidR="0076714A" w:rsidRPr="00FC0736" w:rsidRDefault="0076714A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ขาย</w:t>
            </w:r>
            <w:r w:rsidRPr="00FC073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14CE40C6" w14:textId="77777777" w:rsidR="0076714A" w:rsidRPr="00FC0736" w:rsidRDefault="0076714A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14:paraId="4797B0B7" w14:textId="3D274676" w:rsidR="0076714A" w:rsidRPr="00FC0736" w:rsidRDefault="0076714A" w:rsidP="00FC07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F2342" w:rsidRPr="00FC0736" w14:paraId="12C4279F" w14:textId="77777777" w:rsidTr="00C23441">
        <w:tc>
          <w:tcPr>
            <w:tcW w:w="4309" w:type="dxa"/>
          </w:tcPr>
          <w:p w14:paraId="74B20A45" w14:textId="6E7546A8" w:rsidR="00E11D0D" w:rsidRPr="00FC0736" w:rsidRDefault="00E43312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รายได้ค่าบริการ (รายได้อื่น)</w:t>
            </w:r>
            <w:r w:rsidRPr="00FC073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ค่าเช่ารับ</w:t>
            </w:r>
            <w:r w:rsidRPr="00FC073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/</w:t>
            </w: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FC0736" w:rsidRDefault="00E11D0D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14:paraId="7062A0EA" w14:textId="77777777" w:rsidR="00E11D0D" w:rsidRPr="00FC0736" w:rsidRDefault="00E11D0D" w:rsidP="00FC07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DF2342" w:rsidRPr="00FC0736" w14:paraId="66EDD6C1" w14:textId="77777777" w:rsidTr="00C23441">
        <w:tc>
          <w:tcPr>
            <w:tcW w:w="4309" w:type="dxa"/>
          </w:tcPr>
          <w:p w14:paraId="0A30C6EC" w14:textId="77777777" w:rsidR="00E11D0D" w:rsidRPr="00FC0736" w:rsidRDefault="00E11D0D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FC0736" w:rsidRDefault="00E11D0D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14:paraId="5A14B197" w14:textId="77777777" w:rsidR="00E11D0D" w:rsidRPr="00FC0736" w:rsidRDefault="00E11D0D" w:rsidP="00FC07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DF2342" w:rsidRPr="00FC0736" w14:paraId="07560E31" w14:textId="77777777" w:rsidTr="00C23441">
        <w:tc>
          <w:tcPr>
            <w:tcW w:w="4309" w:type="dxa"/>
          </w:tcPr>
          <w:p w14:paraId="4D548F57" w14:textId="77777777" w:rsidR="00E11D0D" w:rsidRPr="00FC0736" w:rsidRDefault="00E11D0D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FC0736" w:rsidRDefault="00E11D0D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14:paraId="23762AD6" w14:textId="77777777" w:rsidR="00E11D0D" w:rsidRPr="00FC0736" w:rsidRDefault="00E11D0D" w:rsidP="00FC07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DF2342" w:rsidRPr="00FC0736" w14:paraId="65E5F8BB" w14:textId="77777777" w:rsidTr="00C23441">
        <w:tc>
          <w:tcPr>
            <w:tcW w:w="4309" w:type="dxa"/>
          </w:tcPr>
          <w:p w14:paraId="0B6B14FE" w14:textId="77777777" w:rsidR="00E11D0D" w:rsidRPr="00FC0736" w:rsidRDefault="00E11D0D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E11D0D" w:rsidRPr="00FC0736" w:rsidRDefault="00E11D0D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14:paraId="7660428C" w14:textId="77777777" w:rsidR="00E11D0D" w:rsidRPr="00FC0736" w:rsidRDefault="00E11D0D" w:rsidP="00FC07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  <w:tr w:rsidR="00DF2342" w:rsidRPr="00FC0736" w14:paraId="457409D7" w14:textId="77777777" w:rsidTr="00C23441">
        <w:tc>
          <w:tcPr>
            <w:tcW w:w="4309" w:type="dxa"/>
          </w:tcPr>
          <w:p w14:paraId="42841226" w14:textId="77777777" w:rsidR="00E11D0D" w:rsidRPr="00FC0736" w:rsidRDefault="00E11D0D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E11D0D" w:rsidRPr="00FC0736" w:rsidRDefault="00E11D0D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14:paraId="58EADED9" w14:textId="77777777" w:rsidR="00E11D0D" w:rsidRPr="00FC0736" w:rsidRDefault="00E11D0D" w:rsidP="00FC07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4B0A31" w:rsidRPr="00FC0736" w14:paraId="56C75F94" w14:textId="77777777" w:rsidTr="00C23441">
        <w:tc>
          <w:tcPr>
            <w:tcW w:w="4309" w:type="dxa"/>
          </w:tcPr>
          <w:p w14:paraId="0FAA633C" w14:textId="77777777" w:rsidR="00E11D0D" w:rsidRPr="00FC0736" w:rsidRDefault="00E11D0D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E11D0D" w:rsidRPr="00FC0736" w:rsidRDefault="00E11D0D" w:rsidP="00FC0736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969" w:type="dxa"/>
          </w:tcPr>
          <w:p w14:paraId="226D50F4" w14:textId="77777777" w:rsidR="00E11D0D" w:rsidRPr="00FC0736" w:rsidRDefault="00E11D0D" w:rsidP="00FC07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C073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ไม่มีการคิดค่าธรรมเนียม</w:t>
            </w:r>
          </w:p>
        </w:tc>
      </w:tr>
    </w:tbl>
    <w:p w14:paraId="014DF61C" w14:textId="77777777" w:rsidR="00811741" w:rsidRPr="00DF2342" w:rsidRDefault="00811741" w:rsidP="00D02B9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3E6CA21" w14:textId="2F58E6F5" w:rsidR="00D02B97" w:rsidRPr="00DF2342" w:rsidRDefault="00D02B97" w:rsidP="00D02B9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รายการบัญชีกับบุคคลและกิจการที่เกี่ยวข้องกันที่มีสาระสำคัญสำหรับปีสิ้นสุดวันที่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31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ธันวาคม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256</w:t>
      </w:r>
      <w:r w:rsidR="004B0A31" w:rsidRPr="00DF2342">
        <w:rPr>
          <w:rFonts w:asciiTheme="majorBidi" w:hAnsiTheme="majorBidi"/>
          <w:color w:val="000000" w:themeColor="text1"/>
          <w:sz w:val="32"/>
          <w:szCs w:val="32"/>
        </w:rPr>
        <w:t>7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B0A31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3"/>
        <w:gridCol w:w="1247"/>
        <w:gridCol w:w="137"/>
        <w:gridCol w:w="1246"/>
        <w:gridCol w:w="140"/>
        <w:gridCol w:w="1247"/>
        <w:gridCol w:w="134"/>
        <w:gridCol w:w="1243"/>
      </w:tblGrid>
      <w:tr w:rsidR="00DF2342" w:rsidRPr="00FC0736" w14:paraId="3118090D" w14:textId="77777777" w:rsidTr="003362C3">
        <w:tc>
          <w:tcPr>
            <w:tcW w:w="3003" w:type="dxa"/>
          </w:tcPr>
          <w:p w14:paraId="07FFE524" w14:textId="77777777" w:rsidR="00E5624F" w:rsidRPr="00FC0736" w:rsidRDefault="00E5624F" w:rsidP="004A4A9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94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7F0655D7" w14:textId="77777777" w:rsidR="00E5624F" w:rsidRPr="00FC0736" w:rsidRDefault="00E5624F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FC0736" w14:paraId="77F8D77A" w14:textId="77777777" w:rsidTr="003362C3">
        <w:tc>
          <w:tcPr>
            <w:tcW w:w="3003" w:type="dxa"/>
          </w:tcPr>
          <w:p w14:paraId="021FF997" w14:textId="77777777" w:rsidR="00E5624F" w:rsidRPr="00FC0736" w:rsidRDefault="00E5624F" w:rsidP="004A4A9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FB6BC5F" w14:textId="77777777" w:rsidR="00E5624F" w:rsidRPr="00FC0736" w:rsidRDefault="00E5624F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06549ED" w14:textId="77777777" w:rsidR="00E5624F" w:rsidRPr="00FC0736" w:rsidRDefault="00E5624F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1E989" w14:textId="77777777" w:rsidR="00E5624F" w:rsidRPr="00FC0736" w:rsidRDefault="00E5624F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342" w:rsidRPr="00FC0736" w14:paraId="485974BD" w14:textId="77777777" w:rsidTr="003362C3">
        <w:tc>
          <w:tcPr>
            <w:tcW w:w="3003" w:type="dxa"/>
          </w:tcPr>
          <w:p w14:paraId="206F51B1" w14:textId="77777777" w:rsidR="004B0A31" w:rsidRPr="00FC0736" w:rsidRDefault="004B0A31" w:rsidP="004A4A9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99DBC34" w14:textId="3FCFFA26" w:rsidR="004B0A31" w:rsidRPr="00FC0736" w:rsidRDefault="004B0A31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634A0CFA" w14:textId="77777777" w:rsidR="004B0A31" w:rsidRPr="00FC0736" w:rsidRDefault="004B0A31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2AE0B6DA" w14:textId="78D61776" w:rsidR="004B0A31" w:rsidRPr="00FC0736" w:rsidRDefault="004B0A31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09D38F7B" w14:textId="77777777" w:rsidR="004B0A31" w:rsidRPr="00FC0736" w:rsidRDefault="004B0A31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3423B3" w14:textId="5F35EAFF" w:rsidR="004B0A31" w:rsidRPr="00FC0736" w:rsidRDefault="004B0A31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F4A3E7A" w14:textId="77777777" w:rsidR="004B0A31" w:rsidRPr="00FC0736" w:rsidRDefault="004B0A31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4BADDA" w14:textId="065534FA" w:rsidR="004B0A31" w:rsidRPr="00FC0736" w:rsidRDefault="004B0A31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DF2342" w:rsidRPr="00FC0736" w14:paraId="5D46DE06" w14:textId="77777777" w:rsidTr="003362C3">
        <w:tc>
          <w:tcPr>
            <w:tcW w:w="3003" w:type="dxa"/>
          </w:tcPr>
          <w:p w14:paraId="2AE049C2" w14:textId="77777777" w:rsidR="004B0A31" w:rsidRPr="00FC0736" w:rsidRDefault="004B0A31" w:rsidP="004A4A94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797A5BCF" w14:textId="77777777" w:rsidR="004B0A31" w:rsidRPr="00FC0736" w:rsidRDefault="004B0A31" w:rsidP="004A4A9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66210736" w14:textId="77777777" w:rsidR="004B0A31" w:rsidRPr="00FC0736" w:rsidRDefault="004B0A31" w:rsidP="004A4A9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right w:val="nil"/>
            </w:tcBorders>
            <w:vAlign w:val="bottom"/>
          </w:tcPr>
          <w:p w14:paraId="1C1E9BEE" w14:textId="77777777" w:rsidR="004B0A31" w:rsidRPr="00FC0736" w:rsidRDefault="004B0A31" w:rsidP="004A4A9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D50AFDB" w14:textId="77777777" w:rsidR="004B0A31" w:rsidRPr="00FC0736" w:rsidRDefault="004B0A31" w:rsidP="004A4A9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B775FD0" w14:textId="77777777" w:rsidR="004B0A31" w:rsidRPr="00FC0736" w:rsidRDefault="004B0A31" w:rsidP="004A4A9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DA3A70C" w14:textId="77777777" w:rsidR="004B0A31" w:rsidRPr="00FC0736" w:rsidRDefault="004B0A31" w:rsidP="004A4A94">
            <w:pPr>
              <w:spacing w:line="300" w:lineRule="exac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7A4C5431" w14:textId="77777777" w:rsidR="004B0A31" w:rsidRPr="00FC0736" w:rsidRDefault="004B0A31" w:rsidP="004A4A9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F2342" w:rsidRPr="00FC0736" w14:paraId="45ADF1E0" w14:textId="77777777" w:rsidTr="003362C3">
        <w:tc>
          <w:tcPr>
            <w:tcW w:w="3003" w:type="dxa"/>
          </w:tcPr>
          <w:p w14:paraId="02C080B2" w14:textId="77777777" w:rsidR="003F2F6F" w:rsidRPr="00FC0736" w:rsidRDefault="003F2F6F" w:rsidP="004A4A94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</w:t>
            </w:r>
            <w:r w:rsidRPr="00FC073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vAlign w:val="bottom"/>
          </w:tcPr>
          <w:p w14:paraId="2E15F173" w14:textId="5E36E735" w:rsidR="003F2F6F" w:rsidRPr="00FC0736" w:rsidRDefault="003F2F6F" w:rsidP="004A4A94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1ADC98E1" w14:textId="77777777" w:rsidR="003F2F6F" w:rsidRPr="00FC0736" w:rsidRDefault="003F2F6F" w:rsidP="004A4A94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1BE1C0E3" w14:textId="0DEA7CBC" w:rsidR="003F2F6F" w:rsidRPr="00FC0736" w:rsidRDefault="003F2F6F" w:rsidP="004A4A94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EB19371" w14:textId="77777777" w:rsidR="003F2F6F" w:rsidRPr="00FC0736" w:rsidRDefault="003F2F6F" w:rsidP="004A4A9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D721AC3" w14:textId="482D239D" w:rsidR="003F2F6F" w:rsidRPr="00FC0736" w:rsidRDefault="003F2F6F" w:rsidP="004A4A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17,505,193.16</w:t>
            </w:r>
          </w:p>
        </w:tc>
        <w:tc>
          <w:tcPr>
            <w:tcW w:w="134" w:type="dxa"/>
            <w:vAlign w:val="bottom"/>
          </w:tcPr>
          <w:p w14:paraId="5D7973F8" w14:textId="77777777" w:rsidR="003F2F6F" w:rsidRPr="00FC0736" w:rsidRDefault="003F2F6F" w:rsidP="004A4A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762D5BA" w14:textId="1B6FBB6C" w:rsidR="003F2F6F" w:rsidRPr="00FC0736" w:rsidRDefault="003F2F6F" w:rsidP="004A4A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229</w:t>
            </w: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C073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398</w:t>
            </w: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C0736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985.16</w:t>
            </w:r>
          </w:p>
        </w:tc>
      </w:tr>
      <w:tr w:rsidR="00DF2342" w:rsidRPr="00FC0736" w14:paraId="2BD5237D" w14:textId="77777777" w:rsidTr="003362C3">
        <w:tc>
          <w:tcPr>
            <w:tcW w:w="3003" w:type="dxa"/>
          </w:tcPr>
          <w:p w14:paraId="3D24E5C8" w14:textId="77777777" w:rsidR="003F2F6F" w:rsidRPr="00FC0736" w:rsidRDefault="003F2F6F" w:rsidP="004A4A94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รายได้ทางการเงิน - ดอกเบี้ยรับ</w:t>
            </w:r>
          </w:p>
        </w:tc>
        <w:tc>
          <w:tcPr>
            <w:tcW w:w="1247" w:type="dxa"/>
            <w:vAlign w:val="bottom"/>
          </w:tcPr>
          <w:p w14:paraId="4B900777" w14:textId="7B50D4A9" w:rsidR="003F2F6F" w:rsidRPr="00FC0736" w:rsidRDefault="003F2F6F" w:rsidP="004A4A94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6F7B49F4" w14:textId="77777777" w:rsidR="003F2F6F" w:rsidRPr="00FC0736" w:rsidRDefault="003F2F6F" w:rsidP="004A4A94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67D0FACB" w14:textId="17D92736" w:rsidR="003F2F6F" w:rsidRPr="00FC0736" w:rsidRDefault="003F2F6F" w:rsidP="004A4A94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7321FFA" w14:textId="77777777" w:rsidR="003F2F6F" w:rsidRPr="00FC0736" w:rsidRDefault="003F2F6F" w:rsidP="004A4A9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90198AE" w14:textId="2D0352A8" w:rsidR="003F2F6F" w:rsidRPr="00FC0736" w:rsidRDefault="003F2F6F" w:rsidP="004A4A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9,617,984.87</w:t>
            </w:r>
          </w:p>
        </w:tc>
        <w:tc>
          <w:tcPr>
            <w:tcW w:w="134" w:type="dxa"/>
            <w:vAlign w:val="bottom"/>
          </w:tcPr>
          <w:p w14:paraId="0D4B2368" w14:textId="77777777" w:rsidR="003F2F6F" w:rsidRPr="00FC0736" w:rsidRDefault="003F2F6F" w:rsidP="004A4A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699F83E" w14:textId="4EC80903" w:rsidR="003F2F6F" w:rsidRPr="00FC0736" w:rsidRDefault="003F2F6F" w:rsidP="004A4A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11,191,702.55</w:t>
            </w:r>
          </w:p>
        </w:tc>
      </w:tr>
      <w:tr w:rsidR="00DF2342" w:rsidRPr="00FC0736" w14:paraId="42C5D853" w14:textId="77777777" w:rsidTr="003362C3">
        <w:tc>
          <w:tcPr>
            <w:tcW w:w="3003" w:type="dxa"/>
          </w:tcPr>
          <w:p w14:paraId="2ABF3865" w14:textId="77777777" w:rsidR="003F2F6F" w:rsidRPr="00FC0736" w:rsidRDefault="003F2F6F" w:rsidP="004A4A94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47" w:type="dxa"/>
            <w:vAlign w:val="bottom"/>
          </w:tcPr>
          <w:p w14:paraId="04E34732" w14:textId="66FB53A0" w:rsidR="003F2F6F" w:rsidRPr="00FC0736" w:rsidRDefault="003F2F6F" w:rsidP="004A4A94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1E2F0E1A" w14:textId="77777777" w:rsidR="003F2F6F" w:rsidRPr="00FC0736" w:rsidRDefault="003F2F6F" w:rsidP="004A4A94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0E3CB31F" w14:textId="2ADFD5D8" w:rsidR="003F2F6F" w:rsidRPr="00FC0736" w:rsidRDefault="003F2F6F" w:rsidP="004A4A94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9B05E2A" w14:textId="77777777" w:rsidR="003F2F6F" w:rsidRPr="00FC0736" w:rsidRDefault="003F2F6F" w:rsidP="004A4A9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E194A0D" w14:textId="0F5D04F8" w:rsidR="003F2F6F" w:rsidRPr="00FC0736" w:rsidRDefault="003F2F6F" w:rsidP="004A4A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6,524,400.00</w:t>
            </w:r>
          </w:p>
        </w:tc>
        <w:tc>
          <w:tcPr>
            <w:tcW w:w="134" w:type="dxa"/>
            <w:vAlign w:val="bottom"/>
          </w:tcPr>
          <w:p w14:paraId="7B3A9190" w14:textId="77777777" w:rsidR="003F2F6F" w:rsidRPr="00FC0736" w:rsidRDefault="003F2F6F" w:rsidP="004A4A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0EF2E09" w14:textId="29BA90C1" w:rsidR="003F2F6F" w:rsidRPr="00FC0736" w:rsidRDefault="003F2F6F" w:rsidP="004A4A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7,084,400.00</w:t>
            </w:r>
          </w:p>
        </w:tc>
      </w:tr>
      <w:tr w:rsidR="00DF2342" w:rsidRPr="00FC0736" w14:paraId="000ADCDC" w14:textId="77777777" w:rsidTr="003362C3">
        <w:tc>
          <w:tcPr>
            <w:tcW w:w="3003" w:type="dxa"/>
          </w:tcPr>
          <w:p w14:paraId="3B08C5D0" w14:textId="77777777" w:rsidR="003F2F6F" w:rsidRPr="00FC0736" w:rsidRDefault="003F2F6F" w:rsidP="004A4A94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ขายทรัพย์สิน</w:t>
            </w:r>
          </w:p>
        </w:tc>
        <w:tc>
          <w:tcPr>
            <w:tcW w:w="1247" w:type="dxa"/>
            <w:vAlign w:val="bottom"/>
          </w:tcPr>
          <w:p w14:paraId="5A999859" w14:textId="52C40142" w:rsidR="003F2F6F" w:rsidRPr="00FC0736" w:rsidRDefault="003F2F6F" w:rsidP="004A4A94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51767BBA" w14:textId="77777777" w:rsidR="003F2F6F" w:rsidRPr="00FC0736" w:rsidRDefault="003F2F6F" w:rsidP="004A4A94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49756FE7" w14:textId="0101407D" w:rsidR="003F2F6F" w:rsidRPr="00FC0736" w:rsidRDefault="003F2F6F" w:rsidP="004A4A94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952C8E2" w14:textId="77777777" w:rsidR="003F2F6F" w:rsidRPr="00FC0736" w:rsidRDefault="003F2F6F" w:rsidP="004A4A9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7F16962" w14:textId="6C65B450" w:rsidR="003F2F6F" w:rsidRPr="00FC0736" w:rsidRDefault="003F2F6F" w:rsidP="004A4A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414,672.92</w:t>
            </w:r>
          </w:p>
        </w:tc>
        <w:tc>
          <w:tcPr>
            <w:tcW w:w="134" w:type="dxa"/>
            <w:vAlign w:val="bottom"/>
          </w:tcPr>
          <w:p w14:paraId="4364A1ED" w14:textId="77777777" w:rsidR="003F2F6F" w:rsidRPr="00FC0736" w:rsidRDefault="003F2F6F" w:rsidP="004A4A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06A4EC53" w14:textId="1C390562" w:rsidR="003F2F6F" w:rsidRPr="00FC0736" w:rsidRDefault="003F2F6F" w:rsidP="004A4A94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2342" w:rsidRPr="00FC0736" w14:paraId="70482F75" w14:textId="77777777" w:rsidTr="003362C3">
        <w:tc>
          <w:tcPr>
            <w:tcW w:w="3003" w:type="dxa"/>
          </w:tcPr>
          <w:p w14:paraId="3BC799F2" w14:textId="77777777" w:rsidR="003F2F6F" w:rsidRPr="00FC0736" w:rsidRDefault="003F2F6F" w:rsidP="004A4A94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7369B154" w14:textId="44711C8A" w:rsidR="003F2F6F" w:rsidRPr="00FC0736" w:rsidRDefault="003F2F6F" w:rsidP="004A4A94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38C4D7E1" w14:textId="77777777" w:rsidR="003F2F6F" w:rsidRPr="00FC0736" w:rsidRDefault="003F2F6F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right w:val="nil"/>
            </w:tcBorders>
            <w:vAlign w:val="bottom"/>
          </w:tcPr>
          <w:p w14:paraId="729AB005" w14:textId="13A2493D" w:rsidR="003F2F6F" w:rsidRPr="00FC0736" w:rsidRDefault="003F2F6F" w:rsidP="004A4A94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35FB57D" w14:textId="77777777" w:rsidR="003F2F6F" w:rsidRPr="00FC0736" w:rsidRDefault="003F2F6F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9C2580B" w14:textId="52043A2C" w:rsidR="003F2F6F" w:rsidRPr="00FC0736" w:rsidRDefault="003F2F6F" w:rsidP="004A4A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2,336.45</w:t>
            </w:r>
          </w:p>
        </w:tc>
        <w:tc>
          <w:tcPr>
            <w:tcW w:w="134" w:type="dxa"/>
            <w:vAlign w:val="bottom"/>
          </w:tcPr>
          <w:p w14:paraId="2FB8A3D2" w14:textId="77777777" w:rsidR="003F2F6F" w:rsidRPr="00FC0736" w:rsidRDefault="003F2F6F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597172A6" w14:textId="054105DE" w:rsidR="003F2F6F" w:rsidRPr="00FC0736" w:rsidRDefault="003F2F6F" w:rsidP="004A4A94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2342" w:rsidRPr="00FC0736" w14:paraId="1D20A558" w14:textId="77777777" w:rsidTr="003362C3">
        <w:tc>
          <w:tcPr>
            <w:tcW w:w="3003" w:type="dxa"/>
          </w:tcPr>
          <w:p w14:paraId="1C517D96" w14:textId="77777777" w:rsidR="003F2F6F" w:rsidRPr="00FC0736" w:rsidRDefault="003F2F6F" w:rsidP="004A4A94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7D4BB47C" w14:textId="4260B2A0" w:rsidR="003F2F6F" w:rsidRPr="00FC0736" w:rsidRDefault="003F2F6F" w:rsidP="004A4A94">
            <w:pPr>
              <w:tabs>
                <w:tab w:val="clear" w:pos="680"/>
              </w:tabs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5C5806CF" w14:textId="77777777" w:rsidR="003F2F6F" w:rsidRPr="00FC0736" w:rsidRDefault="003F2F6F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right w:val="nil"/>
            </w:tcBorders>
            <w:vAlign w:val="bottom"/>
          </w:tcPr>
          <w:p w14:paraId="380A2684" w14:textId="63F0BC8F" w:rsidR="003F2F6F" w:rsidRPr="00FC0736" w:rsidRDefault="003F2F6F" w:rsidP="004A4A94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78745E55" w14:textId="77777777" w:rsidR="003F2F6F" w:rsidRPr="00FC0736" w:rsidRDefault="003F2F6F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353CE8E" w14:textId="59F66F45" w:rsidR="003F2F6F" w:rsidRPr="00FC0736" w:rsidRDefault="003F2F6F" w:rsidP="004A4A9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28,736.18</w:t>
            </w:r>
          </w:p>
        </w:tc>
        <w:tc>
          <w:tcPr>
            <w:tcW w:w="134" w:type="dxa"/>
            <w:vAlign w:val="bottom"/>
          </w:tcPr>
          <w:p w14:paraId="6127D1CF" w14:textId="77777777" w:rsidR="003F2F6F" w:rsidRPr="00FC0736" w:rsidRDefault="003F2F6F" w:rsidP="004A4A9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4FA8E331" w14:textId="28ABE9CD" w:rsidR="003F2F6F" w:rsidRPr="00FC0736" w:rsidRDefault="003F2F6F" w:rsidP="004A4A94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569A33A9" w14:textId="77777777" w:rsidR="004A4A94" w:rsidRDefault="004A4A94"/>
    <w:p w14:paraId="7D74450F" w14:textId="77777777" w:rsidR="004A4A94" w:rsidRDefault="004A4A94"/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3"/>
        <w:gridCol w:w="1247"/>
        <w:gridCol w:w="137"/>
        <w:gridCol w:w="1246"/>
        <w:gridCol w:w="140"/>
        <w:gridCol w:w="1247"/>
        <w:gridCol w:w="134"/>
        <w:gridCol w:w="1243"/>
      </w:tblGrid>
      <w:tr w:rsidR="004A4A94" w:rsidRPr="00FC0736" w14:paraId="3B627E68" w14:textId="77777777" w:rsidTr="00536A8A">
        <w:tc>
          <w:tcPr>
            <w:tcW w:w="3003" w:type="dxa"/>
          </w:tcPr>
          <w:p w14:paraId="7502E75A" w14:textId="77777777" w:rsidR="004A4A94" w:rsidRPr="00FC0736" w:rsidRDefault="004A4A94" w:rsidP="004A4A94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94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0B724F8D" w14:textId="77777777" w:rsidR="004A4A94" w:rsidRPr="00FC0736" w:rsidRDefault="004A4A94" w:rsidP="004A4A9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4A4A94" w:rsidRPr="00FC0736" w14:paraId="505CA152" w14:textId="77777777" w:rsidTr="00536A8A">
        <w:tc>
          <w:tcPr>
            <w:tcW w:w="3003" w:type="dxa"/>
          </w:tcPr>
          <w:p w14:paraId="4C983FBC" w14:textId="77777777" w:rsidR="004A4A94" w:rsidRPr="00FC0736" w:rsidRDefault="004A4A94" w:rsidP="004A4A94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7D1F4FA" w14:textId="77777777" w:rsidR="004A4A94" w:rsidRPr="00FC0736" w:rsidRDefault="004A4A94" w:rsidP="004A4A9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1CAFE0F5" w14:textId="77777777" w:rsidR="004A4A94" w:rsidRPr="00FC0736" w:rsidRDefault="004A4A94" w:rsidP="004A4A9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CB15" w14:textId="77777777" w:rsidR="004A4A94" w:rsidRPr="00FC0736" w:rsidRDefault="004A4A94" w:rsidP="004A4A9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4A94" w:rsidRPr="00FC0736" w14:paraId="4DED6EF1" w14:textId="77777777" w:rsidTr="00536A8A">
        <w:tc>
          <w:tcPr>
            <w:tcW w:w="3003" w:type="dxa"/>
          </w:tcPr>
          <w:p w14:paraId="0CA5A594" w14:textId="77777777" w:rsidR="004A4A94" w:rsidRPr="00FC0736" w:rsidRDefault="004A4A94" w:rsidP="004A4A94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9CDC9A0" w14:textId="77777777" w:rsidR="004A4A94" w:rsidRPr="00FC0736" w:rsidRDefault="004A4A94" w:rsidP="004A4A9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76BCD511" w14:textId="77777777" w:rsidR="004A4A94" w:rsidRPr="00FC0736" w:rsidRDefault="004A4A94" w:rsidP="004A4A9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4546D421" w14:textId="77777777" w:rsidR="004A4A94" w:rsidRPr="00FC0736" w:rsidRDefault="004A4A94" w:rsidP="004A4A9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944BFA4" w14:textId="77777777" w:rsidR="004A4A94" w:rsidRPr="00FC0736" w:rsidRDefault="004A4A94" w:rsidP="004A4A9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78E59F" w14:textId="77777777" w:rsidR="004A4A94" w:rsidRPr="00FC0736" w:rsidRDefault="004A4A94" w:rsidP="004A4A9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20DE5F1" w14:textId="77777777" w:rsidR="004A4A94" w:rsidRPr="00FC0736" w:rsidRDefault="004A4A94" w:rsidP="004A4A9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3B3F04" w14:textId="77777777" w:rsidR="004A4A94" w:rsidRPr="00FC0736" w:rsidRDefault="004A4A94" w:rsidP="004A4A94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DF2342" w:rsidRPr="00FC0736" w14:paraId="5F76E7D6" w14:textId="77777777" w:rsidTr="003362C3">
        <w:tc>
          <w:tcPr>
            <w:tcW w:w="3003" w:type="dxa"/>
          </w:tcPr>
          <w:p w14:paraId="0873F2F2" w14:textId="77777777" w:rsidR="004B0A31" w:rsidRPr="00FC0736" w:rsidRDefault="004B0A31" w:rsidP="004A4A94">
            <w:pPr>
              <w:tabs>
                <w:tab w:val="left" w:pos="0"/>
                <w:tab w:val="left" w:pos="507"/>
              </w:tabs>
              <w:spacing w:line="280" w:lineRule="exact"/>
              <w:ind w:left="-57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247" w:type="dxa"/>
            <w:vAlign w:val="bottom"/>
          </w:tcPr>
          <w:p w14:paraId="633BD673" w14:textId="77777777" w:rsidR="004B0A31" w:rsidRPr="00FC0736" w:rsidRDefault="004B0A31" w:rsidP="004A4A94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099EDDE3" w14:textId="77777777" w:rsidR="004B0A31" w:rsidRPr="00FC0736" w:rsidRDefault="004B0A31" w:rsidP="004A4A94">
            <w:pPr>
              <w:spacing w:line="28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2EB2F45B" w14:textId="77777777" w:rsidR="004B0A31" w:rsidRPr="00FC0736" w:rsidRDefault="004B0A31" w:rsidP="004A4A94">
            <w:pPr>
              <w:spacing w:line="280" w:lineRule="exact"/>
              <w:ind w:left="-567" w:right="4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225504F4" w14:textId="77777777" w:rsidR="004B0A31" w:rsidRPr="00FC0736" w:rsidRDefault="004B0A31" w:rsidP="004A4A94">
            <w:pPr>
              <w:spacing w:line="28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2ABB977" w14:textId="77777777" w:rsidR="004B0A31" w:rsidRPr="00FC0736" w:rsidRDefault="004B0A31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0F6E63F" w14:textId="77777777" w:rsidR="004B0A31" w:rsidRPr="00FC0736" w:rsidRDefault="004B0A31" w:rsidP="004A4A94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AEBB477" w14:textId="77777777" w:rsidR="004B0A31" w:rsidRPr="00FC0736" w:rsidRDefault="004B0A31" w:rsidP="004A4A9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46D22" w:rsidRPr="00FC0736" w14:paraId="5BF0D0DB" w14:textId="77777777" w:rsidTr="003362C3">
        <w:tc>
          <w:tcPr>
            <w:tcW w:w="3003" w:type="dxa"/>
          </w:tcPr>
          <w:p w14:paraId="6FA8E155" w14:textId="77777777" w:rsidR="00546D22" w:rsidRPr="00FC0736" w:rsidRDefault="00546D22" w:rsidP="004A4A94">
            <w:pPr>
              <w:tabs>
                <w:tab w:val="left" w:pos="0"/>
                <w:tab w:val="left" w:pos="507"/>
              </w:tabs>
              <w:spacing w:line="280" w:lineRule="exact"/>
              <w:ind w:left="-57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ขาย</w:t>
            </w:r>
            <w:r w:rsidRPr="00FC0736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vAlign w:val="bottom"/>
          </w:tcPr>
          <w:p w14:paraId="3CD96148" w14:textId="33259F64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56,786.46</w:t>
            </w:r>
          </w:p>
        </w:tc>
        <w:tc>
          <w:tcPr>
            <w:tcW w:w="137" w:type="dxa"/>
            <w:vAlign w:val="bottom"/>
          </w:tcPr>
          <w:p w14:paraId="7A75D41B" w14:textId="77777777" w:rsidR="00546D22" w:rsidRPr="00FC0736" w:rsidRDefault="00546D22" w:rsidP="004A4A94">
            <w:pPr>
              <w:spacing w:line="280" w:lineRule="exact"/>
              <w:ind w:left="-108" w:firstLine="10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1556FE8E" w14:textId="6AA4B1F9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1,000.00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570530B" w14:textId="77777777" w:rsidR="00546D22" w:rsidRPr="00FC0736" w:rsidRDefault="00546D22" w:rsidP="004A4A94">
            <w:pPr>
              <w:spacing w:line="280" w:lineRule="exact"/>
              <w:ind w:left="-108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12EB573" w14:textId="310AE1A7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56,786.46</w:t>
            </w:r>
          </w:p>
        </w:tc>
        <w:tc>
          <w:tcPr>
            <w:tcW w:w="134" w:type="dxa"/>
            <w:vAlign w:val="bottom"/>
          </w:tcPr>
          <w:p w14:paraId="77F3B831" w14:textId="77777777" w:rsidR="00546D22" w:rsidRPr="00FC0736" w:rsidRDefault="00546D22" w:rsidP="004A4A94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5BEE3194" w14:textId="7B361330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1,000.00</w:t>
            </w:r>
          </w:p>
        </w:tc>
      </w:tr>
      <w:tr w:rsidR="00546D22" w:rsidRPr="00FC0736" w14:paraId="18337A62" w14:textId="77777777" w:rsidTr="003362C3">
        <w:tc>
          <w:tcPr>
            <w:tcW w:w="3003" w:type="dxa"/>
          </w:tcPr>
          <w:p w14:paraId="73D927C5" w14:textId="77777777" w:rsidR="00546D22" w:rsidRPr="00FC0736" w:rsidRDefault="00546D22" w:rsidP="004A4A94">
            <w:pPr>
              <w:tabs>
                <w:tab w:val="left" w:pos="0"/>
                <w:tab w:val="left" w:pos="507"/>
              </w:tabs>
              <w:spacing w:line="280" w:lineRule="exact"/>
              <w:ind w:left="-57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247" w:type="dxa"/>
            <w:vAlign w:val="bottom"/>
          </w:tcPr>
          <w:p w14:paraId="6CD79A70" w14:textId="29EAB33A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1,140,000.00</w:t>
            </w:r>
          </w:p>
        </w:tc>
        <w:tc>
          <w:tcPr>
            <w:tcW w:w="137" w:type="dxa"/>
            <w:vAlign w:val="bottom"/>
          </w:tcPr>
          <w:p w14:paraId="264CADDB" w14:textId="77777777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66B66513" w14:textId="2608442D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1,140,000.00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7E5084C8" w14:textId="77777777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202E8A9" w14:textId="7C473897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1,140,000.00</w:t>
            </w:r>
          </w:p>
        </w:tc>
        <w:tc>
          <w:tcPr>
            <w:tcW w:w="134" w:type="dxa"/>
            <w:vAlign w:val="bottom"/>
          </w:tcPr>
          <w:p w14:paraId="74A48CE8" w14:textId="77777777" w:rsidR="00546D22" w:rsidRPr="00FC0736" w:rsidRDefault="00546D22" w:rsidP="004A4A94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67BEA7AD" w14:textId="3FAE400C" w:rsidR="00546D22" w:rsidRPr="00FC0736" w:rsidRDefault="00546D22" w:rsidP="004A4A9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1,140,000.00</w:t>
            </w:r>
          </w:p>
        </w:tc>
      </w:tr>
      <w:tr w:rsidR="00546D22" w:rsidRPr="00FC0736" w14:paraId="2789B601" w14:textId="77777777" w:rsidTr="003362C3">
        <w:tc>
          <w:tcPr>
            <w:tcW w:w="3003" w:type="dxa"/>
          </w:tcPr>
          <w:p w14:paraId="09EAAF9C" w14:textId="77777777" w:rsidR="00546D22" w:rsidRPr="00FC0736" w:rsidRDefault="00546D22" w:rsidP="004A4A94">
            <w:pPr>
              <w:tabs>
                <w:tab w:val="left" w:pos="0"/>
                <w:tab w:val="left" w:pos="507"/>
              </w:tabs>
              <w:spacing w:line="280" w:lineRule="exact"/>
              <w:ind w:left="-57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247" w:type="dxa"/>
            <w:vAlign w:val="bottom"/>
          </w:tcPr>
          <w:p w14:paraId="0B5FBB62" w14:textId="77777777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72A44B8E" w14:textId="77777777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23F38631" w14:textId="77777777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06FC62A" w14:textId="77777777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B121438" w14:textId="77777777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F9E95D1" w14:textId="77777777" w:rsidR="00546D22" w:rsidRPr="00FC0736" w:rsidRDefault="00546D22" w:rsidP="004A4A94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71E634EF" w14:textId="77777777" w:rsidR="00546D22" w:rsidRPr="00FC0736" w:rsidRDefault="00546D22" w:rsidP="004A4A9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46D22" w:rsidRPr="00FC0736" w14:paraId="30DA937A" w14:textId="77777777" w:rsidTr="003362C3">
        <w:tc>
          <w:tcPr>
            <w:tcW w:w="3003" w:type="dxa"/>
          </w:tcPr>
          <w:p w14:paraId="6917FD88" w14:textId="77777777" w:rsidR="00546D22" w:rsidRPr="00FC0736" w:rsidRDefault="00546D22" w:rsidP="004A4A94">
            <w:pPr>
              <w:tabs>
                <w:tab w:val="left" w:pos="0"/>
              </w:tabs>
              <w:spacing w:line="280" w:lineRule="exact"/>
              <w:ind w:left="-57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47" w:type="dxa"/>
            <w:shd w:val="clear" w:color="auto" w:fill="auto"/>
          </w:tcPr>
          <w:p w14:paraId="58663AF3" w14:textId="1DD08E49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18,899,543.00 </w:t>
            </w:r>
          </w:p>
        </w:tc>
        <w:tc>
          <w:tcPr>
            <w:tcW w:w="137" w:type="dxa"/>
            <w:vAlign w:val="bottom"/>
          </w:tcPr>
          <w:p w14:paraId="64F04F5F" w14:textId="77777777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221DA35" w14:textId="06C80ECF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20,399,825.00 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17BD1646" w14:textId="77777777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C0C2803" w14:textId="26C8FED7" w:rsidR="00546D22" w:rsidRPr="00FC0736" w:rsidRDefault="00546D22" w:rsidP="004A4A9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13,684,450.00 </w:t>
            </w:r>
          </w:p>
        </w:tc>
        <w:tc>
          <w:tcPr>
            <w:tcW w:w="134" w:type="dxa"/>
            <w:vAlign w:val="bottom"/>
          </w:tcPr>
          <w:p w14:paraId="0967D7DB" w14:textId="77777777" w:rsidR="00546D22" w:rsidRPr="00FC0736" w:rsidRDefault="00546D22" w:rsidP="004A4A94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14:paraId="6FD09B16" w14:textId="7EAE2021" w:rsidR="00546D22" w:rsidRPr="00FC0736" w:rsidRDefault="00546D22" w:rsidP="004A4A9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13,636,999.00 </w:t>
            </w:r>
          </w:p>
        </w:tc>
      </w:tr>
      <w:tr w:rsidR="00546D22" w:rsidRPr="00FC0736" w14:paraId="5A750839" w14:textId="77777777" w:rsidTr="003362C3">
        <w:tc>
          <w:tcPr>
            <w:tcW w:w="3003" w:type="dxa"/>
          </w:tcPr>
          <w:p w14:paraId="4C588C28" w14:textId="77777777" w:rsidR="00546D22" w:rsidRPr="00FC0736" w:rsidRDefault="00546D22" w:rsidP="004A4A94">
            <w:pPr>
              <w:tabs>
                <w:tab w:val="left" w:pos="0"/>
              </w:tabs>
              <w:spacing w:line="280" w:lineRule="exact"/>
              <w:ind w:left="-57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C05B664" w14:textId="64EF3739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6,025,606.00 </w:t>
            </w:r>
          </w:p>
        </w:tc>
        <w:tc>
          <w:tcPr>
            <w:tcW w:w="137" w:type="dxa"/>
            <w:vAlign w:val="bottom"/>
          </w:tcPr>
          <w:p w14:paraId="02330EB2" w14:textId="77777777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BC77995" w14:textId="6F656D25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655,093.00 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2E904ECE" w14:textId="77777777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12C012F" w14:textId="07E53B07" w:rsidR="00546D22" w:rsidRPr="00FC0736" w:rsidRDefault="00546D22" w:rsidP="004A4A9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5,740,263.00 </w:t>
            </w:r>
          </w:p>
        </w:tc>
        <w:tc>
          <w:tcPr>
            <w:tcW w:w="134" w:type="dxa"/>
            <w:vAlign w:val="bottom"/>
          </w:tcPr>
          <w:p w14:paraId="40366BCC" w14:textId="77777777" w:rsidR="00546D22" w:rsidRPr="00FC0736" w:rsidRDefault="00546D22" w:rsidP="004A4A94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02D2578A" w14:textId="7FF5E6DF" w:rsidR="00546D22" w:rsidRPr="00FC0736" w:rsidRDefault="00546D22" w:rsidP="004A4A9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539,727.00 </w:t>
            </w:r>
          </w:p>
        </w:tc>
      </w:tr>
      <w:tr w:rsidR="00546D22" w:rsidRPr="00FC0736" w14:paraId="35A10737" w14:textId="77777777" w:rsidTr="003362C3">
        <w:tc>
          <w:tcPr>
            <w:tcW w:w="3003" w:type="dxa"/>
          </w:tcPr>
          <w:p w14:paraId="56C94A4D" w14:textId="77777777" w:rsidR="00546D22" w:rsidRPr="00FC0736" w:rsidRDefault="00546D22" w:rsidP="004A4A94">
            <w:pPr>
              <w:tabs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ab/>
            </w:r>
            <w:r w:rsidRPr="00FC0736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34436B" w14:textId="48266218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24,925,149.00 </w:t>
            </w:r>
          </w:p>
        </w:tc>
        <w:tc>
          <w:tcPr>
            <w:tcW w:w="137" w:type="dxa"/>
            <w:vAlign w:val="bottom"/>
          </w:tcPr>
          <w:p w14:paraId="070B1260" w14:textId="77777777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4ECCB0B0" w14:textId="5BD948AF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21,054,918.00 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1DA3292C" w14:textId="77777777" w:rsidR="00546D22" w:rsidRPr="00FC0736" w:rsidRDefault="00546D22" w:rsidP="004A4A94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76F2DFE" w14:textId="00162283" w:rsidR="00546D22" w:rsidRPr="00FC0736" w:rsidRDefault="00546D22" w:rsidP="004A4A9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19,424,713.00 </w:t>
            </w:r>
          </w:p>
        </w:tc>
        <w:tc>
          <w:tcPr>
            <w:tcW w:w="134" w:type="dxa"/>
            <w:vAlign w:val="bottom"/>
          </w:tcPr>
          <w:p w14:paraId="1F4414CF" w14:textId="77777777" w:rsidR="00546D22" w:rsidRPr="00FC0736" w:rsidRDefault="00546D22" w:rsidP="004A4A94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11DF1122" w14:textId="79A85C43" w:rsidR="00546D22" w:rsidRPr="00FC0736" w:rsidRDefault="00546D22" w:rsidP="004A4A9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073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14,176,726.00</w:t>
            </w:r>
          </w:p>
        </w:tc>
      </w:tr>
    </w:tbl>
    <w:p w14:paraId="0B93D2FA" w14:textId="77777777" w:rsidR="00226BDF" w:rsidRPr="00DF2342" w:rsidRDefault="00226BDF" w:rsidP="004A4A94">
      <w:pPr>
        <w:spacing w:line="24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3D4706" w14:textId="16D52FB4" w:rsidR="00A17749" w:rsidRPr="00DF2342" w:rsidRDefault="00A17749" w:rsidP="00A17749">
      <w:pPr>
        <w:spacing w:line="350" w:lineRule="exact"/>
        <w:ind w:left="284" w:firstLine="56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ยอดคงเหลือกับบุคคลและกิจการที่เกี่ยวข้องกัน ณ วันที่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B0A31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4B0A31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840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97"/>
        <w:gridCol w:w="261"/>
        <w:gridCol w:w="133"/>
        <w:gridCol w:w="55"/>
        <w:gridCol w:w="796"/>
        <w:gridCol w:w="134"/>
        <w:gridCol w:w="1251"/>
        <w:gridCol w:w="134"/>
        <w:gridCol w:w="1246"/>
        <w:gridCol w:w="134"/>
        <w:gridCol w:w="1246"/>
        <w:gridCol w:w="7"/>
        <w:gridCol w:w="11"/>
      </w:tblGrid>
      <w:tr w:rsidR="00DF2342" w:rsidRPr="000D7A57" w14:paraId="6F7A5051" w14:textId="77777777" w:rsidTr="004A4A94">
        <w:trPr>
          <w:gridAfter w:val="1"/>
          <w:wAfter w:w="11" w:type="dxa"/>
          <w:trHeight w:val="62"/>
        </w:trPr>
        <w:tc>
          <w:tcPr>
            <w:tcW w:w="2997" w:type="dxa"/>
          </w:tcPr>
          <w:p w14:paraId="1D4565B4" w14:textId="77777777" w:rsidR="00A17749" w:rsidRPr="000D7A57" w:rsidRDefault="00A17749" w:rsidP="00FC0736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97" w:type="dxa"/>
            <w:gridSpan w:val="11"/>
            <w:tcBorders>
              <w:bottom w:val="single" w:sz="6" w:space="0" w:color="auto"/>
            </w:tcBorders>
          </w:tcPr>
          <w:p w14:paraId="0A5B6690" w14:textId="77777777" w:rsidR="00A17749" w:rsidRPr="000D7A57" w:rsidRDefault="00A17749" w:rsidP="00FC0736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0D7A57" w14:paraId="600CF50B" w14:textId="77777777" w:rsidTr="004A4A94">
        <w:trPr>
          <w:gridAfter w:val="1"/>
          <w:wAfter w:w="11" w:type="dxa"/>
          <w:trHeight w:val="62"/>
        </w:trPr>
        <w:tc>
          <w:tcPr>
            <w:tcW w:w="2997" w:type="dxa"/>
          </w:tcPr>
          <w:p w14:paraId="4268217F" w14:textId="77777777" w:rsidR="00A17749" w:rsidRPr="000D7A57" w:rsidRDefault="00A17749" w:rsidP="00FC0736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FD9D889" w14:textId="77777777" w:rsidR="00A17749" w:rsidRPr="000D7A57" w:rsidRDefault="00A17749" w:rsidP="00FC0736">
            <w:pPr>
              <w:tabs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54B99D" w14:textId="77777777" w:rsidR="00A17749" w:rsidRPr="000D7A57" w:rsidRDefault="00A17749" w:rsidP="00FC0736">
            <w:pPr>
              <w:tabs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19E90" w14:textId="77777777" w:rsidR="00A17749" w:rsidRPr="000D7A57" w:rsidRDefault="00A17749" w:rsidP="00FC0736">
            <w:pPr>
              <w:tabs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342" w:rsidRPr="000D7A57" w14:paraId="4E5992F0" w14:textId="77777777" w:rsidTr="004A4A94">
        <w:trPr>
          <w:gridAfter w:val="2"/>
          <w:wAfter w:w="18" w:type="dxa"/>
          <w:trHeight w:val="62"/>
        </w:trPr>
        <w:tc>
          <w:tcPr>
            <w:tcW w:w="2997" w:type="dxa"/>
          </w:tcPr>
          <w:p w14:paraId="6C219537" w14:textId="77777777" w:rsidR="004B0A31" w:rsidRPr="000D7A57" w:rsidRDefault="004B0A31" w:rsidP="00FC0736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66403C" w14:textId="1B403AAF" w:rsidR="004B0A31" w:rsidRPr="000D7A57" w:rsidRDefault="004B0A31" w:rsidP="00FC0736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0BB354E" w14:textId="77777777" w:rsidR="004B0A31" w:rsidRPr="000D7A57" w:rsidRDefault="004B0A31" w:rsidP="00FC0736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F8E6AC" w14:textId="350664C1" w:rsidR="004B0A31" w:rsidRPr="000D7A57" w:rsidRDefault="004B0A31" w:rsidP="00FC0736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  <w:vAlign w:val="bottom"/>
          </w:tcPr>
          <w:p w14:paraId="5FB63FB5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DB6D9D1" w14:textId="57219610" w:rsidR="004B0A31" w:rsidRPr="000D7A57" w:rsidRDefault="004B0A31" w:rsidP="00FC0736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ACF29AE" w14:textId="77777777" w:rsidR="004B0A31" w:rsidRPr="000D7A57" w:rsidRDefault="004B0A31" w:rsidP="00FC0736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7EAA57" w14:textId="72283EC2" w:rsidR="004B0A31" w:rsidRPr="000D7A57" w:rsidRDefault="004B0A31" w:rsidP="00FC0736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DF2342" w:rsidRPr="000D7A57" w14:paraId="247383EB" w14:textId="77777777" w:rsidTr="004A4A94">
        <w:trPr>
          <w:gridAfter w:val="2"/>
          <w:wAfter w:w="18" w:type="dxa"/>
          <w:trHeight w:val="62"/>
        </w:trPr>
        <w:tc>
          <w:tcPr>
            <w:tcW w:w="2997" w:type="dxa"/>
          </w:tcPr>
          <w:p w14:paraId="5D66D807" w14:textId="77777777" w:rsidR="004B0A31" w:rsidRPr="000D7A57" w:rsidRDefault="004B0A31" w:rsidP="00FC0736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5" w:type="dxa"/>
            <w:gridSpan w:val="4"/>
            <w:tcBorders>
              <w:top w:val="single" w:sz="6" w:space="0" w:color="auto"/>
            </w:tcBorders>
          </w:tcPr>
          <w:p w14:paraId="4D7A7263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8324BE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5B2572A0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AB49A7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34356A3B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3915C1" w14:textId="77777777" w:rsidR="004B0A31" w:rsidRPr="000D7A57" w:rsidRDefault="004B0A31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904490F" w14:textId="77777777" w:rsidR="004B0A31" w:rsidRPr="000D7A57" w:rsidRDefault="004B0A31" w:rsidP="00FC0736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F2342" w:rsidRPr="000D7A57" w14:paraId="11C760AD" w14:textId="77777777" w:rsidTr="004A4A94">
        <w:trPr>
          <w:gridAfter w:val="2"/>
          <w:wAfter w:w="18" w:type="dxa"/>
          <w:trHeight w:val="62"/>
        </w:trPr>
        <w:tc>
          <w:tcPr>
            <w:tcW w:w="2997" w:type="dxa"/>
          </w:tcPr>
          <w:p w14:paraId="7E988A76" w14:textId="77777777" w:rsidR="004B0A31" w:rsidRPr="000D7A57" w:rsidRDefault="004B0A31" w:rsidP="00FC0736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5" w:type="dxa"/>
            <w:gridSpan w:val="4"/>
          </w:tcPr>
          <w:p w14:paraId="3D04C4A2" w14:textId="77777777" w:rsidR="004B0A31" w:rsidRPr="000D7A57" w:rsidRDefault="004B0A31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F846C0" w14:textId="77777777" w:rsidR="004B0A31" w:rsidRPr="000D7A57" w:rsidRDefault="004B0A31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</w:tcPr>
          <w:p w14:paraId="21BF3408" w14:textId="77777777" w:rsidR="004B0A31" w:rsidRPr="000D7A57" w:rsidRDefault="004B0A31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3BC92F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73A1E557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4E82F92" w14:textId="77777777" w:rsidR="004B0A31" w:rsidRPr="000D7A57" w:rsidRDefault="004B0A31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A75BC57" w14:textId="77777777" w:rsidR="004B0A31" w:rsidRPr="000D7A57" w:rsidRDefault="004B0A31" w:rsidP="00FC0736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F2342" w:rsidRPr="000D7A57" w14:paraId="71703697" w14:textId="77777777" w:rsidTr="004A4A94">
        <w:trPr>
          <w:gridAfter w:val="2"/>
          <w:wAfter w:w="18" w:type="dxa"/>
          <w:trHeight w:val="62"/>
        </w:trPr>
        <w:tc>
          <w:tcPr>
            <w:tcW w:w="3446" w:type="dxa"/>
            <w:gridSpan w:val="4"/>
          </w:tcPr>
          <w:p w14:paraId="28D4851F" w14:textId="77777777" w:rsidR="008E4E46" w:rsidRPr="000D7A57" w:rsidRDefault="008E4E46" w:rsidP="00FC0736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96" w:type="dxa"/>
          </w:tcPr>
          <w:p w14:paraId="7C03B98B" w14:textId="212D1111" w:rsidR="008E4E46" w:rsidRPr="000D7A57" w:rsidRDefault="008E4E46" w:rsidP="00FC0736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5F20E0C" w14:textId="77777777" w:rsidR="008E4E46" w:rsidRPr="000D7A57" w:rsidRDefault="008E4E46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</w:tcPr>
          <w:p w14:paraId="2211A246" w14:textId="77F272B5" w:rsidR="008E4E46" w:rsidRPr="000D7A57" w:rsidRDefault="008E4E46" w:rsidP="00FC0736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8B2EF3" w14:textId="77777777" w:rsidR="008E4E46" w:rsidRPr="000D7A57" w:rsidRDefault="008E4E46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0B94D9C0" w14:textId="37852B37" w:rsidR="008E4E46" w:rsidRPr="000D7A57" w:rsidRDefault="008E4E46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2,948,775.12 </w:t>
            </w:r>
          </w:p>
        </w:tc>
        <w:tc>
          <w:tcPr>
            <w:tcW w:w="134" w:type="dxa"/>
          </w:tcPr>
          <w:p w14:paraId="68725A70" w14:textId="77777777" w:rsidR="008E4E46" w:rsidRPr="000D7A57" w:rsidRDefault="008E4E46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</w:tcPr>
          <w:p w14:paraId="060463AA" w14:textId="502F8BC1" w:rsidR="008E4E46" w:rsidRPr="000D7A57" w:rsidRDefault="008E4E46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3,293,975.80 </w:t>
            </w:r>
          </w:p>
        </w:tc>
      </w:tr>
      <w:tr w:rsidR="00DF2342" w:rsidRPr="000D7A57" w14:paraId="257DDDCE" w14:textId="77777777" w:rsidTr="004A4A94">
        <w:trPr>
          <w:gridAfter w:val="2"/>
          <w:wAfter w:w="18" w:type="dxa"/>
          <w:trHeight w:val="62"/>
        </w:trPr>
        <w:tc>
          <w:tcPr>
            <w:tcW w:w="2997" w:type="dxa"/>
          </w:tcPr>
          <w:p w14:paraId="78EB23C8" w14:textId="77777777" w:rsidR="008E4E46" w:rsidRPr="000D7A57" w:rsidRDefault="008E4E46" w:rsidP="00FC0736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5" w:type="dxa"/>
            <w:gridSpan w:val="4"/>
            <w:tcBorders>
              <w:bottom w:val="single" w:sz="6" w:space="0" w:color="auto"/>
            </w:tcBorders>
          </w:tcPr>
          <w:p w14:paraId="6FC8A345" w14:textId="58F46B60" w:rsidR="008E4E46" w:rsidRPr="000D7A57" w:rsidRDefault="008E4E46" w:rsidP="00FC0736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F2C7264" w14:textId="77777777" w:rsidR="008E4E46" w:rsidRPr="000D7A57" w:rsidRDefault="008E4E46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420" w:right="454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672D6EEC" w14:textId="25EFF8D2" w:rsidR="008E4E46" w:rsidRPr="000D7A57" w:rsidRDefault="008E4E46" w:rsidP="00FC0736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50532AB" w14:textId="77777777" w:rsidR="008E4E46" w:rsidRPr="000D7A57" w:rsidRDefault="008E4E46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375A948" w14:textId="7AE6DE17" w:rsidR="008E4E46" w:rsidRPr="000D7A57" w:rsidRDefault="006B387A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6,498,157.48</w:t>
            </w:r>
          </w:p>
        </w:tc>
        <w:tc>
          <w:tcPr>
            <w:tcW w:w="134" w:type="dxa"/>
          </w:tcPr>
          <w:p w14:paraId="13EBFCDC" w14:textId="77777777" w:rsidR="008E4E46" w:rsidRPr="000D7A57" w:rsidRDefault="008E4E46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F504542" w14:textId="72861FAD" w:rsidR="008E4E46" w:rsidRPr="000D7A57" w:rsidRDefault="008E4E46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247,524,096.14 </w:t>
            </w:r>
          </w:p>
        </w:tc>
      </w:tr>
      <w:tr w:rsidR="00DF2342" w:rsidRPr="000D7A57" w14:paraId="3BCB27CF" w14:textId="77777777" w:rsidTr="004A4A94">
        <w:trPr>
          <w:gridAfter w:val="2"/>
          <w:wAfter w:w="18" w:type="dxa"/>
          <w:trHeight w:val="62"/>
        </w:trPr>
        <w:tc>
          <w:tcPr>
            <w:tcW w:w="2997" w:type="dxa"/>
          </w:tcPr>
          <w:p w14:paraId="68B2DFBB" w14:textId="36E80818" w:rsidR="008E4E46" w:rsidRPr="000D7A57" w:rsidRDefault="008E4E46" w:rsidP="00FC0736">
            <w:pPr>
              <w:tabs>
                <w:tab w:val="left" w:pos="540"/>
              </w:tabs>
              <w:spacing w:line="280" w:lineRule="exact"/>
              <w:ind w:left="284" w:right="-4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5" w:type="dxa"/>
            <w:gridSpan w:val="4"/>
            <w:tcBorders>
              <w:top w:val="single" w:sz="6" w:space="0" w:color="auto"/>
            </w:tcBorders>
          </w:tcPr>
          <w:p w14:paraId="313DF61B" w14:textId="33C8368A" w:rsidR="008E4E46" w:rsidRPr="000D7A57" w:rsidRDefault="008E4E46" w:rsidP="00FC0736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17363D" w14:textId="77777777" w:rsidR="008E4E46" w:rsidRPr="000D7A57" w:rsidRDefault="008E4E46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62888020" w14:textId="06DF87EF" w:rsidR="008E4E46" w:rsidRPr="000D7A57" w:rsidRDefault="008E4E46" w:rsidP="00FC0736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9A82DC8" w14:textId="77777777" w:rsidR="008E4E46" w:rsidRPr="000D7A57" w:rsidRDefault="008E4E46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33F1298C" w14:textId="25607DD2" w:rsidR="008E4E46" w:rsidRPr="000D7A57" w:rsidRDefault="006B387A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9,446,932.60</w:t>
            </w:r>
          </w:p>
        </w:tc>
        <w:tc>
          <w:tcPr>
            <w:tcW w:w="134" w:type="dxa"/>
          </w:tcPr>
          <w:p w14:paraId="45D3BC2C" w14:textId="77777777" w:rsidR="008E4E46" w:rsidRPr="000D7A57" w:rsidRDefault="008E4E46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6E6B56E" w14:textId="51A907D9" w:rsidR="008E4E46" w:rsidRPr="000D7A57" w:rsidRDefault="008E4E46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250,818,071.94</w:t>
            </w:r>
          </w:p>
        </w:tc>
      </w:tr>
      <w:tr w:rsidR="00DF2342" w:rsidRPr="000D7A57" w14:paraId="60CB60A7" w14:textId="77777777" w:rsidTr="004A4A94">
        <w:trPr>
          <w:gridAfter w:val="2"/>
          <w:wAfter w:w="18" w:type="dxa"/>
          <w:trHeight w:val="62"/>
        </w:trPr>
        <w:tc>
          <w:tcPr>
            <w:tcW w:w="3391" w:type="dxa"/>
            <w:gridSpan w:val="3"/>
          </w:tcPr>
          <w:p w14:paraId="5A10F189" w14:textId="7FA8A87E" w:rsidR="004B0A31" w:rsidRPr="000D7A57" w:rsidRDefault="004B0A31" w:rsidP="00FC0736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0D7A57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</w:tcPr>
          <w:p w14:paraId="570F0516" w14:textId="4CB122F8" w:rsidR="004B0A31" w:rsidRPr="000D7A57" w:rsidRDefault="004B0A31" w:rsidP="00FC0736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43018B" w14:textId="77777777" w:rsidR="004B0A31" w:rsidRPr="000D7A57" w:rsidRDefault="004B0A31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039F2890" w14:textId="7A9F05CB" w:rsidR="004B0A31" w:rsidRPr="000D7A57" w:rsidRDefault="004B0A31" w:rsidP="00FC0736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BE3C18E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3B8522A1" w14:textId="0D60AB4C" w:rsidR="004B0A31" w:rsidRPr="000D7A57" w:rsidRDefault="008E4E46" w:rsidP="00FC0736">
            <w:pPr>
              <w:spacing w:line="28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(5,859.94)</w:t>
            </w:r>
          </w:p>
        </w:tc>
        <w:tc>
          <w:tcPr>
            <w:tcW w:w="134" w:type="dxa"/>
          </w:tcPr>
          <w:p w14:paraId="7D8E3D3F" w14:textId="77777777" w:rsidR="004B0A31" w:rsidRPr="000D7A57" w:rsidRDefault="004B0A31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4D09405" w14:textId="1B3D86E3" w:rsidR="004B0A31" w:rsidRPr="000D7A57" w:rsidRDefault="004B0A31" w:rsidP="00FC0736">
            <w:pPr>
              <w:spacing w:line="28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(130,720.27)</w:t>
            </w:r>
          </w:p>
        </w:tc>
      </w:tr>
      <w:tr w:rsidR="00DF2342" w:rsidRPr="000D7A57" w14:paraId="299E4CA8" w14:textId="77777777" w:rsidTr="004A4A94">
        <w:trPr>
          <w:gridAfter w:val="2"/>
          <w:wAfter w:w="18" w:type="dxa"/>
          <w:trHeight w:val="62"/>
        </w:trPr>
        <w:tc>
          <w:tcPr>
            <w:tcW w:w="2997" w:type="dxa"/>
          </w:tcPr>
          <w:p w14:paraId="6AE47610" w14:textId="11104FD7" w:rsidR="004B0A31" w:rsidRPr="000D7A57" w:rsidRDefault="004B0A31" w:rsidP="00FC0736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45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59923D6B" w14:textId="44BBD1B9" w:rsidR="004B0A31" w:rsidRPr="000D7A57" w:rsidRDefault="004B0A31" w:rsidP="00FC0736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4B2A94" w14:textId="77777777" w:rsidR="004B0A31" w:rsidRPr="000D7A57" w:rsidRDefault="004B0A31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10AD6183" w14:textId="51938869" w:rsidR="004B0A31" w:rsidRPr="000D7A57" w:rsidRDefault="004B0A31" w:rsidP="00FC0736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8287B9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9DB9B2" w14:textId="60753361" w:rsidR="004B0A31" w:rsidRPr="000D7A57" w:rsidRDefault="00850B48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9,441,072.66</w:t>
            </w:r>
          </w:p>
        </w:tc>
        <w:tc>
          <w:tcPr>
            <w:tcW w:w="134" w:type="dxa"/>
          </w:tcPr>
          <w:p w14:paraId="15E9B450" w14:textId="77777777" w:rsidR="004B0A31" w:rsidRPr="000D7A57" w:rsidRDefault="004B0A31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41B721F3" w14:textId="35334D58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250,687,351.67</w:t>
            </w:r>
          </w:p>
        </w:tc>
      </w:tr>
      <w:tr w:rsidR="00DF2342" w:rsidRPr="000D7A57" w14:paraId="121CA25E" w14:textId="77777777" w:rsidTr="004A4A94">
        <w:trPr>
          <w:gridAfter w:val="2"/>
          <w:wAfter w:w="18" w:type="dxa"/>
        </w:trPr>
        <w:tc>
          <w:tcPr>
            <w:tcW w:w="2997" w:type="dxa"/>
          </w:tcPr>
          <w:p w14:paraId="462B9D95" w14:textId="6C1F6191" w:rsidR="004B0A31" w:rsidRPr="000D7A57" w:rsidRDefault="004B0A31" w:rsidP="00FC0736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เงินให้กู้ยืมระยะ</w:t>
            </w:r>
            <w:r w:rsidRPr="000D7A5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สั้นและระยะ</w:t>
            </w:r>
            <w:r w:rsidRPr="000D7A5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ยาว</w:t>
            </w:r>
          </w:p>
        </w:tc>
        <w:tc>
          <w:tcPr>
            <w:tcW w:w="1245" w:type="dxa"/>
            <w:gridSpan w:val="4"/>
          </w:tcPr>
          <w:p w14:paraId="12493D57" w14:textId="77777777" w:rsidR="004B0A31" w:rsidRPr="000D7A57" w:rsidRDefault="004B0A31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41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C2EEC6" w14:textId="77777777" w:rsidR="004B0A31" w:rsidRPr="000D7A57" w:rsidRDefault="004B0A31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74EF64D" w14:textId="77777777" w:rsidR="004B0A31" w:rsidRPr="000D7A57" w:rsidRDefault="004B0A31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41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4BAFAD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519F7988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062FA5" w14:textId="77777777" w:rsidR="004B0A31" w:rsidRPr="000D7A57" w:rsidRDefault="004B0A31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E5EB397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F2342" w:rsidRPr="000D7A57" w14:paraId="115C4E2E" w14:textId="77777777" w:rsidTr="004A4A94">
        <w:trPr>
          <w:gridAfter w:val="2"/>
          <w:wAfter w:w="18" w:type="dxa"/>
        </w:trPr>
        <w:tc>
          <w:tcPr>
            <w:tcW w:w="2997" w:type="dxa"/>
          </w:tcPr>
          <w:p w14:paraId="6F8DA306" w14:textId="77777777" w:rsidR="004B0A31" w:rsidRPr="000D7A57" w:rsidRDefault="004B0A31" w:rsidP="00FC0736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5" w:type="dxa"/>
            <w:gridSpan w:val="4"/>
          </w:tcPr>
          <w:p w14:paraId="27B403D5" w14:textId="77777777" w:rsidR="004B0A31" w:rsidRPr="000D7A57" w:rsidRDefault="004B0A31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41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03D686" w14:textId="77777777" w:rsidR="004B0A31" w:rsidRPr="000D7A57" w:rsidRDefault="004B0A31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E49ABD8" w14:textId="77777777" w:rsidR="004B0A31" w:rsidRPr="000D7A57" w:rsidRDefault="004B0A31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41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B525D28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41CC795C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C58903E" w14:textId="77777777" w:rsidR="004B0A31" w:rsidRPr="000D7A57" w:rsidRDefault="004B0A31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</w:tcPr>
          <w:p w14:paraId="4CA281D9" w14:textId="77777777" w:rsidR="004B0A31" w:rsidRPr="000D7A57" w:rsidRDefault="004B0A31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F2342" w:rsidRPr="000D7A57" w14:paraId="220BE117" w14:textId="77777777" w:rsidTr="004A4A94">
        <w:trPr>
          <w:gridAfter w:val="2"/>
          <w:wAfter w:w="18" w:type="dxa"/>
        </w:trPr>
        <w:tc>
          <w:tcPr>
            <w:tcW w:w="3446" w:type="dxa"/>
            <w:gridSpan w:val="4"/>
          </w:tcPr>
          <w:p w14:paraId="1D300737" w14:textId="77777777" w:rsidR="008E4E46" w:rsidRPr="000D7A57" w:rsidRDefault="008E4E46" w:rsidP="00FC0736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96" w:type="dxa"/>
          </w:tcPr>
          <w:p w14:paraId="56918DEA" w14:textId="0150469C" w:rsidR="008E4E46" w:rsidRPr="000D7A57" w:rsidRDefault="008E4E46" w:rsidP="00FC0736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8FE280B" w14:textId="77777777" w:rsidR="008E4E46" w:rsidRPr="000D7A57" w:rsidRDefault="008E4E46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9530643" w14:textId="43823668" w:rsidR="008E4E46" w:rsidRPr="000D7A57" w:rsidRDefault="008E4E46" w:rsidP="00FC0736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241121" w14:textId="77777777" w:rsidR="008E4E46" w:rsidRPr="000D7A57" w:rsidRDefault="008E4E46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1FB20232" w14:textId="1CFCE725" w:rsidR="008E4E46" w:rsidRPr="000D7A57" w:rsidRDefault="008E4E46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60,500,000.00 </w:t>
            </w:r>
          </w:p>
        </w:tc>
        <w:tc>
          <w:tcPr>
            <w:tcW w:w="134" w:type="dxa"/>
          </w:tcPr>
          <w:p w14:paraId="0B0AFE86" w14:textId="77777777" w:rsidR="008E4E46" w:rsidRPr="000D7A57" w:rsidRDefault="008E4E46" w:rsidP="00FC0736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3FD323A9" w14:textId="50D1F111" w:rsidR="008E4E46" w:rsidRPr="000D7A57" w:rsidRDefault="008E4E46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63,500,000.00 </w:t>
            </w:r>
          </w:p>
        </w:tc>
      </w:tr>
      <w:tr w:rsidR="00DF2342" w:rsidRPr="000D7A57" w14:paraId="52F4DA01" w14:textId="77777777" w:rsidTr="004A4A94">
        <w:trPr>
          <w:gridAfter w:val="2"/>
          <w:wAfter w:w="18" w:type="dxa"/>
        </w:trPr>
        <w:tc>
          <w:tcPr>
            <w:tcW w:w="2997" w:type="dxa"/>
          </w:tcPr>
          <w:p w14:paraId="3CC6E8E7" w14:textId="77777777" w:rsidR="008E4E46" w:rsidRPr="000D7A57" w:rsidRDefault="008E4E46" w:rsidP="00FC0736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5" w:type="dxa"/>
            <w:gridSpan w:val="4"/>
            <w:tcBorders>
              <w:bottom w:val="single" w:sz="6" w:space="0" w:color="auto"/>
            </w:tcBorders>
          </w:tcPr>
          <w:p w14:paraId="35E1AC94" w14:textId="7FB17F26" w:rsidR="008E4E46" w:rsidRPr="000D7A57" w:rsidRDefault="008E4E46" w:rsidP="00FC0736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DA66842" w14:textId="77777777" w:rsidR="008E4E46" w:rsidRPr="000D7A57" w:rsidRDefault="008E4E46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420" w:right="454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63FA722F" w14:textId="1A91987D" w:rsidR="008E4E46" w:rsidRPr="000D7A57" w:rsidRDefault="008E4E46" w:rsidP="00FC0736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FB567C" w14:textId="77777777" w:rsidR="008E4E46" w:rsidRPr="000D7A57" w:rsidRDefault="008E4E46" w:rsidP="00FC0736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5A318B9E" w14:textId="2D3C2DF7" w:rsidR="008E4E46" w:rsidRPr="000D7A57" w:rsidRDefault="008E4E46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255,500,000.00 </w:t>
            </w:r>
          </w:p>
        </w:tc>
        <w:tc>
          <w:tcPr>
            <w:tcW w:w="134" w:type="dxa"/>
          </w:tcPr>
          <w:p w14:paraId="39C60B8F" w14:textId="77777777" w:rsidR="008E4E46" w:rsidRPr="000D7A57" w:rsidRDefault="008E4E46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7DB63AA5" w14:textId="7F162962" w:rsidR="008E4E46" w:rsidRPr="000D7A57" w:rsidRDefault="008E4E46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128,000,000.00 </w:t>
            </w:r>
          </w:p>
        </w:tc>
      </w:tr>
      <w:tr w:rsidR="00DF2342" w:rsidRPr="000D7A57" w14:paraId="7F7BD62F" w14:textId="77777777" w:rsidTr="004A4A94">
        <w:tc>
          <w:tcPr>
            <w:tcW w:w="2997" w:type="dxa"/>
          </w:tcPr>
          <w:p w14:paraId="3FBC9938" w14:textId="1B86A636" w:rsidR="00424874" w:rsidRPr="000D7A57" w:rsidRDefault="00424874" w:rsidP="00FC0736">
            <w:pPr>
              <w:tabs>
                <w:tab w:val="left" w:pos="540"/>
              </w:tabs>
              <w:spacing w:line="280" w:lineRule="exact"/>
              <w:ind w:left="284" w:right="-4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5" w:type="dxa"/>
            <w:gridSpan w:val="4"/>
          </w:tcPr>
          <w:p w14:paraId="414EDFEC" w14:textId="17A31ABE" w:rsidR="00424874" w:rsidRPr="000D7A57" w:rsidRDefault="00424874" w:rsidP="00FC0736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9F12DC4" w14:textId="77777777" w:rsidR="00424874" w:rsidRPr="000D7A57" w:rsidRDefault="00424874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</w:tcPr>
          <w:p w14:paraId="04756131" w14:textId="6745BC8B" w:rsidR="00424874" w:rsidRPr="000D7A57" w:rsidRDefault="00424874" w:rsidP="00FC0736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61E55FE" w14:textId="77777777" w:rsidR="00424874" w:rsidRPr="000D7A57" w:rsidRDefault="00424874" w:rsidP="00FC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74D5A5CC" w14:textId="029C8E1F" w:rsidR="00424874" w:rsidRPr="000D7A57" w:rsidRDefault="00CD30C8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316,000,000.00</w:t>
            </w:r>
          </w:p>
        </w:tc>
        <w:tc>
          <w:tcPr>
            <w:tcW w:w="134" w:type="dxa"/>
          </w:tcPr>
          <w:p w14:paraId="4346699D" w14:textId="77777777" w:rsidR="00424874" w:rsidRPr="000D7A57" w:rsidRDefault="00424874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shd w:val="clear" w:color="auto" w:fill="auto"/>
          </w:tcPr>
          <w:p w14:paraId="7F4E7217" w14:textId="3CCE6C6B" w:rsidR="00424874" w:rsidRPr="000D7A57" w:rsidRDefault="00424874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191,500,000.00 </w:t>
            </w:r>
          </w:p>
        </w:tc>
      </w:tr>
      <w:tr w:rsidR="00DF2342" w:rsidRPr="000D7A57" w14:paraId="48C1829C" w14:textId="77777777" w:rsidTr="004A4A94">
        <w:tc>
          <w:tcPr>
            <w:tcW w:w="3258" w:type="dxa"/>
            <w:gridSpan w:val="2"/>
          </w:tcPr>
          <w:p w14:paraId="4CD4D6C3" w14:textId="4F4E5D87" w:rsidR="00CD30C8" w:rsidRPr="000D7A57" w:rsidRDefault="00CD30C8" w:rsidP="00FC0736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0D7A57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84" w:type="dxa"/>
            <w:gridSpan w:val="3"/>
          </w:tcPr>
          <w:p w14:paraId="1C3FE343" w14:textId="0C66F590" w:rsidR="00CD30C8" w:rsidRPr="000D7A57" w:rsidRDefault="00CD30C8" w:rsidP="00FC0736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9FE54CF" w14:textId="77777777" w:rsidR="00CD30C8" w:rsidRPr="000D7A57" w:rsidRDefault="00CD30C8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0D087061" w14:textId="64E74FE8" w:rsidR="00CD30C8" w:rsidRPr="000D7A57" w:rsidRDefault="00CD30C8" w:rsidP="00FC0736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CBF14A" w14:textId="77777777" w:rsidR="00CD30C8" w:rsidRPr="000D7A57" w:rsidRDefault="00CD30C8" w:rsidP="00FC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05F45244" w14:textId="4092791E" w:rsidR="00CD30C8" w:rsidRPr="000D7A57" w:rsidRDefault="00CD30C8" w:rsidP="00FC0736">
            <w:pPr>
              <w:spacing w:line="28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(831,025.20)</w:t>
            </w:r>
          </w:p>
        </w:tc>
        <w:tc>
          <w:tcPr>
            <w:tcW w:w="134" w:type="dxa"/>
          </w:tcPr>
          <w:p w14:paraId="0904BEE4" w14:textId="77777777" w:rsidR="00CD30C8" w:rsidRPr="000D7A57" w:rsidRDefault="00CD30C8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61BEF8C" w14:textId="3993C4ED" w:rsidR="00CD30C8" w:rsidRPr="000D7A57" w:rsidRDefault="00CD30C8" w:rsidP="00FC0736">
            <w:pPr>
              <w:spacing w:line="28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(912,656.68)</w:t>
            </w:r>
          </w:p>
        </w:tc>
      </w:tr>
      <w:tr w:rsidR="00DF2342" w:rsidRPr="000D7A57" w14:paraId="30301FC0" w14:textId="77777777" w:rsidTr="004A4A94">
        <w:tc>
          <w:tcPr>
            <w:tcW w:w="2997" w:type="dxa"/>
          </w:tcPr>
          <w:p w14:paraId="42BC6FB7" w14:textId="7D012116" w:rsidR="00CD30C8" w:rsidRPr="000D7A57" w:rsidRDefault="00CD30C8" w:rsidP="00FC0736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45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52169F8A" w14:textId="2F5F3ACF" w:rsidR="00CD30C8" w:rsidRPr="000D7A57" w:rsidRDefault="00CD30C8" w:rsidP="00FC0736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8F345BA" w14:textId="77777777" w:rsidR="00CD30C8" w:rsidRPr="000D7A57" w:rsidRDefault="00CD30C8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37C6CD2F" w14:textId="735FEDBD" w:rsidR="00CD30C8" w:rsidRPr="000D7A57" w:rsidRDefault="00CD30C8" w:rsidP="00FC0736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BA4B08" w14:textId="77777777" w:rsidR="00CD30C8" w:rsidRPr="000D7A57" w:rsidRDefault="00CD30C8" w:rsidP="00FC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DD4C45" w14:textId="4E3D5D06" w:rsidR="00CD30C8" w:rsidRPr="000D7A57" w:rsidRDefault="00CD30C8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315,168,974.80 </w:t>
            </w:r>
          </w:p>
        </w:tc>
        <w:tc>
          <w:tcPr>
            <w:tcW w:w="134" w:type="dxa"/>
          </w:tcPr>
          <w:p w14:paraId="75C3CF26" w14:textId="77777777" w:rsidR="00CD30C8" w:rsidRPr="000D7A57" w:rsidRDefault="00CD30C8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EEEE12" w14:textId="7535096C" w:rsidR="00CD30C8" w:rsidRPr="000D7A57" w:rsidRDefault="00CD30C8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190,587,343.32</w:t>
            </w:r>
          </w:p>
        </w:tc>
      </w:tr>
      <w:tr w:rsidR="00DF2342" w:rsidRPr="000D7A57" w14:paraId="33D21633" w14:textId="77777777" w:rsidTr="004A4A94">
        <w:tc>
          <w:tcPr>
            <w:tcW w:w="2997" w:type="dxa"/>
          </w:tcPr>
          <w:p w14:paraId="413EE24A" w14:textId="77777777" w:rsidR="007B0EA9" w:rsidRPr="000D7A57" w:rsidRDefault="007B0EA9" w:rsidP="00FC0736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4"/>
            <w:tcBorders>
              <w:top w:val="double" w:sz="6" w:space="0" w:color="auto"/>
            </w:tcBorders>
          </w:tcPr>
          <w:p w14:paraId="247C0D0C" w14:textId="77777777" w:rsidR="007B0EA9" w:rsidRPr="000D7A57" w:rsidRDefault="007B0EA9" w:rsidP="00FC0736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0D48DF" w14:textId="77777777" w:rsidR="007B0EA9" w:rsidRPr="000D7A57" w:rsidRDefault="007B0EA9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double" w:sz="6" w:space="0" w:color="auto"/>
            </w:tcBorders>
          </w:tcPr>
          <w:p w14:paraId="06B15FBE" w14:textId="77777777" w:rsidR="007B0EA9" w:rsidRPr="000D7A57" w:rsidRDefault="007B0EA9" w:rsidP="00FC0736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B2AF7F" w14:textId="77777777" w:rsidR="007B0EA9" w:rsidRPr="000D7A57" w:rsidRDefault="007B0EA9" w:rsidP="00FC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double" w:sz="6" w:space="0" w:color="auto"/>
            </w:tcBorders>
            <w:shd w:val="clear" w:color="auto" w:fill="auto"/>
          </w:tcPr>
          <w:p w14:paraId="2B03932C" w14:textId="77777777" w:rsidR="007B0EA9" w:rsidRPr="000D7A57" w:rsidRDefault="007B0EA9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31D860" w14:textId="77777777" w:rsidR="007B0EA9" w:rsidRPr="000D7A57" w:rsidRDefault="007B0EA9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tcBorders>
              <w:top w:val="double" w:sz="6" w:space="0" w:color="auto"/>
            </w:tcBorders>
            <w:shd w:val="clear" w:color="auto" w:fill="auto"/>
          </w:tcPr>
          <w:p w14:paraId="6A46A919" w14:textId="77777777" w:rsidR="007B0EA9" w:rsidRPr="000D7A57" w:rsidRDefault="007B0EA9" w:rsidP="00FC0736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DF2342" w:rsidRPr="000D7A57" w14:paraId="0B1B3F19" w14:textId="77777777" w:rsidTr="004A4A94">
        <w:tc>
          <w:tcPr>
            <w:tcW w:w="2997" w:type="dxa"/>
          </w:tcPr>
          <w:p w14:paraId="2C1764F4" w14:textId="77777777" w:rsidR="007B0EA9" w:rsidRPr="000D7A57" w:rsidRDefault="007B0EA9" w:rsidP="00FC0736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45" w:type="dxa"/>
            <w:gridSpan w:val="4"/>
          </w:tcPr>
          <w:p w14:paraId="1888ADA0" w14:textId="77777777" w:rsidR="007B0EA9" w:rsidRPr="000D7A57" w:rsidRDefault="007B0EA9" w:rsidP="00FC0736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E798374" w14:textId="77777777" w:rsidR="007B0EA9" w:rsidRPr="000D7A57" w:rsidRDefault="007B0EA9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</w:tcPr>
          <w:p w14:paraId="26B4D90D" w14:textId="77777777" w:rsidR="007B0EA9" w:rsidRPr="000D7A57" w:rsidRDefault="007B0EA9" w:rsidP="00FC0736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F78E62" w14:textId="77777777" w:rsidR="007B0EA9" w:rsidRPr="000D7A57" w:rsidRDefault="007B0EA9" w:rsidP="00FC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6E1E0417" w14:textId="1805EC00" w:rsidR="007B0EA9" w:rsidRPr="000D7A57" w:rsidRDefault="00CD30C8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217,611,609.01</w:t>
            </w:r>
          </w:p>
        </w:tc>
        <w:tc>
          <w:tcPr>
            <w:tcW w:w="134" w:type="dxa"/>
          </w:tcPr>
          <w:p w14:paraId="108FD2EF" w14:textId="77777777" w:rsidR="007B0EA9" w:rsidRPr="000D7A57" w:rsidRDefault="007B0EA9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shd w:val="clear" w:color="auto" w:fill="auto"/>
          </w:tcPr>
          <w:p w14:paraId="789BC681" w14:textId="4C08D0C3" w:rsidR="007B0EA9" w:rsidRPr="000D7A57" w:rsidRDefault="007B0EA9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36,433,206.47</w:t>
            </w:r>
          </w:p>
        </w:tc>
      </w:tr>
      <w:tr w:rsidR="00DF2342" w:rsidRPr="000D7A57" w14:paraId="05F3A261" w14:textId="77777777" w:rsidTr="004A4A94">
        <w:tc>
          <w:tcPr>
            <w:tcW w:w="2997" w:type="dxa"/>
          </w:tcPr>
          <w:p w14:paraId="2F505BDA" w14:textId="77777777" w:rsidR="007B0EA9" w:rsidRPr="000D7A57" w:rsidRDefault="007B0EA9" w:rsidP="00FC0736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245" w:type="dxa"/>
            <w:gridSpan w:val="4"/>
            <w:tcBorders>
              <w:bottom w:val="single" w:sz="6" w:space="0" w:color="auto"/>
            </w:tcBorders>
          </w:tcPr>
          <w:p w14:paraId="38E095C2" w14:textId="77777777" w:rsidR="007B0EA9" w:rsidRPr="000D7A57" w:rsidRDefault="007B0EA9" w:rsidP="00FC0736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ADE0BF8" w14:textId="77777777" w:rsidR="007B0EA9" w:rsidRPr="000D7A57" w:rsidRDefault="007B0EA9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537DF06D" w14:textId="77777777" w:rsidR="007B0EA9" w:rsidRPr="000D7A57" w:rsidRDefault="007B0EA9" w:rsidP="00FC0736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7D5C71" w14:textId="77777777" w:rsidR="007B0EA9" w:rsidRPr="000D7A57" w:rsidRDefault="007B0EA9" w:rsidP="00FC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61502288" w14:textId="1DC1167A" w:rsidR="007B0EA9" w:rsidRPr="000D7A57" w:rsidRDefault="00CD30C8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97,557,365.79</w:t>
            </w:r>
          </w:p>
        </w:tc>
        <w:tc>
          <w:tcPr>
            <w:tcW w:w="134" w:type="dxa"/>
          </w:tcPr>
          <w:p w14:paraId="5A49A02F" w14:textId="77777777" w:rsidR="007B0EA9" w:rsidRPr="000D7A57" w:rsidRDefault="007B0EA9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59310AD" w14:textId="1DFF7EB1" w:rsidR="007B0EA9" w:rsidRPr="000D7A57" w:rsidRDefault="007B0EA9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154,154,136.85</w:t>
            </w:r>
          </w:p>
        </w:tc>
      </w:tr>
      <w:tr w:rsidR="00DF2342" w:rsidRPr="000D7A57" w14:paraId="3A1CC2EF" w14:textId="77777777" w:rsidTr="004A4A94">
        <w:tc>
          <w:tcPr>
            <w:tcW w:w="2997" w:type="dxa"/>
          </w:tcPr>
          <w:p w14:paraId="6EA91B6F" w14:textId="271AD38D" w:rsidR="00CD30C8" w:rsidRPr="000D7A57" w:rsidRDefault="00CD30C8" w:rsidP="00FC0736">
            <w:pPr>
              <w:tabs>
                <w:tab w:val="left" w:pos="540"/>
              </w:tabs>
              <w:spacing w:line="280" w:lineRule="exact"/>
              <w:ind w:left="284" w:right="-45"/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5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688E5401" w14:textId="77777777" w:rsidR="00CD30C8" w:rsidRPr="000D7A57" w:rsidRDefault="00CD30C8" w:rsidP="00FC0736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398CBF" w14:textId="77777777" w:rsidR="00CD30C8" w:rsidRPr="000D7A57" w:rsidRDefault="00CD30C8" w:rsidP="00FC0736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35D941D2" w14:textId="77777777" w:rsidR="00CD30C8" w:rsidRPr="000D7A57" w:rsidRDefault="00CD30C8" w:rsidP="00FC0736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BEE53C" w14:textId="77777777" w:rsidR="00CD30C8" w:rsidRPr="000D7A57" w:rsidRDefault="00CD30C8" w:rsidP="00FC0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6D27BB" w14:textId="57067011" w:rsidR="00CD30C8" w:rsidRPr="000D7A57" w:rsidRDefault="00CD30C8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315,168,974.80 </w:t>
            </w:r>
          </w:p>
        </w:tc>
        <w:tc>
          <w:tcPr>
            <w:tcW w:w="134" w:type="dxa"/>
          </w:tcPr>
          <w:p w14:paraId="4E9A1137" w14:textId="77777777" w:rsidR="00CD30C8" w:rsidRPr="000D7A57" w:rsidRDefault="00CD30C8" w:rsidP="00FC073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93547C" w14:textId="7DEFDF63" w:rsidR="00CD30C8" w:rsidRPr="000D7A57" w:rsidRDefault="00CD30C8" w:rsidP="00FC0736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 190,587,343.32 </w:t>
            </w:r>
          </w:p>
        </w:tc>
      </w:tr>
    </w:tbl>
    <w:p w14:paraId="2A712F9F" w14:textId="77777777" w:rsidR="00226BDF" w:rsidRPr="00DF2342" w:rsidRDefault="00226BDF" w:rsidP="004A4A94">
      <w:pPr>
        <w:tabs>
          <w:tab w:val="left" w:pos="567"/>
          <w:tab w:val="left" w:pos="7560"/>
          <w:tab w:val="left" w:pos="8364"/>
        </w:tabs>
        <w:spacing w:line="24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DF5A5B" w14:textId="724E93D4" w:rsidR="00000719" w:rsidRPr="00DF2342" w:rsidRDefault="00000719" w:rsidP="00B33C5E">
      <w:pPr>
        <w:tabs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รายการเคลื่อนไหว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สำหรับปี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24874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24874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ของบัญชี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เงินให้กู้ยืม</w:t>
      </w:r>
      <w:r w:rsidR="009904B0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แก่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กิจการที่เกี่ยวข้องกัน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้</w:t>
      </w:r>
    </w:p>
    <w:tbl>
      <w:tblPr>
        <w:tblW w:w="8342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7"/>
        <w:gridCol w:w="1247"/>
        <w:gridCol w:w="134"/>
        <w:gridCol w:w="1247"/>
        <w:gridCol w:w="134"/>
        <w:gridCol w:w="1247"/>
        <w:gridCol w:w="134"/>
        <w:gridCol w:w="1252"/>
      </w:tblGrid>
      <w:tr w:rsidR="00DF2342" w:rsidRPr="000D7A57" w14:paraId="0B6FF34F" w14:textId="77777777" w:rsidTr="00DE5F44">
        <w:tc>
          <w:tcPr>
            <w:tcW w:w="2947" w:type="dxa"/>
          </w:tcPr>
          <w:p w14:paraId="46A8ADFA" w14:textId="77777777" w:rsidR="00000719" w:rsidRPr="000D7A57" w:rsidRDefault="00000719" w:rsidP="0047431D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color w:val="000000" w:themeColor="text1"/>
                <w:sz w:val="24"/>
                <w:szCs w:val="24"/>
                <w:cs/>
              </w:rPr>
            </w:pPr>
            <w:bookmarkStart w:id="0" w:name="_Hlk119932838"/>
          </w:p>
        </w:tc>
        <w:tc>
          <w:tcPr>
            <w:tcW w:w="5395" w:type="dxa"/>
            <w:gridSpan w:val="7"/>
            <w:tcBorders>
              <w:bottom w:val="single" w:sz="6" w:space="0" w:color="auto"/>
            </w:tcBorders>
            <w:vAlign w:val="bottom"/>
          </w:tcPr>
          <w:p w14:paraId="502736D9" w14:textId="77777777" w:rsidR="00000719" w:rsidRPr="000D7A57" w:rsidRDefault="00000719" w:rsidP="0047431D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0D7A57" w14:paraId="409084EF" w14:textId="77777777" w:rsidTr="00DE5F44">
        <w:tc>
          <w:tcPr>
            <w:tcW w:w="2947" w:type="dxa"/>
          </w:tcPr>
          <w:p w14:paraId="60D5D452" w14:textId="77777777" w:rsidR="00000719" w:rsidRPr="000D7A57" w:rsidRDefault="00000719" w:rsidP="0047431D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3F3797" w14:textId="77777777" w:rsidR="00000719" w:rsidRPr="000D7A57" w:rsidRDefault="00000719" w:rsidP="0047431D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244619D" w14:textId="77777777" w:rsidR="00000719" w:rsidRPr="000D7A57" w:rsidRDefault="00000719" w:rsidP="0047431D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right="0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461A1FF" w14:textId="77777777" w:rsidR="00000719" w:rsidRPr="000D7A57" w:rsidRDefault="00000719" w:rsidP="0047431D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342" w:rsidRPr="000D7A57" w14:paraId="3D330754" w14:textId="77777777" w:rsidTr="00DE5F44">
        <w:tc>
          <w:tcPr>
            <w:tcW w:w="2947" w:type="dxa"/>
          </w:tcPr>
          <w:p w14:paraId="0348A1BD" w14:textId="77777777" w:rsidR="007B0EA9" w:rsidRPr="000D7A57" w:rsidRDefault="007B0EA9" w:rsidP="0047431D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4718C21" w14:textId="6BCC4357" w:rsidR="007B0EA9" w:rsidRPr="000D7A57" w:rsidRDefault="007B0EA9" w:rsidP="0047431D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424874"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31997DE" w14:textId="77777777" w:rsidR="007B0EA9" w:rsidRPr="000D7A57" w:rsidRDefault="007B0EA9" w:rsidP="0047431D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67E4143C" w14:textId="7A0FEDA2" w:rsidR="007B0EA9" w:rsidRPr="000D7A57" w:rsidRDefault="007B0EA9" w:rsidP="0047431D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  <w:vAlign w:val="bottom"/>
          </w:tcPr>
          <w:p w14:paraId="33E933EA" w14:textId="77777777" w:rsidR="007B0EA9" w:rsidRPr="000D7A57" w:rsidRDefault="007B0EA9" w:rsidP="0047431D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right="0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vAlign w:val="bottom"/>
          </w:tcPr>
          <w:p w14:paraId="147963FD" w14:textId="584C7422" w:rsidR="007B0EA9" w:rsidRPr="000D7A57" w:rsidRDefault="007B0EA9" w:rsidP="0047431D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424874"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4" w:type="dxa"/>
            <w:vAlign w:val="bottom"/>
          </w:tcPr>
          <w:p w14:paraId="0FFD9B6F" w14:textId="77777777" w:rsidR="007B0EA9" w:rsidRPr="000D7A57" w:rsidRDefault="007B0EA9" w:rsidP="0047431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  <w:vAlign w:val="bottom"/>
          </w:tcPr>
          <w:p w14:paraId="0F409F7C" w14:textId="3943ACFF" w:rsidR="007B0EA9" w:rsidRPr="000D7A57" w:rsidRDefault="007B0EA9" w:rsidP="0047431D">
            <w:pPr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DF2342" w:rsidRPr="000D7A57" w14:paraId="0A02B1CD" w14:textId="77777777" w:rsidTr="00DE5F44">
        <w:tc>
          <w:tcPr>
            <w:tcW w:w="2947" w:type="dxa"/>
          </w:tcPr>
          <w:p w14:paraId="69ACEC97" w14:textId="77777777" w:rsidR="007B0EA9" w:rsidRPr="000D7A57" w:rsidRDefault="007B0EA9" w:rsidP="0047431D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9FD5D36" w14:textId="77777777" w:rsidR="007B0EA9" w:rsidRPr="000D7A57" w:rsidRDefault="007B0EA9" w:rsidP="0047431D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ED99DC" w14:textId="77777777" w:rsidR="007B0EA9" w:rsidRPr="000D7A57" w:rsidRDefault="007B0EA9" w:rsidP="0047431D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134846E" w14:textId="77777777" w:rsidR="007B0EA9" w:rsidRPr="000D7A57" w:rsidRDefault="007B0EA9" w:rsidP="0047431D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C96561" w14:textId="77777777" w:rsidR="007B0EA9" w:rsidRPr="000D7A57" w:rsidRDefault="007B0EA9" w:rsidP="0047431D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7742DFA0" w14:textId="77777777" w:rsidR="007B0EA9" w:rsidRPr="000D7A57" w:rsidRDefault="007B0EA9" w:rsidP="0047431D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89EF77" w14:textId="77777777" w:rsidR="007B0EA9" w:rsidRPr="000D7A57" w:rsidRDefault="007B0EA9" w:rsidP="0047431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</w:tcPr>
          <w:p w14:paraId="55B48943" w14:textId="77777777" w:rsidR="007B0EA9" w:rsidRPr="000D7A57" w:rsidRDefault="007B0EA9" w:rsidP="0047431D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DF2342" w:rsidRPr="000D7A57" w14:paraId="27151AD0" w14:textId="77777777" w:rsidTr="00DE5F44">
        <w:tc>
          <w:tcPr>
            <w:tcW w:w="2947" w:type="dxa"/>
          </w:tcPr>
          <w:p w14:paraId="246BAC83" w14:textId="77777777" w:rsidR="00424874" w:rsidRPr="000D7A57" w:rsidRDefault="00424874" w:rsidP="0047431D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="Angsana New" w:hAnsi="Angsana New" w:hint="cs"/>
                <w:b/>
                <w:color w:val="000000" w:themeColor="text1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1247" w:type="dxa"/>
          </w:tcPr>
          <w:p w14:paraId="51C5E96B" w14:textId="77777777" w:rsidR="00424874" w:rsidRPr="000D7A57" w:rsidRDefault="00424874" w:rsidP="0047431D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9880D1" w14:textId="77777777" w:rsidR="00424874" w:rsidRPr="000D7A57" w:rsidRDefault="00424874" w:rsidP="0047431D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592AEAF" w14:textId="77777777" w:rsidR="00424874" w:rsidRPr="000D7A57" w:rsidRDefault="00424874" w:rsidP="0047431D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446AD5" w14:textId="77777777" w:rsidR="00424874" w:rsidRPr="000D7A57" w:rsidRDefault="00424874" w:rsidP="0047431D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26C33F81" w14:textId="4C88052F" w:rsidR="00424874" w:rsidRPr="000D7A57" w:rsidRDefault="00424874" w:rsidP="0047431D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191,500,000.00</w:t>
            </w:r>
          </w:p>
        </w:tc>
        <w:tc>
          <w:tcPr>
            <w:tcW w:w="134" w:type="dxa"/>
          </w:tcPr>
          <w:p w14:paraId="2B67EE56" w14:textId="77777777" w:rsidR="00424874" w:rsidRPr="000D7A57" w:rsidRDefault="00424874" w:rsidP="0047431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4D2F351B" w14:textId="34DC263F" w:rsidR="00424874" w:rsidRPr="000D7A57" w:rsidRDefault="00424874" w:rsidP="0047431D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198,500,000.00</w:t>
            </w:r>
          </w:p>
        </w:tc>
      </w:tr>
      <w:tr w:rsidR="00DF2342" w:rsidRPr="000D7A57" w14:paraId="3ABC9509" w14:textId="77777777" w:rsidTr="00DE5F44">
        <w:tc>
          <w:tcPr>
            <w:tcW w:w="2947" w:type="dxa"/>
          </w:tcPr>
          <w:p w14:paraId="7830DE87" w14:textId="77777777" w:rsidR="00CD30C8" w:rsidRPr="000D7A57" w:rsidRDefault="00CD30C8" w:rsidP="0047431D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  <w:t>เพิ่มขึ้น</w:t>
            </w:r>
            <w:r w:rsidRPr="000D7A57">
              <w:rPr>
                <w:rFonts w:ascii="Angsana New" w:hAnsi="Angsana New" w:hint="cs"/>
                <w:b/>
                <w:color w:val="000000" w:themeColor="text1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247" w:type="dxa"/>
          </w:tcPr>
          <w:p w14:paraId="05D5DF00" w14:textId="77777777" w:rsidR="00CD30C8" w:rsidRPr="000D7A57" w:rsidRDefault="00CD30C8" w:rsidP="0047431D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D8C383" w14:textId="77777777" w:rsidR="00CD30C8" w:rsidRPr="000D7A57" w:rsidRDefault="00CD30C8" w:rsidP="0047431D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ED1617E" w14:textId="77777777" w:rsidR="00CD30C8" w:rsidRPr="000D7A57" w:rsidRDefault="00CD30C8" w:rsidP="0047431D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95DDA4" w14:textId="77777777" w:rsidR="00CD30C8" w:rsidRPr="000D7A57" w:rsidRDefault="00CD30C8" w:rsidP="0047431D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5D649F43" w14:textId="53DBA413" w:rsidR="00CD30C8" w:rsidRPr="000D7A57" w:rsidRDefault="00CD30C8" w:rsidP="0047431D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140,000,000.00</w:t>
            </w:r>
          </w:p>
        </w:tc>
        <w:tc>
          <w:tcPr>
            <w:tcW w:w="134" w:type="dxa"/>
          </w:tcPr>
          <w:p w14:paraId="783EC080" w14:textId="77777777" w:rsidR="00CD30C8" w:rsidRPr="000D7A57" w:rsidRDefault="00CD30C8" w:rsidP="0047431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1A6BF5AC" w14:textId="24E60094" w:rsidR="00CD30C8" w:rsidRPr="000D7A57" w:rsidRDefault="00CD30C8" w:rsidP="0047431D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124,000,000.00</w:t>
            </w:r>
          </w:p>
        </w:tc>
      </w:tr>
      <w:tr w:rsidR="00DF2342" w:rsidRPr="000D7A57" w14:paraId="46192464" w14:textId="77777777" w:rsidTr="00DE5F44">
        <w:tc>
          <w:tcPr>
            <w:tcW w:w="2947" w:type="dxa"/>
          </w:tcPr>
          <w:p w14:paraId="6FAE5408" w14:textId="77777777" w:rsidR="00CD30C8" w:rsidRPr="000D7A57" w:rsidRDefault="00CD30C8" w:rsidP="0047431D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  <w:t>ลดลง</w:t>
            </w:r>
            <w:r w:rsidRPr="000D7A57">
              <w:rPr>
                <w:rFonts w:ascii="Angsana New" w:hAnsi="Angsana New" w:hint="cs"/>
                <w:b/>
                <w:color w:val="000000" w:themeColor="text1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DDAA7FA" w14:textId="77777777" w:rsidR="00CD30C8" w:rsidRPr="000D7A57" w:rsidRDefault="00CD30C8" w:rsidP="0047431D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86AD90C" w14:textId="77777777" w:rsidR="00CD30C8" w:rsidRPr="000D7A57" w:rsidRDefault="00CD30C8" w:rsidP="0047431D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6154FD0" w14:textId="77777777" w:rsidR="00CD30C8" w:rsidRPr="000D7A57" w:rsidRDefault="00CD30C8" w:rsidP="0047431D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A3D015" w14:textId="77777777" w:rsidR="00CD30C8" w:rsidRPr="000D7A57" w:rsidRDefault="00CD30C8" w:rsidP="0047431D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9727039" w14:textId="159090F9" w:rsidR="00CD30C8" w:rsidRPr="000D7A57" w:rsidRDefault="00CD30C8" w:rsidP="0047431D">
            <w:pPr>
              <w:spacing w:line="300" w:lineRule="exact"/>
              <w:ind w:left="-420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(15,500,000.00)</w:t>
            </w:r>
          </w:p>
        </w:tc>
        <w:tc>
          <w:tcPr>
            <w:tcW w:w="134" w:type="dxa"/>
          </w:tcPr>
          <w:p w14:paraId="46481632" w14:textId="77777777" w:rsidR="00CD30C8" w:rsidRPr="000D7A57" w:rsidRDefault="00CD30C8" w:rsidP="0047431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56884DAF" w14:textId="6F4CE4B0" w:rsidR="00CD30C8" w:rsidRPr="000D7A57" w:rsidRDefault="00CD30C8" w:rsidP="0047431D">
            <w:pPr>
              <w:spacing w:line="300" w:lineRule="exact"/>
              <w:ind w:left="-42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(131,000,000.00)</w:t>
            </w:r>
          </w:p>
        </w:tc>
      </w:tr>
      <w:tr w:rsidR="00CD30C8" w:rsidRPr="000D7A57" w14:paraId="470B3F42" w14:textId="77777777" w:rsidTr="00D8160D">
        <w:tc>
          <w:tcPr>
            <w:tcW w:w="2947" w:type="dxa"/>
          </w:tcPr>
          <w:p w14:paraId="49472322" w14:textId="77777777" w:rsidR="00CD30C8" w:rsidRPr="000D7A57" w:rsidRDefault="00CD30C8" w:rsidP="0047431D">
            <w:pPr>
              <w:tabs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="Angsana New" w:hAnsi="Angsana New"/>
                <w:b/>
                <w:color w:val="000000" w:themeColor="text1"/>
                <w:sz w:val="24"/>
                <w:szCs w:val="24"/>
                <w:cs/>
              </w:rPr>
              <w:t>ยอดคงเหลือ</w:t>
            </w:r>
            <w:r w:rsidRPr="000D7A57">
              <w:rPr>
                <w:rFonts w:ascii="Angsana New" w:hAnsi="Angsana New" w:hint="cs"/>
                <w:b/>
                <w:color w:val="000000" w:themeColor="text1"/>
                <w:sz w:val="24"/>
                <w:szCs w:val="24"/>
                <w:cs/>
              </w:rPr>
              <w:t>สิ้นปี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91BA9DE" w14:textId="77777777" w:rsidR="00CD30C8" w:rsidRPr="000D7A57" w:rsidRDefault="00CD30C8" w:rsidP="0047431D">
            <w:pPr>
              <w:spacing w:line="300" w:lineRule="exact"/>
              <w:ind w:left="-420" w:right="454"/>
              <w:jc w:val="right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5507BB2" w14:textId="77777777" w:rsidR="00CD30C8" w:rsidRPr="000D7A57" w:rsidRDefault="00CD30C8" w:rsidP="0047431D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BA63188" w14:textId="77777777" w:rsidR="00CD30C8" w:rsidRPr="000D7A57" w:rsidRDefault="00CD30C8" w:rsidP="0047431D">
            <w:pPr>
              <w:spacing w:line="300" w:lineRule="exact"/>
              <w:ind w:right="454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C70E63" w14:textId="77777777" w:rsidR="00CD30C8" w:rsidRPr="000D7A57" w:rsidRDefault="00CD30C8" w:rsidP="0047431D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7FDFF3" w14:textId="12403051" w:rsidR="00CD30C8" w:rsidRPr="000D7A57" w:rsidRDefault="00CD30C8" w:rsidP="0047431D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>316,000,000.00</w:t>
            </w:r>
          </w:p>
        </w:tc>
        <w:tc>
          <w:tcPr>
            <w:tcW w:w="134" w:type="dxa"/>
          </w:tcPr>
          <w:p w14:paraId="50BF745F" w14:textId="77777777" w:rsidR="00CD30C8" w:rsidRPr="000D7A57" w:rsidRDefault="00CD30C8" w:rsidP="0047431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E04D88" w14:textId="10BB4436" w:rsidR="00CD30C8" w:rsidRPr="000D7A57" w:rsidRDefault="00CD30C8" w:rsidP="0047431D">
            <w:pPr>
              <w:tabs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>191,500,000.00</w:t>
            </w:r>
          </w:p>
        </w:tc>
      </w:tr>
    </w:tbl>
    <w:bookmarkEnd w:id="0"/>
    <w:p w14:paraId="020A6050" w14:textId="2882E188" w:rsidR="00424874" w:rsidRPr="00DF2342" w:rsidRDefault="00424874" w:rsidP="000D2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A4A9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 xml:space="preserve">ณ </w:t>
      </w:r>
      <w:r w:rsidR="004A4A94" w:rsidRPr="004A4A94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Pr="004A4A9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4A4A9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4A4A9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2567 </w:t>
      </w:r>
      <w:r w:rsidRPr="004A4A94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Pr="004A4A9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Pr="004A4A94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บริษัทมีสัญญาเงินให้กู้ยืมในรูปของตั๋วสัญญาใช้เงินแก่บริษัท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ย่อยสองแห่ง จำนวนหลายฉบับ อายุของสัญญามีทั้งระยะสั้นและระยะยาว โดยคิดดอกเบี้ยในอัตราร้อยละ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3.50 - 6.65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ต่อปี และ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3.50 - 5.35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ตามลำดับ</w:t>
      </w:r>
    </w:p>
    <w:p w14:paraId="31ED1116" w14:textId="77777777" w:rsidR="00EB1917" w:rsidRPr="00DF2342" w:rsidRDefault="00EB1917" w:rsidP="00474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00" w:lineRule="exact"/>
        <w:ind w:left="284" w:right="-11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570AD4A5" w14:textId="77777777" w:rsidR="0096024C" w:rsidRPr="00DF2342" w:rsidRDefault="0096024C" w:rsidP="000D213A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60" w:lineRule="exact"/>
        <w:ind w:left="284"/>
        <w:contextualSpacing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สัญญาสำคัญกับบุคคลที่เกี่ยวข้องกัน</w:t>
      </w:r>
    </w:p>
    <w:p w14:paraId="34F0C9BB" w14:textId="41A364F1" w:rsidR="0076714A" w:rsidRPr="00DF2342" w:rsidRDefault="0076714A" w:rsidP="000D2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bookmarkStart w:id="1" w:name="_Hlk142263111"/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3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สิงหาคม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โดยมีค่าเช่าในอัตราเดือนละ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95,000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บาท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424874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และมีการต่อสัญญา</w:t>
      </w:r>
      <w:r w:rsidR="00424874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ออกไปอีก</w:t>
      </w:r>
      <w:r w:rsidR="00424874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โดยสัญญาสิ้นสุดวันที่ </w:t>
      </w:r>
      <w:r w:rsidR="00424874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424874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="00424874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24874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424874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โดยมีอัตราค่าเช่าเท่าเดิม</w:t>
      </w:r>
    </w:p>
    <w:bookmarkEnd w:id="1"/>
    <w:p w14:paraId="2427C11C" w14:textId="77777777" w:rsidR="00BD1F39" w:rsidRDefault="00BD1F39" w:rsidP="0047431D">
      <w:pPr>
        <w:tabs>
          <w:tab w:val="clear" w:pos="227"/>
          <w:tab w:val="left" w:pos="284"/>
        </w:tabs>
        <w:spacing w:line="300" w:lineRule="exact"/>
        <w:ind w:right="108"/>
        <w:contextualSpacing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1886CEB" w14:textId="6BCFADF7" w:rsidR="000358BC" w:rsidRPr="00DF2342" w:rsidRDefault="00D44797" w:rsidP="000D213A">
      <w:pPr>
        <w:tabs>
          <w:tab w:val="clear" w:pos="227"/>
          <w:tab w:val="left" w:pos="284"/>
        </w:tabs>
        <w:spacing w:line="360" w:lineRule="exact"/>
        <w:ind w:right="108"/>
        <w:contextualSpacing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A37A35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A37A35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37A35" w:rsidRPr="00DF234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9C74CD6" w14:textId="014EB720" w:rsidR="00A37A35" w:rsidRPr="00DF2342" w:rsidRDefault="00A37A35" w:rsidP="000D213A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60" w:lineRule="exact"/>
        <w:ind w:firstLine="709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97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98"/>
        <w:gridCol w:w="1247"/>
        <w:gridCol w:w="134"/>
        <w:gridCol w:w="1250"/>
        <w:gridCol w:w="134"/>
        <w:gridCol w:w="1247"/>
        <w:gridCol w:w="134"/>
        <w:gridCol w:w="1253"/>
      </w:tblGrid>
      <w:tr w:rsidR="00DF2342" w:rsidRPr="000D7A57" w14:paraId="127ACE79" w14:textId="77777777" w:rsidTr="004A4A94">
        <w:tc>
          <w:tcPr>
            <w:tcW w:w="2998" w:type="dxa"/>
          </w:tcPr>
          <w:p w14:paraId="5F1985B1" w14:textId="77777777" w:rsidR="00105A8D" w:rsidRPr="000D7A57" w:rsidRDefault="00105A8D" w:rsidP="00C53FF6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399" w:type="dxa"/>
            <w:gridSpan w:val="7"/>
            <w:tcBorders>
              <w:bottom w:val="single" w:sz="6" w:space="0" w:color="auto"/>
            </w:tcBorders>
          </w:tcPr>
          <w:p w14:paraId="712AD002" w14:textId="77777777" w:rsidR="00105A8D" w:rsidRPr="000D7A57" w:rsidRDefault="00105A8D" w:rsidP="00C53FF6">
            <w:pPr>
              <w:tabs>
                <w:tab w:val="left" w:pos="1152"/>
              </w:tabs>
              <w:spacing w:line="280" w:lineRule="exact"/>
              <w:ind w:right="-108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0D7A57" w14:paraId="43468323" w14:textId="77777777" w:rsidTr="00FC0736">
        <w:tc>
          <w:tcPr>
            <w:tcW w:w="2998" w:type="dxa"/>
          </w:tcPr>
          <w:p w14:paraId="0C4FA13F" w14:textId="77777777" w:rsidR="00105A8D" w:rsidRPr="000D7A57" w:rsidRDefault="00105A8D" w:rsidP="00C53FF6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E9A495" w14:textId="77777777" w:rsidR="00105A8D" w:rsidRPr="000D7A57" w:rsidRDefault="00105A8D" w:rsidP="00C53FF6">
            <w:pPr>
              <w:tabs>
                <w:tab w:val="left" w:pos="1152"/>
              </w:tabs>
              <w:spacing w:line="280" w:lineRule="exact"/>
              <w:ind w:right="-108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5BD8E5" w14:textId="77777777" w:rsidR="00105A8D" w:rsidRPr="000D7A57" w:rsidRDefault="00105A8D" w:rsidP="00C53FF6">
            <w:pPr>
              <w:tabs>
                <w:tab w:val="left" w:pos="1152"/>
              </w:tabs>
              <w:spacing w:line="280" w:lineRule="exact"/>
              <w:ind w:right="-108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9CB132" w14:textId="77777777" w:rsidR="00105A8D" w:rsidRPr="000D7A57" w:rsidRDefault="00105A8D" w:rsidP="00C53FF6">
            <w:pPr>
              <w:tabs>
                <w:tab w:val="left" w:pos="1152"/>
              </w:tabs>
              <w:spacing w:line="280" w:lineRule="exact"/>
              <w:ind w:right="-108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342" w:rsidRPr="000D7A57" w14:paraId="103A03C3" w14:textId="77777777" w:rsidTr="004A4A94">
        <w:tc>
          <w:tcPr>
            <w:tcW w:w="2998" w:type="dxa"/>
          </w:tcPr>
          <w:p w14:paraId="0321A37F" w14:textId="77777777" w:rsidR="00424874" w:rsidRPr="000D7A57" w:rsidRDefault="00424874" w:rsidP="00C53FF6">
            <w:pPr>
              <w:tabs>
                <w:tab w:val="left" w:pos="540"/>
              </w:tabs>
              <w:spacing w:line="280" w:lineRule="exact"/>
              <w:ind w:left="-57" w:right="-57"/>
              <w:contextualSpacing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C89E114" w14:textId="4BC417AF" w:rsidR="00424874" w:rsidRPr="000D7A57" w:rsidRDefault="00424874" w:rsidP="00C53FF6">
            <w:pPr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08CA0FA" w14:textId="77777777" w:rsidR="00424874" w:rsidRPr="000D7A57" w:rsidRDefault="00424874" w:rsidP="00C53FF6">
            <w:pPr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7E083FBA" w14:textId="76F7DE40" w:rsidR="00424874" w:rsidRPr="000D7A57" w:rsidRDefault="00424874" w:rsidP="00C53FF6">
            <w:pPr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1D81C985" w14:textId="77777777" w:rsidR="00424874" w:rsidRPr="000D7A57" w:rsidRDefault="00424874" w:rsidP="00C53FF6">
            <w:pPr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171CAC0A" w14:textId="14F3C900" w:rsidR="00424874" w:rsidRPr="000D7A57" w:rsidRDefault="00424874" w:rsidP="00C53FF6">
            <w:pPr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200C25E" w14:textId="77777777" w:rsidR="00424874" w:rsidRPr="000D7A57" w:rsidRDefault="00424874" w:rsidP="00C53FF6">
            <w:pPr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322D559C" w14:textId="2CB70ED4" w:rsidR="00424874" w:rsidRPr="000D7A57" w:rsidRDefault="00424874" w:rsidP="00C53FF6">
            <w:pPr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321D60" w:rsidRPr="000D7A57" w14:paraId="226A9F38" w14:textId="77777777" w:rsidTr="004A4A94">
        <w:tc>
          <w:tcPr>
            <w:tcW w:w="2998" w:type="dxa"/>
          </w:tcPr>
          <w:p w14:paraId="1CAF0B43" w14:textId="77777777" w:rsidR="00321D60" w:rsidRPr="000D7A57" w:rsidRDefault="00321D60" w:rsidP="00C53FF6">
            <w:pPr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เงินสด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24FBE65" w14:textId="1B91122B" w:rsidR="00321D60" w:rsidRPr="000D7A57" w:rsidRDefault="00321D60" w:rsidP="00C53FF6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534,504.75 </w:t>
            </w:r>
          </w:p>
        </w:tc>
        <w:tc>
          <w:tcPr>
            <w:tcW w:w="134" w:type="dxa"/>
          </w:tcPr>
          <w:p w14:paraId="4847CCE2" w14:textId="77777777" w:rsidR="00321D60" w:rsidRPr="000D7A57" w:rsidRDefault="00321D60" w:rsidP="00C53FF6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58BC9AF" w14:textId="57686FA4" w:rsidR="00321D60" w:rsidRPr="000D7A57" w:rsidRDefault="00321D60" w:rsidP="00C53FF6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600,271.75 </w:t>
            </w:r>
          </w:p>
        </w:tc>
        <w:tc>
          <w:tcPr>
            <w:tcW w:w="134" w:type="dxa"/>
          </w:tcPr>
          <w:p w14:paraId="5EC4DEF1" w14:textId="77777777" w:rsidR="00321D60" w:rsidRPr="000D7A57" w:rsidRDefault="00321D60" w:rsidP="00C53FF6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41A9AF5F" w14:textId="69333F25" w:rsidR="00321D60" w:rsidRPr="000D7A57" w:rsidRDefault="00321D60" w:rsidP="00C53FF6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221,987.50 </w:t>
            </w:r>
          </w:p>
        </w:tc>
        <w:tc>
          <w:tcPr>
            <w:tcW w:w="134" w:type="dxa"/>
          </w:tcPr>
          <w:p w14:paraId="25B9B7F7" w14:textId="77777777" w:rsidR="00321D60" w:rsidRPr="000D7A57" w:rsidRDefault="00321D60" w:rsidP="00C53FF6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</w:tcBorders>
          </w:tcPr>
          <w:p w14:paraId="60D33A26" w14:textId="48AB57FC" w:rsidR="00321D60" w:rsidRPr="000D7A57" w:rsidRDefault="00321D60" w:rsidP="00C53FF6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347,579.25 </w:t>
            </w:r>
          </w:p>
        </w:tc>
      </w:tr>
      <w:tr w:rsidR="004A4A94" w:rsidRPr="000D7A57" w14:paraId="3835CF71" w14:textId="77777777" w:rsidTr="004A4A94">
        <w:tc>
          <w:tcPr>
            <w:tcW w:w="2998" w:type="dxa"/>
          </w:tcPr>
          <w:p w14:paraId="6F6AF1E5" w14:textId="78A43D3F" w:rsidR="004A4A94" w:rsidRPr="000D7A57" w:rsidRDefault="004A4A94" w:rsidP="004A4A94">
            <w:pPr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เช็คในมือ</w:t>
            </w:r>
          </w:p>
        </w:tc>
        <w:tc>
          <w:tcPr>
            <w:tcW w:w="1247" w:type="dxa"/>
          </w:tcPr>
          <w:p w14:paraId="74CED420" w14:textId="4FCE9764" w:rsidR="004A4A94" w:rsidRPr="000D7A57" w:rsidRDefault="004A4A94" w:rsidP="004A4A94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3,863,551.40 </w:t>
            </w:r>
          </w:p>
        </w:tc>
        <w:tc>
          <w:tcPr>
            <w:tcW w:w="134" w:type="dxa"/>
          </w:tcPr>
          <w:p w14:paraId="3DACCC3B" w14:textId="77777777" w:rsidR="004A4A94" w:rsidRPr="000D7A57" w:rsidRDefault="004A4A94" w:rsidP="004A4A94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923CFF9" w14:textId="4392BAC2" w:rsidR="004A4A94" w:rsidRPr="000D7A57" w:rsidRDefault="004A4A94" w:rsidP="004A4A94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3,827,449.91 </w:t>
            </w:r>
          </w:p>
        </w:tc>
        <w:tc>
          <w:tcPr>
            <w:tcW w:w="134" w:type="dxa"/>
          </w:tcPr>
          <w:p w14:paraId="5DEE4372" w14:textId="77777777" w:rsidR="004A4A94" w:rsidRPr="000D7A57" w:rsidRDefault="004A4A94" w:rsidP="004A4A94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189E4AE7" w14:textId="6F137FBD" w:rsidR="004A4A94" w:rsidRPr="000D7A57" w:rsidRDefault="004A4A94" w:rsidP="004A4A94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2,360,504.04 </w:t>
            </w:r>
          </w:p>
        </w:tc>
        <w:tc>
          <w:tcPr>
            <w:tcW w:w="134" w:type="dxa"/>
          </w:tcPr>
          <w:p w14:paraId="0BAC3545" w14:textId="77777777" w:rsidR="004A4A94" w:rsidRPr="000D7A57" w:rsidRDefault="004A4A94" w:rsidP="004A4A94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</w:tcPr>
          <w:p w14:paraId="68845821" w14:textId="5A1858A4" w:rsidR="004A4A94" w:rsidRPr="000D7A57" w:rsidRDefault="004A4A94" w:rsidP="004A4A94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3,827,449.91 </w:t>
            </w:r>
          </w:p>
        </w:tc>
      </w:tr>
      <w:tr w:rsidR="004A4A94" w:rsidRPr="000D7A57" w14:paraId="4321F115" w14:textId="77777777" w:rsidTr="004A4A94">
        <w:tc>
          <w:tcPr>
            <w:tcW w:w="2998" w:type="dxa"/>
          </w:tcPr>
          <w:p w14:paraId="0363F9A5" w14:textId="3C21B70A" w:rsidR="004A4A94" w:rsidRPr="000D7A57" w:rsidRDefault="004A4A94" w:rsidP="004A4A94">
            <w:pPr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เงินฝากธนาคาร - บัญชีกระแสรายวัน</w:t>
            </w:r>
          </w:p>
        </w:tc>
        <w:tc>
          <w:tcPr>
            <w:tcW w:w="1247" w:type="dxa"/>
          </w:tcPr>
          <w:p w14:paraId="2D6CEF62" w14:textId="7477C183" w:rsidR="004A4A94" w:rsidRPr="000D7A57" w:rsidRDefault="004A4A94" w:rsidP="004A4A94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87,990,227.86 </w:t>
            </w:r>
          </w:p>
        </w:tc>
        <w:tc>
          <w:tcPr>
            <w:tcW w:w="134" w:type="dxa"/>
          </w:tcPr>
          <w:p w14:paraId="47283E2B" w14:textId="77777777" w:rsidR="004A4A94" w:rsidRPr="000D7A57" w:rsidRDefault="004A4A94" w:rsidP="004A4A94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DE5E0F8" w14:textId="3147B859" w:rsidR="004A4A94" w:rsidRPr="000D7A57" w:rsidRDefault="004A4A94" w:rsidP="004A4A94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66,658,416.31 </w:t>
            </w:r>
          </w:p>
        </w:tc>
        <w:tc>
          <w:tcPr>
            <w:tcW w:w="134" w:type="dxa"/>
          </w:tcPr>
          <w:p w14:paraId="26F472C5" w14:textId="77777777" w:rsidR="004A4A94" w:rsidRPr="000D7A57" w:rsidRDefault="004A4A94" w:rsidP="004A4A94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0AE3BFF8" w14:textId="27780E9E" w:rsidR="004A4A94" w:rsidRPr="000D7A57" w:rsidRDefault="004A4A94" w:rsidP="004A4A94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69,044,892.36 </w:t>
            </w:r>
          </w:p>
        </w:tc>
        <w:tc>
          <w:tcPr>
            <w:tcW w:w="134" w:type="dxa"/>
          </w:tcPr>
          <w:p w14:paraId="5E483CBF" w14:textId="77777777" w:rsidR="004A4A94" w:rsidRPr="000D7A57" w:rsidRDefault="004A4A94" w:rsidP="004A4A94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</w:tcPr>
          <w:p w14:paraId="144F594F" w14:textId="43D58689" w:rsidR="004A4A94" w:rsidRPr="000D7A57" w:rsidRDefault="004A4A94" w:rsidP="004A4A94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42,975,813.07 </w:t>
            </w:r>
          </w:p>
        </w:tc>
      </w:tr>
      <w:tr w:rsidR="004A4A94" w:rsidRPr="000D7A57" w14:paraId="0D5A3B7A" w14:textId="77777777" w:rsidTr="004A4A94">
        <w:tc>
          <w:tcPr>
            <w:tcW w:w="2998" w:type="dxa"/>
          </w:tcPr>
          <w:p w14:paraId="082A941D" w14:textId="71970604" w:rsidR="004A4A94" w:rsidRPr="000D7A57" w:rsidRDefault="004A4A94" w:rsidP="004A4A94">
            <w:pPr>
              <w:tabs>
                <w:tab w:val="left" w:pos="568"/>
              </w:tabs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เงินฝากธนาคาร - บัญชีออมทรัพย์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480DC13" w14:textId="49CEB5E6" w:rsidR="004A4A94" w:rsidRPr="000D7A57" w:rsidRDefault="004A4A94" w:rsidP="004A4A94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104,541,972.23 </w:t>
            </w:r>
          </w:p>
        </w:tc>
        <w:tc>
          <w:tcPr>
            <w:tcW w:w="134" w:type="dxa"/>
          </w:tcPr>
          <w:p w14:paraId="3E879FF1" w14:textId="77777777" w:rsidR="004A4A94" w:rsidRPr="000D7A57" w:rsidRDefault="004A4A94" w:rsidP="004A4A94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40FAEA0" w14:textId="1A250881" w:rsidR="004A4A94" w:rsidRPr="000D7A57" w:rsidRDefault="004A4A94" w:rsidP="004A4A94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19,641,202.54 </w:t>
            </w:r>
          </w:p>
        </w:tc>
        <w:tc>
          <w:tcPr>
            <w:tcW w:w="134" w:type="dxa"/>
          </w:tcPr>
          <w:p w14:paraId="18AB144F" w14:textId="77777777" w:rsidR="004A4A94" w:rsidRPr="000D7A57" w:rsidRDefault="004A4A94" w:rsidP="004A4A94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636C8A1" w14:textId="19C40F70" w:rsidR="004A4A94" w:rsidRPr="000D7A57" w:rsidRDefault="004A4A94" w:rsidP="004A4A94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58,670,102.55 </w:t>
            </w:r>
          </w:p>
        </w:tc>
        <w:tc>
          <w:tcPr>
            <w:tcW w:w="134" w:type="dxa"/>
          </w:tcPr>
          <w:p w14:paraId="2EBBAF97" w14:textId="77777777" w:rsidR="004A4A94" w:rsidRPr="000D7A57" w:rsidRDefault="004A4A94" w:rsidP="004A4A94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714C0B4B" w14:textId="1190F59C" w:rsidR="004A4A94" w:rsidRPr="000D7A57" w:rsidRDefault="004A4A94" w:rsidP="004A4A94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14,701,247.08 </w:t>
            </w:r>
          </w:p>
        </w:tc>
      </w:tr>
      <w:tr w:rsidR="004A4A94" w:rsidRPr="000D7A57" w14:paraId="6A15A15E" w14:textId="77777777" w:rsidTr="004A4A94">
        <w:tc>
          <w:tcPr>
            <w:tcW w:w="2998" w:type="dxa"/>
          </w:tcPr>
          <w:p w14:paraId="59A87B47" w14:textId="77777777" w:rsidR="004A4A94" w:rsidRPr="000D7A57" w:rsidRDefault="004A4A94" w:rsidP="004A4A94">
            <w:pPr>
              <w:tabs>
                <w:tab w:val="left" w:pos="568"/>
              </w:tabs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0D7A5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รวม</w:t>
            </w: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F8E4955" w14:textId="6BDD0113" w:rsidR="004A4A94" w:rsidRPr="000D7A57" w:rsidRDefault="004A4A94" w:rsidP="0047431D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196,930,256.24 </w:t>
            </w:r>
          </w:p>
        </w:tc>
        <w:tc>
          <w:tcPr>
            <w:tcW w:w="134" w:type="dxa"/>
          </w:tcPr>
          <w:p w14:paraId="00A002FF" w14:textId="77777777" w:rsidR="004A4A94" w:rsidRPr="000D7A57" w:rsidRDefault="004A4A94" w:rsidP="004A4A94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59F9E32" w14:textId="1D291AAA" w:rsidR="004A4A94" w:rsidRPr="000D7A57" w:rsidRDefault="004A4A94" w:rsidP="004A4A94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90,727,340.51 </w:t>
            </w:r>
          </w:p>
        </w:tc>
        <w:tc>
          <w:tcPr>
            <w:tcW w:w="134" w:type="dxa"/>
          </w:tcPr>
          <w:p w14:paraId="2784A86D" w14:textId="77777777" w:rsidR="004A4A94" w:rsidRPr="000D7A57" w:rsidRDefault="004A4A94" w:rsidP="004A4A94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3E2EC9" w14:textId="66648C01" w:rsidR="004A4A94" w:rsidRPr="000D7A57" w:rsidRDefault="004A4A94" w:rsidP="004A4A94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130,297,486.45 </w:t>
            </w:r>
          </w:p>
        </w:tc>
        <w:tc>
          <w:tcPr>
            <w:tcW w:w="134" w:type="dxa"/>
          </w:tcPr>
          <w:p w14:paraId="1795944D" w14:textId="77777777" w:rsidR="004A4A94" w:rsidRPr="000D7A57" w:rsidRDefault="004A4A94" w:rsidP="004A4A94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66FD70" w14:textId="159B8687" w:rsidR="004A4A94" w:rsidRPr="000D7A57" w:rsidRDefault="004A4A94" w:rsidP="004A4A94">
            <w:pPr>
              <w:tabs>
                <w:tab w:val="left" w:pos="342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0D7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61,852,089.31</w:t>
            </w:r>
          </w:p>
        </w:tc>
      </w:tr>
    </w:tbl>
    <w:p w14:paraId="7A8A419A" w14:textId="77777777" w:rsidR="009904B0" w:rsidRPr="00DF2342" w:rsidRDefault="009904B0" w:rsidP="0047431D">
      <w:pPr>
        <w:tabs>
          <w:tab w:val="clear" w:pos="227"/>
          <w:tab w:val="left" w:pos="284"/>
          <w:tab w:val="left" w:pos="1276"/>
        </w:tabs>
        <w:spacing w:line="30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405ED5FA" w14:textId="34E4B564" w:rsidR="00667D59" w:rsidRPr="00DF2342" w:rsidRDefault="00F1746E" w:rsidP="000D213A">
      <w:pPr>
        <w:tabs>
          <w:tab w:val="clear" w:pos="227"/>
          <w:tab w:val="left" w:pos="284"/>
          <w:tab w:val="left" w:pos="1276"/>
        </w:tabs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ณ วันที่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31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ธันวาคม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256</w:t>
      </w:r>
      <w:r w:rsidR="00424874" w:rsidRPr="00DF2342">
        <w:rPr>
          <w:rFonts w:asciiTheme="majorBidi" w:hAnsiTheme="majorBidi"/>
          <w:color w:val="000000" w:themeColor="text1"/>
          <w:sz w:val="32"/>
          <w:szCs w:val="32"/>
        </w:rPr>
        <w:t>7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และ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256</w:t>
      </w:r>
      <w:r w:rsidR="00424874" w:rsidRPr="00DF2342">
        <w:rPr>
          <w:rFonts w:asciiTheme="majorBidi" w:hAnsiTheme="majorBidi"/>
          <w:color w:val="000000" w:themeColor="text1"/>
          <w:sz w:val="32"/>
          <w:szCs w:val="32"/>
        </w:rPr>
        <w:t>6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เงินฝากธนาคารมีอัตราดอกเบี้ยร้อยล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ะ </w:t>
      </w:r>
      <w:r w:rsidR="004C4833" w:rsidRPr="00DF2342">
        <w:rPr>
          <w:rFonts w:asciiTheme="majorBidi" w:hAnsiTheme="majorBidi"/>
          <w:color w:val="000000" w:themeColor="text1"/>
          <w:sz w:val="32"/>
          <w:szCs w:val="32"/>
        </w:rPr>
        <w:t>0.15 - 0.</w:t>
      </w:r>
      <w:r w:rsidR="004C4833">
        <w:rPr>
          <w:rFonts w:asciiTheme="majorBidi" w:hAnsiTheme="majorBidi"/>
          <w:color w:val="000000" w:themeColor="text1"/>
          <w:sz w:val="32"/>
          <w:szCs w:val="32"/>
        </w:rPr>
        <w:t>4</w:t>
      </w:r>
      <w:r w:rsidR="004C4833" w:rsidRPr="00DF2342">
        <w:rPr>
          <w:rFonts w:asciiTheme="majorBidi" w:hAnsiTheme="majorBidi"/>
          <w:color w:val="000000" w:themeColor="text1"/>
          <w:sz w:val="32"/>
          <w:szCs w:val="32"/>
        </w:rPr>
        <w:t>0</w:t>
      </w:r>
      <w:r w:rsidR="004C483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ต่อปี และร้อยละ </w:t>
      </w:r>
      <w:r w:rsidR="00724F3B" w:rsidRPr="00DF2342">
        <w:rPr>
          <w:rFonts w:asciiTheme="majorBidi" w:hAnsiTheme="majorBidi"/>
          <w:color w:val="000000" w:themeColor="text1"/>
          <w:sz w:val="32"/>
          <w:szCs w:val="32"/>
        </w:rPr>
        <w:t>0.15 - 0.</w:t>
      </w:r>
      <w:r w:rsidR="00424874" w:rsidRPr="00DF2342">
        <w:rPr>
          <w:rFonts w:asciiTheme="majorBidi" w:hAnsiTheme="majorBidi"/>
          <w:color w:val="000000" w:themeColor="text1"/>
          <w:sz w:val="32"/>
          <w:szCs w:val="32"/>
        </w:rPr>
        <w:t>60</w:t>
      </w:r>
      <w:r w:rsidR="00724F3B"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ต่อปี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ตามลำดับ</w:t>
      </w:r>
    </w:p>
    <w:p w14:paraId="1F375F7F" w14:textId="77777777" w:rsidR="00226BDF" w:rsidRPr="00DF2342" w:rsidRDefault="00226BDF" w:rsidP="0047431D">
      <w:pPr>
        <w:tabs>
          <w:tab w:val="clear" w:pos="227"/>
          <w:tab w:val="left" w:pos="284"/>
          <w:tab w:val="left" w:pos="1276"/>
        </w:tabs>
        <w:spacing w:line="300" w:lineRule="exact"/>
        <w:ind w:left="284" w:firstLine="567"/>
        <w:jc w:val="center"/>
        <w:rPr>
          <w:rFonts w:asciiTheme="majorBidi" w:hAnsiTheme="majorBidi"/>
          <w:color w:val="000000" w:themeColor="text1"/>
          <w:sz w:val="32"/>
          <w:szCs w:val="32"/>
        </w:rPr>
      </w:pPr>
    </w:p>
    <w:p w14:paraId="3C61C607" w14:textId="4287412A" w:rsidR="00B43E5F" w:rsidRPr="00DF2342" w:rsidRDefault="001C2639" w:rsidP="000D213A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B43E5F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43E5F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B73E2"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ลูกหนี้การค้าและลูกหนี้หมุนเวียนอื่น</w:t>
      </w:r>
    </w:p>
    <w:p w14:paraId="0DF6D49C" w14:textId="2C3E1756" w:rsidR="006C6020" w:rsidRPr="00DF2342" w:rsidRDefault="006C6020" w:rsidP="000D213A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60" w:lineRule="exact"/>
        <w:ind w:firstLine="709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3"/>
        <w:gridCol w:w="1247"/>
        <w:gridCol w:w="137"/>
        <w:gridCol w:w="1247"/>
        <w:gridCol w:w="134"/>
        <w:gridCol w:w="1247"/>
        <w:gridCol w:w="134"/>
        <w:gridCol w:w="1247"/>
        <w:gridCol w:w="6"/>
      </w:tblGrid>
      <w:tr w:rsidR="00DF2342" w:rsidRPr="00C53FF6" w14:paraId="286D0D2C" w14:textId="77777777" w:rsidTr="000D213A">
        <w:trPr>
          <w:trHeight w:val="62"/>
        </w:trPr>
        <w:tc>
          <w:tcPr>
            <w:tcW w:w="3003" w:type="dxa"/>
          </w:tcPr>
          <w:p w14:paraId="7A4D9E73" w14:textId="77777777" w:rsidR="00667D59" w:rsidRPr="00C53FF6" w:rsidRDefault="00667D59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57" w:right="-57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0EC4A14F" w14:textId="77777777" w:rsidR="00667D59" w:rsidRPr="00C53FF6" w:rsidRDefault="00667D59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C53FF6" w14:paraId="3761F812" w14:textId="77777777" w:rsidTr="000D213A">
        <w:trPr>
          <w:trHeight w:val="62"/>
        </w:trPr>
        <w:tc>
          <w:tcPr>
            <w:tcW w:w="3003" w:type="dxa"/>
          </w:tcPr>
          <w:p w14:paraId="7A9F10AC" w14:textId="77777777" w:rsidR="00667D59" w:rsidRPr="00C53FF6" w:rsidRDefault="00667D59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57" w:right="-57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4F7F76" w14:textId="77777777" w:rsidR="00667D59" w:rsidRPr="00C53FF6" w:rsidRDefault="00667D59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D997C6" w14:textId="77777777" w:rsidR="00667D59" w:rsidRPr="00C53FF6" w:rsidRDefault="00667D59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left="-57" w:right="-57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A072D4" w14:textId="77777777" w:rsidR="00667D59" w:rsidRPr="00C53FF6" w:rsidRDefault="00667D59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342" w:rsidRPr="00C53FF6" w14:paraId="5694C531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4476A833" w14:textId="1B6E3520" w:rsidR="00667D59" w:rsidRPr="00C53FF6" w:rsidRDefault="00F865FF" w:rsidP="0047431D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71F8851" w14:textId="601B2143" w:rsidR="00667D59" w:rsidRPr="00C53FF6" w:rsidRDefault="00667D59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  <w:r w:rsidR="00424874"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2FBD5276" w14:textId="77777777" w:rsidR="00667D59" w:rsidRPr="00C53FF6" w:rsidRDefault="00667D59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D1133D7" w14:textId="5D49CF6C" w:rsidR="00667D59" w:rsidRPr="00C53FF6" w:rsidRDefault="00667D59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424874"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67FE70B5" w14:textId="77777777" w:rsidR="00667D59" w:rsidRPr="00C53FF6" w:rsidRDefault="00667D59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736B309" w14:textId="71B5A22A" w:rsidR="00667D59" w:rsidRPr="00C53FF6" w:rsidRDefault="00667D59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424874"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7F2D98" w14:textId="77777777" w:rsidR="00667D59" w:rsidRPr="00C53FF6" w:rsidRDefault="00667D59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2050B71" w14:textId="3AF7C07A" w:rsidR="00667D59" w:rsidRPr="00C53FF6" w:rsidRDefault="00424874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DF2342" w:rsidRPr="00C53FF6" w14:paraId="06568DE5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245DCC28" w14:textId="77777777" w:rsidR="00424874" w:rsidRPr="00C53FF6" w:rsidRDefault="00424874" w:rsidP="004743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เช็ครับลงวันที่ล่วงหน้า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D6DEED3" w14:textId="3251F1F9" w:rsidR="00424874" w:rsidRPr="00C53FF6" w:rsidRDefault="001B3D81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40,172,872.67</w:t>
            </w:r>
          </w:p>
        </w:tc>
        <w:tc>
          <w:tcPr>
            <w:tcW w:w="137" w:type="dxa"/>
          </w:tcPr>
          <w:p w14:paraId="3D6FFBC1" w14:textId="77777777" w:rsidR="00424874" w:rsidRPr="00C53FF6" w:rsidRDefault="00424874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C19F28F" w14:textId="083E8B94" w:rsidR="00424874" w:rsidRPr="00C53FF6" w:rsidRDefault="00424874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52,518,812.12</w:t>
            </w:r>
          </w:p>
        </w:tc>
        <w:tc>
          <w:tcPr>
            <w:tcW w:w="134" w:type="dxa"/>
          </w:tcPr>
          <w:p w14:paraId="5A7B0A73" w14:textId="77777777" w:rsidR="00424874" w:rsidRPr="00C53FF6" w:rsidRDefault="00424874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D4CC7F4" w14:textId="47D1CCDD" w:rsidR="00424874" w:rsidRPr="00C53FF6" w:rsidRDefault="003A01B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40,172,872.67</w:t>
            </w:r>
          </w:p>
        </w:tc>
        <w:tc>
          <w:tcPr>
            <w:tcW w:w="134" w:type="dxa"/>
          </w:tcPr>
          <w:p w14:paraId="459F9DE1" w14:textId="77777777" w:rsidR="00424874" w:rsidRPr="00C53FF6" w:rsidRDefault="00424874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7788A19" w14:textId="08E50F2C" w:rsidR="00424874" w:rsidRPr="00C53FF6" w:rsidRDefault="00424874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39,309,853.42</w:t>
            </w:r>
          </w:p>
        </w:tc>
      </w:tr>
      <w:tr w:rsidR="00DF2342" w:rsidRPr="00C53FF6" w14:paraId="5B97900F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418E2F22" w14:textId="77777777" w:rsidR="00424874" w:rsidRPr="00C53FF6" w:rsidRDefault="00424874" w:rsidP="004743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7" w:type="dxa"/>
          </w:tcPr>
          <w:p w14:paraId="06B2F3E3" w14:textId="77777777" w:rsidR="00424874" w:rsidRPr="00C53FF6" w:rsidRDefault="00424874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</w:tcPr>
          <w:p w14:paraId="1A42F859" w14:textId="77777777" w:rsidR="00424874" w:rsidRPr="00C53FF6" w:rsidRDefault="00424874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63E409B" w14:textId="77777777" w:rsidR="00424874" w:rsidRPr="00C53FF6" w:rsidRDefault="00424874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D413EB7" w14:textId="77777777" w:rsidR="00424874" w:rsidRPr="00C53FF6" w:rsidRDefault="00424874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B0FEC76" w14:textId="77777777" w:rsidR="00424874" w:rsidRPr="00C53FF6" w:rsidRDefault="00424874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EF5FFB" w14:textId="77777777" w:rsidR="00424874" w:rsidRPr="00C53FF6" w:rsidRDefault="00424874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641F66C" w14:textId="77777777" w:rsidR="00424874" w:rsidRPr="00C53FF6" w:rsidRDefault="00424874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641705" w:rsidRPr="00C53FF6" w14:paraId="495C5165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607E6EFB" w14:textId="77777777" w:rsidR="00641705" w:rsidRPr="00C53FF6" w:rsidRDefault="00641705" w:rsidP="004743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47" w:type="dxa"/>
            <w:shd w:val="clear" w:color="auto" w:fill="auto"/>
          </w:tcPr>
          <w:p w14:paraId="6D7483B9" w14:textId="578DEE9A" w:rsidR="00641705" w:rsidRPr="00C53FF6" w:rsidRDefault="00641705" w:rsidP="0047431D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7" w:type="dxa"/>
          </w:tcPr>
          <w:p w14:paraId="29EE49AB" w14:textId="77777777" w:rsidR="00641705" w:rsidRPr="00C53FF6" w:rsidRDefault="00641705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58CE988" w14:textId="01C4BAF6" w:rsidR="00641705" w:rsidRPr="00C53FF6" w:rsidRDefault="00641705" w:rsidP="0047431D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79E7DA06" w14:textId="77777777" w:rsidR="00641705" w:rsidRPr="00C53FF6" w:rsidRDefault="00641705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EA40D4B" w14:textId="139F9308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8,716,724.57 </w:t>
            </w:r>
          </w:p>
        </w:tc>
        <w:tc>
          <w:tcPr>
            <w:tcW w:w="134" w:type="dxa"/>
          </w:tcPr>
          <w:p w14:paraId="069ECC7E" w14:textId="77777777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517B3E0" w14:textId="197EABE7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242,135,635.50</w:t>
            </w:r>
          </w:p>
        </w:tc>
      </w:tr>
      <w:tr w:rsidR="00641705" w:rsidRPr="00C53FF6" w14:paraId="55B4A974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75AB724B" w14:textId="77777777" w:rsidR="00641705" w:rsidRPr="00C53FF6" w:rsidRDefault="00641705" w:rsidP="004743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47" w:type="dxa"/>
            <w:shd w:val="clear" w:color="auto" w:fill="auto"/>
          </w:tcPr>
          <w:p w14:paraId="4D4CA8F2" w14:textId="77777777" w:rsidR="00641705" w:rsidRPr="00C53FF6" w:rsidRDefault="00641705" w:rsidP="0047431D">
            <w:pPr>
              <w:spacing w:line="280" w:lineRule="exact"/>
              <w:ind w:right="39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</w:tcPr>
          <w:p w14:paraId="10FA35F1" w14:textId="77777777" w:rsidR="00641705" w:rsidRPr="00C53FF6" w:rsidRDefault="00641705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9F412D9" w14:textId="77777777" w:rsidR="00641705" w:rsidRPr="00C53FF6" w:rsidRDefault="00641705" w:rsidP="0047431D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538406CB" w14:textId="77777777" w:rsidR="00641705" w:rsidRPr="00C53FF6" w:rsidRDefault="00641705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B056C2C" w14:textId="77777777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137FF7" w14:textId="77777777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921187A" w14:textId="77777777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641705" w:rsidRPr="00C53FF6" w14:paraId="7C68C56B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0ED5BCA2" w14:textId="77777777" w:rsidR="00641705" w:rsidRPr="00C53FF6" w:rsidRDefault="00641705" w:rsidP="0047431D">
            <w:pPr>
              <w:tabs>
                <w:tab w:val="clear" w:pos="227"/>
                <w:tab w:val="left" w:pos="268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0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เดือน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ถึง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247" w:type="dxa"/>
            <w:shd w:val="clear" w:color="auto" w:fill="auto"/>
          </w:tcPr>
          <w:p w14:paraId="38B23F23" w14:textId="7B078174" w:rsidR="00641705" w:rsidRPr="00C53FF6" w:rsidRDefault="00641705" w:rsidP="0047431D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7" w:type="dxa"/>
          </w:tcPr>
          <w:p w14:paraId="292CE29B" w14:textId="77777777" w:rsidR="00641705" w:rsidRPr="00C53FF6" w:rsidRDefault="00641705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9FE1353" w14:textId="408710ED" w:rsidR="00641705" w:rsidRPr="00C53FF6" w:rsidRDefault="00641705" w:rsidP="0047431D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633827C6" w14:textId="77777777" w:rsidR="00641705" w:rsidRPr="00C53FF6" w:rsidRDefault="00641705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AC1D9" w14:textId="6BD84942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377,653.05 </w:t>
            </w:r>
          </w:p>
        </w:tc>
        <w:tc>
          <w:tcPr>
            <w:tcW w:w="134" w:type="dxa"/>
          </w:tcPr>
          <w:p w14:paraId="40CBA9C1" w14:textId="77777777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03C17C5" w14:textId="1E36ADAD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404,578.04</w:t>
            </w:r>
          </w:p>
        </w:tc>
      </w:tr>
      <w:tr w:rsidR="00641705" w:rsidRPr="00C53FF6" w14:paraId="6BAEFF00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255"/>
        </w:trPr>
        <w:tc>
          <w:tcPr>
            <w:tcW w:w="3003" w:type="dxa"/>
          </w:tcPr>
          <w:p w14:paraId="3587BC2D" w14:textId="77777777" w:rsidR="00641705" w:rsidRPr="00C53FF6" w:rsidRDefault="00641705" w:rsidP="0047431D">
            <w:pPr>
              <w:tabs>
                <w:tab w:val="left" w:pos="284"/>
                <w:tab w:val="left" w:pos="556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34ADA99" w14:textId="69FE347A" w:rsidR="00641705" w:rsidRPr="00C53FF6" w:rsidRDefault="00641705" w:rsidP="0047431D">
            <w:pPr>
              <w:tabs>
                <w:tab w:val="clear" w:pos="680"/>
                <w:tab w:val="left" w:pos="737"/>
              </w:tabs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7" w:type="dxa"/>
          </w:tcPr>
          <w:p w14:paraId="59B0E7A9" w14:textId="77777777" w:rsidR="00641705" w:rsidRPr="00C53FF6" w:rsidRDefault="00641705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contextualSpacing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2B4348E" w14:textId="785B39A7" w:rsidR="00641705" w:rsidRPr="00C53FF6" w:rsidRDefault="00641705" w:rsidP="0047431D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06511696" w14:textId="77777777" w:rsidR="00641705" w:rsidRPr="00C53FF6" w:rsidRDefault="00641705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FDC3AA7" w14:textId="6D766F15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9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094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377.62</w:t>
            </w:r>
          </w:p>
        </w:tc>
        <w:tc>
          <w:tcPr>
            <w:tcW w:w="134" w:type="dxa"/>
          </w:tcPr>
          <w:p w14:paraId="6EC3016A" w14:textId="77777777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A1A3D50" w14:textId="61AFC6F9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242,540,213.54 </w:t>
            </w:r>
          </w:p>
        </w:tc>
      </w:tr>
      <w:tr w:rsidR="00641705" w:rsidRPr="00C53FF6" w14:paraId="6D81349C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33799425" w14:textId="77777777" w:rsidR="00641705" w:rsidRPr="00C53FF6" w:rsidRDefault="00641705" w:rsidP="004743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A350DB5" w14:textId="77777777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</w:tcPr>
          <w:p w14:paraId="405BB06C" w14:textId="77777777" w:rsidR="00641705" w:rsidRPr="00C53FF6" w:rsidRDefault="00641705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88BE6A5" w14:textId="77777777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A1BFF63" w14:textId="77777777" w:rsidR="00641705" w:rsidRPr="00C53FF6" w:rsidRDefault="00641705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F2162B1" w14:textId="77777777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D3DF18" w14:textId="77777777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1225771" w14:textId="77777777" w:rsidR="00641705" w:rsidRPr="00C53FF6" w:rsidRDefault="00641705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8F3790" w:rsidRPr="00C53FF6" w14:paraId="51E0BE6D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10CC251C" w14:textId="77777777" w:rsidR="008F3790" w:rsidRPr="00C53FF6" w:rsidRDefault="008F3790" w:rsidP="004743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47" w:type="dxa"/>
            <w:shd w:val="clear" w:color="auto" w:fill="auto"/>
          </w:tcPr>
          <w:p w14:paraId="02B84DF6" w14:textId="13B2FEC9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379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215,440,868.93 </w:t>
            </w:r>
          </w:p>
        </w:tc>
        <w:tc>
          <w:tcPr>
            <w:tcW w:w="137" w:type="dxa"/>
          </w:tcPr>
          <w:p w14:paraId="73937EFA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C7B27E4" w14:textId="7B2CFC0D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182,187,008.25</w:t>
            </w:r>
          </w:p>
        </w:tc>
        <w:tc>
          <w:tcPr>
            <w:tcW w:w="134" w:type="dxa"/>
          </w:tcPr>
          <w:p w14:paraId="1BB65C54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E00B7CA" w14:textId="26C61CD5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152,531,294.21 </w:t>
            </w:r>
          </w:p>
        </w:tc>
        <w:tc>
          <w:tcPr>
            <w:tcW w:w="134" w:type="dxa"/>
          </w:tcPr>
          <w:p w14:paraId="3C979FD8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FDBE4AF" w14:textId="22225D3F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132,007,079.58 </w:t>
            </w:r>
          </w:p>
        </w:tc>
      </w:tr>
      <w:tr w:rsidR="008F3790" w:rsidRPr="00C53FF6" w14:paraId="2EBE5B63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35F645EC" w14:textId="77777777" w:rsidR="008F3790" w:rsidRPr="00C53FF6" w:rsidRDefault="008F3790" w:rsidP="004743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47" w:type="dxa"/>
            <w:shd w:val="clear" w:color="auto" w:fill="auto"/>
          </w:tcPr>
          <w:p w14:paraId="43E53EE8" w14:textId="42AE6D78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379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37" w:type="dxa"/>
          </w:tcPr>
          <w:p w14:paraId="4CAB31C2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EA0B365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560F1450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B8B2D1D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4E622A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B18BAAC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8F3790" w:rsidRPr="00C53FF6" w14:paraId="2C8DC987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57C4A507" w14:textId="77777777" w:rsidR="008F3790" w:rsidRPr="00C53FF6" w:rsidRDefault="008F3790" w:rsidP="0047431D">
            <w:pPr>
              <w:tabs>
                <w:tab w:val="clear" w:pos="227"/>
                <w:tab w:val="left" w:pos="268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มากกว่า  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0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เดือน ถึง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247" w:type="dxa"/>
            <w:shd w:val="clear" w:color="auto" w:fill="auto"/>
          </w:tcPr>
          <w:p w14:paraId="2DFBE2FF" w14:textId="46B7B16C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379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93,502,846.03 </w:t>
            </w:r>
          </w:p>
        </w:tc>
        <w:tc>
          <w:tcPr>
            <w:tcW w:w="137" w:type="dxa"/>
          </w:tcPr>
          <w:p w14:paraId="3340283B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F541FDF" w14:textId="16360F4D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95,375,341.48 </w:t>
            </w:r>
          </w:p>
        </w:tc>
        <w:tc>
          <w:tcPr>
            <w:tcW w:w="134" w:type="dxa"/>
          </w:tcPr>
          <w:p w14:paraId="19578FF2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9F9E6" w14:textId="194CE741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60,168,108.86 </w:t>
            </w:r>
          </w:p>
        </w:tc>
        <w:tc>
          <w:tcPr>
            <w:tcW w:w="134" w:type="dxa"/>
          </w:tcPr>
          <w:p w14:paraId="7E34D53A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4BE508C2" w14:textId="4DF8EE3A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31,475,999.53 </w:t>
            </w:r>
          </w:p>
        </w:tc>
      </w:tr>
      <w:tr w:rsidR="008F3790" w:rsidRPr="00C53FF6" w14:paraId="4234BEEB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56790BB8" w14:textId="77777777" w:rsidR="008F3790" w:rsidRPr="00C53FF6" w:rsidRDefault="008F3790" w:rsidP="0047431D">
            <w:pPr>
              <w:tabs>
                <w:tab w:val="clear" w:pos="227"/>
                <w:tab w:val="left" w:pos="268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มากกว่า  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เดือน ถึง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6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247" w:type="dxa"/>
            <w:shd w:val="clear" w:color="auto" w:fill="auto"/>
          </w:tcPr>
          <w:p w14:paraId="7CC37D36" w14:textId="7485E35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379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3,312,740.81 </w:t>
            </w:r>
          </w:p>
        </w:tc>
        <w:tc>
          <w:tcPr>
            <w:tcW w:w="137" w:type="dxa"/>
          </w:tcPr>
          <w:p w14:paraId="72A78BFB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20B216B2" w14:textId="17B28F9D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8,097,058.68 </w:t>
            </w:r>
          </w:p>
        </w:tc>
        <w:tc>
          <w:tcPr>
            <w:tcW w:w="134" w:type="dxa"/>
          </w:tcPr>
          <w:p w14:paraId="6B1D5D8A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A5DC8" w14:textId="36507438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1,472,572.51 </w:t>
            </w:r>
          </w:p>
        </w:tc>
        <w:tc>
          <w:tcPr>
            <w:tcW w:w="134" w:type="dxa"/>
          </w:tcPr>
          <w:p w14:paraId="1D0CBC2B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C9B706D" w14:textId="3817ABC3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320,820.98 </w:t>
            </w:r>
          </w:p>
        </w:tc>
      </w:tr>
      <w:tr w:rsidR="008F3790" w:rsidRPr="00C53FF6" w14:paraId="34DE0831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7C8D157C" w14:textId="77777777" w:rsidR="008F3790" w:rsidRPr="00C53FF6" w:rsidRDefault="008F3790" w:rsidP="0047431D">
            <w:pPr>
              <w:tabs>
                <w:tab w:val="clear" w:pos="227"/>
                <w:tab w:val="left" w:pos="268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6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เดือน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ถึง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12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247" w:type="dxa"/>
            <w:shd w:val="clear" w:color="auto" w:fill="auto"/>
          </w:tcPr>
          <w:p w14:paraId="4B7E2743" w14:textId="04F7E82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379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4,084,858.22 </w:t>
            </w:r>
          </w:p>
        </w:tc>
        <w:tc>
          <w:tcPr>
            <w:tcW w:w="137" w:type="dxa"/>
          </w:tcPr>
          <w:p w14:paraId="41B520DD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CBA8ADC" w14:textId="7A820B8A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3,166,541.77 </w:t>
            </w:r>
          </w:p>
        </w:tc>
        <w:tc>
          <w:tcPr>
            <w:tcW w:w="134" w:type="dxa"/>
          </w:tcPr>
          <w:p w14:paraId="7B6E0C2F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6675A" w14:textId="47874662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1,349,501.37 </w:t>
            </w:r>
          </w:p>
        </w:tc>
        <w:tc>
          <w:tcPr>
            <w:tcW w:w="134" w:type="dxa"/>
          </w:tcPr>
          <w:p w14:paraId="0747C057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66AA7882" w14:textId="524E621B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1,080,317.83 </w:t>
            </w:r>
          </w:p>
        </w:tc>
      </w:tr>
      <w:tr w:rsidR="008F3790" w:rsidRPr="00C53FF6" w14:paraId="3D875213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44ED0808" w14:textId="77777777" w:rsidR="008F3790" w:rsidRPr="00C53FF6" w:rsidRDefault="008F3790" w:rsidP="0047431D">
            <w:pPr>
              <w:tabs>
                <w:tab w:val="clear" w:pos="227"/>
                <w:tab w:val="left" w:pos="268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12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459F8A4" w14:textId="366E52BE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379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10,606,736.93 </w:t>
            </w:r>
          </w:p>
        </w:tc>
        <w:tc>
          <w:tcPr>
            <w:tcW w:w="137" w:type="dxa"/>
          </w:tcPr>
          <w:p w14:paraId="1AA48E56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5F53C27" w14:textId="5C4CBA9B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16,470,008.78 </w:t>
            </w:r>
          </w:p>
        </w:tc>
        <w:tc>
          <w:tcPr>
            <w:tcW w:w="134" w:type="dxa"/>
          </w:tcPr>
          <w:p w14:paraId="1C1185E1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9B6D1" w14:textId="2BA406BA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9,490,158.98 </w:t>
            </w:r>
          </w:p>
        </w:tc>
        <w:tc>
          <w:tcPr>
            <w:tcW w:w="134" w:type="dxa"/>
          </w:tcPr>
          <w:p w14:paraId="11F764F8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AE926EE" w14:textId="0D7F5CBD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11,697,293.70 </w:t>
            </w:r>
          </w:p>
        </w:tc>
      </w:tr>
      <w:tr w:rsidR="008F3790" w:rsidRPr="00C53FF6" w14:paraId="0E8AD6DA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0B648609" w14:textId="77777777" w:rsidR="008F3790" w:rsidRPr="00C53FF6" w:rsidRDefault="008F3790" w:rsidP="0047431D">
            <w:pPr>
              <w:tabs>
                <w:tab w:val="left" w:pos="284"/>
                <w:tab w:val="left" w:pos="556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A76C6A9" w14:textId="7911F59E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379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326,948,050.92 </w:t>
            </w:r>
          </w:p>
        </w:tc>
        <w:tc>
          <w:tcPr>
            <w:tcW w:w="137" w:type="dxa"/>
          </w:tcPr>
          <w:p w14:paraId="29B00E7F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228F474" w14:textId="3A253E65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305,295,958.96</w:t>
            </w:r>
          </w:p>
        </w:tc>
        <w:tc>
          <w:tcPr>
            <w:tcW w:w="134" w:type="dxa"/>
          </w:tcPr>
          <w:p w14:paraId="5836E992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DAB614D" w14:textId="4EA2E15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225,011,635.93 </w:t>
            </w:r>
          </w:p>
        </w:tc>
        <w:tc>
          <w:tcPr>
            <w:tcW w:w="134" w:type="dxa"/>
          </w:tcPr>
          <w:p w14:paraId="42C0A9F4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444CD74" w14:textId="56469DAD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176,581,511.62 </w:t>
            </w:r>
          </w:p>
        </w:tc>
      </w:tr>
      <w:tr w:rsidR="008F3790" w:rsidRPr="00C53FF6" w14:paraId="67F50818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7F611879" w14:textId="77777777" w:rsidR="008F3790" w:rsidRPr="00C53FF6" w:rsidRDefault="008F3790" w:rsidP="0047431D">
            <w:pPr>
              <w:tabs>
                <w:tab w:val="left" w:pos="284"/>
                <w:tab w:val="left" w:pos="556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รวม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AF4CB66" w14:textId="3A531B05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379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367,120,923.59 </w:t>
            </w:r>
          </w:p>
        </w:tc>
        <w:tc>
          <w:tcPr>
            <w:tcW w:w="137" w:type="dxa"/>
          </w:tcPr>
          <w:p w14:paraId="2C2BE232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A915F59" w14:textId="012AEA70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357,814,771.08</w:t>
            </w:r>
          </w:p>
        </w:tc>
        <w:tc>
          <w:tcPr>
            <w:tcW w:w="134" w:type="dxa"/>
          </w:tcPr>
          <w:p w14:paraId="2603A23D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473CDE2" w14:textId="3023981F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274,278,886.22</w:t>
            </w:r>
          </w:p>
        </w:tc>
        <w:tc>
          <w:tcPr>
            <w:tcW w:w="134" w:type="dxa"/>
          </w:tcPr>
          <w:p w14:paraId="19AE3B22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C1F4DB5" w14:textId="3CCA5B4C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458,431,578.58 </w:t>
            </w:r>
          </w:p>
        </w:tc>
      </w:tr>
      <w:tr w:rsidR="000D213A" w:rsidRPr="00C53FF6" w14:paraId="712CFCCA" w14:textId="77777777" w:rsidTr="000D213A">
        <w:trPr>
          <w:trHeight w:val="62"/>
        </w:trPr>
        <w:tc>
          <w:tcPr>
            <w:tcW w:w="3003" w:type="dxa"/>
          </w:tcPr>
          <w:p w14:paraId="6065BFEB" w14:textId="77777777" w:rsidR="000D213A" w:rsidRPr="00C53FF6" w:rsidRDefault="000D213A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57" w:right="-57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3A80904F" w14:textId="77777777" w:rsidR="000D213A" w:rsidRPr="00C53FF6" w:rsidRDefault="000D213A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0D213A" w:rsidRPr="00C53FF6" w14:paraId="74437B41" w14:textId="77777777" w:rsidTr="000D213A">
        <w:trPr>
          <w:trHeight w:val="62"/>
        </w:trPr>
        <w:tc>
          <w:tcPr>
            <w:tcW w:w="3003" w:type="dxa"/>
          </w:tcPr>
          <w:p w14:paraId="65EAC645" w14:textId="77777777" w:rsidR="000D213A" w:rsidRPr="00C53FF6" w:rsidRDefault="000D213A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57" w:right="-57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52CB0" w14:textId="77777777" w:rsidR="000D213A" w:rsidRPr="00C53FF6" w:rsidRDefault="000D213A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506427" w14:textId="77777777" w:rsidR="000D213A" w:rsidRPr="00C53FF6" w:rsidRDefault="000D213A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left="-57" w:right="-57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3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1F3511" w14:textId="77777777" w:rsidR="000D213A" w:rsidRPr="00C53FF6" w:rsidRDefault="000D213A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213A" w:rsidRPr="00C53FF6" w14:paraId="3B3225D6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5BDC61A6" w14:textId="77777777" w:rsidR="000D213A" w:rsidRPr="00C53FF6" w:rsidRDefault="000D213A" w:rsidP="0047431D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09B1305" w14:textId="77777777" w:rsidR="000D213A" w:rsidRPr="00C53FF6" w:rsidRDefault="000D213A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25667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8356801" w14:textId="77777777" w:rsidR="000D213A" w:rsidRPr="00C53FF6" w:rsidRDefault="000D213A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3E3C940" w14:textId="77777777" w:rsidR="000D213A" w:rsidRPr="00C53FF6" w:rsidRDefault="000D213A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14AC82C1" w14:textId="77777777" w:rsidR="000D213A" w:rsidRPr="00C53FF6" w:rsidRDefault="000D213A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920EC2C" w14:textId="77777777" w:rsidR="000D213A" w:rsidRPr="00C53FF6" w:rsidRDefault="000D213A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112774" w14:textId="77777777" w:rsidR="000D213A" w:rsidRPr="00C53FF6" w:rsidRDefault="000D213A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0237452" w14:textId="77777777" w:rsidR="000D213A" w:rsidRPr="00C53FF6" w:rsidRDefault="000D213A" w:rsidP="0047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8F3790" w:rsidRPr="00C53FF6" w14:paraId="4351345C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</w:trPr>
        <w:tc>
          <w:tcPr>
            <w:tcW w:w="3003" w:type="dxa"/>
          </w:tcPr>
          <w:p w14:paraId="3E447DC6" w14:textId="77777777" w:rsidR="008F3790" w:rsidRPr="00C53FF6" w:rsidRDefault="008F3790" w:rsidP="0047431D">
            <w:pPr>
              <w:tabs>
                <w:tab w:val="clear" w:pos="2807"/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169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C53FF6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C53FF6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  <w:t>ค่าเผื่อ</w:t>
            </w:r>
            <w:r w:rsidRPr="00C53FF6">
              <w:rPr>
                <w:rFonts w:ascii="Angsana New" w:hAnsi="Angsana New" w:hint="cs"/>
                <w:color w:val="000000" w:themeColor="text1"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499F4D6" w14:textId="21407279" w:rsidR="008F3790" w:rsidRPr="00C53FF6" w:rsidRDefault="008F3790" w:rsidP="0047431D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379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(14,561,743.04)</w:t>
            </w:r>
          </w:p>
        </w:tc>
        <w:tc>
          <w:tcPr>
            <w:tcW w:w="137" w:type="dxa"/>
          </w:tcPr>
          <w:p w14:paraId="0152A2C4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A3AF7B1" w14:textId="06C9EA3C" w:rsidR="008F3790" w:rsidRPr="00C53FF6" w:rsidRDefault="008F3790" w:rsidP="0047431D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(23,768,091.97)</w:t>
            </w:r>
          </w:p>
        </w:tc>
        <w:tc>
          <w:tcPr>
            <w:tcW w:w="134" w:type="dxa"/>
          </w:tcPr>
          <w:p w14:paraId="233D2DE0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D15B0E1" w14:textId="719F8B27" w:rsidR="008F3790" w:rsidRPr="00C53FF6" w:rsidRDefault="008F3790" w:rsidP="0047431D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(10,911,213.16)</w:t>
            </w:r>
          </w:p>
        </w:tc>
        <w:tc>
          <w:tcPr>
            <w:tcW w:w="134" w:type="dxa"/>
          </w:tcPr>
          <w:p w14:paraId="442FA505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2DA7F43" w14:textId="12861862" w:rsidR="008F3790" w:rsidRPr="00C53FF6" w:rsidRDefault="008F3790" w:rsidP="0047431D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(13,171,809.70)</w:t>
            </w:r>
          </w:p>
        </w:tc>
      </w:tr>
      <w:tr w:rsidR="008F3790" w:rsidRPr="00C53FF6" w14:paraId="3FE37447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1D52938D" w14:textId="77777777" w:rsidR="008F3790" w:rsidRPr="00C53FF6" w:rsidRDefault="008F3790" w:rsidP="004743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-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3F351CE" w14:textId="407455C3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379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352,559,180.55 </w:t>
            </w:r>
          </w:p>
        </w:tc>
        <w:tc>
          <w:tcPr>
            <w:tcW w:w="137" w:type="dxa"/>
          </w:tcPr>
          <w:p w14:paraId="28960D8D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F92992A" w14:textId="2536255D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334,046,679.11 </w:t>
            </w:r>
          </w:p>
        </w:tc>
        <w:tc>
          <w:tcPr>
            <w:tcW w:w="134" w:type="dxa"/>
          </w:tcPr>
          <w:p w14:paraId="560AA9E9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2253EAF" w14:textId="4FE8B903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263,367,673.06</w:t>
            </w:r>
          </w:p>
        </w:tc>
        <w:tc>
          <w:tcPr>
            <w:tcW w:w="134" w:type="dxa"/>
          </w:tcPr>
          <w:p w14:paraId="19E2C71F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BFDBA5E" w14:textId="769BEC9C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445,259,768.88 </w:t>
            </w:r>
          </w:p>
        </w:tc>
      </w:tr>
      <w:tr w:rsidR="008F3790" w:rsidRPr="00C53FF6" w14:paraId="18728DDE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13F09040" w14:textId="77777777" w:rsidR="008F3790" w:rsidRPr="00C53FF6" w:rsidRDefault="008F3790" w:rsidP="004743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</w:t>
            </w: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EDAB388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</w:tcPr>
          <w:p w14:paraId="7726186F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B8444BA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C4D4459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B43EDAF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024D62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B5F7759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8F3790" w:rsidRPr="00C53FF6" w14:paraId="643173DD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162"/>
        </w:trPr>
        <w:tc>
          <w:tcPr>
            <w:tcW w:w="3003" w:type="dxa"/>
          </w:tcPr>
          <w:p w14:paraId="7DB92CED" w14:textId="77777777" w:rsidR="008F3790" w:rsidRPr="00C53FF6" w:rsidRDefault="008F3790" w:rsidP="004743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47" w:type="dxa"/>
          </w:tcPr>
          <w:p w14:paraId="43FD718A" w14:textId="5D39106D" w:rsidR="008F3790" w:rsidRPr="00C53FF6" w:rsidRDefault="008F3790" w:rsidP="0047431D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4,661,681.94</w:t>
            </w:r>
          </w:p>
        </w:tc>
        <w:tc>
          <w:tcPr>
            <w:tcW w:w="137" w:type="dxa"/>
          </w:tcPr>
          <w:p w14:paraId="6CF99545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DE0659D" w14:textId="379B740B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5,071,190.01</w:t>
            </w:r>
          </w:p>
        </w:tc>
        <w:tc>
          <w:tcPr>
            <w:tcW w:w="134" w:type="dxa"/>
          </w:tcPr>
          <w:p w14:paraId="64A70117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5E1AD03" w14:textId="616A10E9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868,643.74</w:t>
            </w:r>
          </w:p>
        </w:tc>
        <w:tc>
          <w:tcPr>
            <w:tcW w:w="134" w:type="dxa"/>
          </w:tcPr>
          <w:p w14:paraId="6DB74E3D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C4167A2" w14:textId="2C84AF32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888,605.40 </w:t>
            </w:r>
          </w:p>
        </w:tc>
      </w:tr>
      <w:tr w:rsidR="008F3790" w:rsidRPr="00C53FF6" w14:paraId="16DCECAF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5836C019" w14:textId="77777777" w:rsidR="008F3790" w:rsidRPr="00C53FF6" w:rsidRDefault="008F3790" w:rsidP="004743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เงินมัดจำค่าสินค้า</w:t>
            </w:r>
          </w:p>
        </w:tc>
        <w:tc>
          <w:tcPr>
            <w:tcW w:w="1247" w:type="dxa"/>
          </w:tcPr>
          <w:p w14:paraId="47745E9E" w14:textId="62D0B74F" w:rsidR="008F3790" w:rsidRPr="00C53FF6" w:rsidRDefault="008F3790" w:rsidP="0047431D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3,391,882.79</w:t>
            </w:r>
          </w:p>
        </w:tc>
        <w:tc>
          <w:tcPr>
            <w:tcW w:w="137" w:type="dxa"/>
          </w:tcPr>
          <w:p w14:paraId="565E9D94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6D009DD" w14:textId="0CE97DDA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191,400.00</w:t>
            </w:r>
          </w:p>
        </w:tc>
        <w:tc>
          <w:tcPr>
            <w:tcW w:w="134" w:type="dxa"/>
          </w:tcPr>
          <w:p w14:paraId="7617279E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157CB69" w14:textId="60E9F0D1" w:rsidR="008F3790" w:rsidRPr="00C53FF6" w:rsidRDefault="008F3790" w:rsidP="0047431D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50237474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B3762F9" w14:textId="6FCA8394" w:rsidR="008F3790" w:rsidRPr="00C53FF6" w:rsidRDefault="008F3790" w:rsidP="0047431D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  </w:t>
            </w:r>
          </w:p>
        </w:tc>
      </w:tr>
      <w:tr w:rsidR="008F3790" w:rsidRPr="00C53FF6" w14:paraId="313C9DA1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3470C3BA" w14:textId="77777777" w:rsidR="008F3790" w:rsidRPr="00C53FF6" w:rsidRDefault="008F3790" w:rsidP="004743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เงินชดเชยค้างรับ 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vertAlign w:val="superscript"/>
              </w:rPr>
              <w:t>(*) (**)</w:t>
            </w:r>
          </w:p>
        </w:tc>
        <w:tc>
          <w:tcPr>
            <w:tcW w:w="1247" w:type="dxa"/>
          </w:tcPr>
          <w:p w14:paraId="65117B5A" w14:textId="61F52C00" w:rsidR="008F3790" w:rsidRPr="00C53FF6" w:rsidRDefault="008F3790" w:rsidP="0047431D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28,630,565.58</w:t>
            </w:r>
          </w:p>
        </w:tc>
        <w:tc>
          <w:tcPr>
            <w:tcW w:w="137" w:type="dxa"/>
          </w:tcPr>
          <w:p w14:paraId="6AB62228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8493909" w14:textId="009EC73A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28,821,304.80</w:t>
            </w:r>
          </w:p>
        </w:tc>
        <w:tc>
          <w:tcPr>
            <w:tcW w:w="134" w:type="dxa"/>
          </w:tcPr>
          <w:p w14:paraId="5C1E0CAC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7D90CBD" w14:textId="02F2FA8E" w:rsidR="008F3790" w:rsidRPr="00C53FF6" w:rsidRDefault="008F3790" w:rsidP="0047431D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2CCA5181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8A58718" w14:textId="31FB16E6" w:rsidR="008F3790" w:rsidRPr="00C53FF6" w:rsidRDefault="008F3790" w:rsidP="0047431D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7,920,000.00 </w:t>
            </w:r>
          </w:p>
        </w:tc>
      </w:tr>
      <w:tr w:rsidR="008F3790" w:rsidRPr="00C53FF6" w14:paraId="2FD4D3EE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7D77F144" w14:textId="77777777" w:rsidR="008F3790" w:rsidRPr="00C53FF6" w:rsidRDefault="008F3790" w:rsidP="004743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    </w:t>
            </w: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47" w:type="dxa"/>
            <w:shd w:val="clear" w:color="auto" w:fill="auto"/>
          </w:tcPr>
          <w:p w14:paraId="7D6FBE5A" w14:textId="0602A0EC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22,901,148.22 </w:t>
            </w:r>
          </w:p>
        </w:tc>
        <w:tc>
          <w:tcPr>
            <w:tcW w:w="137" w:type="dxa"/>
          </w:tcPr>
          <w:p w14:paraId="42E67E41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F864B52" w14:textId="4C1DED80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10,566,850.66 </w:t>
            </w:r>
          </w:p>
        </w:tc>
        <w:tc>
          <w:tcPr>
            <w:tcW w:w="134" w:type="dxa"/>
          </w:tcPr>
          <w:p w14:paraId="7E045C1B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84E776A" w14:textId="2876504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22,823,768.41 </w:t>
            </w:r>
          </w:p>
        </w:tc>
        <w:tc>
          <w:tcPr>
            <w:tcW w:w="134" w:type="dxa"/>
          </w:tcPr>
          <w:p w14:paraId="4547DDDF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1178EF9" w14:textId="0678A11A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10,630,608.40 </w:t>
            </w:r>
          </w:p>
        </w:tc>
      </w:tr>
      <w:tr w:rsidR="008F3790" w:rsidRPr="00C53FF6" w14:paraId="107F1019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12D3137A" w14:textId="77777777" w:rsidR="008F3790" w:rsidRPr="00C53FF6" w:rsidRDefault="008F3790" w:rsidP="004743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69EE3C5" w14:textId="3E5AE71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F379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1,285,885.44</w:t>
            </w:r>
          </w:p>
        </w:tc>
        <w:tc>
          <w:tcPr>
            <w:tcW w:w="137" w:type="dxa"/>
          </w:tcPr>
          <w:p w14:paraId="5894DC19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1CC9B9F" w14:textId="64C0FFA6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990,464.51 </w:t>
            </w:r>
          </w:p>
        </w:tc>
        <w:tc>
          <w:tcPr>
            <w:tcW w:w="134" w:type="dxa"/>
          </w:tcPr>
          <w:p w14:paraId="017B1C3A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F67B0A" w14:textId="5DF27188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135,839.83 </w:t>
            </w:r>
          </w:p>
        </w:tc>
        <w:tc>
          <w:tcPr>
            <w:tcW w:w="134" w:type="dxa"/>
          </w:tcPr>
          <w:p w14:paraId="0CDB21A7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DA6BBCA" w14:textId="2B745839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126,634.80 </w:t>
            </w:r>
          </w:p>
        </w:tc>
      </w:tr>
      <w:tr w:rsidR="008F3790" w:rsidRPr="00C53FF6" w14:paraId="1B6D96B4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75994F25" w14:textId="77777777" w:rsidR="008F3790" w:rsidRPr="00C53FF6" w:rsidRDefault="008F3790" w:rsidP="0047431D">
            <w:pPr>
              <w:tabs>
                <w:tab w:val="left" w:pos="284"/>
                <w:tab w:val="left" w:pos="556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รวมลูกหนี้</w:t>
            </w: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57E23E6" w14:textId="053308FB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F379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60,871,163.97 </w:t>
            </w:r>
          </w:p>
        </w:tc>
        <w:tc>
          <w:tcPr>
            <w:tcW w:w="137" w:type="dxa"/>
          </w:tcPr>
          <w:p w14:paraId="2333DFEF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822A234" w14:textId="6AD1FEBD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45,641,209.98</w:t>
            </w:r>
          </w:p>
        </w:tc>
        <w:tc>
          <w:tcPr>
            <w:tcW w:w="134" w:type="dxa"/>
          </w:tcPr>
          <w:p w14:paraId="03B55838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F062014" w14:textId="38FA6205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23,828,251.98 </w:t>
            </w:r>
          </w:p>
        </w:tc>
        <w:tc>
          <w:tcPr>
            <w:tcW w:w="134" w:type="dxa"/>
          </w:tcPr>
          <w:p w14:paraId="090980E7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CA2C508" w14:textId="497D9F20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19,565,848.60 </w:t>
            </w:r>
          </w:p>
        </w:tc>
      </w:tr>
      <w:tr w:rsidR="008F3790" w:rsidRPr="00C53FF6" w14:paraId="1B0DAE40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563B4637" w14:textId="77777777" w:rsidR="008F3790" w:rsidRPr="00C53FF6" w:rsidRDefault="008F3790" w:rsidP="0047431D">
            <w:pPr>
              <w:tabs>
                <w:tab w:val="clear" w:pos="2807"/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28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C53FF6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C53FF6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  <w:t>ค่าเผื่อ</w:t>
            </w:r>
            <w:r w:rsidRPr="00C53FF6">
              <w:rPr>
                <w:rFonts w:ascii="Angsana New" w:hAnsi="Angsana New" w:hint="cs"/>
                <w:color w:val="000000" w:themeColor="text1"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B01891E" w14:textId="3023A799" w:rsidR="008F3790" w:rsidRPr="00C53FF6" w:rsidRDefault="008F3790" w:rsidP="0047431D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F379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(14,208,221.58)</w:t>
            </w:r>
          </w:p>
        </w:tc>
        <w:tc>
          <w:tcPr>
            <w:tcW w:w="137" w:type="dxa"/>
          </w:tcPr>
          <w:p w14:paraId="44F61545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F9ADBF2" w14:textId="03FCD109" w:rsidR="008F3790" w:rsidRPr="00C53FF6" w:rsidRDefault="008F3790" w:rsidP="0047431D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(6,425,943.80)</w:t>
            </w:r>
          </w:p>
        </w:tc>
        <w:tc>
          <w:tcPr>
            <w:tcW w:w="134" w:type="dxa"/>
          </w:tcPr>
          <w:p w14:paraId="62F4B19F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04F1161" w14:textId="788F3E11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(32,384.34)</w:t>
            </w:r>
          </w:p>
        </w:tc>
        <w:tc>
          <w:tcPr>
            <w:tcW w:w="134" w:type="dxa"/>
          </w:tcPr>
          <w:p w14:paraId="545A904D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15EC08D" w14:textId="24B96FFF" w:rsidR="008F3790" w:rsidRPr="00C53FF6" w:rsidRDefault="008F3790" w:rsidP="0047431D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(18,738.39)</w:t>
            </w:r>
          </w:p>
        </w:tc>
      </w:tr>
      <w:tr w:rsidR="008F3790" w:rsidRPr="00C53FF6" w14:paraId="3B525969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76E29C99" w14:textId="77777777" w:rsidR="008F3790" w:rsidRPr="00C53FF6" w:rsidRDefault="008F3790" w:rsidP="0047431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</w:t>
            </w: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อื่น</w:t>
            </w:r>
            <w:r w:rsidRPr="00C53FF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9E8121" w14:textId="7ED5608E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379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46,662,942.39 </w:t>
            </w:r>
          </w:p>
        </w:tc>
        <w:tc>
          <w:tcPr>
            <w:tcW w:w="137" w:type="dxa"/>
          </w:tcPr>
          <w:p w14:paraId="51CCD064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9635A7B" w14:textId="3A7D15B5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39,215,266.18 </w:t>
            </w:r>
          </w:p>
        </w:tc>
        <w:tc>
          <w:tcPr>
            <w:tcW w:w="134" w:type="dxa"/>
          </w:tcPr>
          <w:p w14:paraId="3392E578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579FCB2" w14:textId="2A4D13BA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23,795,867.64 </w:t>
            </w:r>
          </w:p>
        </w:tc>
        <w:tc>
          <w:tcPr>
            <w:tcW w:w="134" w:type="dxa"/>
          </w:tcPr>
          <w:p w14:paraId="53DFF2CF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172C73D" w14:textId="1AA8FE42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19,547,110.21 </w:t>
            </w:r>
          </w:p>
        </w:tc>
      </w:tr>
      <w:tr w:rsidR="008F3790" w:rsidRPr="00C53FF6" w14:paraId="5FB088D8" w14:textId="77777777" w:rsidTr="000D213A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80"/>
        </w:trPr>
        <w:tc>
          <w:tcPr>
            <w:tcW w:w="3003" w:type="dxa"/>
          </w:tcPr>
          <w:p w14:paraId="613CDA59" w14:textId="77777777" w:rsidR="008F3790" w:rsidRPr="00C53FF6" w:rsidRDefault="008F3790" w:rsidP="0047431D">
            <w:pPr>
              <w:tabs>
                <w:tab w:val="left" w:pos="175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9173ED" w14:textId="4CD5E801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F3790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399,222,122.94 </w:t>
            </w:r>
          </w:p>
        </w:tc>
        <w:tc>
          <w:tcPr>
            <w:tcW w:w="137" w:type="dxa"/>
          </w:tcPr>
          <w:p w14:paraId="45194502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5792594" w14:textId="57416BCB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373,261,945.29 </w:t>
            </w:r>
          </w:p>
        </w:tc>
        <w:tc>
          <w:tcPr>
            <w:tcW w:w="134" w:type="dxa"/>
          </w:tcPr>
          <w:p w14:paraId="43A3A663" w14:textId="77777777" w:rsidR="008F3790" w:rsidRPr="00C53FF6" w:rsidRDefault="008F3790" w:rsidP="0047431D">
            <w:pPr>
              <w:spacing w:line="28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832F51C" w14:textId="3B4AD1EF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287,163,540.70</w:t>
            </w:r>
          </w:p>
        </w:tc>
        <w:tc>
          <w:tcPr>
            <w:tcW w:w="134" w:type="dxa"/>
          </w:tcPr>
          <w:p w14:paraId="55F22882" w14:textId="77777777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608EE73" w14:textId="0450D605" w:rsidR="008F3790" w:rsidRPr="00C53FF6" w:rsidRDefault="008F3790" w:rsidP="0047431D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53FF6">
              <w:rPr>
                <w:rFonts w:ascii="Angsana New" w:hAnsi="Angsana New"/>
                <w:color w:val="000000" w:themeColor="text1"/>
                <w:sz w:val="24"/>
                <w:szCs w:val="24"/>
              </w:rPr>
              <w:t>464,806,879.09</w:t>
            </w:r>
          </w:p>
        </w:tc>
      </w:tr>
    </w:tbl>
    <w:p w14:paraId="26BB89B8" w14:textId="77777777" w:rsidR="009449A0" w:rsidRDefault="009449A0" w:rsidP="00226BDF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49D4009" w14:textId="59EAFB67" w:rsidR="00336FAC" w:rsidRPr="00DF2342" w:rsidRDefault="00336FAC" w:rsidP="00226BDF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รายการเคลื่อนไหวของบัญชีค่าเผื่อ</w:t>
      </w:r>
      <w:r w:rsidR="00DB719A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DF2342" w:rsidRPr="00DF2342" w14:paraId="0922D8A5" w14:textId="77777777" w:rsidTr="00B33C5E">
        <w:tc>
          <w:tcPr>
            <w:tcW w:w="3005" w:type="dxa"/>
          </w:tcPr>
          <w:p w14:paraId="6A42345D" w14:textId="77777777" w:rsidR="006251E4" w:rsidRPr="00DF2342" w:rsidRDefault="006251E4" w:rsidP="00226BDF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08DFB4AC" w14:textId="77777777" w:rsidR="006251E4" w:rsidRPr="00DF2342" w:rsidRDefault="006251E4" w:rsidP="00226BDF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F2342" w:rsidRPr="00DF2342" w14:paraId="2C7B8B64" w14:textId="77777777" w:rsidTr="00B33C5E">
        <w:tc>
          <w:tcPr>
            <w:tcW w:w="3005" w:type="dxa"/>
          </w:tcPr>
          <w:p w14:paraId="18DDE139" w14:textId="77777777" w:rsidR="006251E4" w:rsidRPr="00DF2342" w:rsidRDefault="006251E4" w:rsidP="00226BDF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1612CA" w14:textId="77777777" w:rsidR="006251E4" w:rsidRPr="00DF2342" w:rsidRDefault="006251E4" w:rsidP="00226BDF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DB8302" w14:textId="77777777" w:rsidR="006251E4" w:rsidRPr="00DF2342" w:rsidRDefault="006251E4" w:rsidP="00226BDF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3DC357" w14:textId="77777777" w:rsidR="006251E4" w:rsidRPr="00DF2342" w:rsidRDefault="006251E4" w:rsidP="00226BD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342" w:rsidRPr="00DF2342" w14:paraId="0EB6DDAD" w14:textId="77777777" w:rsidTr="00B33C5E">
        <w:tc>
          <w:tcPr>
            <w:tcW w:w="3005" w:type="dxa"/>
          </w:tcPr>
          <w:p w14:paraId="1A9F4A4E" w14:textId="77777777" w:rsidR="00424874" w:rsidRPr="00DF2342" w:rsidRDefault="00424874" w:rsidP="00226BDF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BF2570B" w14:textId="60316D99" w:rsidR="00424874" w:rsidRPr="00DF2342" w:rsidRDefault="00424874" w:rsidP="00226BDF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02307D" w14:textId="77777777" w:rsidR="00424874" w:rsidRPr="00DF2342" w:rsidRDefault="00424874" w:rsidP="00226BDF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E0B100A" w14:textId="12EAF7BD" w:rsidR="00424874" w:rsidRPr="00DF2342" w:rsidRDefault="00424874" w:rsidP="00226BDF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7973274C" w14:textId="77777777" w:rsidR="00424874" w:rsidRPr="00DF2342" w:rsidRDefault="00424874" w:rsidP="00226BDF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1B77C61" w14:textId="31121B9C" w:rsidR="00424874" w:rsidRPr="00DF2342" w:rsidRDefault="00424874" w:rsidP="00226BDF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072B7321" w14:textId="77777777" w:rsidR="00424874" w:rsidRPr="00DF2342" w:rsidRDefault="00424874" w:rsidP="00226BDF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8EC5CF5" w14:textId="3B44FE67" w:rsidR="00424874" w:rsidRPr="00DF2342" w:rsidRDefault="00424874" w:rsidP="00226BDF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BB3A83" w:rsidRPr="00DF2342" w14:paraId="43FA2E44" w14:textId="77777777" w:rsidTr="00045F02">
        <w:tc>
          <w:tcPr>
            <w:tcW w:w="3005" w:type="dxa"/>
          </w:tcPr>
          <w:p w14:paraId="1862F1F1" w14:textId="77777777" w:rsidR="00BB3A83" w:rsidRPr="00DF2342" w:rsidRDefault="00BB3A83" w:rsidP="00BB3A83">
            <w:pPr>
              <w:spacing w:line="300" w:lineRule="exact"/>
              <w:ind w:left="108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ต้นปี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6E877F4" w14:textId="071D1A89" w:rsidR="00BB3A83" w:rsidRPr="00DF2342" w:rsidRDefault="00BB3A83" w:rsidP="00BB3A8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30,194,035.77</w:t>
            </w:r>
          </w:p>
        </w:tc>
        <w:tc>
          <w:tcPr>
            <w:tcW w:w="134" w:type="dxa"/>
          </w:tcPr>
          <w:p w14:paraId="3F4E9778" w14:textId="77777777" w:rsidR="00BB3A83" w:rsidRPr="00DF2342" w:rsidRDefault="00BB3A83" w:rsidP="00BB3A8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515A98A" w14:textId="2C8EA38F" w:rsidR="00BB3A83" w:rsidRPr="00DF2342" w:rsidRDefault="00BB3A83" w:rsidP="00BB3A8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>27,589,983.80</w:t>
            </w:r>
          </w:p>
        </w:tc>
        <w:tc>
          <w:tcPr>
            <w:tcW w:w="134" w:type="dxa"/>
          </w:tcPr>
          <w:p w14:paraId="6B15EFE4" w14:textId="77777777" w:rsidR="00BB3A83" w:rsidRPr="00DF2342" w:rsidRDefault="00BB3A83" w:rsidP="00BB3A83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3A0F916" w14:textId="1C31C377" w:rsidR="00BB3A83" w:rsidRPr="00DF2342" w:rsidRDefault="00BB3A83" w:rsidP="00BB3A8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>13,190,548.09</w:t>
            </w:r>
          </w:p>
        </w:tc>
        <w:tc>
          <w:tcPr>
            <w:tcW w:w="134" w:type="dxa"/>
          </w:tcPr>
          <w:p w14:paraId="11809331" w14:textId="77777777" w:rsidR="00BB3A83" w:rsidRPr="00DF2342" w:rsidRDefault="00BB3A83" w:rsidP="00BB3A8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C9B7C3F" w14:textId="237CD649" w:rsidR="00BB3A83" w:rsidRPr="00DF2342" w:rsidRDefault="00BB3A83" w:rsidP="00BB3A8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>13,664,293.50</w:t>
            </w:r>
          </w:p>
        </w:tc>
      </w:tr>
      <w:tr w:rsidR="00AC126D" w:rsidRPr="00DF2342" w14:paraId="29027B15" w14:textId="77777777" w:rsidTr="00B33C5E">
        <w:tc>
          <w:tcPr>
            <w:tcW w:w="3005" w:type="dxa"/>
          </w:tcPr>
          <w:p w14:paraId="6FCDB513" w14:textId="6B256D1A" w:rsidR="00AC126D" w:rsidRPr="00DF2342" w:rsidRDefault="00AC126D" w:rsidP="00AC126D">
            <w:pPr>
              <w:spacing w:line="300" w:lineRule="exact"/>
              <w:ind w:hanging="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เพิ่ม</w:t>
            </w: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ใน</w:t>
            </w: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247" w:type="dxa"/>
          </w:tcPr>
          <w:p w14:paraId="41A899F4" w14:textId="64EBA3DF" w:rsidR="00AC126D" w:rsidRPr="00DF2342" w:rsidRDefault="00AC126D" w:rsidP="000D7A57">
            <w:pPr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7C270FD0" w14:textId="77777777" w:rsidR="00AC126D" w:rsidRPr="00DF2342" w:rsidRDefault="00AC126D" w:rsidP="00AC126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196872B" w14:textId="737B28B1" w:rsidR="00AC126D" w:rsidRPr="00DF2342" w:rsidRDefault="00AC126D" w:rsidP="00AC126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3,208,517.65 </w:t>
            </w:r>
          </w:p>
        </w:tc>
        <w:tc>
          <w:tcPr>
            <w:tcW w:w="134" w:type="dxa"/>
          </w:tcPr>
          <w:p w14:paraId="06CC1F9E" w14:textId="77777777" w:rsidR="00AC126D" w:rsidRPr="00DF2342" w:rsidRDefault="00AC126D" w:rsidP="00AC126D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FE59D35" w14:textId="64D0D5BF" w:rsidR="00AC126D" w:rsidRPr="00DF2342" w:rsidRDefault="00AC126D" w:rsidP="000D7A57">
            <w:pPr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06CCD110" w14:textId="77777777" w:rsidR="00AC126D" w:rsidRPr="00DF2342" w:rsidRDefault="00AC126D" w:rsidP="00AC126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A7D03AA" w14:textId="2A3614AF" w:rsidR="00AC126D" w:rsidRPr="00DF2342" w:rsidRDefault="00AC126D" w:rsidP="000D7A57">
            <w:pPr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  </w:t>
            </w:r>
          </w:p>
        </w:tc>
      </w:tr>
      <w:tr w:rsidR="00AC126D" w:rsidRPr="00DF2342" w14:paraId="13C16AAA" w14:textId="77777777" w:rsidTr="00B33C5E">
        <w:tc>
          <w:tcPr>
            <w:tcW w:w="3005" w:type="dxa"/>
          </w:tcPr>
          <w:p w14:paraId="57C254D2" w14:textId="2715C71E" w:rsidR="00AC126D" w:rsidRPr="00DF2342" w:rsidRDefault="00AC126D" w:rsidP="00AC126D">
            <w:pPr>
              <w:spacing w:line="300" w:lineRule="exact"/>
              <w:ind w:hanging="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โอนกลับใน</w:t>
            </w: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247" w:type="dxa"/>
          </w:tcPr>
          <w:p w14:paraId="553CF3CC" w14:textId="020B94BF" w:rsidR="00AC126D" w:rsidRPr="00DF2342" w:rsidRDefault="00BB3A83" w:rsidP="00AC126D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BB3A83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BB3A83">
              <w:rPr>
                <w:rFonts w:ascii="Angsana New" w:hAnsi="Angsana New"/>
                <w:color w:val="000000" w:themeColor="text1"/>
                <w:sz w:val="26"/>
                <w:szCs w:val="26"/>
              </w:rPr>
              <w:t>424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BB3A83">
              <w:rPr>
                <w:rFonts w:ascii="Angsana New" w:hAnsi="Angsana New"/>
                <w:color w:val="000000" w:themeColor="text1"/>
                <w:sz w:val="26"/>
                <w:szCs w:val="26"/>
              </w:rPr>
              <w:t>071.15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1E61CE73" w14:textId="77777777" w:rsidR="00AC126D" w:rsidRPr="00DF2342" w:rsidRDefault="00AC126D" w:rsidP="00AC126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939D67D" w14:textId="44A0535F" w:rsidR="00AC126D" w:rsidRPr="00DF2342" w:rsidRDefault="00AC126D" w:rsidP="00AC126D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(604,465.68)</w:t>
            </w:r>
          </w:p>
        </w:tc>
        <w:tc>
          <w:tcPr>
            <w:tcW w:w="134" w:type="dxa"/>
          </w:tcPr>
          <w:p w14:paraId="2AE6428B" w14:textId="77777777" w:rsidR="00AC126D" w:rsidRPr="00DF2342" w:rsidRDefault="00AC126D" w:rsidP="00AC126D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E938CC3" w14:textId="4E9BA831" w:rsidR="00AC126D" w:rsidRPr="00DF2342" w:rsidRDefault="00AC126D" w:rsidP="00AC126D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</w:t>
            </w: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246</w:t>
            </w: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950.59</w:t>
            </w: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5D8BEC81" w14:textId="77777777" w:rsidR="00AC126D" w:rsidRPr="00DF2342" w:rsidRDefault="00AC126D" w:rsidP="00AC126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BFCFEA2" w14:textId="400A29D2" w:rsidR="00AC126D" w:rsidRPr="00DF2342" w:rsidRDefault="00AC126D" w:rsidP="00AC126D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>(473,745.41)</w:t>
            </w:r>
          </w:p>
        </w:tc>
      </w:tr>
      <w:tr w:rsidR="00AC126D" w:rsidRPr="00DF2342" w14:paraId="59C2E5BB" w14:textId="77777777" w:rsidTr="00B33C5E">
        <w:tc>
          <w:tcPr>
            <w:tcW w:w="3005" w:type="dxa"/>
          </w:tcPr>
          <w:p w14:paraId="7250E5ED" w14:textId="77777777" w:rsidR="00AC126D" w:rsidRPr="00DF2342" w:rsidRDefault="00AC126D" w:rsidP="00AC126D">
            <w:pPr>
              <w:spacing w:line="300" w:lineRule="exact"/>
              <w:ind w:hanging="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สิ้นปี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4919C0D" w14:textId="42CCF621" w:rsidR="00AC126D" w:rsidRPr="00DF2342" w:rsidRDefault="00AC126D" w:rsidP="00AC126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C126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28,769,964.62</w:t>
            </w:r>
          </w:p>
        </w:tc>
        <w:tc>
          <w:tcPr>
            <w:tcW w:w="134" w:type="dxa"/>
          </w:tcPr>
          <w:p w14:paraId="011C6862" w14:textId="77777777" w:rsidR="00AC126D" w:rsidRPr="00DF2342" w:rsidRDefault="00AC126D" w:rsidP="00AC126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9DD19EB" w14:textId="25CD9253" w:rsidR="00AC126D" w:rsidRPr="00DF2342" w:rsidRDefault="00AC126D" w:rsidP="00AC126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30,194,035.77</w:t>
            </w:r>
          </w:p>
        </w:tc>
        <w:tc>
          <w:tcPr>
            <w:tcW w:w="134" w:type="dxa"/>
          </w:tcPr>
          <w:p w14:paraId="72382D8D" w14:textId="77777777" w:rsidR="00AC126D" w:rsidRPr="00DF2342" w:rsidRDefault="00AC126D" w:rsidP="00AC126D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0387614" w14:textId="649FF2F9" w:rsidR="00AC126D" w:rsidRPr="00DF2342" w:rsidRDefault="00AC126D" w:rsidP="00AC126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>10,943,597.50</w:t>
            </w:r>
          </w:p>
        </w:tc>
        <w:tc>
          <w:tcPr>
            <w:tcW w:w="134" w:type="dxa"/>
          </w:tcPr>
          <w:p w14:paraId="4116C0D8" w14:textId="77777777" w:rsidR="00AC126D" w:rsidRPr="00DF2342" w:rsidRDefault="00AC126D" w:rsidP="00AC126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0F107BF" w14:textId="6E4336E6" w:rsidR="00AC126D" w:rsidRPr="00DF2342" w:rsidRDefault="00AC126D" w:rsidP="00AC126D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>13,190,548.09</w:t>
            </w:r>
          </w:p>
        </w:tc>
      </w:tr>
    </w:tbl>
    <w:p w14:paraId="786D2771" w14:textId="77777777" w:rsidR="00BD1F39" w:rsidRDefault="00BD1F39" w:rsidP="00A8549B">
      <w:pPr>
        <w:tabs>
          <w:tab w:val="clear" w:pos="227"/>
          <w:tab w:val="clear" w:pos="454"/>
          <w:tab w:val="clear" w:pos="680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</w:pPr>
    </w:p>
    <w:p w14:paraId="5FE9CCB4" w14:textId="654DE593" w:rsidR="00424874" w:rsidRPr="00DF2342" w:rsidRDefault="00794AAC" w:rsidP="00A8549B">
      <w:pPr>
        <w:tabs>
          <w:tab w:val="clear" w:pos="227"/>
          <w:tab w:val="clear" w:pos="454"/>
          <w:tab w:val="clear" w:pos="680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(*)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ตามสัญญาว่าจ้างผลิตสินค้าระหว่าง 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Chint Solar (Hong Kong) Ltd. (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ผู้ว่าจ้าง) กับบริษัท โซลาร์ พีพีเอ็ม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จำกัด (บริษัทย่อย) (ผู้รับจ้าง) เมื่อวันที่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2561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โดยมีระยะเวลาการว่าจ้างผลิตระหว่างวันที่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 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2561 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ถึงวันที่ 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 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2562 (1 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ปี) ผู้ว่าจ้างจะต้องว่าจ้างให้ผู้รับจ้างผลิตสินค้าให้ไม่ต่ำกว่า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126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เมกะวัตต์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หรือร้อยละ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70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ของกำลังการผลิตตามสัญญา ซึ่งเมื่อสิ้นสุดระยะเวลาในสัญญาผู้ว่าจ้าง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ไม่สามารถจ้างให้ผลิตได้ตามที่ตกลงในสัญญากัน บริษัทย่อยสามารถทำการเรียกเงินชดเชยจากการสูญเสียกำลังการผลิตได้คิดเป็นจำนวนเงิน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846,217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ดอลลาร์สหรัฐอเมริกา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402A2259" w14:textId="19B38F26" w:rsidR="00424874" w:rsidRPr="00DF2342" w:rsidRDefault="00424874" w:rsidP="00A8549B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ย่อยได้ดำเนินการยื่นฟ้องต่อศาลทรัพย์สินทางปัญญาและการค้าระหว่างประเทศกลางในข้อหา/ฐานความผิด สัญญาซื้อขายระหว่างประเทศ และเมื่อวันที่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ได้มีการยื่นคำให้การและคำร้องขอชี้ขาดข้อกฎหมายต่อศาล ศาลรับคำให้การ ต่อมาเมื่อวันที่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8 - 11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ตุลาคม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ศาลได้สืบพยานโจทก์และพยานจำเลยเสร็จสิ้นไป </w:t>
      </w:r>
    </w:p>
    <w:p w14:paraId="6B5E7F74" w14:textId="6B106F73" w:rsidR="00924B4D" w:rsidRPr="00924B4D" w:rsidRDefault="00924B4D" w:rsidP="00924B4D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24B4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 </w:t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ศาลทรัพย์สินทางปัญญาและการค้าระหว่างทางประเทศกลาง ได้มี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คำจำหน่ายคดีโดยให้ไปฟ้องที่ศาลสาธารณรัฐประชาชนจีน ต่อมาวันที่ </w:t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24 </w:t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บริษัทย่อยได้ยื่น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924B4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คำร้องอุทธรณ์คำสั่ง ศาลมีคำสั่งรับอุทธรณ์ อยู่ในระหว่างส่งหมายอุทธรณ์ให้จำเลยทั้งสอง</w:t>
      </w:r>
    </w:p>
    <w:p w14:paraId="627DFE62" w14:textId="70EE3995" w:rsidR="00424874" w:rsidRPr="00063DB7" w:rsidRDefault="00794AAC" w:rsidP="005122E1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vertAlign w:val="superscript"/>
        </w:rPr>
        <w:lastRenderedPageBreak/>
        <w:t>(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**)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บริษัทได้ทำข้อตกลงกับบริษั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โซลาร์ พีพีเอ็ม จำกัด (บริษัทย่อย) สำหรับการคิดค่าเช่าจากการใช้พื้นที่ส่วนเพิ่มของโรงงาน ซึ่งเป็นพื้นที่ส่วนที่จัดเก็บสินค้าและสำนักงานที่ทำการแบบพร้อมใช้งาน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โดยคิดค่าเช่าเพิ่มตั้งแต่วันที่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ถึงวันที่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2565 (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รวม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งวดเดือน) เดือนละ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0.72 </w:t>
      </w:r>
      <w:r w:rsidRPr="00240E9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ล้านบาท</w:t>
      </w:r>
      <w:r w:rsidRPr="00240E9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240E9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รวมเป็นจำนวนเงิน</w:t>
      </w:r>
      <w:r w:rsidRPr="00240E9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14.40 </w:t>
      </w:r>
      <w:r w:rsidRPr="00240E9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โดยให้ผ่อนชำระเป็นงวดเดือน เริ่มชำระตั้งแต่วันที่ </w:t>
      </w:r>
      <w:r w:rsidRPr="00240E9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ถึงวันที่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จำนวนเงินผ่อนชำระตามตารางการชำระที่ตกลงกัน</w:t>
      </w:r>
      <w:r w:rsidR="00424874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ซึ่งในระหว่างปี</w:t>
      </w:r>
      <w:r w:rsidR="005122E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122E1" w:rsidRPr="00063DB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="00424874" w:rsidRPr="00063DB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บริษัทได้รับชำระเงินชดเชยดังกล่าวครบทั้งจำนวนแล้ว</w:t>
      </w:r>
    </w:p>
    <w:p w14:paraId="1A96FFE8" w14:textId="77777777" w:rsidR="00226BDF" w:rsidRDefault="00226BDF" w:rsidP="005122E1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5B67416" w14:textId="08231339" w:rsidR="0031390A" w:rsidRPr="00DF2342" w:rsidRDefault="0031390A" w:rsidP="0051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7</w:t>
      </w: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สินทรัพย์ที่เกิดจากสัญญา </w:t>
      </w:r>
    </w:p>
    <w:p w14:paraId="13902A6E" w14:textId="5937AC13" w:rsidR="0031390A" w:rsidRPr="00DF2342" w:rsidRDefault="000D5D45" w:rsidP="0051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="0031390A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1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102"/>
        <w:gridCol w:w="1604"/>
        <w:gridCol w:w="113"/>
        <w:gridCol w:w="1582"/>
      </w:tblGrid>
      <w:tr w:rsidR="00DF2342" w:rsidRPr="00DF2342" w14:paraId="1FB41304" w14:textId="77777777" w:rsidTr="00F865FF">
        <w:trPr>
          <w:trHeight w:val="283"/>
          <w:tblHeader/>
        </w:trPr>
        <w:tc>
          <w:tcPr>
            <w:tcW w:w="5102" w:type="dxa"/>
            <w:vAlign w:val="center"/>
          </w:tcPr>
          <w:p w14:paraId="1CB87C44" w14:textId="77777777" w:rsidR="00347A6F" w:rsidRPr="00DF2342" w:rsidRDefault="00347A6F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  <w:vAlign w:val="center"/>
          </w:tcPr>
          <w:p w14:paraId="6C8404AB" w14:textId="46ACE4A3" w:rsidR="00347A6F" w:rsidRPr="00DF2342" w:rsidRDefault="00347A6F" w:rsidP="00512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F2342" w:rsidRPr="00DF2342" w14:paraId="59166B2B" w14:textId="77777777" w:rsidTr="00F865FF">
        <w:trPr>
          <w:trHeight w:val="283"/>
          <w:tblHeader/>
        </w:trPr>
        <w:tc>
          <w:tcPr>
            <w:tcW w:w="5102" w:type="dxa"/>
            <w:vAlign w:val="center"/>
          </w:tcPr>
          <w:p w14:paraId="24823AF2" w14:textId="77777777" w:rsidR="00347A6F" w:rsidRPr="00DF2342" w:rsidRDefault="00347A6F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  <w:vAlign w:val="center"/>
          </w:tcPr>
          <w:p w14:paraId="331C2078" w14:textId="71CC2BD6" w:rsidR="00347A6F" w:rsidRPr="00DF2342" w:rsidRDefault="00347A6F" w:rsidP="00512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DF2342" w:rsidRPr="00DF2342" w14:paraId="69BF7289" w14:textId="77777777" w:rsidTr="00F865FF">
        <w:trPr>
          <w:tblHeader/>
        </w:trPr>
        <w:tc>
          <w:tcPr>
            <w:tcW w:w="5102" w:type="dxa"/>
          </w:tcPr>
          <w:p w14:paraId="5A4A3820" w14:textId="46D16D4E" w:rsidR="009A3C11" w:rsidRPr="00DF2342" w:rsidRDefault="009619D2" w:rsidP="005122E1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4251"/>
              </w:tabs>
              <w:spacing w:line="380" w:lineRule="exact"/>
              <w:ind w:left="0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1604" w:type="dxa"/>
            <w:tcBorders>
              <w:top w:val="single" w:sz="6" w:space="0" w:color="auto"/>
              <w:bottom w:val="single" w:sz="6" w:space="0" w:color="auto"/>
            </w:tcBorders>
          </w:tcPr>
          <w:p w14:paraId="6C57FBE3" w14:textId="5DAF2965" w:rsidR="009A3C11" w:rsidRPr="00DF2342" w:rsidRDefault="009A3C11" w:rsidP="00512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667329F" w14:textId="77777777" w:rsidR="009A3C11" w:rsidRPr="00DF2342" w:rsidRDefault="009A3C11" w:rsidP="00512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400DBAAE" w14:textId="1D39A695" w:rsidR="009A3C11" w:rsidRPr="00DF2342" w:rsidRDefault="009A3C11" w:rsidP="00512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2566</w:t>
            </w:r>
          </w:p>
        </w:tc>
      </w:tr>
      <w:tr w:rsidR="00DF2342" w:rsidRPr="00DF2342" w14:paraId="2E9F4E72" w14:textId="77777777" w:rsidTr="00F865FF">
        <w:trPr>
          <w:tblHeader/>
        </w:trPr>
        <w:tc>
          <w:tcPr>
            <w:tcW w:w="5102" w:type="dxa"/>
          </w:tcPr>
          <w:p w14:paraId="7099DCFD" w14:textId="77777777" w:rsidR="009A3C11" w:rsidRPr="00DF2342" w:rsidRDefault="009A3C11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604" w:type="dxa"/>
          </w:tcPr>
          <w:p w14:paraId="59BFD357" w14:textId="77777777" w:rsidR="009A3C11" w:rsidRPr="00DF2342" w:rsidRDefault="009A3C11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2F1B8D25" w14:textId="77777777" w:rsidR="009A3C11" w:rsidRPr="00DF2342" w:rsidRDefault="009A3C11" w:rsidP="005122E1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firstLine="56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82" w:type="dxa"/>
          </w:tcPr>
          <w:p w14:paraId="4F02846E" w14:textId="77777777" w:rsidR="009A3C11" w:rsidRPr="00DF2342" w:rsidRDefault="009A3C11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DF2342" w:rsidRPr="00DF2342" w14:paraId="40200810" w14:textId="77777777" w:rsidTr="00F865FF">
        <w:trPr>
          <w:tblHeader/>
        </w:trPr>
        <w:tc>
          <w:tcPr>
            <w:tcW w:w="5102" w:type="dxa"/>
          </w:tcPr>
          <w:p w14:paraId="30914721" w14:textId="77777777" w:rsidR="009A3C11" w:rsidRPr="00DF2342" w:rsidRDefault="009A3C11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301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="Angsana New" w:eastAsia="Arial Unicode MS" w:hAnsi="Angsana New" w:cs="Angsana New" w:hint="cs"/>
                <w:color w:val="000000" w:themeColor="text1"/>
                <w:sz w:val="32"/>
                <w:szCs w:val="32"/>
                <w:cs/>
              </w:rPr>
              <w:t>รายได้ที่ยังไม่ถึงกำหนดเรียกชำระตามสัญญา</w:t>
            </w:r>
          </w:p>
        </w:tc>
        <w:tc>
          <w:tcPr>
            <w:tcW w:w="1604" w:type="dxa"/>
          </w:tcPr>
          <w:p w14:paraId="50627D0D" w14:textId="0A418990" w:rsidR="009A3C11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C126D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 49</w:t>
            </w:r>
            <w:r w:rsidRPr="00AC126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AC126D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834</w:t>
            </w:r>
            <w:r w:rsidRPr="00AC126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AC126D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374.52</w:t>
            </w:r>
          </w:p>
        </w:tc>
        <w:tc>
          <w:tcPr>
            <w:tcW w:w="113" w:type="dxa"/>
          </w:tcPr>
          <w:p w14:paraId="6D64412C" w14:textId="77777777" w:rsidR="009A3C11" w:rsidRPr="00DF2342" w:rsidRDefault="009A3C11" w:rsidP="005122E1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firstLine="56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82" w:type="dxa"/>
          </w:tcPr>
          <w:p w14:paraId="3A2532F1" w14:textId="0517F43A" w:rsidR="009A3C11" w:rsidRPr="00DF2342" w:rsidRDefault="009A3C11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 122</w:t>
            </w: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051</w:t>
            </w: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389.14</w:t>
            </w:r>
          </w:p>
        </w:tc>
      </w:tr>
      <w:tr w:rsidR="00AC126D" w:rsidRPr="00DF2342" w14:paraId="5293F834" w14:textId="77777777" w:rsidTr="00F865FF">
        <w:tc>
          <w:tcPr>
            <w:tcW w:w="5102" w:type="dxa"/>
            <w:vAlign w:val="center"/>
          </w:tcPr>
          <w:p w14:paraId="27E236B7" w14:textId="77777777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GB"/>
              </w:rPr>
            </w:pPr>
            <w:r w:rsidRPr="00DF234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  <w:t>รวมสินทรัพย์ที่เกิดจากสัญญา</w:t>
            </w: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2C59C959" w14:textId="3971AA63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C126D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 49</w:t>
            </w:r>
            <w:r w:rsidRPr="00AC126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AC126D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834</w:t>
            </w:r>
            <w:r w:rsidRPr="00AC126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AC126D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374.52</w:t>
            </w:r>
          </w:p>
        </w:tc>
        <w:tc>
          <w:tcPr>
            <w:tcW w:w="113" w:type="dxa"/>
          </w:tcPr>
          <w:p w14:paraId="0B8E1E06" w14:textId="77777777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6622729E" w14:textId="59B77445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 122</w:t>
            </w: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051</w:t>
            </w: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389.14</w:t>
            </w:r>
          </w:p>
        </w:tc>
      </w:tr>
    </w:tbl>
    <w:p w14:paraId="3E0C018A" w14:textId="77777777" w:rsidR="00BD1F39" w:rsidRDefault="00BD1F39" w:rsidP="0051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B88BCA6" w14:textId="605528D3" w:rsidR="0031390A" w:rsidRPr="00DF2342" w:rsidRDefault="0031390A" w:rsidP="0051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การเปลี่ยนแปลง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รายได้ที่ยังไม่ถึงกำหนดเรียกชำระตามสัญญา</w:t>
      </w:r>
      <w:r w:rsidR="00994CF4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ในงบการเงินรวม</w:t>
      </w:r>
      <w:r w:rsidR="000661BE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8401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102"/>
        <w:gridCol w:w="1604"/>
        <w:gridCol w:w="113"/>
        <w:gridCol w:w="1582"/>
      </w:tblGrid>
      <w:tr w:rsidR="00DF2342" w:rsidRPr="00DF2342" w14:paraId="1781F5A5" w14:textId="77777777" w:rsidTr="00F865FF">
        <w:trPr>
          <w:trHeight w:val="283"/>
          <w:tblHeader/>
        </w:trPr>
        <w:tc>
          <w:tcPr>
            <w:tcW w:w="5102" w:type="dxa"/>
            <w:vAlign w:val="center"/>
          </w:tcPr>
          <w:p w14:paraId="77BA09D0" w14:textId="77777777" w:rsidR="0031390A" w:rsidRPr="00DF2342" w:rsidRDefault="0031390A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  <w:vAlign w:val="center"/>
          </w:tcPr>
          <w:p w14:paraId="371764C7" w14:textId="77777777" w:rsidR="0031390A" w:rsidRPr="00DF2342" w:rsidRDefault="0031390A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F2342" w:rsidRPr="00DF2342" w14:paraId="2844DF79" w14:textId="77777777" w:rsidTr="00F865FF">
        <w:trPr>
          <w:tblHeader/>
        </w:trPr>
        <w:tc>
          <w:tcPr>
            <w:tcW w:w="5102" w:type="dxa"/>
          </w:tcPr>
          <w:p w14:paraId="6FB97C20" w14:textId="77777777" w:rsidR="009A3C11" w:rsidRPr="00DF2342" w:rsidRDefault="009A3C11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single" w:sz="6" w:space="0" w:color="auto"/>
            </w:tcBorders>
          </w:tcPr>
          <w:p w14:paraId="39DBD8E1" w14:textId="2FCED238" w:rsidR="009A3C11" w:rsidRPr="00DF2342" w:rsidRDefault="009A3C11" w:rsidP="00512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421BEFF4" w14:textId="77777777" w:rsidR="009A3C11" w:rsidRPr="00DF2342" w:rsidRDefault="009A3C11" w:rsidP="00512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44D130AB" w14:textId="34C4D611" w:rsidR="009A3C11" w:rsidRPr="00DF2342" w:rsidRDefault="009A3C11" w:rsidP="00512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2566</w:t>
            </w:r>
          </w:p>
        </w:tc>
      </w:tr>
      <w:tr w:rsidR="00AC126D" w:rsidRPr="00DF2342" w14:paraId="128708BD" w14:textId="77777777" w:rsidTr="00F865FF">
        <w:trPr>
          <w:tblHeader/>
        </w:trPr>
        <w:tc>
          <w:tcPr>
            <w:tcW w:w="5102" w:type="dxa"/>
          </w:tcPr>
          <w:p w14:paraId="753DE624" w14:textId="4287CDB4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  <w:t>ยอดยกมาต้น</w:t>
            </w:r>
            <w:r w:rsidRPr="00DF2342">
              <w:rPr>
                <w:rFonts w:ascii="Angsana New" w:eastAsia="Arial Unicode MS" w:hAnsi="Angsana New" w:cs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604" w:type="dxa"/>
          </w:tcPr>
          <w:p w14:paraId="62B2F454" w14:textId="1DB344F6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C126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 122,051,389.14 </w:t>
            </w:r>
          </w:p>
        </w:tc>
        <w:tc>
          <w:tcPr>
            <w:tcW w:w="113" w:type="dxa"/>
          </w:tcPr>
          <w:p w14:paraId="06542119" w14:textId="77777777" w:rsidR="00AC126D" w:rsidRPr="00DF2342" w:rsidRDefault="00AC126D" w:rsidP="005122E1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firstLine="56"/>
              <w:contextualSpacing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82" w:type="dxa"/>
          </w:tcPr>
          <w:p w14:paraId="648662BE" w14:textId="24A98FBD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 49,581,470.57 </w:t>
            </w:r>
          </w:p>
        </w:tc>
      </w:tr>
      <w:tr w:rsidR="00AC126D" w:rsidRPr="00DF2342" w14:paraId="6A06C2DF" w14:textId="77777777" w:rsidTr="00F865FF">
        <w:tc>
          <w:tcPr>
            <w:tcW w:w="5102" w:type="dxa"/>
            <w:vAlign w:val="center"/>
          </w:tcPr>
          <w:p w14:paraId="6166FBD9" w14:textId="1194D945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  <w:t>รายได้</w:t>
            </w:r>
            <w:r w:rsidRPr="00DF2342">
              <w:rPr>
                <w:rFonts w:ascii="Angsana New" w:eastAsia="Arial Unicode MS" w:hAnsi="Angsana New" w:cs="Angsana New" w:hint="cs"/>
                <w:color w:val="000000" w:themeColor="text1"/>
                <w:sz w:val="32"/>
                <w:szCs w:val="32"/>
                <w:cs/>
              </w:rPr>
              <w:t>จากการให้บริการตามสัญญา</w:t>
            </w:r>
            <w:r w:rsidRPr="00DF234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  <w:t>ที่เกิดขึ้นในระหว่างปี</w:t>
            </w:r>
          </w:p>
        </w:tc>
        <w:tc>
          <w:tcPr>
            <w:tcW w:w="1604" w:type="dxa"/>
          </w:tcPr>
          <w:p w14:paraId="46D88EB8" w14:textId="01695448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C126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 292,810,031.98 </w:t>
            </w:r>
          </w:p>
        </w:tc>
        <w:tc>
          <w:tcPr>
            <w:tcW w:w="113" w:type="dxa"/>
          </w:tcPr>
          <w:p w14:paraId="7CE80F58" w14:textId="77777777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</w:tcPr>
          <w:p w14:paraId="6DA18F63" w14:textId="39C237AE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 499,846,568.76 </w:t>
            </w:r>
          </w:p>
        </w:tc>
      </w:tr>
      <w:tr w:rsidR="00AC126D" w:rsidRPr="00DF2342" w14:paraId="6CACA90A" w14:textId="77777777" w:rsidTr="00F865FF">
        <w:tc>
          <w:tcPr>
            <w:tcW w:w="5102" w:type="dxa"/>
            <w:vAlign w:val="center"/>
          </w:tcPr>
          <w:p w14:paraId="206ED33C" w14:textId="53FFDE71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  <w:t>เงินงวดที่ถึงกำหนดเรียกเก็บตามสัญญาในระหว่างปี</w:t>
            </w:r>
          </w:p>
        </w:tc>
        <w:tc>
          <w:tcPr>
            <w:tcW w:w="1604" w:type="dxa"/>
          </w:tcPr>
          <w:p w14:paraId="56AA5FB1" w14:textId="40D30980" w:rsidR="00AC126D" w:rsidRPr="00AC126D" w:rsidRDefault="00AC126D" w:rsidP="005122E1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C126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(365,027,046.60)</w:t>
            </w:r>
          </w:p>
        </w:tc>
        <w:tc>
          <w:tcPr>
            <w:tcW w:w="113" w:type="dxa"/>
          </w:tcPr>
          <w:p w14:paraId="6125DA4C" w14:textId="77777777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</w:tcPr>
          <w:p w14:paraId="04347D04" w14:textId="4E8103BB" w:rsidR="00AC126D" w:rsidRPr="00DF2342" w:rsidRDefault="00AC126D" w:rsidP="005122E1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(427,376,650.19)</w:t>
            </w:r>
          </w:p>
        </w:tc>
      </w:tr>
      <w:tr w:rsidR="00AC126D" w:rsidRPr="00DF2342" w14:paraId="46889694" w14:textId="77777777" w:rsidTr="00F865FF">
        <w:tc>
          <w:tcPr>
            <w:tcW w:w="5102" w:type="dxa"/>
            <w:vAlign w:val="center"/>
          </w:tcPr>
          <w:p w14:paraId="36DDD361" w14:textId="06E97996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DF2342">
              <w:rPr>
                <w:rFonts w:ascii="Angsana New" w:eastAsia="Arial Unicode MS" w:hAnsi="Angsana New" w:cs="Angsana New" w:hint="cs"/>
                <w:color w:val="000000" w:themeColor="text1"/>
                <w:sz w:val="32"/>
                <w:szCs w:val="32"/>
                <w:cs/>
              </w:rPr>
              <w:t>สิ้นปี</w:t>
            </w: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7702F5B2" w14:textId="7B2047F1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C126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 49,834,374.52 </w:t>
            </w:r>
          </w:p>
        </w:tc>
        <w:tc>
          <w:tcPr>
            <w:tcW w:w="113" w:type="dxa"/>
          </w:tcPr>
          <w:p w14:paraId="4798961D" w14:textId="77777777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43C3B877" w14:textId="4FBEC23C" w:rsidR="00AC126D" w:rsidRPr="00DF2342" w:rsidRDefault="00AC126D" w:rsidP="005122E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 122</w:t>
            </w: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051</w:t>
            </w: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DF2342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389.14</w:t>
            </w:r>
          </w:p>
        </w:tc>
      </w:tr>
    </w:tbl>
    <w:p w14:paraId="01059472" w14:textId="77777777" w:rsidR="0031390A" w:rsidRPr="00DF2342" w:rsidRDefault="0031390A" w:rsidP="005122E1">
      <w:pPr>
        <w:spacing w:line="380" w:lineRule="exact"/>
        <w:ind w:left="539"/>
        <w:jc w:val="both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6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pacing w:val="-6"/>
          <w:sz w:val="32"/>
          <w:szCs w:val="32"/>
        </w:rPr>
        <w:tab/>
      </w:r>
    </w:p>
    <w:p w14:paraId="4E1C8360" w14:textId="01FBFE49" w:rsidR="0031390A" w:rsidRPr="00DF2342" w:rsidRDefault="0031390A" w:rsidP="005122E1">
      <w:pPr>
        <w:tabs>
          <w:tab w:val="clear" w:pos="227"/>
        </w:tabs>
        <w:spacing w:line="380" w:lineRule="exact"/>
        <w:ind w:left="289" w:firstLine="578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6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การเปลี่ยนแปลงใน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รายได้ที่ยังไม่ถึงกำหนดเรียกชำระตามสัญญา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  คาดว่าสินทรัพย์ที่เกิดจากสัญญาจะเรียกชำระจากลูกค้าภายใน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</w:p>
    <w:p w14:paraId="0CC25152" w14:textId="77777777" w:rsidR="0031390A" w:rsidRDefault="0031390A" w:rsidP="005122E1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16D03AE" w14:textId="77777777" w:rsidR="00240E9E" w:rsidRDefault="00240E9E" w:rsidP="00240E9E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1277256" w14:textId="77777777" w:rsidR="00240E9E" w:rsidRDefault="00240E9E" w:rsidP="00240E9E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5811D03" w14:textId="77777777" w:rsidR="00240E9E" w:rsidRDefault="00240E9E" w:rsidP="00240E9E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4713692" w14:textId="77777777" w:rsidR="00240E9E" w:rsidRDefault="00240E9E" w:rsidP="00240E9E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4F0D1EF" w14:textId="77777777" w:rsidR="00240E9E" w:rsidRDefault="00240E9E" w:rsidP="00226BDF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1E804BA" w14:textId="77777777" w:rsidR="005122E1" w:rsidRDefault="005122E1" w:rsidP="00226BDF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F88142" w14:textId="77777777" w:rsidR="005122E1" w:rsidRPr="00DF2342" w:rsidRDefault="005122E1" w:rsidP="00226BDF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CC6387E" w14:textId="54FA85D3" w:rsidR="00C75C8F" w:rsidRPr="00DF2342" w:rsidRDefault="0031390A" w:rsidP="0022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8</w:t>
      </w:r>
      <w:r w:rsidR="00302BCB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75C8F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75C8F" w:rsidRPr="00DF234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DF2342" w:rsidRDefault="00C75C8F" w:rsidP="0022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587"/>
        <w:gridCol w:w="134"/>
        <w:gridCol w:w="1590"/>
      </w:tblGrid>
      <w:tr w:rsidR="00DF2342" w:rsidRPr="00DF2342" w14:paraId="38DF9A74" w14:textId="77777777" w:rsidTr="00874925">
        <w:tc>
          <w:tcPr>
            <w:tcW w:w="5103" w:type="dxa"/>
            <w:vAlign w:val="center"/>
          </w:tcPr>
          <w:p w14:paraId="48B6B71A" w14:textId="77777777" w:rsidR="00FC3418" w:rsidRPr="00DF2342" w:rsidRDefault="00FC3418" w:rsidP="00226BDF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197594D3" w:rsidR="00FC3418" w:rsidRPr="00DF2342" w:rsidRDefault="00FC3418" w:rsidP="000D7A57">
            <w:pPr>
              <w:tabs>
                <w:tab w:val="left" w:pos="6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F2342" w:rsidRPr="00DF2342" w14:paraId="5389199D" w14:textId="77777777" w:rsidTr="00874925">
        <w:tc>
          <w:tcPr>
            <w:tcW w:w="5103" w:type="dxa"/>
          </w:tcPr>
          <w:p w14:paraId="7535224A" w14:textId="77777777" w:rsidR="00FC3418" w:rsidRPr="00DF2342" w:rsidRDefault="00FC3418" w:rsidP="00226BDF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DF2342" w:rsidRDefault="00FC3418" w:rsidP="000D7A57">
            <w:pPr>
              <w:tabs>
                <w:tab w:val="left" w:pos="6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DF2342" w:rsidRPr="00DF2342" w14:paraId="119A8FEB" w14:textId="77777777" w:rsidTr="000C6523">
        <w:tc>
          <w:tcPr>
            <w:tcW w:w="5103" w:type="dxa"/>
          </w:tcPr>
          <w:p w14:paraId="4DA86BD5" w14:textId="77777777" w:rsidR="009A3C11" w:rsidRPr="00DF2342" w:rsidRDefault="009A3C11" w:rsidP="00226BDF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7640C66" w14:textId="3B8BF133" w:rsidR="009A3C11" w:rsidRPr="00DF2342" w:rsidRDefault="009A3C11" w:rsidP="000D7A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9A3C11" w:rsidRPr="00DF2342" w:rsidRDefault="009A3C11" w:rsidP="000D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1D50F1EC" w:rsidR="009A3C11" w:rsidRPr="00DF2342" w:rsidRDefault="009A3C11" w:rsidP="000D7A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AC126D" w:rsidRPr="00DF2342" w14:paraId="73521E20" w14:textId="77777777" w:rsidTr="009517D4">
        <w:tc>
          <w:tcPr>
            <w:tcW w:w="5103" w:type="dxa"/>
          </w:tcPr>
          <w:p w14:paraId="6681855E" w14:textId="01E84594" w:rsidR="00AC126D" w:rsidRPr="00DF2342" w:rsidRDefault="00AC126D" w:rsidP="00AC126D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56375E6E" w:rsidR="00AC126D" w:rsidRPr="00AC126D" w:rsidRDefault="00AC126D" w:rsidP="00AC126D">
            <w:pPr>
              <w:spacing w:line="360" w:lineRule="exact"/>
              <w:ind w:left="-57" w:right="57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AC126D">
              <w:rPr>
                <w:rFonts w:asciiTheme="majorBidi" w:hAnsiTheme="majorBidi"/>
                <w:color w:val="000000" w:themeColor="text1"/>
                <w:sz w:val="32"/>
                <w:szCs w:val="32"/>
              </w:rPr>
              <w:t xml:space="preserve">  729,722,761.91 </w:t>
            </w:r>
          </w:p>
        </w:tc>
        <w:tc>
          <w:tcPr>
            <w:tcW w:w="134" w:type="dxa"/>
            <w:vAlign w:val="bottom"/>
          </w:tcPr>
          <w:p w14:paraId="4EF81ACA" w14:textId="77777777" w:rsidR="00AC126D" w:rsidRPr="00DF2342" w:rsidRDefault="00AC126D" w:rsidP="00AC126D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3617D1EF" w:rsidR="00AC126D" w:rsidRPr="00DF2342" w:rsidRDefault="00AC126D" w:rsidP="00AC126D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Theme="majorBidi" w:hAnsiTheme="majorBidi" w:hint="cs"/>
                <w:color w:val="000000" w:themeColor="text1"/>
                <w:sz w:val="32"/>
                <w:szCs w:val="32"/>
              </w:rPr>
              <w:t>477</w:t>
            </w:r>
            <w:r w:rsidRPr="00DF2342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,973,721.58</w:t>
            </w:r>
          </w:p>
        </w:tc>
      </w:tr>
      <w:tr w:rsidR="00AC126D" w:rsidRPr="00DF2342" w14:paraId="16E90388" w14:textId="77777777" w:rsidTr="00173F01">
        <w:tc>
          <w:tcPr>
            <w:tcW w:w="5103" w:type="dxa"/>
          </w:tcPr>
          <w:p w14:paraId="3F18BF6D" w14:textId="6888F028" w:rsidR="00AC126D" w:rsidRPr="00DF2342" w:rsidRDefault="00AC126D" w:rsidP="00AC126D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ดอกเบี้ยรับรอรับรู้</w:t>
            </w:r>
          </w:p>
        </w:tc>
        <w:tc>
          <w:tcPr>
            <w:tcW w:w="1587" w:type="dxa"/>
          </w:tcPr>
          <w:p w14:paraId="337490DD" w14:textId="20D19852" w:rsidR="00AC126D" w:rsidRPr="00AC126D" w:rsidRDefault="00AC126D" w:rsidP="00AC126D">
            <w:pPr>
              <w:spacing w:line="360" w:lineRule="exact"/>
              <w:ind w:left="-57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AC126D">
              <w:rPr>
                <w:rFonts w:asciiTheme="majorBidi" w:hAnsiTheme="majorBidi"/>
                <w:color w:val="000000" w:themeColor="text1"/>
                <w:sz w:val="32"/>
                <w:szCs w:val="32"/>
              </w:rPr>
              <w:t xml:space="preserve"> (202,043,548.12)</w:t>
            </w:r>
          </w:p>
        </w:tc>
        <w:tc>
          <w:tcPr>
            <w:tcW w:w="134" w:type="dxa"/>
            <w:vAlign w:val="bottom"/>
          </w:tcPr>
          <w:p w14:paraId="19E64714" w14:textId="77777777" w:rsidR="00AC126D" w:rsidRPr="00DF2342" w:rsidRDefault="00AC126D" w:rsidP="00AC126D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241871C" w14:textId="2FC8A0AF" w:rsidR="00AC126D" w:rsidRPr="00DF2342" w:rsidRDefault="00AC126D" w:rsidP="00AC126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(115,341,839.06)</w:t>
            </w:r>
          </w:p>
        </w:tc>
      </w:tr>
      <w:tr w:rsidR="00AC126D" w:rsidRPr="00DF2342" w14:paraId="0DABFAE9" w14:textId="77777777" w:rsidTr="00173F01">
        <w:tc>
          <w:tcPr>
            <w:tcW w:w="5103" w:type="dxa"/>
          </w:tcPr>
          <w:p w14:paraId="181C9887" w14:textId="68722C55" w:rsidR="00AC126D" w:rsidRPr="00DF2342" w:rsidRDefault="00AC126D" w:rsidP="00AC126D">
            <w:pPr>
              <w:tabs>
                <w:tab w:val="left" w:pos="600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02D49EB6" w:rsidR="00AC126D" w:rsidRPr="00AC126D" w:rsidRDefault="00AC126D" w:rsidP="00AC126D">
            <w:pPr>
              <w:spacing w:line="360" w:lineRule="exact"/>
              <w:ind w:left="-57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AC126D">
              <w:rPr>
                <w:rFonts w:asciiTheme="majorBidi" w:hAnsiTheme="majorBidi"/>
                <w:color w:val="000000" w:themeColor="text1"/>
                <w:sz w:val="32"/>
                <w:szCs w:val="32"/>
              </w:rPr>
              <w:t xml:space="preserve">  (45,861,808.15)</w:t>
            </w:r>
          </w:p>
        </w:tc>
        <w:tc>
          <w:tcPr>
            <w:tcW w:w="134" w:type="dxa"/>
            <w:vAlign w:val="bottom"/>
          </w:tcPr>
          <w:p w14:paraId="4D587F81" w14:textId="77777777" w:rsidR="00AC126D" w:rsidRPr="00DF2342" w:rsidRDefault="00AC126D" w:rsidP="00AC126D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720500E" w14:textId="469868C2" w:rsidR="00AC126D" w:rsidRPr="00DF2342" w:rsidRDefault="00AC126D" w:rsidP="00AC126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(29,197,551.86)</w:t>
            </w:r>
          </w:p>
        </w:tc>
      </w:tr>
      <w:tr w:rsidR="00AC126D" w:rsidRPr="00DF2342" w14:paraId="77324300" w14:textId="77777777" w:rsidTr="00C62B9C">
        <w:tc>
          <w:tcPr>
            <w:tcW w:w="5103" w:type="dxa"/>
          </w:tcPr>
          <w:p w14:paraId="40E61A1B" w14:textId="7F1BB81B" w:rsidR="00AC126D" w:rsidRPr="00DF2342" w:rsidRDefault="00AC126D" w:rsidP="00AC126D">
            <w:pPr>
              <w:tabs>
                <w:tab w:val="left" w:pos="600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844657" w14:textId="31D95089" w:rsidR="00AC126D" w:rsidRPr="00AC126D" w:rsidRDefault="00AC126D" w:rsidP="00AC126D">
            <w:pPr>
              <w:spacing w:line="360" w:lineRule="exact"/>
              <w:ind w:left="-57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</w:pPr>
            <w:r w:rsidRPr="00AC126D">
              <w:rPr>
                <w:rFonts w:asciiTheme="majorBidi" w:hAnsiTheme="majorBidi"/>
                <w:color w:val="000000" w:themeColor="text1"/>
                <w:sz w:val="32"/>
                <w:szCs w:val="32"/>
              </w:rPr>
              <w:t xml:space="preserve">  (11,382,350.11)</w:t>
            </w:r>
          </w:p>
        </w:tc>
        <w:tc>
          <w:tcPr>
            <w:tcW w:w="134" w:type="dxa"/>
            <w:vAlign w:val="bottom"/>
          </w:tcPr>
          <w:p w14:paraId="2B8B4ADA" w14:textId="77777777" w:rsidR="00AC126D" w:rsidRPr="00DF2342" w:rsidRDefault="00AC126D" w:rsidP="00AC126D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3E572761" w:rsidR="00AC126D" w:rsidRPr="00DF2342" w:rsidRDefault="00AC126D" w:rsidP="00AC126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(4,319,584.93)</w:t>
            </w:r>
          </w:p>
        </w:tc>
      </w:tr>
      <w:tr w:rsidR="00AC126D" w:rsidRPr="00DF2342" w14:paraId="3CCD3B31" w14:textId="77777777" w:rsidTr="00C62B9C">
        <w:tc>
          <w:tcPr>
            <w:tcW w:w="5103" w:type="dxa"/>
          </w:tcPr>
          <w:p w14:paraId="46BBED55" w14:textId="77777777" w:rsidR="00AC126D" w:rsidRPr="00DF2342" w:rsidRDefault="00AC126D" w:rsidP="00AC126D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28CAA2D" w14:textId="78F355E2" w:rsidR="00AC126D" w:rsidRPr="00AC126D" w:rsidRDefault="00AC126D" w:rsidP="00AC126D">
            <w:pPr>
              <w:spacing w:line="360" w:lineRule="exact"/>
              <w:ind w:left="-57" w:right="57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AC126D">
              <w:rPr>
                <w:rFonts w:asciiTheme="majorBidi" w:hAnsiTheme="majorBidi"/>
                <w:color w:val="000000" w:themeColor="text1"/>
                <w:sz w:val="32"/>
                <w:szCs w:val="32"/>
              </w:rPr>
              <w:t xml:space="preserve">  470,435,055.53 </w:t>
            </w:r>
          </w:p>
        </w:tc>
        <w:tc>
          <w:tcPr>
            <w:tcW w:w="134" w:type="dxa"/>
            <w:vAlign w:val="bottom"/>
          </w:tcPr>
          <w:p w14:paraId="59694116" w14:textId="77777777" w:rsidR="00AC126D" w:rsidRPr="00DF2342" w:rsidRDefault="00AC126D" w:rsidP="00AC126D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F2C06F" w14:textId="697CF4F5" w:rsidR="00AC126D" w:rsidRPr="00DF2342" w:rsidRDefault="00AC126D" w:rsidP="00AC126D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329,114,745.73</w:t>
            </w:r>
          </w:p>
        </w:tc>
      </w:tr>
      <w:tr w:rsidR="00DF2342" w:rsidRPr="00DF2342" w14:paraId="2C113ED9" w14:textId="77777777" w:rsidTr="00C62B9C">
        <w:tc>
          <w:tcPr>
            <w:tcW w:w="5103" w:type="dxa"/>
          </w:tcPr>
          <w:p w14:paraId="2B089468" w14:textId="253AD19D" w:rsidR="009A3C11" w:rsidRPr="00DF2342" w:rsidRDefault="009A3C11" w:rsidP="00226BDF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33216DA" w14:textId="1FC2AB6D" w:rsidR="009A3C11" w:rsidRPr="00AC126D" w:rsidRDefault="00AC126D" w:rsidP="00AC126D">
            <w:pPr>
              <w:spacing w:line="360" w:lineRule="exact"/>
              <w:ind w:left="-57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AC126D">
              <w:rPr>
                <w:rFonts w:asciiTheme="majorBidi" w:hAnsiTheme="majorBidi"/>
                <w:color w:val="000000" w:themeColor="text1"/>
                <w:sz w:val="32"/>
                <w:szCs w:val="32"/>
              </w:rPr>
              <w:t xml:space="preserve">  (3,155,340.84)</w:t>
            </w:r>
          </w:p>
        </w:tc>
        <w:tc>
          <w:tcPr>
            <w:tcW w:w="134" w:type="dxa"/>
            <w:vAlign w:val="bottom"/>
          </w:tcPr>
          <w:p w14:paraId="33A35E19" w14:textId="77777777" w:rsidR="009A3C11" w:rsidRPr="00DF2342" w:rsidRDefault="009A3C11" w:rsidP="00226BDF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7CE12E2C" w:rsidR="009A3C11" w:rsidRPr="00DF2342" w:rsidRDefault="009A3C11" w:rsidP="00226BDF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(2,617,223.60)</w:t>
            </w:r>
          </w:p>
        </w:tc>
      </w:tr>
      <w:tr w:rsidR="00AC126D" w:rsidRPr="00DF2342" w14:paraId="34FCBC70" w14:textId="77777777" w:rsidTr="00C62B9C">
        <w:tc>
          <w:tcPr>
            <w:tcW w:w="5103" w:type="dxa"/>
          </w:tcPr>
          <w:p w14:paraId="7C6E3CDB" w14:textId="58E50B4E" w:rsidR="00AC126D" w:rsidRPr="00DF2342" w:rsidRDefault="00AC126D" w:rsidP="00AC126D">
            <w:pPr>
              <w:tabs>
                <w:tab w:val="left" w:pos="600"/>
              </w:tabs>
              <w:spacing w:line="360" w:lineRule="exact"/>
              <w:ind w:left="170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C21A182" w14:textId="05D5BA7F" w:rsidR="00AC126D" w:rsidRPr="00AC126D" w:rsidRDefault="00AC126D" w:rsidP="00AC126D">
            <w:pPr>
              <w:spacing w:line="360" w:lineRule="exact"/>
              <w:ind w:left="-57" w:right="57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AC126D">
              <w:rPr>
                <w:rFonts w:asciiTheme="majorBidi" w:hAnsiTheme="majorBidi"/>
                <w:color w:val="000000" w:themeColor="text1"/>
                <w:sz w:val="32"/>
                <w:szCs w:val="32"/>
              </w:rPr>
              <w:t xml:space="preserve">  467,279,714.69 </w:t>
            </w:r>
          </w:p>
        </w:tc>
        <w:tc>
          <w:tcPr>
            <w:tcW w:w="134" w:type="dxa"/>
            <w:vAlign w:val="bottom"/>
          </w:tcPr>
          <w:p w14:paraId="213DCD1F" w14:textId="77777777" w:rsidR="00AC126D" w:rsidRPr="00DF2342" w:rsidRDefault="00AC126D" w:rsidP="00AC126D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76CD6175" w:rsidR="00AC126D" w:rsidRPr="00DF2342" w:rsidRDefault="00AC126D" w:rsidP="00AC126D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326,497,522.13</w:t>
            </w:r>
          </w:p>
        </w:tc>
      </w:tr>
      <w:tr w:rsidR="00AC126D" w:rsidRPr="00DF2342" w14:paraId="422A02C5" w14:textId="77777777" w:rsidTr="00C62B9C">
        <w:tc>
          <w:tcPr>
            <w:tcW w:w="5103" w:type="dxa"/>
          </w:tcPr>
          <w:p w14:paraId="718FF66C" w14:textId="61CE79E2" w:rsidR="00AC126D" w:rsidRPr="00DF2342" w:rsidRDefault="00AC126D" w:rsidP="00AC126D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462415C3" w14:textId="73605ED8" w:rsidR="00AC126D" w:rsidRPr="00AC126D" w:rsidRDefault="00AC126D" w:rsidP="00AC126D">
            <w:pPr>
              <w:spacing w:line="360" w:lineRule="exact"/>
              <w:ind w:left="-57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AC126D">
              <w:rPr>
                <w:rFonts w:asciiTheme="majorBidi" w:hAnsiTheme="majorBidi"/>
                <w:color w:val="000000" w:themeColor="text1"/>
                <w:sz w:val="32"/>
                <w:szCs w:val="32"/>
              </w:rPr>
              <w:t xml:space="preserve">  (42,745,147.08)</w:t>
            </w:r>
          </w:p>
        </w:tc>
        <w:tc>
          <w:tcPr>
            <w:tcW w:w="134" w:type="dxa"/>
            <w:vAlign w:val="bottom"/>
          </w:tcPr>
          <w:p w14:paraId="7163B7A6" w14:textId="77777777" w:rsidR="00AC126D" w:rsidRPr="00DF2342" w:rsidRDefault="00AC126D" w:rsidP="00AC126D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9894508" w14:textId="448F9F9A" w:rsidR="00AC126D" w:rsidRPr="00DF2342" w:rsidRDefault="00AC126D" w:rsidP="00AC126D">
            <w:pPr>
              <w:spacing w:line="36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(34,428,477.55)</w:t>
            </w:r>
          </w:p>
        </w:tc>
      </w:tr>
      <w:tr w:rsidR="00AC126D" w:rsidRPr="00DF2342" w14:paraId="06627745" w14:textId="77777777" w:rsidTr="00874925">
        <w:tc>
          <w:tcPr>
            <w:tcW w:w="5103" w:type="dxa"/>
          </w:tcPr>
          <w:p w14:paraId="0BB80F32" w14:textId="5045E444" w:rsidR="00AC126D" w:rsidRPr="00DF2342" w:rsidRDefault="00AC126D" w:rsidP="00AC126D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532373F6" w:rsidR="00AC126D" w:rsidRPr="00AC126D" w:rsidRDefault="00AC126D" w:rsidP="00AC126D">
            <w:pPr>
              <w:spacing w:line="360" w:lineRule="exact"/>
              <w:ind w:left="-57" w:right="57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AC126D">
              <w:rPr>
                <w:rFonts w:asciiTheme="majorBidi" w:hAnsiTheme="majorBidi"/>
                <w:color w:val="000000" w:themeColor="text1"/>
                <w:sz w:val="32"/>
                <w:szCs w:val="32"/>
              </w:rPr>
              <w:t xml:space="preserve">  424,534,567.61 </w:t>
            </w:r>
          </w:p>
        </w:tc>
        <w:tc>
          <w:tcPr>
            <w:tcW w:w="134" w:type="dxa"/>
            <w:vAlign w:val="bottom"/>
          </w:tcPr>
          <w:p w14:paraId="38973668" w14:textId="77777777" w:rsidR="00AC126D" w:rsidRPr="00DF2342" w:rsidRDefault="00AC126D" w:rsidP="00AC126D">
            <w:pPr>
              <w:spacing w:line="360" w:lineRule="exact"/>
              <w:ind w:right="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49DD8894" w:rsidR="00AC126D" w:rsidRPr="00DF2342" w:rsidRDefault="00AC126D" w:rsidP="00AC126D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F2342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292,069,044.58</w:t>
            </w:r>
          </w:p>
        </w:tc>
      </w:tr>
    </w:tbl>
    <w:p w14:paraId="0BB3BBA3" w14:textId="1FE5B906" w:rsidR="004F50C1" w:rsidRPr="00DF2342" w:rsidRDefault="004F50C1" w:rsidP="0022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="Angsana New" w:eastAsia="Arial Unicode MS" w:hAnsi="Angsana New"/>
          <w:color w:val="000000" w:themeColor="text1"/>
          <w:spacing w:val="-4"/>
          <w:sz w:val="32"/>
          <w:szCs w:val="32"/>
        </w:rPr>
      </w:pPr>
    </w:p>
    <w:p w14:paraId="2FB6F662" w14:textId="10A27A61" w:rsidR="006C79F4" w:rsidRPr="00DF2342" w:rsidRDefault="006C79F4" w:rsidP="0022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Hlk158923485"/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9A3C11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9A3C11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904B0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จำนวนเงินขั้นต่ำที่จะได้รับจาก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ลูกหนี้ตามสัญญาเช่าเงินทุน</w:t>
      </w:r>
      <w:r w:rsidR="009904B0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8395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DF2342" w:rsidRPr="00DF2342" w14:paraId="4B24B2C8" w14:textId="77777777" w:rsidTr="00226BD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2AA125" w14:textId="77777777" w:rsidR="009A3C11" w:rsidRPr="00DF2342" w:rsidRDefault="009A3C11" w:rsidP="00F51FB8">
            <w:pPr>
              <w:spacing w:line="28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3D74F696" w14:textId="77777777" w:rsidR="009A3C11" w:rsidRPr="00DF2342" w:rsidRDefault="009A3C11" w:rsidP="000D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DF2342" w14:paraId="0510007B" w14:textId="77777777" w:rsidTr="00226BD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EB77C6" w14:textId="77777777" w:rsidR="009A3C11" w:rsidRPr="00DF2342" w:rsidRDefault="009A3C11" w:rsidP="00F51FB8">
            <w:pPr>
              <w:spacing w:line="28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5ECDF5" w14:textId="56FFB6E4" w:rsidR="009A3C11" w:rsidRPr="00DF2342" w:rsidRDefault="009A3C11" w:rsidP="000D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DF2342" w:rsidRPr="00DF2342" w14:paraId="14330405" w14:textId="77777777" w:rsidTr="00D2638B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EF254E" w14:textId="77777777" w:rsidR="009A3C11" w:rsidRPr="00DF2342" w:rsidRDefault="009A3C11" w:rsidP="00F51FB8">
            <w:pPr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70B22" w14:textId="77777777" w:rsidR="009A3C11" w:rsidRPr="00DF2342" w:rsidRDefault="009A3C11" w:rsidP="000D7A57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3037A" w14:textId="77777777" w:rsidR="009A3C11" w:rsidRPr="00DF2342" w:rsidRDefault="009A3C11" w:rsidP="000D7A57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916EA" w14:textId="77777777" w:rsidR="009A3C11" w:rsidRPr="00DF2342" w:rsidRDefault="009A3C11" w:rsidP="000D7A57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ดอกเบี้ยรับ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5106AC" w14:textId="77777777" w:rsidR="009A3C11" w:rsidRPr="00DF2342" w:rsidRDefault="009A3C11" w:rsidP="000D7A57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79AB08" w14:textId="77777777" w:rsidR="009A3C11" w:rsidRPr="00DF2342" w:rsidRDefault="009A3C11" w:rsidP="000D7A57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ภาษีมูลค่าเพิ่ม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4A334BE" w14:textId="77777777" w:rsidR="009A3C11" w:rsidRPr="00DF2342" w:rsidRDefault="009A3C11" w:rsidP="000D7A57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2B178B" w14:textId="77777777" w:rsidR="009A3C11" w:rsidRPr="00DF2342" w:rsidRDefault="009A3C11" w:rsidP="000D7A57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FB331B" w:rsidRPr="00DF2342" w14:paraId="3C3780D2" w14:textId="77777777" w:rsidTr="00391D6D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2DE31A" w14:textId="77777777" w:rsidR="00FB331B" w:rsidRPr="00DF2342" w:rsidRDefault="00FB331B" w:rsidP="00F51FB8">
            <w:pPr>
              <w:spacing w:line="280" w:lineRule="exact"/>
              <w:ind w:left="113" w:right="-57" w:hanging="170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4A55C7A8" w14:textId="77777777" w:rsidR="00FB331B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F6E0128" w14:textId="5945157A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42,745,147.08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2F5BE2" w14:textId="77777777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7D45BE47" w14:textId="77777777" w:rsidR="00FB331B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</w:p>
          <w:p w14:paraId="35E4CCC9" w14:textId="3BF33BB1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14,477,025.84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25911323" w14:textId="77777777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0F8AB2D2" w14:textId="77777777" w:rsidR="00FB331B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</w:p>
          <w:p w14:paraId="4997F091" w14:textId="77A1A6D8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3,571,532.96 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4F4D61F" w14:textId="77777777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6E15E6D3" w14:textId="77777777" w:rsidR="00FB331B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14:paraId="1FC74F3C" w14:textId="56FAC9A0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60,793,705.88 </w:t>
            </w:r>
          </w:p>
        </w:tc>
      </w:tr>
      <w:tr w:rsidR="00FB331B" w:rsidRPr="00DF2342" w14:paraId="4CE1FFEB" w14:textId="77777777" w:rsidTr="00391D6D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55D1D4" w14:textId="77777777" w:rsidR="00FB331B" w:rsidRPr="00DF2342" w:rsidRDefault="00FB331B" w:rsidP="00F51FB8">
            <w:pPr>
              <w:tabs>
                <w:tab w:val="clear" w:pos="227"/>
                <w:tab w:val="left" w:pos="242"/>
              </w:tabs>
              <w:spacing w:line="280" w:lineRule="exact"/>
              <w:ind w:left="113" w:righ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F8E2D" w14:textId="42288085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159,586,189.24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E3E39" w14:textId="77777777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05DD6F" w14:textId="7F8A6F43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61,704,180.98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C529" w14:textId="77777777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F4ADEF" w14:textId="4C73C06C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14,826,817.28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15CFF" w14:textId="77777777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19A52A" w14:textId="1A89B747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236,117,187.50 </w:t>
            </w:r>
          </w:p>
        </w:tc>
      </w:tr>
      <w:tr w:rsidR="00FB331B" w:rsidRPr="00DF2342" w14:paraId="16508A2A" w14:textId="77777777" w:rsidTr="00391D6D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23B50A" w14:textId="77777777" w:rsidR="00FB331B" w:rsidRPr="00DF2342" w:rsidRDefault="00FB331B" w:rsidP="00F51FB8">
            <w:pPr>
              <w:tabs>
                <w:tab w:val="clear" w:pos="227"/>
                <w:tab w:val="left" w:pos="242"/>
              </w:tabs>
              <w:spacing w:line="280" w:lineRule="exact"/>
              <w:ind w:left="113" w:right="-57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เกินกว่าห้าปี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4EBDF" w14:textId="2BC71A67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279,486,069.32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97613" w14:textId="77777777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362E2" w14:textId="0605363B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125,862,341.30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69D8" w14:textId="77777777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DA52F7" w14:textId="7DB3A52B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27,463,457.91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DC338" w14:textId="77777777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270DFE" w14:textId="7410BA3C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432,811,868.53 </w:t>
            </w:r>
          </w:p>
        </w:tc>
      </w:tr>
      <w:tr w:rsidR="00FB331B" w:rsidRPr="00DF2342" w14:paraId="1C6D3787" w14:textId="77777777" w:rsidTr="00391D6D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D12C46" w14:textId="77777777" w:rsidR="00FB331B" w:rsidRPr="00DF2342" w:rsidRDefault="00FB331B" w:rsidP="00F51FB8">
            <w:pPr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59C4A0E" w14:textId="69A790EF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481,817,405.64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1BFA5" w14:textId="77777777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4B1FE7F" w14:textId="014C0622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202,043,548.12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7D3B02" w14:textId="77777777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1E4D92A5" w14:textId="4175AF42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45,861,808.15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0FF9265" w14:textId="77777777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079FE6FD" w14:textId="77741342" w:rsidR="00FB331B" w:rsidRPr="00DF2342" w:rsidRDefault="00FB331B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331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729,722,761.91 </w:t>
            </w:r>
          </w:p>
        </w:tc>
      </w:tr>
    </w:tbl>
    <w:p w14:paraId="7B924141" w14:textId="77777777" w:rsidR="00F51FB8" w:rsidRDefault="00F51FB8" w:rsidP="00F51FB8">
      <w:pPr>
        <w:spacing w:line="280" w:lineRule="exact"/>
      </w:pPr>
    </w:p>
    <w:tbl>
      <w:tblPr>
        <w:tblW w:w="8395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DF2342" w:rsidRPr="00DF2342" w14:paraId="6227B9CA" w14:textId="77777777" w:rsidTr="00226BD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916D83C" w14:textId="77777777" w:rsidR="006C79F4" w:rsidRPr="00DF2342" w:rsidRDefault="006C79F4" w:rsidP="00F51FB8">
            <w:pPr>
              <w:spacing w:line="28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1C7225FA" w14:textId="77777777" w:rsidR="006C79F4" w:rsidRPr="00DF2342" w:rsidRDefault="006C79F4" w:rsidP="000D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DF2342" w14:paraId="003E269D" w14:textId="77777777" w:rsidTr="00226BD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0F6FA6" w14:textId="77777777" w:rsidR="006C79F4" w:rsidRPr="00DF2342" w:rsidRDefault="006C79F4" w:rsidP="00F51FB8">
            <w:pPr>
              <w:spacing w:line="28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03AF10C" w14:textId="77777777" w:rsidR="006C79F4" w:rsidRPr="00DF2342" w:rsidRDefault="006C79F4" w:rsidP="000D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DF2342" w:rsidRPr="00DF2342" w14:paraId="71BB4A84" w14:textId="77777777" w:rsidTr="004B77EB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5C12EC" w14:textId="77777777" w:rsidR="006C79F4" w:rsidRPr="00DF2342" w:rsidRDefault="006C79F4" w:rsidP="00F51FB8">
            <w:pPr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4EE949" w14:textId="77777777" w:rsidR="006C79F4" w:rsidRPr="00DF2342" w:rsidRDefault="006C79F4" w:rsidP="000D7A57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87FFE" w14:textId="77777777" w:rsidR="006C79F4" w:rsidRPr="00DF2342" w:rsidRDefault="006C79F4" w:rsidP="000D7A57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31162" w14:textId="77777777" w:rsidR="006C79F4" w:rsidRPr="00DF2342" w:rsidRDefault="006C79F4" w:rsidP="000D7A57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ดอกเบี้ยรับ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2EBBD6" w14:textId="77777777" w:rsidR="006C79F4" w:rsidRPr="00DF2342" w:rsidRDefault="006C79F4" w:rsidP="000D7A57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E8D56A" w14:textId="77777777" w:rsidR="006C79F4" w:rsidRPr="00DF2342" w:rsidRDefault="006C79F4" w:rsidP="000D7A57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ภาษีมูลค่าเพิ่ม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25000BA" w14:textId="77777777" w:rsidR="006C79F4" w:rsidRPr="00DF2342" w:rsidRDefault="006C79F4" w:rsidP="000D7A57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38A269" w14:textId="77777777" w:rsidR="006C79F4" w:rsidRPr="00DF2342" w:rsidRDefault="006C79F4" w:rsidP="000D7A57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DF2342" w:rsidRPr="00DF2342" w14:paraId="76C99EDC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26A8E2" w14:textId="77777777" w:rsidR="006C79F4" w:rsidRPr="00DF2342" w:rsidRDefault="006C79F4" w:rsidP="00F51FB8">
            <w:pPr>
              <w:spacing w:line="280" w:lineRule="exact"/>
              <w:ind w:left="113" w:right="-57" w:hanging="170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9B48E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34,428,477.55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0065E2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14EB7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10,800,463.03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0645A47E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8C4195D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3,166,025.84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60DE957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EBD7F4D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48,394,966.42</w:t>
            </w:r>
          </w:p>
        </w:tc>
      </w:tr>
      <w:tr w:rsidR="00DF2342" w:rsidRPr="00DF2342" w14:paraId="4F2BB9C4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E061B9" w14:textId="77777777" w:rsidR="006C79F4" w:rsidRPr="00DF2342" w:rsidRDefault="006C79F4" w:rsidP="00F51FB8">
            <w:pPr>
              <w:tabs>
                <w:tab w:val="clear" w:pos="227"/>
                <w:tab w:val="left" w:pos="242"/>
              </w:tabs>
              <w:spacing w:line="280" w:lineRule="exact"/>
              <w:ind w:left="113" w:righ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1BD2A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113,276,654.25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2CEA0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D85DA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35,767,825.97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4B8BE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FB82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10,433,113.62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083B0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F27F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159,477,593.84</w:t>
            </w:r>
          </w:p>
        </w:tc>
      </w:tr>
      <w:tr w:rsidR="00DF2342" w:rsidRPr="00DF2342" w14:paraId="37384639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8286EB" w14:textId="77777777" w:rsidR="006C79F4" w:rsidRPr="00DF2342" w:rsidRDefault="006C79F4" w:rsidP="00F51FB8">
            <w:pPr>
              <w:tabs>
                <w:tab w:val="clear" w:pos="227"/>
                <w:tab w:val="left" w:pos="242"/>
              </w:tabs>
              <w:spacing w:line="280" w:lineRule="exact"/>
              <w:ind w:left="113" w:right="-57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เกินกว่าห้าปี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EC2BC" w14:textId="6FB74210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185,729,198.8</w:t>
            </w:r>
            <w:r w:rsidR="00240E9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16636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AFD23" w14:textId="5DF08C08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68,773,550.0</w:t>
            </w:r>
            <w:r w:rsidR="00240E9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E130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AE20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15,598,412.40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EA9A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DBC7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270,101,161.32</w:t>
            </w:r>
          </w:p>
        </w:tc>
      </w:tr>
      <w:tr w:rsidR="00DF2342" w:rsidRPr="00DF2342" w14:paraId="26FE0488" w14:textId="77777777" w:rsidTr="004B77EB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EAC5E3" w14:textId="77777777" w:rsidR="006C79F4" w:rsidRPr="00DF2342" w:rsidRDefault="006C79F4" w:rsidP="00F51FB8">
            <w:pPr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B64C63" w14:textId="79692AFE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333,434,330.6</w:t>
            </w:r>
            <w:r w:rsidR="00240E9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D5147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43C611" w14:textId="51B8DF65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115,341,839.0</w:t>
            </w:r>
            <w:r w:rsidR="00240E9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1259A2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3905856D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29,197,551.86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3DC7DE4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5CD65EC1" w14:textId="77777777" w:rsidR="006C79F4" w:rsidRPr="00DF2342" w:rsidRDefault="006C79F4" w:rsidP="00F51FB8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477,973,721.58</w:t>
            </w:r>
          </w:p>
        </w:tc>
      </w:tr>
    </w:tbl>
    <w:p w14:paraId="7A0096E4" w14:textId="77777777" w:rsidR="006C79F4" w:rsidRDefault="006C79F4" w:rsidP="004C6E9A">
      <w:pPr>
        <w:tabs>
          <w:tab w:val="clear" w:pos="227"/>
        </w:tabs>
        <w:spacing w:line="260" w:lineRule="exact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14:paraId="4FF9B96C" w14:textId="77777777" w:rsidR="000A444B" w:rsidRDefault="000A444B" w:rsidP="004C6E9A">
      <w:pPr>
        <w:tabs>
          <w:tab w:val="clear" w:pos="227"/>
        </w:tabs>
        <w:spacing w:line="380" w:lineRule="exact"/>
        <w:ind w:left="289" w:firstLine="578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6B6B4EE9" w14:textId="77777777" w:rsidR="000A444B" w:rsidRDefault="000A444B" w:rsidP="004C6E9A">
      <w:pPr>
        <w:tabs>
          <w:tab w:val="clear" w:pos="227"/>
        </w:tabs>
        <w:spacing w:line="380" w:lineRule="exact"/>
        <w:ind w:left="289" w:firstLine="578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58084F18" w14:textId="77777777" w:rsidR="000A444B" w:rsidRDefault="000A444B" w:rsidP="004C6E9A">
      <w:pPr>
        <w:tabs>
          <w:tab w:val="clear" w:pos="227"/>
        </w:tabs>
        <w:spacing w:line="380" w:lineRule="exact"/>
        <w:ind w:left="289" w:firstLine="578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</w:p>
    <w:p w14:paraId="011487B6" w14:textId="5BD21FCD" w:rsidR="004C6E9A" w:rsidRDefault="006E0086" w:rsidP="004C6E9A">
      <w:pPr>
        <w:tabs>
          <w:tab w:val="clear" w:pos="227"/>
        </w:tabs>
        <w:spacing w:line="380" w:lineRule="exact"/>
        <w:ind w:left="289" w:firstLine="578"/>
        <w:jc w:val="thaiDistribute"/>
        <w:rPr>
          <w:rFonts w:asciiTheme="majorBidi" w:hAnsiTheme="majorBidi" w:cstheme="majorBidi"/>
          <w:sz w:val="32"/>
          <w:szCs w:val="32"/>
        </w:rPr>
      </w:pPr>
      <w:r w:rsidRPr="000D7A57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lastRenderedPageBreak/>
        <w:t xml:space="preserve">ณ วันที่ </w:t>
      </w:r>
      <w:r w:rsidRPr="000D7A57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31 </w:t>
      </w:r>
      <w:r w:rsidRPr="000D7A57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Pr="000D7A57">
        <w:rPr>
          <w:rFonts w:ascii="Angsana New" w:hAnsi="Angsana New"/>
          <w:color w:val="000000" w:themeColor="text1"/>
          <w:spacing w:val="-6"/>
          <w:sz w:val="32"/>
          <w:szCs w:val="32"/>
        </w:rPr>
        <w:t>256</w:t>
      </w:r>
      <w:r w:rsidR="009A3C11" w:rsidRPr="000D7A57">
        <w:rPr>
          <w:rFonts w:ascii="Angsana New" w:hAnsi="Angsana New"/>
          <w:color w:val="000000" w:themeColor="text1"/>
          <w:spacing w:val="-6"/>
          <w:sz w:val="32"/>
          <w:szCs w:val="32"/>
        </w:rPr>
        <w:t>7</w:t>
      </w:r>
      <w:r w:rsidRPr="000D7A57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9904B0" w:rsidRPr="000D7A57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และ </w:t>
      </w:r>
      <w:r w:rsidR="009904B0" w:rsidRPr="000D7A57">
        <w:rPr>
          <w:rFonts w:ascii="Angsana New" w:hAnsi="Angsana New"/>
          <w:color w:val="000000" w:themeColor="text1"/>
          <w:spacing w:val="-6"/>
          <w:sz w:val="32"/>
          <w:szCs w:val="32"/>
        </w:rPr>
        <w:t>256</w:t>
      </w:r>
      <w:r w:rsidR="009A3C11" w:rsidRPr="000D7A57">
        <w:rPr>
          <w:rFonts w:ascii="Angsana New" w:hAnsi="Angsana New"/>
          <w:color w:val="000000" w:themeColor="text1"/>
          <w:spacing w:val="-6"/>
          <w:sz w:val="32"/>
          <w:szCs w:val="32"/>
        </w:rPr>
        <w:t>6</w:t>
      </w:r>
      <w:r w:rsidR="009904B0" w:rsidRPr="000D7A57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Pr="000D7A57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บริษัท</w:t>
      </w:r>
      <w:r w:rsidR="009904B0" w:rsidRPr="000D7A57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ย่อย</w:t>
      </w:r>
      <w:r w:rsidR="00063DB7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แห่งหนึ่ง</w:t>
      </w:r>
      <w:r w:rsidRPr="000D7A57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มี</w:t>
      </w:r>
      <w:r w:rsidRPr="000D7A57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>ลูกหนี้ตามสัญญาเช่าเงินทุน</w:t>
      </w:r>
      <w:r w:rsidR="003362C3" w:rsidRPr="000D7A57">
        <w:rPr>
          <w:rFonts w:asciiTheme="majorBidi" w:hAnsiTheme="majorBidi" w:hint="cs"/>
          <w:color w:val="000000" w:themeColor="text1"/>
          <w:spacing w:val="-6"/>
          <w:sz w:val="32"/>
          <w:szCs w:val="32"/>
          <w:cs/>
        </w:rPr>
        <w:t>ซึ่ง</w:t>
      </w:r>
      <w:r w:rsidRPr="000D7A57">
        <w:rPr>
          <w:rFonts w:asciiTheme="majorBidi" w:hAnsiTheme="majorBidi" w:hint="cs"/>
          <w:color w:val="000000" w:themeColor="text1"/>
          <w:spacing w:val="-6"/>
          <w:sz w:val="32"/>
          <w:szCs w:val="32"/>
          <w:cs/>
        </w:rPr>
        <w:t>เป็นสัญญาเช่าระยะ</w:t>
      </w:r>
      <w:r w:rsidRPr="000D7A57">
        <w:rPr>
          <w:rFonts w:asciiTheme="majorBidi" w:hAnsiTheme="majorBidi" w:hint="cs"/>
          <w:color w:val="000000" w:themeColor="text1"/>
          <w:sz w:val="32"/>
          <w:szCs w:val="32"/>
          <w:cs/>
        </w:rPr>
        <w:t>ยาว</w:t>
      </w:r>
      <w:r w:rsidRPr="000D7A57">
        <w:rPr>
          <w:rFonts w:asciiTheme="majorBidi" w:hAnsiTheme="majorBidi" w:hint="cs"/>
          <w:color w:val="000000" w:themeColor="text1"/>
          <w:spacing w:val="-6"/>
          <w:sz w:val="32"/>
          <w:szCs w:val="32"/>
          <w:cs/>
        </w:rPr>
        <w:t>จากสัญญาซื้อขายไฟฟ้าจากพลังงานแสงอาทิตย์ (โซลาร์เซลล์) จำนวน</w:t>
      </w:r>
      <w:r w:rsidR="004C6E9A" w:rsidRPr="000D7A57">
        <w:rPr>
          <w:rFonts w:asciiTheme="majorBidi" w:hAnsi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4C6E9A" w:rsidRPr="000D7A57">
        <w:rPr>
          <w:rFonts w:asciiTheme="majorBidi" w:hAnsiTheme="majorBidi"/>
          <w:color w:val="000000" w:themeColor="text1"/>
          <w:spacing w:val="-6"/>
          <w:sz w:val="32"/>
          <w:szCs w:val="32"/>
        </w:rPr>
        <w:t>17</w:t>
      </w:r>
      <w:r w:rsidRPr="000D7A5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สัญญา มูลค่าตามสัญญา</w:t>
      </w:r>
      <w:r w:rsidR="00063DB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</w:r>
      <w:r w:rsidRPr="00063DB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รวมเป็นเงิน </w:t>
      </w:r>
      <w:r w:rsidR="004C6E9A" w:rsidRPr="00063DB7">
        <w:rPr>
          <w:rFonts w:asciiTheme="majorBidi" w:hAnsiTheme="majorBidi"/>
          <w:color w:val="000000" w:themeColor="text1"/>
          <w:spacing w:val="-4"/>
          <w:sz w:val="32"/>
          <w:szCs w:val="32"/>
        </w:rPr>
        <w:t>729.72</w:t>
      </w:r>
      <w:r w:rsidR="004C6E9A" w:rsidRPr="00063DB7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063DB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</w:t>
      </w:r>
      <w:r w:rsidR="009904B0" w:rsidRPr="00063DB7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และจำนวน </w:t>
      </w:r>
      <w:r w:rsidR="009A3C11" w:rsidRPr="00063D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12</w:t>
      </w:r>
      <w:r w:rsidR="009904B0" w:rsidRPr="00063DB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สัญญา มูลค่าตามสัญญารวมเป็นเงิน </w:t>
      </w:r>
      <w:r w:rsidR="009A3C11" w:rsidRPr="00063D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487.47</w:t>
      </w:r>
      <w:r w:rsidR="009A3C11" w:rsidRPr="00063DB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9904B0" w:rsidRPr="00063DB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ล้านบาท</w:t>
      </w:r>
      <w:r w:rsidR="009904B0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ตามลำดับ </w:t>
      </w:r>
      <w:r w:rsidR="009904B0"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ระยะเวลาในการผ่อนชำระ </w:t>
      </w:r>
      <w:r w:rsidR="009904B0"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83 - 240</w:t>
      </w:r>
      <w:r w:rsidR="009904B0"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เดือน </w:t>
      </w:r>
      <w:r w:rsidR="003362C3"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โดยมี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อัตราดอกเบี้ยร้อยละ</w:t>
      </w:r>
      <w:r w:rsidR="004C6E9A" w:rsidRPr="004C6E9A">
        <w:t xml:space="preserve"> </w:t>
      </w:r>
      <w:r w:rsidR="004C6E9A" w:rsidRPr="004C6E9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3.34 - 4.80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ต่อปี</w:t>
      </w:r>
      <w:r w:rsidR="009904B0"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904B0"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9A3C11"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3.93 - 5.73 </w:t>
      </w:r>
      <w:r w:rsidR="009904B0"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904B0"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ต่อปี</w:t>
      </w:r>
      <w:r w:rsidR="009904B0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ตามลำดับ </w:t>
      </w:r>
    </w:p>
    <w:p w14:paraId="06951017" w14:textId="77777777" w:rsidR="004C6E9A" w:rsidRPr="004C6E9A" w:rsidRDefault="004C6E9A" w:rsidP="004C6E9A">
      <w:pPr>
        <w:tabs>
          <w:tab w:val="clear" w:pos="227"/>
        </w:tabs>
        <w:spacing w:line="300" w:lineRule="exact"/>
        <w:ind w:left="289" w:firstLine="57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bookmarkEnd w:id="2"/>
    <w:p w14:paraId="01A799EB" w14:textId="4E412F8E" w:rsidR="005A40FD" w:rsidRPr="00DF2342" w:rsidRDefault="0031390A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5A40FD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A40FD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A40FD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  <w:r w:rsidR="005A40FD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15C88CE3" w14:textId="30A3D524" w:rsidR="005A40FD" w:rsidRPr="00DF2342" w:rsidRDefault="005A40FD" w:rsidP="00EF209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DF2342" w:rsidRPr="00DF2342" w14:paraId="326C024F" w14:textId="77777777" w:rsidTr="00AD61B4">
        <w:tc>
          <w:tcPr>
            <w:tcW w:w="2891" w:type="dxa"/>
          </w:tcPr>
          <w:p w14:paraId="49D1A301" w14:textId="77777777" w:rsidR="005A40FD" w:rsidRPr="00DF2342" w:rsidRDefault="005A40FD" w:rsidP="000B6ACA">
            <w:pPr>
              <w:tabs>
                <w:tab w:val="left" w:pos="540"/>
              </w:tabs>
              <w:spacing w:line="26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A6727BC" w14:textId="276275F0" w:rsidR="005A40FD" w:rsidRPr="00DF2342" w:rsidRDefault="005A40FD" w:rsidP="000B6ACA">
            <w:pPr>
              <w:tabs>
                <w:tab w:val="left" w:pos="1152"/>
              </w:tabs>
              <w:spacing w:line="26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DF2342" w14:paraId="06BEADD5" w14:textId="77777777" w:rsidTr="00AD61B4">
        <w:tc>
          <w:tcPr>
            <w:tcW w:w="2891" w:type="dxa"/>
          </w:tcPr>
          <w:p w14:paraId="74A14E36" w14:textId="77777777" w:rsidR="005A40FD" w:rsidRPr="00DF2342" w:rsidRDefault="005A40FD" w:rsidP="000B6ACA">
            <w:pPr>
              <w:tabs>
                <w:tab w:val="left" w:pos="540"/>
              </w:tabs>
              <w:spacing w:line="26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DF2342" w:rsidRDefault="005A40FD" w:rsidP="000B6ACA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6F36BA8D" w14:textId="77777777" w:rsidR="005A40FD" w:rsidRPr="00DF2342" w:rsidRDefault="005A40FD" w:rsidP="000B6ACA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DF2342" w:rsidRDefault="005A40FD" w:rsidP="000B6ACA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342" w:rsidRPr="00DF2342" w14:paraId="644BEE36" w14:textId="77777777" w:rsidTr="008F14B3">
        <w:tc>
          <w:tcPr>
            <w:tcW w:w="2891" w:type="dxa"/>
          </w:tcPr>
          <w:p w14:paraId="5C1F6DE3" w14:textId="77777777" w:rsidR="009A3C11" w:rsidRPr="00DF2342" w:rsidRDefault="009A3C11" w:rsidP="009A3C11">
            <w:pPr>
              <w:tabs>
                <w:tab w:val="left" w:pos="540"/>
              </w:tabs>
              <w:spacing w:line="26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C78F6E" w14:textId="178637B2" w:rsidR="009A3C11" w:rsidRPr="00DF2342" w:rsidRDefault="009A3C11" w:rsidP="009A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ED6535D" w14:textId="77777777" w:rsidR="009A3C11" w:rsidRPr="00DF2342" w:rsidRDefault="009A3C11" w:rsidP="009A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E8E6169" w14:textId="35138C76" w:rsidR="009A3C11" w:rsidRPr="00DF2342" w:rsidRDefault="009A3C11" w:rsidP="009A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45" w:type="dxa"/>
          </w:tcPr>
          <w:p w14:paraId="373BFC32" w14:textId="77777777" w:rsidR="009A3C11" w:rsidRPr="00DF2342" w:rsidRDefault="009A3C11" w:rsidP="009A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346D82B" w14:textId="7F9E163F" w:rsidR="009A3C11" w:rsidRPr="00DF2342" w:rsidRDefault="009A3C11" w:rsidP="009A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DFA079" w14:textId="77777777" w:rsidR="009A3C11" w:rsidRPr="00DF2342" w:rsidRDefault="009A3C11" w:rsidP="009A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869F796" w14:textId="3F0ED3D2" w:rsidR="009A3C11" w:rsidRPr="00DF2342" w:rsidRDefault="009A3C11" w:rsidP="009A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7D3241" w:rsidRPr="00DF2342" w14:paraId="0D10C4DD" w14:textId="77777777" w:rsidTr="00AD61B4">
        <w:tc>
          <w:tcPr>
            <w:tcW w:w="2891" w:type="dxa"/>
          </w:tcPr>
          <w:p w14:paraId="4FFE7AB6" w14:textId="77777777" w:rsidR="007D3241" w:rsidRPr="00DF2342" w:rsidRDefault="007D3241" w:rsidP="007D3241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0B683F0" w14:textId="30774AA9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D3241">
              <w:rPr>
                <w:rFonts w:ascii="Angsana New" w:hAnsi="Angsana New"/>
                <w:color w:val="000000" w:themeColor="text1"/>
                <w:sz w:val="24"/>
                <w:szCs w:val="24"/>
              </w:rPr>
              <w:t>339,172,392.91</w:t>
            </w:r>
          </w:p>
        </w:tc>
        <w:tc>
          <w:tcPr>
            <w:tcW w:w="143" w:type="dxa"/>
          </w:tcPr>
          <w:p w14:paraId="24F076A4" w14:textId="77777777" w:rsidR="007D3241" w:rsidRPr="00DF2342" w:rsidRDefault="007D3241" w:rsidP="007D3241">
            <w:pPr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8042D26" w14:textId="0CD95D48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382,771,025.89</w:t>
            </w:r>
          </w:p>
        </w:tc>
        <w:tc>
          <w:tcPr>
            <w:tcW w:w="145" w:type="dxa"/>
          </w:tcPr>
          <w:p w14:paraId="1344CDCB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197A70F" w14:textId="3F505F43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284,691,979.25 </w:t>
            </w:r>
          </w:p>
        </w:tc>
        <w:tc>
          <w:tcPr>
            <w:tcW w:w="142" w:type="dxa"/>
          </w:tcPr>
          <w:p w14:paraId="41F0BAC6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B3A0CFB" w14:textId="6FD657C1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291,570,698.14</w:t>
            </w:r>
          </w:p>
        </w:tc>
      </w:tr>
      <w:tr w:rsidR="007D3241" w:rsidRPr="00DF2342" w14:paraId="33A12701" w14:textId="77777777" w:rsidTr="00AD61B4">
        <w:tc>
          <w:tcPr>
            <w:tcW w:w="2891" w:type="dxa"/>
          </w:tcPr>
          <w:p w14:paraId="575D174B" w14:textId="77777777" w:rsidR="007D3241" w:rsidRPr="00DF2342" w:rsidRDefault="007D3241" w:rsidP="007D3241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14:paraId="29537D40" w14:textId="6B7812E7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D3241">
              <w:rPr>
                <w:rFonts w:ascii="Angsana New" w:hAnsi="Angsana New"/>
                <w:color w:val="000000" w:themeColor="text1"/>
                <w:sz w:val="24"/>
                <w:szCs w:val="24"/>
              </w:rPr>
              <w:t>41,361,808.11</w:t>
            </w:r>
          </w:p>
        </w:tc>
        <w:tc>
          <w:tcPr>
            <w:tcW w:w="143" w:type="dxa"/>
          </w:tcPr>
          <w:p w14:paraId="02F8D466" w14:textId="77777777" w:rsidR="007D3241" w:rsidRPr="00DF2342" w:rsidRDefault="007D3241" w:rsidP="007D3241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EF8FFDC" w14:textId="63D357E8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33,159,870.98</w:t>
            </w:r>
          </w:p>
        </w:tc>
        <w:tc>
          <w:tcPr>
            <w:tcW w:w="145" w:type="dxa"/>
          </w:tcPr>
          <w:p w14:paraId="517C543E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9B8BDA5" w14:textId="42160870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37,546,017.33 </w:t>
            </w:r>
          </w:p>
        </w:tc>
        <w:tc>
          <w:tcPr>
            <w:tcW w:w="142" w:type="dxa"/>
          </w:tcPr>
          <w:p w14:paraId="2F5024BB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09DDFD8" w14:textId="247D12AB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33,159,870.98</w:t>
            </w:r>
          </w:p>
        </w:tc>
      </w:tr>
      <w:tr w:rsidR="007D3241" w:rsidRPr="00DF2342" w14:paraId="106D0053" w14:textId="77777777" w:rsidTr="00AD61B4">
        <w:tc>
          <w:tcPr>
            <w:tcW w:w="2891" w:type="dxa"/>
          </w:tcPr>
          <w:p w14:paraId="48621A6B" w14:textId="77777777" w:rsidR="007D3241" w:rsidRPr="00DF2342" w:rsidRDefault="007D3241" w:rsidP="007D3241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769C5887" w14:textId="787A1C21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D3241">
              <w:rPr>
                <w:rFonts w:ascii="Angsana New" w:hAnsi="Angsana New"/>
                <w:color w:val="000000" w:themeColor="text1"/>
                <w:sz w:val="24"/>
                <w:szCs w:val="24"/>
              </w:rPr>
              <w:t>55,595,773.33</w:t>
            </w:r>
          </w:p>
        </w:tc>
        <w:tc>
          <w:tcPr>
            <w:tcW w:w="143" w:type="dxa"/>
          </w:tcPr>
          <w:p w14:paraId="66FD3531" w14:textId="77777777" w:rsidR="007D3241" w:rsidRPr="00DF2342" w:rsidRDefault="007D3241" w:rsidP="007D3241">
            <w:pPr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AEE8646" w14:textId="62DE93AD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60,350,762.29</w:t>
            </w:r>
          </w:p>
        </w:tc>
        <w:tc>
          <w:tcPr>
            <w:tcW w:w="145" w:type="dxa"/>
          </w:tcPr>
          <w:p w14:paraId="4BA1ED5E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1C02FF" w14:textId="2034312B" w:rsidR="007D3241" w:rsidRPr="00DF2342" w:rsidRDefault="007D3241" w:rsidP="007D3241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33ABADEE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C3C4D44" w14:textId="12D0A8E7" w:rsidR="007D3241" w:rsidRPr="00DF2342" w:rsidRDefault="007D3241" w:rsidP="007D3241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</w:tr>
      <w:tr w:rsidR="007D3241" w:rsidRPr="00DF2342" w14:paraId="29C13F1B" w14:textId="77777777" w:rsidTr="00AD61B4">
        <w:tc>
          <w:tcPr>
            <w:tcW w:w="2891" w:type="dxa"/>
          </w:tcPr>
          <w:p w14:paraId="40B222BB" w14:textId="77777777" w:rsidR="007D3241" w:rsidRPr="00DF2342" w:rsidRDefault="007D3241" w:rsidP="007D3241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0CEB2AB7" w14:textId="7F9613B2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D3241">
              <w:rPr>
                <w:rFonts w:ascii="Angsana New" w:hAnsi="Angsana New"/>
                <w:color w:val="000000" w:themeColor="text1"/>
                <w:sz w:val="24"/>
                <w:szCs w:val="24"/>
              </w:rPr>
              <w:t>11,780,079.66</w:t>
            </w:r>
          </w:p>
        </w:tc>
        <w:tc>
          <w:tcPr>
            <w:tcW w:w="143" w:type="dxa"/>
          </w:tcPr>
          <w:p w14:paraId="34D26C99" w14:textId="77777777" w:rsidR="007D3241" w:rsidRPr="00DF2342" w:rsidRDefault="007D3241" w:rsidP="007D3241">
            <w:pPr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79CF351" w14:textId="5B67D968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7,798,210.71</w:t>
            </w:r>
          </w:p>
        </w:tc>
        <w:tc>
          <w:tcPr>
            <w:tcW w:w="145" w:type="dxa"/>
          </w:tcPr>
          <w:p w14:paraId="2B2F13B6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8140A2E" w14:textId="0D4EF16D" w:rsidR="007D3241" w:rsidRPr="00DF2342" w:rsidRDefault="007D3241" w:rsidP="007D3241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43D7511D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4FAD89" w14:textId="2E366672" w:rsidR="007D3241" w:rsidRPr="00DF2342" w:rsidRDefault="007D3241" w:rsidP="007D3241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</w:tr>
      <w:tr w:rsidR="007D3241" w:rsidRPr="00DF2342" w14:paraId="5D2D2E8C" w14:textId="77777777" w:rsidTr="00AD61B4">
        <w:tc>
          <w:tcPr>
            <w:tcW w:w="2891" w:type="dxa"/>
          </w:tcPr>
          <w:p w14:paraId="759EBC95" w14:textId="77777777" w:rsidR="007D3241" w:rsidRPr="00DF2342" w:rsidRDefault="007D3241" w:rsidP="007D3241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14:paraId="65B58ECC" w14:textId="3B7EA1A7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D3241">
              <w:rPr>
                <w:rFonts w:ascii="Angsana New" w:hAnsi="Angsana New"/>
                <w:color w:val="000000" w:themeColor="text1"/>
                <w:sz w:val="24"/>
                <w:szCs w:val="24"/>
              </w:rPr>
              <w:t>52,084,488.22</w:t>
            </w:r>
          </w:p>
        </w:tc>
        <w:tc>
          <w:tcPr>
            <w:tcW w:w="143" w:type="dxa"/>
          </w:tcPr>
          <w:p w14:paraId="01340CE4" w14:textId="77777777" w:rsidR="007D3241" w:rsidRPr="00DF2342" w:rsidRDefault="007D3241" w:rsidP="007D3241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4DF4611" w14:textId="07B94B02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43,621,773.41</w:t>
            </w:r>
          </w:p>
        </w:tc>
        <w:tc>
          <w:tcPr>
            <w:tcW w:w="145" w:type="dxa"/>
          </w:tcPr>
          <w:p w14:paraId="448FDFB4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E85E66A" w14:textId="28909BEB" w:rsidR="007D3241" w:rsidRPr="00DF2342" w:rsidRDefault="007D3241" w:rsidP="007D3241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51E54B2C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481A894" w14:textId="725D7951" w:rsidR="007D3241" w:rsidRPr="00DF2342" w:rsidRDefault="007D3241" w:rsidP="007D3241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</w:tr>
      <w:tr w:rsidR="007D3241" w:rsidRPr="00DF2342" w14:paraId="0771AF7D" w14:textId="77777777" w:rsidTr="00AD61B4">
        <w:tc>
          <w:tcPr>
            <w:tcW w:w="2891" w:type="dxa"/>
          </w:tcPr>
          <w:p w14:paraId="295FA992" w14:textId="77777777" w:rsidR="007D3241" w:rsidRPr="00DF2342" w:rsidRDefault="007D3241" w:rsidP="007D3241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5F9116A" w14:textId="040C659A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D3241">
              <w:rPr>
                <w:rFonts w:ascii="Angsana New" w:hAnsi="Angsana New"/>
                <w:color w:val="000000" w:themeColor="text1"/>
                <w:sz w:val="24"/>
                <w:szCs w:val="24"/>
              </w:rPr>
              <w:t>1,707,897.17</w:t>
            </w:r>
          </w:p>
        </w:tc>
        <w:tc>
          <w:tcPr>
            <w:tcW w:w="143" w:type="dxa"/>
          </w:tcPr>
          <w:p w14:paraId="4F1E055F" w14:textId="77777777" w:rsidR="007D3241" w:rsidRPr="00DF2342" w:rsidRDefault="007D3241" w:rsidP="007D3241">
            <w:pPr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DC0DCA3" w14:textId="31184380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1,915,098.79</w:t>
            </w:r>
          </w:p>
        </w:tc>
        <w:tc>
          <w:tcPr>
            <w:tcW w:w="145" w:type="dxa"/>
          </w:tcPr>
          <w:p w14:paraId="7ADD2BDC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1E87E2D" w14:textId="4EBA5E7C" w:rsidR="007D3241" w:rsidRPr="00DF2342" w:rsidRDefault="007D3241" w:rsidP="007D3241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1F3D4384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C53D727" w14:textId="42573410" w:rsidR="007D3241" w:rsidRPr="00DF2342" w:rsidRDefault="007D3241" w:rsidP="007D3241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</w:tr>
      <w:tr w:rsidR="007D3241" w:rsidRPr="00DF2342" w14:paraId="45827127" w14:textId="77777777" w:rsidTr="00AD61B4">
        <w:tc>
          <w:tcPr>
            <w:tcW w:w="2891" w:type="dxa"/>
          </w:tcPr>
          <w:p w14:paraId="2F660A5B" w14:textId="77777777" w:rsidR="007D3241" w:rsidRPr="00DF2342" w:rsidRDefault="007D3241" w:rsidP="007D3241">
            <w:pPr>
              <w:spacing w:line="280" w:lineRule="exact"/>
              <w:ind w:left="569" w:hanging="142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8A80485" w14:textId="6AA287EE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D3241">
              <w:rPr>
                <w:rFonts w:ascii="Angsana New" w:hAnsi="Angsana New"/>
                <w:color w:val="000000" w:themeColor="text1"/>
                <w:sz w:val="24"/>
                <w:szCs w:val="24"/>
              </w:rPr>
              <w:t>501,702,439.40</w:t>
            </w:r>
          </w:p>
        </w:tc>
        <w:tc>
          <w:tcPr>
            <w:tcW w:w="143" w:type="dxa"/>
          </w:tcPr>
          <w:p w14:paraId="60C25CBF" w14:textId="77777777" w:rsidR="007D3241" w:rsidRPr="00DF2342" w:rsidRDefault="007D3241" w:rsidP="007D3241">
            <w:pPr>
              <w:tabs>
                <w:tab w:val="left" w:pos="328"/>
              </w:tabs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B6D0419" w14:textId="2796139E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529,616,742.07</w:t>
            </w:r>
          </w:p>
        </w:tc>
        <w:tc>
          <w:tcPr>
            <w:tcW w:w="145" w:type="dxa"/>
          </w:tcPr>
          <w:p w14:paraId="4042FE76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528C45D" w14:textId="62EA11C9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322,237,996.58 </w:t>
            </w:r>
          </w:p>
        </w:tc>
        <w:tc>
          <w:tcPr>
            <w:tcW w:w="142" w:type="dxa"/>
          </w:tcPr>
          <w:p w14:paraId="68021945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3906514" w14:textId="78D11939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324,730,569.12</w:t>
            </w:r>
          </w:p>
        </w:tc>
      </w:tr>
      <w:tr w:rsidR="007D3241" w:rsidRPr="00DF2342" w14:paraId="0F9D804A" w14:textId="77777777" w:rsidTr="009517D4">
        <w:tc>
          <w:tcPr>
            <w:tcW w:w="2891" w:type="dxa"/>
          </w:tcPr>
          <w:p w14:paraId="383BCA8C" w14:textId="77777777" w:rsidR="007D3241" w:rsidRPr="00DF2342" w:rsidRDefault="007D3241" w:rsidP="007D3241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8D62D7B" w14:textId="11CD875F" w:rsidR="007D3241" w:rsidRPr="00DF2342" w:rsidRDefault="007D3241" w:rsidP="007D3241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7D3241">
              <w:rPr>
                <w:rFonts w:ascii="Angsana New" w:hAnsi="Angsana New"/>
                <w:color w:val="000000" w:themeColor="text1"/>
                <w:sz w:val="24"/>
                <w:szCs w:val="24"/>
              </w:rPr>
              <w:t>59,863,007.98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" w:type="dxa"/>
          </w:tcPr>
          <w:p w14:paraId="7B9BB29A" w14:textId="77777777" w:rsidR="007D3241" w:rsidRPr="00DF2342" w:rsidRDefault="007D3241" w:rsidP="007D3241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F1FC5DE" w14:textId="6F9A5ED7" w:rsidR="007D3241" w:rsidRPr="00DF2342" w:rsidRDefault="007D3241" w:rsidP="007D3241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(50,554,744.25)</w:t>
            </w:r>
          </w:p>
        </w:tc>
        <w:tc>
          <w:tcPr>
            <w:tcW w:w="145" w:type="dxa"/>
          </w:tcPr>
          <w:p w14:paraId="20F69C4F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FD74131" w14:textId="0338CBBA" w:rsidR="007D3241" w:rsidRPr="00DF2342" w:rsidRDefault="007D3241" w:rsidP="007D3241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(25,710,673.43)</w:t>
            </w:r>
          </w:p>
        </w:tc>
        <w:tc>
          <w:tcPr>
            <w:tcW w:w="142" w:type="dxa"/>
          </w:tcPr>
          <w:p w14:paraId="6FECBB02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7CF1D22" w14:textId="04EFF88A" w:rsidR="007D3241" w:rsidRPr="00DF2342" w:rsidRDefault="007D3241" w:rsidP="007D3241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2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1,218,439.03)</w:t>
            </w:r>
          </w:p>
        </w:tc>
      </w:tr>
      <w:tr w:rsidR="007D3241" w:rsidRPr="00DF2342" w14:paraId="6E65E3ED" w14:textId="77777777" w:rsidTr="009517D4">
        <w:tc>
          <w:tcPr>
            <w:tcW w:w="2891" w:type="dxa"/>
          </w:tcPr>
          <w:p w14:paraId="284F4FAE" w14:textId="08C967E9" w:rsidR="007D3241" w:rsidRPr="00DF2342" w:rsidRDefault="007D3241" w:rsidP="007D3241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5B093EA" w14:textId="21D0750A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D3241">
              <w:rPr>
                <w:rFonts w:ascii="Angsana New" w:hAnsi="Angsana New"/>
                <w:color w:val="000000" w:themeColor="text1"/>
                <w:sz w:val="24"/>
                <w:szCs w:val="24"/>
              </w:rPr>
              <w:t>441,839,431.42</w:t>
            </w:r>
          </w:p>
        </w:tc>
        <w:tc>
          <w:tcPr>
            <w:tcW w:w="143" w:type="dxa"/>
          </w:tcPr>
          <w:p w14:paraId="62273958" w14:textId="77777777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5CFCDCC" w14:textId="692AFD22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479,061,997.82</w:t>
            </w:r>
          </w:p>
        </w:tc>
        <w:tc>
          <w:tcPr>
            <w:tcW w:w="145" w:type="dxa"/>
          </w:tcPr>
          <w:p w14:paraId="6016C301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443EA88" w14:textId="66FAE037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296,527,323.15 </w:t>
            </w:r>
          </w:p>
        </w:tc>
        <w:tc>
          <w:tcPr>
            <w:tcW w:w="142" w:type="dxa"/>
          </w:tcPr>
          <w:p w14:paraId="1C895633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BBCA07E" w14:textId="7CCD4B9C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303,512,130.09</w:t>
            </w:r>
          </w:p>
        </w:tc>
      </w:tr>
      <w:tr w:rsidR="007D3241" w:rsidRPr="00DF2342" w14:paraId="4793E22D" w14:textId="77777777" w:rsidTr="003D7EA3">
        <w:tc>
          <w:tcPr>
            <w:tcW w:w="2891" w:type="dxa"/>
          </w:tcPr>
          <w:p w14:paraId="7D6D5275" w14:textId="7BD74F91" w:rsidR="007D3241" w:rsidRPr="00DF2342" w:rsidRDefault="007D3241" w:rsidP="007D3241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6014957" w14:textId="5526CFAE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D3241">
              <w:rPr>
                <w:rFonts w:ascii="Angsana New" w:hAnsi="Angsana New"/>
                <w:color w:val="000000" w:themeColor="text1"/>
                <w:sz w:val="24"/>
                <w:szCs w:val="24"/>
              </w:rPr>
              <w:t>998,640.50</w:t>
            </w:r>
          </w:p>
        </w:tc>
        <w:tc>
          <w:tcPr>
            <w:tcW w:w="143" w:type="dxa"/>
          </w:tcPr>
          <w:p w14:paraId="5A676BBD" w14:textId="77777777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C9D2965" w14:textId="2FE03803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70,558,587.34</w:t>
            </w:r>
          </w:p>
        </w:tc>
        <w:tc>
          <w:tcPr>
            <w:tcW w:w="145" w:type="dxa"/>
          </w:tcPr>
          <w:p w14:paraId="4449EB92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2DF1EBF" w14:textId="025B473F" w:rsidR="007D3241" w:rsidRPr="00DF2342" w:rsidRDefault="007D3241" w:rsidP="007D3241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24AB7602" w14:textId="7FAA451C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0DADE6D" w14:textId="5D8524F4" w:rsidR="007D3241" w:rsidRPr="00DF2342" w:rsidRDefault="007D3241" w:rsidP="007D3241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  <w:t xml:space="preserve">         -</w:t>
            </w:r>
          </w:p>
        </w:tc>
      </w:tr>
      <w:tr w:rsidR="007D3241" w:rsidRPr="00DF2342" w14:paraId="363730D5" w14:textId="77777777" w:rsidTr="009517D4">
        <w:tc>
          <w:tcPr>
            <w:tcW w:w="2891" w:type="dxa"/>
          </w:tcPr>
          <w:p w14:paraId="67CDD52E" w14:textId="24389C00" w:rsidR="007D3241" w:rsidRPr="00DF2342" w:rsidRDefault="007D3241" w:rsidP="007D3241">
            <w:pPr>
              <w:spacing w:line="2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สินค้าคงเหลือ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840D1" w14:textId="4CFA3840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7D3241">
              <w:rPr>
                <w:rFonts w:ascii="Angsana New" w:hAnsi="Angsana New"/>
                <w:color w:val="000000" w:themeColor="text1"/>
                <w:sz w:val="24"/>
                <w:szCs w:val="24"/>
              </w:rPr>
              <w:t>442,838,071.92</w:t>
            </w:r>
          </w:p>
        </w:tc>
        <w:tc>
          <w:tcPr>
            <w:tcW w:w="143" w:type="dxa"/>
          </w:tcPr>
          <w:p w14:paraId="465B7C79" w14:textId="77777777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C31309" w14:textId="50D66E73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549,620,585.16</w:t>
            </w:r>
          </w:p>
        </w:tc>
        <w:tc>
          <w:tcPr>
            <w:tcW w:w="145" w:type="dxa"/>
          </w:tcPr>
          <w:p w14:paraId="5CBE1B62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D53A6" w14:textId="2DD5C3BA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296,527,323.15 </w:t>
            </w:r>
          </w:p>
        </w:tc>
        <w:tc>
          <w:tcPr>
            <w:tcW w:w="142" w:type="dxa"/>
          </w:tcPr>
          <w:p w14:paraId="59EEC100" w14:textId="77777777" w:rsidR="007D3241" w:rsidRPr="00DF2342" w:rsidRDefault="007D3241" w:rsidP="007D3241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6EF198" w14:textId="6ABD5A62" w:rsidR="007D3241" w:rsidRPr="00DF2342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303,512,130.09</w:t>
            </w:r>
          </w:p>
        </w:tc>
      </w:tr>
    </w:tbl>
    <w:p w14:paraId="488BEBA4" w14:textId="77777777" w:rsidR="00240E9E" w:rsidRDefault="00240E9E" w:rsidP="004F50C1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68D936B9" w14:textId="62EA109B" w:rsidR="006321D2" w:rsidRPr="00DF2342" w:rsidRDefault="006321D2" w:rsidP="004F50C1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รายการเคลื่อนไหวของบัญชีค่าเผื่อการลดลงของมูลค่าสินค้า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432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DF2342" w:rsidRPr="00F51FB8" w14:paraId="200AB834" w14:textId="77777777" w:rsidTr="00221028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14:paraId="70153E3B" w14:textId="77777777" w:rsidR="006321D2" w:rsidRPr="00F51FB8" w:rsidRDefault="006321D2" w:rsidP="003362C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015444" w14:textId="73CDE033" w:rsidR="006321D2" w:rsidRPr="00F51FB8" w:rsidRDefault="006321D2" w:rsidP="003362C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F2342" w:rsidRPr="00F51FB8" w14:paraId="3A04270A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56497456" w14:textId="77777777" w:rsidR="006321D2" w:rsidRPr="00F51FB8" w:rsidRDefault="006321D2" w:rsidP="003362C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00F217" w14:textId="77777777" w:rsidR="006321D2" w:rsidRPr="00F51FB8" w:rsidRDefault="006321D2" w:rsidP="003362C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4E5436F1" w14:textId="77777777" w:rsidR="006321D2" w:rsidRPr="00F51FB8" w:rsidRDefault="006321D2" w:rsidP="003362C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CAC8C" w14:textId="77777777" w:rsidR="006321D2" w:rsidRPr="00F51FB8" w:rsidRDefault="006321D2" w:rsidP="003362C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342" w:rsidRPr="00F51FB8" w14:paraId="1A9163B7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C5A7C9B" w14:textId="77777777" w:rsidR="009A3C11" w:rsidRPr="00F51FB8" w:rsidRDefault="009A3C11" w:rsidP="009A3C11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66B1535" w14:textId="4CA66896" w:rsidR="009A3C11" w:rsidRPr="00F51FB8" w:rsidRDefault="009A3C11" w:rsidP="009A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AA2196" w:rsidRPr="00F51F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519765C" w14:textId="77777777" w:rsidR="009A3C11" w:rsidRPr="00F51FB8" w:rsidRDefault="009A3C11" w:rsidP="009A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4D2ECEBD" w14:textId="1EB3F17D" w:rsidR="009A3C11" w:rsidRPr="00F51FB8" w:rsidRDefault="009A3C11" w:rsidP="009A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8" w:type="dxa"/>
          </w:tcPr>
          <w:p w14:paraId="17BE03DA" w14:textId="77777777" w:rsidR="009A3C11" w:rsidRPr="00F51FB8" w:rsidRDefault="009A3C11" w:rsidP="009A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A677D7" w14:textId="59BC592F" w:rsidR="009A3C11" w:rsidRPr="00F51FB8" w:rsidRDefault="009A3C11" w:rsidP="009A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AA2196" w:rsidRPr="00F51F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507567" w14:textId="77777777" w:rsidR="009A3C11" w:rsidRPr="00F51FB8" w:rsidRDefault="009A3C11" w:rsidP="009A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</w:tcPr>
          <w:p w14:paraId="7CC7DDB5" w14:textId="5853CC14" w:rsidR="009A3C11" w:rsidRPr="00F51FB8" w:rsidRDefault="009A3C11" w:rsidP="009A3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7D3241" w:rsidRPr="00F51FB8" w14:paraId="5E012319" w14:textId="77777777" w:rsidTr="006449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49"/>
        </w:trPr>
        <w:tc>
          <w:tcPr>
            <w:tcW w:w="2891" w:type="dxa"/>
          </w:tcPr>
          <w:p w14:paraId="56AB19CD" w14:textId="65337291" w:rsidR="007D3241" w:rsidRPr="00F51FB8" w:rsidRDefault="007D3241" w:rsidP="007D3241">
            <w:pPr>
              <w:spacing w:line="300" w:lineRule="exact"/>
              <w:ind w:left="-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ยอดยกมาต้น</w:t>
            </w:r>
            <w:r w:rsidRPr="00F51F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D09C1C2" w14:textId="26B5FAFF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50,554,744.25 </w:t>
            </w:r>
          </w:p>
        </w:tc>
        <w:tc>
          <w:tcPr>
            <w:tcW w:w="165" w:type="dxa"/>
          </w:tcPr>
          <w:p w14:paraId="7A5B2C14" w14:textId="77777777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16B6FE2B" w14:textId="6481B55B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</w:rPr>
              <w:t>43,542,578.64</w:t>
            </w:r>
          </w:p>
        </w:tc>
        <w:tc>
          <w:tcPr>
            <w:tcW w:w="138" w:type="dxa"/>
          </w:tcPr>
          <w:p w14:paraId="054177B0" w14:textId="77777777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B995A07" w14:textId="6C9F6A16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</w:rPr>
              <w:t>21,218,439.03</w:t>
            </w:r>
          </w:p>
        </w:tc>
        <w:tc>
          <w:tcPr>
            <w:tcW w:w="134" w:type="dxa"/>
          </w:tcPr>
          <w:p w14:paraId="051F9623" w14:textId="77777777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27CF7D28" w14:textId="35759E39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</w:rPr>
              <w:t>17,408,980.57</w:t>
            </w:r>
          </w:p>
        </w:tc>
      </w:tr>
      <w:tr w:rsidR="007D3241" w:rsidRPr="00F51FB8" w14:paraId="3516B827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6CAC5F6E" w14:textId="7FEB5AB3" w:rsidR="007D3241" w:rsidRPr="00F51FB8" w:rsidRDefault="007D3241" w:rsidP="007D3241">
            <w:pPr>
              <w:spacing w:line="300" w:lineRule="exact"/>
              <w:ind w:left="-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51F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50" w:type="dxa"/>
          </w:tcPr>
          <w:p w14:paraId="2BD5E7A3" w14:textId="2E6AD36B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13,276,737.53 </w:t>
            </w:r>
          </w:p>
        </w:tc>
        <w:tc>
          <w:tcPr>
            <w:tcW w:w="165" w:type="dxa"/>
          </w:tcPr>
          <w:p w14:paraId="4824289D" w14:textId="77777777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</w:tcPr>
          <w:p w14:paraId="2E36E50E" w14:textId="1EC1B7C6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</w:rPr>
              <w:t>10,482,580.70</w:t>
            </w:r>
          </w:p>
        </w:tc>
        <w:tc>
          <w:tcPr>
            <w:tcW w:w="138" w:type="dxa"/>
          </w:tcPr>
          <w:p w14:paraId="0AFE11A5" w14:textId="77777777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FF7AC53" w14:textId="2A3DB0F0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</w:rPr>
              <w:t>4,492,234.40</w:t>
            </w:r>
          </w:p>
        </w:tc>
        <w:tc>
          <w:tcPr>
            <w:tcW w:w="134" w:type="dxa"/>
          </w:tcPr>
          <w:p w14:paraId="6B9ACDA2" w14:textId="77777777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</w:tcPr>
          <w:p w14:paraId="2CCFA5C1" w14:textId="4E70BD88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</w:rPr>
              <w:t>3,809,458.46</w:t>
            </w:r>
          </w:p>
        </w:tc>
      </w:tr>
      <w:tr w:rsidR="007D3241" w:rsidRPr="00F51FB8" w14:paraId="3C0F5180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3A37E3E" w14:textId="6E5B0040" w:rsidR="007D3241" w:rsidRPr="00F51FB8" w:rsidRDefault="007D3241" w:rsidP="007D3241">
            <w:pPr>
              <w:spacing w:line="300" w:lineRule="exact"/>
              <w:ind w:left="-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โอนกลับในระหว่างปี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22EF4B3" w14:textId="533D6DFC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(3,968,473.80)</w:t>
            </w:r>
          </w:p>
        </w:tc>
        <w:tc>
          <w:tcPr>
            <w:tcW w:w="165" w:type="dxa"/>
          </w:tcPr>
          <w:p w14:paraId="0E6E719D" w14:textId="77777777" w:rsidR="007D3241" w:rsidRPr="00F51FB8" w:rsidRDefault="007D3241" w:rsidP="007D3241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3E094DCE" w14:textId="794CBCBD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</w:rPr>
              <w:t>(3,470,415.09)</w:t>
            </w:r>
          </w:p>
        </w:tc>
        <w:tc>
          <w:tcPr>
            <w:tcW w:w="138" w:type="dxa"/>
          </w:tcPr>
          <w:p w14:paraId="05FAB367" w14:textId="77777777" w:rsidR="007D3241" w:rsidRPr="00F51FB8" w:rsidRDefault="007D3241" w:rsidP="007D3241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DC1288B" w14:textId="64195AAA" w:rsidR="007D3241" w:rsidRPr="00F51FB8" w:rsidRDefault="007D3241" w:rsidP="007D3241">
            <w:pPr>
              <w:tabs>
                <w:tab w:val="clear" w:pos="907"/>
                <w:tab w:val="left" w:pos="-108"/>
              </w:tabs>
              <w:spacing w:line="30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763D4A30" w14:textId="77777777" w:rsidR="007D3241" w:rsidRPr="00F51FB8" w:rsidRDefault="007D3241" w:rsidP="007D3241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285410A5" w14:textId="3C92F88E" w:rsidR="007D3241" w:rsidRPr="00F51FB8" w:rsidRDefault="007D3241" w:rsidP="007D3241">
            <w:pPr>
              <w:tabs>
                <w:tab w:val="clear" w:pos="907"/>
                <w:tab w:val="left" w:pos="-108"/>
              </w:tabs>
              <w:spacing w:line="30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bCs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7D3241" w:rsidRPr="00F51FB8" w14:paraId="105F3568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32B660E2" w14:textId="7163E734" w:rsidR="007D3241" w:rsidRPr="00F51FB8" w:rsidRDefault="007D3241" w:rsidP="007D3241">
            <w:pPr>
              <w:spacing w:line="300" w:lineRule="exact"/>
              <w:ind w:left="-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F51F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สิ้นปี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9AF9F96" w14:textId="76B14CA3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59,863,007.98 </w:t>
            </w:r>
          </w:p>
        </w:tc>
        <w:tc>
          <w:tcPr>
            <w:tcW w:w="165" w:type="dxa"/>
          </w:tcPr>
          <w:p w14:paraId="0189FD09" w14:textId="77777777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25BCF6F2" w14:textId="44374CB8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</w:rPr>
              <w:t>50,554,744.25</w:t>
            </w:r>
          </w:p>
        </w:tc>
        <w:tc>
          <w:tcPr>
            <w:tcW w:w="138" w:type="dxa"/>
          </w:tcPr>
          <w:p w14:paraId="5D5A6FFD" w14:textId="77777777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1872C97" w14:textId="3FE15EB5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</w:rPr>
              <w:t>25,710,673.43</w:t>
            </w:r>
          </w:p>
        </w:tc>
        <w:tc>
          <w:tcPr>
            <w:tcW w:w="134" w:type="dxa"/>
          </w:tcPr>
          <w:p w14:paraId="69C67FC2" w14:textId="77777777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F202CAF" w14:textId="204797E0" w:rsidR="007D3241" w:rsidRPr="00F51FB8" w:rsidRDefault="007D3241" w:rsidP="007D3241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51FB8">
              <w:rPr>
                <w:rFonts w:ascii="Angsana New" w:hAnsi="Angsana New"/>
                <w:color w:val="000000" w:themeColor="text1"/>
                <w:sz w:val="26"/>
                <w:szCs w:val="26"/>
              </w:rPr>
              <w:t>21,218,439.03</w:t>
            </w:r>
          </w:p>
        </w:tc>
      </w:tr>
    </w:tbl>
    <w:p w14:paraId="31437005" w14:textId="77777777" w:rsidR="0031390A" w:rsidRPr="00DF2342" w:rsidRDefault="0031390A" w:rsidP="00F51FB8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16DC840" w14:textId="4FEC248F" w:rsidR="00AA7EA4" w:rsidRPr="00DF2342" w:rsidRDefault="0031390A" w:rsidP="00F51FB8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10.</w:t>
      </w: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เงินฝากสถาบันการเงินที่มีภาระค้ำประกัน</w:t>
      </w:r>
    </w:p>
    <w:p w14:paraId="4C804CB9" w14:textId="5B113AC2" w:rsidR="007236FE" w:rsidRPr="00DF2342" w:rsidRDefault="007236FE" w:rsidP="00F51FB8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F51FB8">
        <w:rPr>
          <w:rFonts w:asciiTheme="majorBidi" w:hAnsiTheme="majorBidi"/>
          <w:color w:val="000000" w:themeColor="text1"/>
          <w:sz w:val="32"/>
          <w:szCs w:val="32"/>
          <w:cs/>
        </w:rPr>
        <w:t xml:space="preserve">ณ วันที่ </w:t>
      </w:r>
      <w:r w:rsidRPr="00F51FB8">
        <w:rPr>
          <w:rFonts w:asciiTheme="majorBidi" w:hAnsiTheme="majorBidi"/>
          <w:color w:val="000000" w:themeColor="text1"/>
          <w:sz w:val="32"/>
          <w:szCs w:val="32"/>
          <w:lang w:val="en-GB"/>
        </w:rPr>
        <w:t>31</w:t>
      </w:r>
      <w:r w:rsidRPr="00F51FB8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F51FB8">
        <w:rPr>
          <w:rFonts w:asciiTheme="majorBidi" w:hAnsiTheme="majorBidi" w:hint="cs"/>
          <w:color w:val="000000" w:themeColor="text1"/>
          <w:sz w:val="32"/>
          <w:szCs w:val="32"/>
          <w:cs/>
        </w:rPr>
        <w:t>ธันวาคม</w:t>
      </w:r>
      <w:r w:rsidRPr="00F51FB8">
        <w:rPr>
          <w:rFonts w:asciiTheme="majorBidi" w:hAnsiTheme="majorBidi"/>
          <w:color w:val="000000" w:themeColor="text1"/>
          <w:sz w:val="32"/>
          <w:szCs w:val="32"/>
        </w:rPr>
        <w:t xml:space="preserve"> 256</w:t>
      </w:r>
      <w:r w:rsidR="00AA2196" w:rsidRPr="00F51FB8">
        <w:rPr>
          <w:rFonts w:asciiTheme="majorBidi" w:hAnsiTheme="majorBidi"/>
          <w:color w:val="000000" w:themeColor="text1"/>
          <w:sz w:val="32"/>
          <w:szCs w:val="32"/>
        </w:rPr>
        <w:t>7</w:t>
      </w:r>
      <w:r w:rsidRPr="00F51FB8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51FB8">
        <w:rPr>
          <w:rFonts w:asciiTheme="majorBidi" w:hAnsiTheme="majorBidi" w:hint="cs"/>
          <w:color w:val="000000" w:themeColor="text1"/>
          <w:sz w:val="32"/>
          <w:szCs w:val="32"/>
          <w:cs/>
        </w:rPr>
        <w:t>และ</w:t>
      </w:r>
      <w:r w:rsidRPr="00F51FB8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F51FB8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256</w:t>
      </w:r>
      <w:r w:rsidR="00AA2196" w:rsidRPr="00F51FB8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F51FB8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Pr="00F51F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F51F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และบริษัทย่อย</w:t>
      </w:r>
      <w:r w:rsidRPr="00F51F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</w:t>
      </w:r>
      <w:r w:rsidRPr="00F51FB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Pr="00F51FB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เงินฝากกับธนาคารในประเทศหลายแห่ง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เงิน </w:t>
      </w:r>
      <w:r w:rsidR="0015593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106.68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="00AA2196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106.71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ตามลำดับ (เฉพาะกิจการ</w:t>
      </w:r>
      <w:r w:rsidRPr="00DF234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จำนวนเงิน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86.12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)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อัตราดอกเบี้ยร้อยละ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5593F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0.30 - 1.30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อัตราดอกเบี้ยร้อยละ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AA2196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0.30 - 1.30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ต่อปี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ตามลำดับ</w:t>
      </w:r>
      <w:r w:rsidR="00F51FB8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ซึ่งใช้เป็นหลักประกันวงเงินสินเชื่อ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กับ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ธนาคารในประเทศดังกล่าว (ดูหมายเหตุ </w:t>
      </w:r>
      <w:r w:rsidR="0031390A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)</w:t>
      </w:r>
    </w:p>
    <w:p w14:paraId="7E3D21DA" w14:textId="77777777" w:rsidR="009904B0" w:rsidRDefault="009904B0" w:rsidP="00F51FB8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</w:p>
    <w:p w14:paraId="1CF619C7" w14:textId="77777777" w:rsidR="00240E9E" w:rsidRDefault="00240E9E" w:rsidP="00F51FB8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</w:p>
    <w:p w14:paraId="50C7607F" w14:textId="77777777" w:rsidR="000D7A57" w:rsidRDefault="000D7A57" w:rsidP="00F51FB8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</w:p>
    <w:p w14:paraId="61E8FC9E" w14:textId="77777777" w:rsidR="00240E9E" w:rsidRPr="0015593F" w:rsidRDefault="00240E9E" w:rsidP="00F51FB8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</w:pPr>
    </w:p>
    <w:p w14:paraId="207E617C" w14:textId="56CFAC53" w:rsidR="00D82471" w:rsidRPr="00DF2342" w:rsidRDefault="001B0165" w:rsidP="00F51FB8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31390A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653006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2471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2471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DF2342" w:rsidRDefault="00D82471" w:rsidP="00F51FB8">
      <w:pPr>
        <w:tabs>
          <w:tab w:val="clear" w:pos="454"/>
          <w:tab w:val="left" w:pos="567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เงินลงทุนในบริษัทย่อย</w:t>
      </w:r>
      <w:r w:rsidR="009942D3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ตามที่แสดง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ในงบการเงินเฉพาะกิจการ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มีรายละเอียดดังต่อไปนี้</w:t>
      </w:r>
    </w:p>
    <w:tbl>
      <w:tblPr>
        <w:tblW w:w="837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6"/>
        <w:gridCol w:w="632"/>
        <w:gridCol w:w="76"/>
        <w:gridCol w:w="633"/>
        <w:gridCol w:w="76"/>
        <w:gridCol w:w="775"/>
        <w:gridCol w:w="76"/>
        <w:gridCol w:w="774"/>
        <w:gridCol w:w="76"/>
        <w:gridCol w:w="775"/>
        <w:gridCol w:w="76"/>
        <w:gridCol w:w="717"/>
        <w:gridCol w:w="76"/>
        <w:gridCol w:w="527"/>
        <w:gridCol w:w="76"/>
        <w:gridCol w:w="485"/>
        <w:gridCol w:w="6"/>
      </w:tblGrid>
      <w:tr w:rsidR="00DF2342" w:rsidRPr="00DF2342" w14:paraId="406EC923" w14:textId="77777777" w:rsidTr="001507FE">
        <w:trPr>
          <w:gridAfter w:val="1"/>
          <w:wAfter w:w="6" w:type="dxa"/>
          <w:cantSplit/>
        </w:trPr>
        <w:tc>
          <w:tcPr>
            <w:tcW w:w="2438" w:type="dxa"/>
          </w:tcPr>
          <w:p w14:paraId="5D4A92BC" w14:textId="77777777" w:rsidR="000429EA" w:rsidRPr="00DF2342" w:rsidRDefault="000429EA" w:rsidP="00073C6C">
            <w:pPr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bookmarkStart w:id="3" w:name="_Hlk513644543"/>
          </w:p>
        </w:tc>
        <w:tc>
          <w:tcPr>
            <w:tcW w:w="76" w:type="dxa"/>
          </w:tcPr>
          <w:p w14:paraId="10EC2DF6" w14:textId="77777777" w:rsidR="000429EA" w:rsidRPr="00DF2342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1" w:type="dxa"/>
            <w:gridSpan w:val="3"/>
          </w:tcPr>
          <w:p w14:paraId="4FABECEA" w14:textId="77777777" w:rsidR="000429EA" w:rsidRPr="00DF2342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1ACAFD7" w14:textId="77777777" w:rsidR="000429EA" w:rsidRPr="00DF2342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25" w:type="dxa"/>
            <w:gridSpan w:val="3"/>
          </w:tcPr>
          <w:p w14:paraId="28E294FD" w14:textId="77777777" w:rsidR="000429EA" w:rsidRPr="00DF2342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77A6523" w14:textId="77777777" w:rsidR="000429EA" w:rsidRPr="00DF2342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32" w:type="dxa"/>
            <w:gridSpan w:val="7"/>
            <w:tcBorders>
              <w:bottom w:val="single" w:sz="6" w:space="0" w:color="auto"/>
            </w:tcBorders>
          </w:tcPr>
          <w:p w14:paraId="4D869E2B" w14:textId="77777777" w:rsidR="000429EA" w:rsidRPr="00DF2342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พัน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DF2342" w:rsidRPr="00DF2342" w14:paraId="0F4206BA" w14:textId="77777777" w:rsidTr="001507FE">
        <w:trPr>
          <w:cantSplit/>
        </w:trPr>
        <w:tc>
          <w:tcPr>
            <w:tcW w:w="2438" w:type="dxa"/>
          </w:tcPr>
          <w:p w14:paraId="752724AB" w14:textId="77777777" w:rsidR="000429EA" w:rsidRPr="00DF2342" w:rsidRDefault="000429EA" w:rsidP="00073C6C">
            <w:pPr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9B6B5F8" w14:textId="77777777" w:rsidR="000429EA" w:rsidRPr="00DF2342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1" w:type="dxa"/>
            <w:gridSpan w:val="3"/>
            <w:tcBorders>
              <w:bottom w:val="single" w:sz="6" w:space="0" w:color="auto"/>
            </w:tcBorders>
          </w:tcPr>
          <w:p w14:paraId="716FE30D" w14:textId="77777777" w:rsidR="000429EA" w:rsidRPr="00DF2342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6" w:type="dxa"/>
          </w:tcPr>
          <w:p w14:paraId="6C666294" w14:textId="77777777" w:rsidR="000429EA" w:rsidRPr="00DF2342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25" w:type="dxa"/>
            <w:gridSpan w:val="3"/>
            <w:tcBorders>
              <w:bottom w:val="single" w:sz="6" w:space="0" w:color="auto"/>
            </w:tcBorders>
          </w:tcPr>
          <w:p w14:paraId="2EE0C785" w14:textId="77777777" w:rsidR="000429EA" w:rsidRPr="00DF2342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สัดส่วนการถือหุ้น</w:t>
            </w:r>
            <w:r w:rsidRPr="00DF2342">
              <w:rPr>
                <w:rFonts w:asciiTheme="majorBidi" w:hAnsiTheme="majorBidi" w:hint="cs"/>
                <w:color w:val="000000" w:themeColor="text1"/>
                <w:sz w:val="20"/>
                <w:szCs w:val="20"/>
                <w:cs/>
              </w:rPr>
              <w:t xml:space="preserve"> (ร้อยละ)</w:t>
            </w:r>
          </w:p>
        </w:tc>
        <w:tc>
          <w:tcPr>
            <w:tcW w:w="76" w:type="dxa"/>
          </w:tcPr>
          <w:p w14:paraId="0053079F" w14:textId="77777777" w:rsidR="000429EA" w:rsidRPr="00DF2342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580B1F" w14:textId="77777777" w:rsidR="000429EA" w:rsidRPr="00DF2342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</w:tcPr>
          <w:p w14:paraId="28AF6C1F" w14:textId="77777777" w:rsidR="000429EA" w:rsidRPr="00DF2342" w:rsidRDefault="000429EA" w:rsidP="00073C6C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CD3AA88" w14:textId="77777777" w:rsidR="000429EA" w:rsidRPr="00DF2342" w:rsidRDefault="000429EA" w:rsidP="00073C6C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เงินปันผล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รับ</w:t>
            </w:r>
          </w:p>
        </w:tc>
      </w:tr>
      <w:tr w:rsidR="00DF2342" w:rsidRPr="00DF2342" w14:paraId="6CE55657" w14:textId="77777777" w:rsidTr="001507FE">
        <w:trPr>
          <w:cantSplit/>
        </w:trPr>
        <w:tc>
          <w:tcPr>
            <w:tcW w:w="2438" w:type="dxa"/>
            <w:tcBorders>
              <w:bottom w:val="single" w:sz="6" w:space="0" w:color="auto"/>
            </w:tcBorders>
          </w:tcPr>
          <w:p w14:paraId="7308CB3C" w14:textId="77777777" w:rsidR="00AA2196" w:rsidRPr="00DF2342" w:rsidRDefault="00AA2196" w:rsidP="00AA2196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369A972" w14:textId="77777777" w:rsidR="00AA2196" w:rsidRPr="00DF2342" w:rsidRDefault="00AA2196" w:rsidP="00AA2196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</w:tcPr>
          <w:p w14:paraId="77963C93" w14:textId="294DA7F9" w:rsidR="00AA2196" w:rsidRPr="00DF2342" w:rsidRDefault="00AA2196" w:rsidP="00AA2196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9EBC27" w14:textId="77777777" w:rsidR="00AA2196" w:rsidRPr="00DF2342" w:rsidRDefault="00AA2196" w:rsidP="00AA2196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39A4FB9C" w14:textId="69CCA896" w:rsidR="00AA2196" w:rsidRPr="00DF2342" w:rsidRDefault="00AA2196" w:rsidP="00AA2196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76" w:type="dxa"/>
          </w:tcPr>
          <w:p w14:paraId="0955688A" w14:textId="77777777" w:rsidR="00AA2196" w:rsidRPr="00DF2342" w:rsidRDefault="00AA2196" w:rsidP="00AA2196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2C9839F2" w14:textId="71295950" w:rsidR="00AA2196" w:rsidRPr="00DF2342" w:rsidRDefault="00AA2196" w:rsidP="00AA2196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3BB26" w14:textId="77777777" w:rsidR="00AA2196" w:rsidRPr="00DF2342" w:rsidRDefault="00AA2196" w:rsidP="00AA2196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F5F9086" w14:textId="0B6A29AB" w:rsidR="00AA2196" w:rsidRPr="00DF2342" w:rsidRDefault="00AA2196" w:rsidP="00AA2196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76" w:type="dxa"/>
          </w:tcPr>
          <w:p w14:paraId="003837DB" w14:textId="77777777" w:rsidR="00AA2196" w:rsidRPr="00DF2342" w:rsidRDefault="00AA2196" w:rsidP="00AA2196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07C37181" w14:textId="6DC7D29C" w:rsidR="00AA2196" w:rsidRPr="00DF2342" w:rsidRDefault="00AA2196" w:rsidP="00AA2196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E60408" w14:textId="77777777" w:rsidR="00AA2196" w:rsidRPr="00DF2342" w:rsidRDefault="00AA2196" w:rsidP="00AA2196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66358887" w14:textId="0A0A42EB" w:rsidR="00AA2196" w:rsidRPr="00DF2342" w:rsidRDefault="00AA2196" w:rsidP="00AA2196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76" w:type="dxa"/>
          </w:tcPr>
          <w:p w14:paraId="2EC387AC" w14:textId="77777777" w:rsidR="00AA2196" w:rsidRPr="00DF2342" w:rsidRDefault="00AA2196" w:rsidP="00AA2196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</w:tcPr>
          <w:p w14:paraId="1E38A927" w14:textId="0A9AD4FA" w:rsidR="00AA2196" w:rsidRPr="00DF2342" w:rsidRDefault="00AA2196" w:rsidP="00AA219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6" w:type="dxa"/>
          </w:tcPr>
          <w:p w14:paraId="7EBE0492" w14:textId="77777777" w:rsidR="00AA2196" w:rsidRPr="00DF2342" w:rsidRDefault="00AA2196" w:rsidP="00AA219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C25936" w14:textId="73E6C0BD" w:rsidR="00AA2196" w:rsidRPr="00DF2342" w:rsidRDefault="00AA2196" w:rsidP="00AA219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</w:tr>
      <w:tr w:rsidR="00DF2342" w:rsidRPr="00DF2342" w14:paraId="71398201" w14:textId="77777777" w:rsidTr="001507FE">
        <w:trPr>
          <w:cantSplit/>
        </w:trPr>
        <w:tc>
          <w:tcPr>
            <w:tcW w:w="2438" w:type="dxa"/>
            <w:tcBorders>
              <w:top w:val="single" w:sz="6" w:space="0" w:color="auto"/>
            </w:tcBorders>
          </w:tcPr>
          <w:p w14:paraId="352E2CC2" w14:textId="77777777" w:rsidR="00AA2196" w:rsidRPr="00DF2342" w:rsidRDefault="00AA2196" w:rsidP="00AA2196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4777F0B5" w14:textId="77777777" w:rsidR="00AA2196" w:rsidRPr="00DF2342" w:rsidRDefault="00AA2196" w:rsidP="00AA2196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5F5A2E9D" w14:textId="77777777" w:rsidR="00AA2196" w:rsidRPr="00DF2342" w:rsidRDefault="00AA2196" w:rsidP="00AA2196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21BB153A" w14:textId="77777777" w:rsidR="00AA2196" w:rsidRPr="00DF2342" w:rsidRDefault="00AA2196" w:rsidP="00AA2196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212A23E5" w14:textId="37FC5098" w:rsidR="00AA2196" w:rsidRPr="00DF2342" w:rsidRDefault="00AA2196" w:rsidP="00AA2196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68AFC927" w14:textId="77777777" w:rsidR="00AA2196" w:rsidRPr="00DF2342" w:rsidRDefault="00AA2196" w:rsidP="00AA2196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3AC4C984" w14:textId="77777777" w:rsidR="00AA2196" w:rsidRPr="00DF2342" w:rsidRDefault="00AA2196" w:rsidP="00AA2196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2A739975" w14:textId="77777777" w:rsidR="00AA2196" w:rsidRPr="00DF2342" w:rsidRDefault="00AA2196" w:rsidP="00AA2196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2FD2E270" w14:textId="77777777" w:rsidR="00AA2196" w:rsidRPr="00DF2342" w:rsidRDefault="00AA2196" w:rsidP="00AA2196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4845C0B9" w14:textId="77777777" w:rsidR="00AA2196" w:rsidRPr="00DF2342" w:rsidRDefault="00AA2196" w:rsidP="00AA2196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36FF5179" w14:textId="77777777" w:rsidR="00AA2196" w:rsidRPr="00DF2342" w:rsidRDefault="00AA2196" w:rsidP="00AA2196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7BE567BE" w14:textId="77777777" w:rsidR="00AA2196" w:rsidRPr="00DF2342" w:rsidRDefault="00AA2196" w:rsidP="00AA2196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2AC9ED98" w14:textId="77777777" w:rsidR="00AA2196" w:rsidRPr="00DF2342" w:rsidRDefault="00AA2196" w:rsidP="00AA2196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1FACA694" w14:textId="77777777" w:rsidR="00AA2196" w:rsidRPr="00DF2342" w:rsidRDefault="00AA2196" w:rsidP="00AA2196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</w:tcBorders>
          </w:tcPr>
          <w:p w14:paraId="3D7F44BF" w14:textId="77777777" w:rsidR="00AA2196" w:rsidRPr="00DF2342" w:rsidRDefault="00AA2196" w:rsidP="00AA219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567D2A14" w14:textId="77777777" w:rsidR="00AA2196" w:rsidRPr="00DF2342" w:rsidRDefault="00AA2196" w:rsidP="00AA219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</w:tcBorders>
          </w:tcPr>
          <w:p w14:paraId="1AC4212D" w14:textId="77777777" w:rsidR="00AA2196" w:rsidRPr="00DF2342" w:rsidRDefault="00AA2196" w:rsidP="00AA219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DF2342" w:rsidRPr="00DF2342" w14:paraId="20835622" w14:textId="77777777" w:rsidTr="001507FE">
        <w:trPr>
          <w:cantSplit/>
        </w:trPr>
        <w:tc>
          <w:tcPr>
            <w:tcW w:w="2438" w:type="dxa"/>
            <w:vAlign w:val="center"/>
          </w:tcPr>
          <w:p w14:paraId="463D4537" w14:textId="77777777" w:rsidR="00AA2196" w:rsidRPr="00DF2342" w:rsidRDefault="00AA2196" w:rsidP="00AA2196">
            <w:pPr>
              <w:spacing w:line="240" w:lineRule="exact"/>
              <w:ind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37953BB4" w14:textId="77777777" w:rsidR="00AA2196" w:rsidRPr="00DF2342" w:rsidRDefault="00AA2196" w:rsidP="00AA219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14:paraId="7320315E" w14:textId="0530FD1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512E034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</w:tcPr>
          <w:p w14:paraId="30300AE0" w14:textId="2B7370BF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E1E0100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14:paraId="20193DBC" w14:textId="7C482243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Pr="00DF234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.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03621BE2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dxa"/>
          </w:tcPr>
          <w:p w14:paraId="65D4649F" w14:textId="14FB830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Pr="00DF234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.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20251875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14:paraId="4A27FB2C" w14:textId="0824A7C3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DBA970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dxa"/>
          </w:tcPr>
          <w:p w14:paraId="58002173" w14:textId="4C74FADB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18102B0C" w14:textId="77777777" w:rsidR="00AA2196" w:rsidRPr="00DF2342" w:rsidRDefault="00AA2196" w:rsidP="00AA219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dxa"/>
          </w:tcPr>
          <w:p w14:paraId="3F501EE9" w14:textId="77777777" w:rsidR="00AA2196" w:rsidRPr="00DF2342" w:rsidRDefault="00AA2196" w:rsidP="00AA219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FBEA948" w14:textId="77777777" w:rsidR="00AA2196" w:rsidRPr="00DF2342" w:rsidRDefault="00AA2196" w:rsidP="00AA219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91" w:type="dxa"/>
            <w:gridSpan w:val="2"/>
          </w:tcPr>
          <w:p w14:paraId="50712ACA" w14:textId="77777777" w:rsidR="00AA2196" w:rsidRPr="00DF2342" w:rsidRDefault="00AA2196" w:rsidP="00AA219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DF2342" w:rsidRPr="00DF2342" w14:paraId="5046ED2F" w14:textId="77777777" w:rsidTr="001507FE">
        <w:trPr>
          <w:cantSplit/>
        </w:trPr>
        <w:tc>
          <w:tcPr>
            <w:tcW w:w="2438" w:type="dxa"/>
          </w:tcPr>
          <w:p w14:paraId="698C2C84" w14:textId="77777777" w:rsidR="00AA2196" w:rsidRPr="00DF2342" w:rsidRDefault="00AA2196" w:rsidP="00AA2196">
            <w:pPr>
              <w:spacing w:line="240" w:lineRule="exact"/>
              <w:ind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14:paraId="4194BFCF" w14:textId="77777777" w:rsidR="00AA2196" w:rsidRPr="00DF2342" w:rsidRDefault="00AA2196" w:rsidP="00AA2196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14:paraId="028F4BB5" w14:textId="16D9F014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13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0,000</w:t>
            </w:r>
          </w:p>
        </w:tc>
        <w:tc>
          <w:tcPr>
            <w:tcW w:w="76" w:type="dxa"/>
          </w:tcPr>
          <w:p w14:paraId="4E581A9F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</w:tcPr>
          <w:p w14:paraId="250224A0" w14:textId="05504BB3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13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0,000</w:t>
            </w:r>
          </w:p>
        </w:tc>
        <w:tc>
          <w:tcPr>
            <w:tcW w:w="76" w:type="dxa"/>
          </w:tcPr>
          <w:p w14:paraId="5E43D6F4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14:paraId="6B9A3DC2" w14:textId="0C5FA39F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174023A1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12A39D8D" w14:textId="5E617323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29DFD755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</w:tcPr>
          <w:p w14:paraId="0B5498B2" w14:textId="7BE813A6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47729CB6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12F2C6DD" w14:textId="2C712460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06C3D079" w14:textId="77777777" w:rsidR="00AA2196" w:rsidRPr="00DF2342" w:rsidRDefault="00AA2196" w:rsidP="00AA219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dxa"/>
            <w:tcBorders>
              <w:bottom w:val="single" w:sz="6" w:space="0" w:color="auto"/>
            </w:tcBorders>
          </w:tcPr>
          <w:p w14:paraId="212170AD" w14:textId="77777777" w:rsidR="00AA2196" w:rsidRPr="00DF2342" w:rsidRDefault="00AA2196" w:rsidP="00AA219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AEC519A" w14:textId="77777777" w:rsidR="00AA2196" w:rsidRPr="00DF2342" w:rsidRDefault="00AA2196" w:rsidP="00AA219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bottom w:val="single" w:sz="6" w:space="0" w:color="auto"/>
            </w:tcBorders>
          </w:tcPr>
          <w:p w14:paraId="77032F9F" w14:textId="77777777" w:rsidR="00AA2196" w:rsidRPr="00DF2342" w:rsidRDefault="00AA2196" w:rsidP="00AA219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DF2342" w:rsidRPr="00DF2342" w14:paraId="39E329A6" w14:textId="77777777" w:rsidTr="001507FE">
        <w:trPr>
          <w:cantSplit/>
        </w:trPr>
        <w:tc>
          <w:tcPr>
            <w:tcW w:w="2438" w:type="dxa"/>
            <w:vAlign w:val="center"/>
          </w:tcPr>
          <w:p w14:paraId="4C05F8D1" w14:textId="77777777" w:rsidR="00AA2196" w:rsidRPr="00DF2342" w:rsidRDefault="00AA2196" w:rsidP="00AA2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1C27547A" w14:textId="77777777" w:rsidR="00AA2196" w:rsidRPr="00DF2342" w:rsidRDefault="00AA2196" w:rsidP="00AA219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14:paraId="2BE08B09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6042B361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</w:tcPr>
          <w:p w14:paraId="79E88BA4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94218FF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14:paraId="27C5E9BF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6EA50892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4" w:type="dxa"/>
          </w:tcPr>
          <w:p w14:paraId="4C46AE1E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4E929016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AE7801" w14:textId="222EDE55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167,247</w:t>
            </w:r>
          </w:p>
        </w:tc>
        <w:tc>
          <w:tcPr>
            <w:tcW w:w="76" w:type="dxa"/>
          </w:tcPr>
          <w:p w14:paraId="2B3E9A4D" w14:textId="77777777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</w:tcPr>
          <w:p w14:paraId="1BB250F2" w14:textId="44A3CD94" w:rsidR="00AA2196" w:rsidRPr="00DF2342" w:rsidRDefault="00AA2196" w:rsidP="000D7A57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167,247</w:t>
            </w:r>
          </w:p>
        </w:tc>
        <w:tc>
          <w:tcPr>
            <w:tcW w:w="76" w:type="dxa"/>
          </w:tcPr>
          <w:p w14:paraId="22D806A5" w14:textId="77777777" w:rsidR="00AA2196" w:rsidRPr="00DF2342" w:rsidRDefault="00AA2196" w:rsidP="00AA2196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double" w:sz="6" w:space="0" w:color="auto"/>
            </w:tcBorders>
          </w:tcPr>
          <w:p w14:paraId="54839A4B" w14:textId="77777777" w:rsidR="00AA2196" w:rsidRPr="00DF2342" w:rsidRDefault="00AA2196" w:rsidP="00AA219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7C30B7B" w14:textId="77777777" w:rsidR="00AA2196" w:rsidRPr="00DF2342" w:rsidRDefault="00AA2196" w:rsidP="00AA219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09C5E86" w14:textId="77777777" w:rsidR="00AA2196" w:rsidRPr="00DF2342" w:rsidRDefault="00AA2196" w:rsidP="00AA2196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bookmarkEnd w:id="3"/>
    </w:tbl>
    <w:p w14:paraId="7A8F1B22" w14:textId="77777777" w:rsidR="00FD52D9" w:rsidRPr="00DF2342" w:rsidRDefault="00FD52D9" w:rsidP="00FD52D9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F7E5095" w14:textId="7F23C170" w:rsidR="00653006" w:rsidRPr="00DF2342" w:rsidRDefault="00653006" w:rsidP="00F51FB8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31390A"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>2</w:t>
      </w:r>
      <w:r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อสังหาริมทรัพย์เพื่อการลงทุน </w:t>
      </w:r>
    </w:p>
    <w:p w14:paraId="6185683E" w14:textId="5208676F" w:rsidR="00793C83" w:rsidRPr="00DF2342" w:rsidRDefault="00793C83" w:rsidP="00F5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76"/>
        <w:gridCol w:w="1701"/>
        <w:gridCol w:w="134"/>
        <w:gridCol w:w="1703"/>
      </w:tblGrid>
      <w:tr w:rsidR="00DF2342" w:rsidRPr="00CB6BB3" w14:paraId="6C6BD459" w14:textId="77777777" w:rsidTr="003D7EA3">
        <w:tc>
          <w:tcPr>
            <w:tcW w:w="4876" w:type="dxa"/>
          </w:tcPr>
          <w:p w14:paraId="299E8A98" w14:textId="77777777" w:rsidR="005C7208" w:rsidRPr="00CB6BB3" w:rsidRDefault="005C7208" w:rsidP="00F5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237A96F" w14:textId="6ADDA6A5" w:rsidR="005C7208" w:rsidRPr="00CB6BB3" w:rsidRDefault="005C7208" w:rsidP="00F5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B6BB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F2342" w:rsidRPr="00CB6BB3" w14:paraId="15D8BEB2" w14:textId="77777777" w:rsidTr="003D7EA3">
        <w:tc>
          <w:tcPr>
            <w:tcW w:w="4876" w:type="dxa"/>
          </w:tcPr>
          <w:p w14:paraId="7FBE500A" w14:textId="77777777" w:rsidR="005C7208" w:rsidRPr="00CB6BB3" w:rsidRDefault="005C7208" w:rsidP="00F5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119D9F" w14:textId="7876032F" w:rsidR="005C7208" w:rsidRPr="00CB6BB3" w:rsidRDefault="005C7208" w:rsidP="00F5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B6BB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DF2342" w:rsidRPr="00CB6BB3" w14:paraId="7EE65378" w14:textId="77777777" w:rsidTr="003D7EA3">
        <w:tc>
          <w:tcPr>
            <w:tcW w:w="4876" w:type="dxa"/>
          </w:tcPr>
          <w:p w14:paraId="371875A7" w14:textId="77777777" w:rsidR="00AA2196" w:rsidRPr="00CB6BB3" w:rsidRDefault="00AA2196" w:rsidP="00F5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14:paraId="406649FB" w14:textId="31982975" w:rsidR="00AA2196" w:rsidRPr="00CB6BB3" w:rsidRDefault="00AA2196" w:rsidP="00F5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F30F282" w14:textId="77777777" w:rsidR="00AA2196" w:rsidRPr="00CB6BB3" w:rsidRDefault="00AA2196" w:rsidP="00F5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6" w:space="0" w:color="auto"/>
            </w:tcBorders>
          </w:tcPr>
          <w:p w14:paraId="03D43448" w14:textId="766DCECC" w:rsidR="00AA2196" w:rsidRPr="00CB6BB3" w:rsidRDefault="00AA2196" w:rsidP="00F5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DF2342" w:rsidRPr="00CB6BB3" w14:paraId="333985BE" w14:textId="77777777" w:rsidTr="00F15CD0">
        <w:tc>
          <w:tcPr>
            <w:tcW w:w="4876" w:type="dxa"/>
          </w:tcPr>
          <w:p w14:paraId="6E4623C1" w14:textId="6BB0972B" w:rsidR="00AA2196" w:rsidRPr="00CB6BB3" w:rsidRDefault="00AA2196" w:rsidP="00F5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80" w:lineRule="exact"/>
              <w:ind w:hanging="59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 w:rsidRPr="00CB6BB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3D69A54" w14:textId="77777777" w:rsidR="00AA2196" w:rsidRPr="00CB6BB3" w:rsidRDefault="00AA2196" w:rsidP="00F5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2AEB3BB1" w14:textId="77777777" w:rsidR="00AA2196" w:rsidRPr="00CB6BB3" w:rsidRDefault="00AA2196" w:rsidP="00F5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8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1D5DD177" w14:textId="77777777" w:rsidR="00AA2196" w:rsidRPr="00CB6BB3" w:rsidRDefault="00AA2196" w:rsidP="00F51FB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AA2196" w:rsidRPr="00CB6BB3" w14:paraId="16403AF2" w14:textId="77777777" w:rsidTr="00F15CD0">
        <w:tc>
          <w:tcPr>
            <w:tcW w:w="4876" w:type="dxa"/>
          </w:tcPr>
          <w:p w14:paraId="651D0DF7" w14:textId="394864EC" w:rsidR="00AA2196" w:rsidRPr="00CB6BB3" w:rsidRDefault="00AA2196" w:rsidP="00F5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80" w:lineRule="exact"/>
              <w:ind w:hanging="59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B6BB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ที่ดินที่ยังไม่ไช้ดำเนินงาน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26ADA1D0" w14:textId="628209AE" w:rsidR="00AA2196" w:rsidRPr="00CB6BB3" w:rsidRDefault="00AA2196" w:rsidP="00F5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11,151,910.50</w:t>
            </w:r>
          </w:p>
        </w:tc>
        <w:tc>
          <w:tcPr>
            <w:tcW w:w="134" w:type="dxa"/>
          </w:tcPr>
          <w:p w14:paraId="6E255D4F" w14:textId="77777777" w:rsidR="00AA2196" w:rsidRPr="00CB6BB3" w:rsidRDefault="00AA2196" w:rsidP="00F51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8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double" w:sz="6" w:space="0" w:color="auto"/>
            </w:tcBorders>
          </w:tcPr>
          <w:p w14:paraId="2A799B1C" w14:textId="2EFA0CDA" w:rsidR="00AA2196" w:rsidRPr="00CB6BB3" w:rsidRDefault="00AA2196" w:rsidP="00F51FB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11,151,910.50</w:t>
            </w:r>
          </w:p>
        </w:tc>
      </w:tr>
    </w:tbl>
    <w:p w14:paraId="101C3882" w14:textId="77777777" w:rsidR="00F51FB8" w:rsidRPr="00DF2342" w:rsidRDefault="00F51FB8" w:rsidP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46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57"/>
        <w:gridCol w:w="1245"/>
        <w:gridCol w:w="134"/>
        <w:gridCol w:w="1247"/>
        <w:gridCol w:w="134"/>
        <w:gridCol w:w="1250"/>
        <w:gridCol w:w="134"/>
        <w:gridCol w:w="1250"/>
        <w:gridCol w:w="11"/>
      </w:tblGrid>
      <w:tr w:rsidR="00DF2342" w:rsidRPr="00DF2342" w14:paraId="6EC4C7D5" w14:textId="77777777" w:rsidTr="00F127E2">
        <w:trPr>
          <w:trHeight w:val="74"/>
        </w:trPr>
        <w:tc>
          <w:tcPr>
            <w:tcW w:w="3059" w:type="dxa"/>
            <w:noWrap/>
          </w:tcPr>
          <w:p w14:paraId="28D3FC17" w14:textId="77777777" w:rsidR="00AA2196" w:rsidRPr="00DF2342" w:rsidRDefault="00AA2196" w:rsidP="00226BDF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5403" w:type="dxa"/>
            <w:gridSpan w:val="8"/>
            <w:tcBorders>
              <w:bottom w:val="single" w:sz="6" w:space="0" w:color="auto"/>
            </w:tcBorders>
            <w:noWrap/>
          </w:tcPr>
          <w:p w14:paraId="677AD831" w14:textId="77777777" w:rsidR="00AA2196" w:rsidRPr="00DF2342" w:rsidRDefault="00AA2196" w:rsidP="00226BDF">
            <w:pPr>
              <w:spacing w:line="30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DF2342" w14:paraId="57DDCD63" w14:textId="77777777" w:rsidTr="00F127E2">
        <w:trPr>
          <w:trHeight w:val="74"/>
        </w:trPr>
        <w:tc>
          <w:tcPr>
            <w:tcW w:w="3059" w:type="dxa"/>
            <w:noWrap/>
          </w:tcPr>
          <w:p w14:paraId="0E333623" w14:textId="77777777" w:rsidR="00AA2196" w:rsidRPr="00DF2342" w:rsidRDefault="00AA2196" w:rsidP="00226BDF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5403" w:type="dxa"/>
            <w:gridSpan w:val="8"/>
            <w:tcBorders>
              <w:bottom w:val="single" w:sz="6" w:space="0" w:color="auto"/>
            </w:tcBorders>
            <w:noWrap/>
          </w:tcPr>
          <w:p w14:paraId="5DB084A6" w14:textId="77777777" w:rsidR="00AA2196" w:rsidRPr="00DF2342" w:rsidRDefault="00AA2196" w:rsidP="00226BDF">
            <w:pPr>
              <w:spacing w:line="30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342" w:rsidRPr="00DF2342" w14:paraId="49273D1D" w14:textId="77777777" w:rsidTr="00F127E2">
        <w:trPr>
          <w:gridAfter w:val="1"/>
          <w:wAfter w:w="8" w:type="dxa"/>
        </w:trPr>
        <w:tc>
          <w:tcPr>
            <w:tcW w:w="3059" w:type="dxa"/>
            <w:noWrap/>
          </w:tcPr>
          <w:p w14:paraId="731D3D2E" w14:textId="77777777" w:rsidR="00AA2196" w:rsidRPr="00DF2342" w:rsidRDefault="00AA2196" w:rsidP="00226BDF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noWrap/>
          </w:tcPr>
          <w:p w14:paraId="43C11555" w14:textId="77777777" w:rsidR="00AA2196" w:rsidRPr="00DF2342" w:rsidRDefault="00AA2196" w:rsidP="00226BD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15C2F06" w14:textId="77777777" w:rsidR="00AA2196" w:rsidRPr="00DF2342" w:rsidRDefault="00AA2196" w:rsidP="00226BD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84EE85" w14:textId="77777777" w:rsidR="00AA2196" w:rsidRPr="00DF2342" w:rsidRDefault="00AA2196" w:rsidP="00226BD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</w:tcPr>
          <w:p w14:paraId="0EBF2907" w14:textId="77777777" w:rsidR="00AA2196" w:rsidRPr="00DF2342" w:rsidRDefault="00AA2196" w:rsidP="00226BD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</w:tcBorders>
            <w:noWrap/>
          </w:tcPr>
          <w:p w14:paraId="5695BAAC" w14:textId="77777777" w:rsidR="00AA2196" w:rsidRPr="00DF2342" w:rsidRDefault="00AA2196" w:rsidP="00226BDF">
            <w:pPr>
              <w:spacing w:line="300" w:lineRule="exact"/>
              <w:ind w:hanging="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</w:tr>
      <w:tr w:rsidR="000D5D45" w:rsidRPr="00DF2342" w14:paraId="3072296B" w14:textId="77777777" w:rsidTr="00F127E2">
        <w:trPr>
          <w:gridAfter w:val="1"/>
          <w:wAfter w:w="11" w:type="dxa"/>
        </w:trPr>
        <w:tc>
          <w:tcPr>
            <w:tcW w:w="3059" w:type="dxa"/>
            <w:noWrap/>
          </w:tcPr>
          <w:p w14:paraId="01605935" w14:textId="77777777" w:rsidR="000D5D45" w:rsidRPr="00DF2342" w:rsidRDefault="000D5D45" w:rsidP="00226BDF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6" w:type="dxa"/>
            <w:noWrap/>
          </w:tcPr>
          <w:p w14:paraId="684AE74C" w14:textId="77777777" w:rsidR="000D5D45" w:rsidRPr="00DF2342" w:rsidRDefault="000D5D45" w:rsidP="00226BD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1C982C6C" w14:textId="77777777" w:rsidR="000D5D45" w:rsidRPr="00DF2342" w:rsidRDefault="000D5D45" w:rsidP="00226BDF">
            <w:pPr>
              <w:spacing w:line="300" w:lineRule="exact"/>
              <w:ind w:left="28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14ECFA10" w14:textId="77777777" w:rsidR="000D5D45" w:rsidRPr="00DF2342" w:rsidRDefault="000D5D45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241EE95" w14:textId="77777777" w:rsidR="000D5D45" w:rsidRPr="00DF2342" w:rsidRDefault="000D5D45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noWrap/>
          </w:tcPr>
          <w:p w14:paraId="166AC1DE" w14:textId="77777777" w:rsidR="000D5D45" w:rsidRPr="00DF2342" w:rsidRDefault="000D5D45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7FB53058" w14:textId="77777777" w:rsidR="000D5D45" w:rsidRPr="00DF2342" w:rsidRDefault="000D5D45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650CA065" w14:textId="77777777" w:rsidR="000D5D45" w:rsidRPr="00DF2342" w:rsidRDefault="000D5D45" w:rsidP="00226BD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</w:p>
        </w:tc>
      </w:tr>
      <w:tr w:rsidR="000D5D45" w:rsidRPr="00DF2342" w14:paraId="726628B1" w14:textId="77777777" w:rsidTr="00F127E2">
        <w:trPr>
          <w:gridAfter w:val="1"/>
          <w:wAfter w:w="11" w:type="dxa"/>
        </w:trPr>
        <w:tc>
          <w:tcPr>
            <w:tcW w:w="3059" w:type="dxa"/>
            <w:noWrap/>
          </w:tcPr>
          <w:p w14:paraId="26ABC8D6" w14:textId="77777777" w:rsidR="000D5D45" w:rsidRPr="00DF2342" w:rsidRDefault="000D5D45" w:rsidP="00226BDF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noWrap/>
          </w:tcPr>
          <w:p w14:paraId="274480DA" w14:textId="4BF67D6B" w:rsidR="000D5D45" w:rsidRPr="00DF2342" w:rsidRDefault="000D5D45" w:rsidP="00226BD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25</w:t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6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0A0FED23" w14:textId="77777777" w:rsidR="000D5D45" w:rsidRPr="00DF2342" w:rsidRDefault="000D5D45" w:rsidP="00226BDF">
            <w:pPr>
              <w:spacing w:line="300" w:lineRule="exact"/>
              <w:ind w:left="28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0090533" w14:textId="77777777" w:rsidR="000D5D45" w:rsidRPr="00DF2342" w:rsidRDefault="000D5D45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51932D2" w14:textId="77777777" w:rsidR="000D5D45" w:rsidRPr="00DF2342" w:rsidRDefault="000D5D45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noWrap/>
          </w:tcPr>
          <w:p w14:paraId="02BF6C19" w14:textId="77777777" w:rsidR="000D5D45" w:rsidRPr="00DF2342" w:rsidRDefault="000D5D45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64C7BD9" w14:textId="77777777" w:rsidR="000D5D45" w:rsidRPr="00DF2342" w:rsidRDefault="000D5D45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0F38000A" w14:textId="1E570A10" w:rsidR="000D5D45" w:rsidRPr="00DF2342" w:rsidRDefault="000D5D45" w:rsidP="00226BD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25</w:t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6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</w:tr>
      <w:tr w:rsidR="000D5D45" w:rsidRPr="00DF2342" w14:paraId="2A78102E" w14:textId="77777777" w:rsidTr="00F127E2">
        <w:trPr>
          <w:gridAfter w:val="1"/>
          <w:wAfter w:w="11" w:type="dxa"/>
        </w:trPr>
        <w:tc>
          <w:tcPr>
            <w:tcW w:w="3059" w:type="dxa"/>
            <w:noWrap/>
          </w:tcPr>
          <w:p w14:paraId="5433FCD2" w14:textId="77777777" w:rsidR="000D5D45" w:rsidRPr="00DF2342" w:rsidRDefault="000D5D45" w:rsidP="00240E9E">
            <w:pPr>
              <w:tabs>
                <w:tab w:val="left" w:pos="404"/>
              </w:tabs>
              <w:spacing w:line="300" w:lineRule="exact"/>
              <w:ind w:left="-57" w:right="-40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noWrap/>
          </w:tcPr>
          <w:p w14:paraId="6976DB21" w14:textId="77777777" w:rsidR="000D5D45" w:rsidRPr="00DF2342" w:rsidRDefault="000D5D45" w:rsidP="00226BDF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FC16ED6" w14:textId="77777777" w:rsidR="000D5D45" w:rsidRPr="00DF2342" w:rsidRDefault="000D5D45" w:rsidP="00226BDF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0AC5C629" w14:textId="77777777" w:rsidR="000D5D45" w:rsidRPr="00DF2342" w:rsidRDefault="000D5D45" w:rsidP="00226BDF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04FD222" w14:textId="77777777" w:rsidR="000D5D45" w:rsidRPr="00DF2342" w:rsidRDefault="000D5D45" w:rsidP="00226BDF">
            <w:pPr>
              <w:spacing w:line="30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noWrap/>
          </w:tcPr>
          <w:p w14:paraId="713D47E0" w14:textId="77777777" w:rsidR="000D5D45" w:rsidRPr="00DF2342" w:rsidRDefault="000D5D45" w:rsidP="00226BDF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E4F4FEE" w14:textId="77777777" w:rsidR="000D5D45" w:rsidRPr="00DF2342" w:rsidRDefault="000D5D45" w:rsidP="00226BDF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53BA3B0C" w14:textId="77777777" w:rsidR="000D5D45" w:rsidRPr="00DF2342" w:rsidRDefault="000D5D45" w:rsidP="00226BDF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0D5D45" w:rsidRPr="00DF2342" w14:paraId="4C8E749D" w14:textId="77777777" w:rsidTr="00F127E2">
        <w:trPr>
          <w:gridAfter w:val="1"/>
          <w:wAfter w:w="11" w:type="dxa"/>
        </w:trPr>
        <w:tc>
          <w:tcPr>
            <w:tcW w:w="3059" w:type="dxa"/>
            <w:noWrap/>
          </w:tcPr>
          <w:p w14:paraId="5B117FDD" w14:textId="77777777" w:rsidR="000D5D45" w:rsidRPr="00DF2342" w:rsidRDefault="000D5D45" w:rsidP="00240E9E">
            <w:pPr>
              <w:tabs>
                <w:tab w:val="left" w:pos="404"/>
              </w:tabs>
              <w:spacing w:line="300" w:lineRule="exact"/>
              <w:ind w:left="-57" w:right="-4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ที่ดินที่ยังไม่ใช้ดำเนินงาน</w:t>
            </w:r>
          </w:p>
        </w:tc>
        <w:tc>
          <w:tcPr>
            <w:tcW w:w="1246" w:type="dxa"/>
            <w:noWrap/>
          </w:tcPr>
          <w:p w14:paraId="4963223E" w14:textId="10B05B09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11,151,910.50</w:t>
            </w:r>
          </w:p>
        </w:tc>
        <w:tc>
          <w:tcPr>
            <w:tcW w:w="134" w:type="dxa"/>
          </w:tcPr>
          <w:p w14:paraId="7B258002" w14:textId="77777777" w:rsidR="000D5D45" w:rsidRPr="00DF2342" w:rsidRDefault="000D5D45" w:rsidP="00226BDF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68ACC49C" w14:textId="5CF029AC" w:rsidR="000D5D45" w:rsidRPr="00DF2342" w:rsidRDefault="000D5D45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6FF867D" w14:textId="77777777" w:rsidR="000D5D45" w:rsidRPr="00DF2342" w:rsidRDefault="000D5D45" w:rsidP="00226BDF">
            <w:pPr>
              <w:spacing w:line="30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noWrap/>
          </w:tcPr>
          <w:p w14:paraId="53D73FE0" w14:textId="5A67AB32" w:rsidR="000D5D45" w:rsidRPr="00DF2342" w:rsidRDefault="000D5D45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F4172B9" w14:textId="77777777" w:rsidR="000D5D45" w:rsidRPr="00DF2342" w:rsidRDefault="000D5D45" w:rsidP="00226BDF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0CDB1A59" w14:textId="2DF60171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11,151,910.50</w:t>
            </w:r>
          </w:p>
        </w:tc>
      </w:tr>
      <w:tr w:rsidR="000D5D45" w:rsidRPr="00DF2342" w14:paraId="0270F67B" w14:textId="77777777" w:rsidTr="00F127E2">
        <w:trPr>
          <w:gridAfter w:val="1"/>
          <w:wAfter w:w="11" w:type="dxa"/>
        </w:trPr>
        <w:tc>
          <w:tcPr>
            <w:tcW w:w="3059" w:type="dxa"/>
            <w:noWrap/>
          </w:tcPr>
          <w:p w14:paraId="101C924A" w14:textId="77777777" w:rsidR="000D5D45" w:rsidRPr="00DF2342" w:rsidRDefault="000D5D45" w:rsidP="00240E9E">
            <w:pPr>
              <w:tabs>
                <w:tab w:val="left" w:pos="404"/>
              </w:tabs>
              <w:spacing w:line="300" w:lineRule="exact"/>
              <w:ind w:left="-57" w:right="-4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46" w:type="dxa"/>
            <w:noWrap/>
          </w:tcPr>
          <w:p w14:paraId="3324DFE6" w14:textId="3A642105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3,091,396.80</w:t>
            </w:r>
          </w:p>
        </w:tc>
        <w:tc>
          <w:tcPr>
            <w:tcW w:w="134" w:type="dxa"/>
          </w:tcPr>
          <w:p w14:paraId="28AE4B2E" w14:textId="77777777" w:rsidR="000D5D45" w:rsidRPr="00DF2342" w:rsidRDefault="000D5D45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4186E845" w14:textId="13A7DC74" w:rsidR="000D5D45" w:rsidRPr="00DF2342" w:rsidRDefault="000D5D45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F89809F" w14:textId="77777777" w:rsidR="000D5D45" w:rsidRPr="00DF2342" w:rsidRDefault="000D5D45" w:rsidP="00226BDF">
            <w:pPr>
              <w:spacing w:line="30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noWrap/>
          </w:tcPr>
          <w:p w14:paraId="091840A3" w14:textId="13B46A0B" w:rsidR="000D5D45" w:rsidRPr="00DF2342" w:rsidRDefault="000D5D45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9326D00" w14:textId="77777777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4E8C965B" w14:textId="51A21BD9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3,091,396.80</w:t>
            </w:r>
          </w:p>
        </w:tc>
      </w:tr>
      <w:tr w:rsidR="000D5D45" w:rsidRPr="00DF2342" w14:paraId="5F168259" w14:textId="77777777" w:rsidTr="00F127E2">
        <w:trPr>
          <w:gridAfter w:val="1"/>
          <w:wAfter w:w="11" w:type="dxa"/>
          <w:trHeight w:val="59"/>
        </w:trPr>
        <w:tc>
          <w:tcPr>
            <w:tcW w:w="3059" w:type="dxa"/>
            <w:noWrap/>
          </w:tcPr>
          <w:p w14:paraId="42AC82DB" w14:textId="77777777" w:rsidR="000D5D45" w:rsidRPr="00DF2342" w:rsidRDefault="000D5D45" w:rsidP="00240E9E">
            <w:pPr>
              <w:tabs>
                <w:tab w:val="left" w:pos="404"/>
              </w:tabs>
              <w:spacing w:line="300" w:lineRule="exact"/>
              <w:ind w:left="-57" w:right="-4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อาคารและ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46" w:type="dxa"/>
            <w:noWrap/>
          </w:tcPr>
          <w:p w14:paraId="6F24F1E9" w14:textId="58F82EFE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28,118,387.13</w:t>
            </w:r>
          </w:p>
        </w:tc>
        <w:tc>
          <w:tcPr>
            <w:tcW w:w="134" w:type="dxa"/>
          </w:tcPr>
          <w:p w14:paraId="77616D21" w14:textId="77777777" w:rsidR="000D5D45" w:rsidRPr="00DF2342" w:rsidRDefault="000D5D45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6FA483FF" w14:textId="6EBAE14C" w:rsidR="000D5D45" w:rsidRPr="00DF2342" w:rsidRDefault="000D5D45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568B4F7" w14:textId="77777777" w:rsidR="000D5D45" w:rsidRPr="00DF2342" w:rsidRDefault="000D5D45" w:rsidP="00226BDF">
            <w:pPr>
              <w:spacing w:line="30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noWrap/>
          </w:tcPr>
          <w:p w14:paraId="6CF32DC9" w14:textId="5115A6E5" w:rsidR="000D5D45" w:rsidRPr="00DF2342" w:rsidRDefault="000D5D45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ED09DA9" w14:textId="77777777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243D4F43" w14:textId="53133ED4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28,118,387.13</w:t>
            </w:r>
          </w:p>
        </w:tc>
      </w:tr>
      <w:tr w:rsidR="000D5D45" w:rsidRPr="00DF2342" w14:paraId="7BA79180" w14:textId="77777777" w:rsidTr="00F127E2">
        <w:trPr>
          <w:gridAfter w:val="1"/>
          <w:wAfter w:w="11" w:type="dxa"/>
          <w:trHeight w:val="59"/>
        </w:trPr>
        <w:tc>
          <w:tcPr>
            <w:tcW w:w="3059" w:type="dxa"/>
            <w:noWrap/>
          </w:tcPr>
          <w:p w14:paraId="7D937555" w14:textId="77777777" w:rsidR="000D5D45" w:rsidRPr="00DF2342" w:rsidRDefault="000D5D45" w:rsidP="00226BDF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093864" w14:textId="7593A25F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42,361,694.43</w:t>
            </w:r>
          </w:p>
        </w:tc>
        <w:tc>
          <w:tcPr>
            <w:tcW w:w="134" w:type="dxa"/>
          </w:tcPr>
          <w:p w14:paraId="05C50735" w14:textId="77777777" w:rsidR="000D5D45" w:rsidRPr="00DF2342" w:rsidRDefault="000D5D45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2B23C8A" w14:textId="58248DA8" w:rsidR="000D5D45" w:rsidRPr="00DF2342" w:rsidRDefault="000D5D45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3AC9747E" w14:textId="77777777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86D113" w14:textId="7E30B645" w:rsidR="000D5D45" w:rsidRPr="00DF2342" w:rsidRDefault="000D5D45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147A55" w14:textId="77777777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A5D34A" w14:textId="245E338B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42,361,694.43</w:t>
            </w:r>
          </w:p>
        </w:tc>
      </w:tr>
      <w:tr w:rsidR="000D5D45" w:rsidRPr="00DF2342" w14:paraId="12229B3C" w14:textId="77777777" w:rsidTr="00F127E2">
        <w:trPr>
          <w:gridAfter w:val="1"/>
          <w:wAfter w:w="11" w:type="dxa"/>
        </w:trPr>
        <w:tc>
          <w:tcPr>
            <w:tcW w:w="3059" w:type="dxa"/>
            <w:noWrap/>
          </w:tcPr>
          <w:p w14:paraId="6685D09C" w14:textId="77777777" w:rsidR="000D5D45" w:rsidRPr="00DF2342" w:rsidRDefault="000D5D45" w:rsidP="00240E9E">
            <w:pPr>
              <w:spacing w:line="300" w:lineRule="exact"/>
              <w:ind w:left="-57" w:right="-4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6" w:type="dxa"/>
            <w:noWrap/>
          </w:tcPr>
          <w:p w14:paraId="36A0ED47" w14:textId="77777777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56BB9941" w14:textId="77777777" w:rsidR="000D5D45" w:rsidRPr="00DF2342" w:rsidRDefault="000D5D45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5F331FE" w14:textId="77777777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D1E63F" w14:textId="77777777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noWrap/>
          </w:tcPr>
          <w:p w14:paraId="487AB3DC" w14:textId="77777777" w:rsidR="000D5D45" w:rsidRPr="00DF2342" w:rsidRDefault="000D5D45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3C88A379" w14:textId="77777777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60F42B00" w14:textId="77777777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0D5D45" w:rsidRPr="00DF2342" w14:paraId="2F3E4B27" w14:textId="77777777" w:rsidTr="00F127E2">
        <w:trPr>
          <w:gridAfter w:val="1"/>
          <w:wAfter w:w="11" w:type="dxa"/>
          <w:trHeight w:val="59"/>
        </w:trPr>
        <w:tc>
          <w:tcPr>
            <w:tcW w:w="3059" w:type="dxa"/>
            <w:noWrap/>
          </w:tcPr>
          <w:p w14:paraId="54AA066A" w14:textId="77777777" w:rsidR="000D5D45" w:rsidRPr="00DF2342" w:rsidRDefault="000D5D45" w:rsidP="00240E9E">
            <w:pPr>
              <w:tabs>
                <w:tab w:val="left" w:pos="404"/>
              </w:tabs>
              <w:spacing w:line="300" w:lineRule="exact"/>
              <w:ind w:left="-57" w:right="-4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อาคารและ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46" w:type="dxa"/>
            <w:noWrap/>
          </w:tcPr>
          <w:p w14:paraId="19C50480" w14:textId="2BE982B2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6,248,190.29</w:t>
            </w:r>
          </w:p>
        </w:tc>
        <w:tc>
          <w:tcPr>
            <w:tcW w:w="134" w:type="dxa"/>
          </w:tcPr>
          <w:p w14:paraId="364A5CDF" w14:textId="77777777" w:rsidR="000D5D45" w:rsidRPr="00DF2342" w:rsidRDefault="000D5D45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DD99D98" w14:textId="052ADA88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1,458,928.77</w:t>
            </w:r>
          </w:p>
        </w:tc>
        <w:tc>
          <w:tcPr>
            <w:tcW w:w="134" w:type="dxa"/>
            <w:tcBorders>
              <w:left w:val="nil"/>
            </w:tcBorders>
          </w:tcPr>
          <w:p w14:paraId="007FAE1C" w14:textId="77777777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noWrap/>
          </w:tcPr>
          <w:p w14:paraId="3D470C23" w14:textId="3C276043" w:rsidR="000D5D45" w:rsidRPr="00DF2342" w:rsidRDefault="000D5D45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7EFF6814" w14:textId="77777777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2748CF1D" w14:textId="7C0D4FF2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7,707,119.06</w:t>
            </w:r>
          </w:p>
        </w:tc>
      </w:tr>
      <w:tr w:rsidR="000D5D45" w:rsidRPr="00DF2342" w14:paraId="42C95713" w14:textId="77777777" w:rsidTr="00F127E2">
        <w:trPr>
          <w:gridAfter w:val="1"/>
          <w:wAfter w:w="11" w:type="dxa"/>
          <w:trHeight w:val="59"/>
        </w:trPr>
        <w:tc>
          <w:tcPr>
            <w:tcW w:w="3059" w:type="dxa"/>
            <w:noWrap/>
          </w:tcPr>
          <w:p w14:paraId="03D5D2D1" w14:textId="77777777" w:rsidR="000D5D45" w:rsidRPr="00DF2342" w:rsidRDefault="000D5D45" w:rsidP="00226BDF">
            <w:pPr>
              <w:spacing w:line="30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D053F84" w14:textId="310D64EE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6,248,190.29</w:t>
            </w:r>
          </w:p>
        </w:tc>
        <w:tc>
          <w:tcPr>
            <w:tcW w:w="134" w:type="dxa"/>
          </w:tcPr>
          <w:p w14:paraId="0D628F83" w14:textId="77777777" w:rsidR="000D5D45" w:rsidRPr="00DF2342" w:rsidRDefault="000D5D45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283EED" w14:textId="0771546E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1,458,928.77</w:t>
            </w:r>
          </w:p>
        </w:tc>
        <w:tc>
          <w:tcPr>
            <w:tcW w:w="134" w:type="dxa"/>
            <w:tcBorders>
              <w:left w:val="nil"/>
            </w:tcBorders>
          </w:tcPr>
          <w:p w14:paraId="3802D5A0" w14:textId="77777777" w:rsidR="000D5D45" w:rsidRPr="00DF2342" w:rsidRDefault="000D5D45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FCA388F" w14:textId="44A80EA7" w:rsidR="000D5D45" w:rsidRPr="00DF2342" w:rsidRDefault="000D5D45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0865463C" w14:textId="77777777" w:rsidR="000D5D45" w:rsidRPr="00DF2342" w:rsidRDefault="000D5D45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0442EEF" w14:textId="2E4EAF84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7,707,119.06</w:t>
            </w:r>
          </w:p>
        </w:tc>
      </w:tr>
      <w:tr w:rsidR="000D5D45" w:rsidRPr="00DF2342" w14:paraId="72CA9B8E" w14:textId="77777777" w:rsidTr="00F127E2">
        <w:trPr>
          <w:gridAfter w:val="1"/>
          <w:wAfter w:w="11" w:type="dxa"/>
          <w:trHeight w:val="59"/>
        </w:trPr>
        <w:tc>
          <w:tcPr>
            <w:tcW w:w="3059" w:type="dxa"/>
            <w:noWrap/>
          </w:tcPr>
          <w:p w14:paraId="411E3BFC" w14:textId="77777777" w:rsidR="000D5D45" w:rsidRPr="00DF2342" w:rsidRDefault="000D5D45" w:rsidP="00240E9E">
            <w:pPr>
              <w:tabs>
                <w:tab w:val="left" w:pos="404"/>
              </w:tabs>
              <w:spacing w:line="300" w:lineRule="exact"/>
              <w:ind w:left="-57" w:right="-40"/>
              <w:rPr>
                <w:rFonts w:ascii="Angsana New" w:hAnsi="Angsan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pacing w:val="-10"/>
                <w:sz w:val="24"/>
                <w:szCs w:val="24"/>
                <w:cs/>
              </w:rPr>
              <w:t>อสังหาริมทรัพย์เพื่อ</w:t>
            </w:r>
            <w:r w:rsidRPr="00240E9E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DF2342">
              <w:rPr>
                <w:rFonts w:ascii="Angsana New" w:hAnsi="Angsana New" w:hint="cs"/>
                <w:color w:val="000000" w:themeColor="text1"/>
                <w:spacing w:val="-10"/>
                <w:sz w:val="24"/>
                <w:szCs w:val="24"/>
                <w:cs/>
              </w:rPr>
              <w:t>ลงทุน</w:t>
            </w:r>
            <w:r w:rsidRPr="00DF2342">
              <w:rPr>
                <w:rFonts w:ascii="Angsana New" w:hAnsi="Angsana New"/>
                <w:color w:val="000000" w:themeColor="text1"/>
                <w:spacing w:val="-10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F00259" w14:textId="2D3E2679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36,113,504.14</w:t>
            </w:r>
          </w:p>
        </w:tc>
        <w:tc>
          <w:tcPr>
            <w:tcW w:w="134" w:type="dxa"/>
          </w:tcPr>
          <w:p w14:paraId="7596D4F7" w14:textId="77777777" w:rsidR="000D5D45" w:rsidRPr="00DF2342" w:rsidRDefault="000D5D45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674F042" w14:textId="77777777" w:rsidR="000D5D45" w:rsidRPr="00DF2342" w:rsidRDefault="000D5D45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F31D670" w14:textId="77777777" w:rsidR="000D5D45" w:rsidRPr="00DF2342" w:rsidRDefault="000D5D45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noWrap/>
          </w:tcPr>
          <w:p w14:paraId="75FC64F2" w14:textId="77777777" w:rsidR="000D5D45" w:rsidRPr="00DF2342" w:rsidRDefault="000D5D45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7562F225" w14:textId="77777777" w:rsidR="000D5D45" w:rsidRPr="00DF2342" w:rsidRDefault="000D5D45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FF05A71" w14:textId="249BB8F1" w:rsidR="000D5D45" w:rsidRPr="00DF2342" w:rsidRDefault="000D5D45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34,654,575.37</w:t>
            </w:r>
          </w:p>
        </w:tc>
      </w:tr>
    </w:tbl>
    <w:p w14:paraId="37C5D632" w14:textId="77777777" w:rsidR="000D5D45" w:rsidRDefault="000D5D45"/>
    <w:p w14:paraId="3D8FC021" w14:textId="77777777" w:rsidR="00F127E2" w:rsidRDefault="00F127E2"/>
    <w:p w14:paraId="4CECE3F8" w14:textId="77777777" w:rsidR="00F127E2" w:rsidRDefault="00F127E2"/>
    <w:p w14:paraId="10F28286" w14:textId="77777777" w:rsidR="00F127E2" w:rsidRDefault="00F127E2"/>
    <w:p w14:paraId="2A60E674" w14:textId="77777777" w:rsidR="00F127E2" w:rsidRDefault="00F127E2"/>
    <w:p w14:paraId="5B179C43" w14:textId="77777777" w:rsidR="00F127E2" w:rsidRDefault="00F127E2"/>
    <w:p w14:paraId="2FC6E853" w14:textId="77777777" w:rsidR="00F127E2" w:rsidRDefault="00F127E2"/>
    <w:p w14:paraId="265F4975" w14:textId="77777777" w:rsidR="00F127E2" w:rsidRDefault="00F127E2"/>
    <w:p w14:paraId="68762BDD" w14:textId="77777777" w:rsidR="00F127E2" w:rsidRDefault="00F127E2"/>
    <w:p w14:paraId="2715618A" w14:textId="77777777" w:rsidR="00F127E2" w:rsidRDefault="00F127E2"/>
    <w:p w14:paraId="428952EA" w14:textId="77777777" w:rsidR="00F127E2" w:rsidRDefault="00F127E2"/>
    <w:p w14:paraId="62AA5D29" w14:textId="77777777" w:rsidR="00F127E2" w:rsidRDefault="00F127E2"/>
    <w:tbl>
      <w:tblPr>
        <w:tblW w:w="8458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59"/>
        <w:gridCol w:w="1246"/>
        <w:gridCol w:w="134"/>
        <w:gridCol w:w="1247"/>
        <w:gridCol w:w="134"/>
        <w:gridCol w:w="1250"/>
        <w:gridCol w:w="134"/>
        <w:gridCol w:w="1247"/>
        <w:gridCol w:w="7"/>
      </w:tblGrid>
      <w:tr w:rsidR="00DF2342" w:rsidRPr="00DF2342" w14:paraId="1DE79BC6" w14:textId="77777777" w:rsidTr="00F127E2">
        <w:trPr>
          <w:trHeight w:val="74"/>
        </w:trPr>
        <w:tc>
          <w:tcPr>
            <w:tcW w:w="3061" w:type="dxa"/>
            <w:noWrap/>
          </w:tcPr>
          <w:p w14:paraId="3CA94C9A" w14:textId="77777777" w:rsidR="00793C83" w:rsidRPr="00DF2342" w:rsidRDefault="00793C83" w:rsidP="00226BDF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  <w:noWrap/>
          </w:tcPr>
          <w:p w14:paraId="45EC8643" w14:textId="77777777" w:rsidR="00793C83" w:rsidRPr="00DF2342" w:rsidRDefault="00793C83" w:rsidP="00226BDF">
            <w:pPr>
              <w:spacing w:line="30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DF2342" w14:paraId="1FF92074" w14:textId="77777777" w:rsidTr="00F127E2">
        <w:trPr>
          <w:trHeight w:val="74"/>
        </w:trPr>
        <w:tc>
          <w:tcPr>
            <w:tcW w:w="3061" w:type="dxa"/>
            <w:noWrap/>
          </w:tcPr>
          <w:p w14:paraId="594FAFD4" w14:textId="77777777" w:rsidR="00793C83" w:rsidRPr="00DF2342" w:rsidRDefault="00793C83" w:rsidP="00226BDF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  <w:noWrap/>
          </w:tcPr>
          <w:p w14:paraId="61193AFF" w14:textId="77777777" w:rsidR="00793C83" w:rsidRPr="00DF2342" w:rsidRDefault="00793C83" w:rsidP="00226BDF">
            <w:pPr>
              <w:spacing w:line="30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342" w:rsidRPr="00DF2342" w14:paraId="375C6A7E" w14:textId="77777777" w:rsidTr="00F127E2">
        <w:tc>
          <w:tcPr>
            <w:tcW w:w="3061" w:type="dxa"/>
            <w:noWrap/>
          </w:tcPr>
          <w:p w14:paraId="335ED77C" w14:textId="77777777" w:rsidR="00700602" w:rsidRPr="00DF2342" w:rsidRDefault="00700602" w:rsidP="00226BDF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587D859D" w14:textId="7E7BDC95" w:rsidR="00700602" w:rsidRPr="00DF2342" w:rsidRDefault="00700602" w:rsidP="00226BD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7BC282" w14:textId="77777777" w:rsidR="00700602" w:rsidRPr="00DF2342" w:rsidRDefault="00700602" w:rsidP="00226BD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E1D356" w14:textId="77777777" w:rsidR="00700602" w:rsidRPr="00DF2342" w:rsidRDefault="00700602" w:rsidP="00226BD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</w:tcPr>
          <w:p w14:paraId="3275697A" w14:textId="77777777" w:rsidR="00700602" w:rsidRPr="00DF2342" w:rsidRDefault="00700602" w:rsidP="00226BD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</w:tcBorders>
            <w:noWrap/>
          </w:tcPr>
          <w:p w14:paraId="5D5C41FD" w14:textId="77777777" w:rsidR="00700602" w:rsidRPr="00DF2342" w:rsidRDefault="00700602" w:rsidP="00226BDF">
            <w:pPr>
              <w:spacing w:line="300" w:lineRule="exact"/>
              <w:ind w:hanging="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</w:tr>
      <w:tr w:rsidR="00F127E2" w:rsidRPr="00DF2342" w14:paraId="2B8569E7" w14:textId="77777777" w:rsidTr="00F127E2">
        <w:trPr>
          <w:gridAfter w:val="1"/>
          <w:wAfter w:w="7" w:type="dxa"/>
        </w:trPr>
        <w:tc>
          <w:tcPr>
            <w:tcW w:w="3061" w:type="dxa"/>
            <w:noWrap/>
          </w:tcPr>
          <w:p w14:paraId="6F6E269B" w14:textId="77777777" w:rsidR="00F127E2" w:rsidRPr="00DF2342" w:rsidRDefault="00F127E2" w:rsidP="00226BDF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6FCC0968" w14:textId="1A8B8932" w:rsidR="00F127E2" w:rsidRPr="00DF2342" w:rsidRDefault="00F127E2" w:rsidP="00226BD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0191D9CA" w14:textId="77777777" w:rsidR="00F127E2" w:rsidRPr="00DF2342" w:rsidRDefault="00F127E2" w:rsidP="00226BDF">
            <w:pPr>
              <w:spacing w:line="300" w:lineRule="exact"/>
              <w:ind w:left="28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535CC95D" w14:textId="77777777" w:rsidR="00F127E2" w:rsidRPr="00DF2342" w:rsidRDefault="00F127E2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29A5CA5B" w14:textId="77777777" w:rsidR="00F127E2" w:rsidRPr="00DF2342" w:rsidRDefault="00F127E2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5850D4A2" w14:textId="77777777" w:rsidR="00F127E2" w:rsidRPr="00DF2342" w:rsidRDefault="00F127E2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79A05A4F" w14:textId="77777777" w:rsidR="00F127E2" w:rsidRPr="00DF2342" w:rsidRDefault="00F127E2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17B590EC" w14:textId="77777777" w:rsidR="00F127E2" w:rsidRPr="00DF2342" w:rsidRDefault="00F127E2" w:rsidP="00226BD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</w:p>
        </w:tc>
      </w:tr>
      <w:tr w:rsidR="00F127E2" w:rsidRPr="00DF2342" w14:paraId="09D75B09" w14:textId="77777777" w:rsidTr="00F127E2">
        <w:trPr>
          <w:gridAfter w:val="1"/>
          <w:wAfter w:w="7" w:type="dxa"/>
        </w:trPr>
        <w:tc>
          <w:tcPr>
            <w:tcW w:w="3061" w:type="dxa"/>
            <w:noWrap/>
          </w:tcPr>
          <w:p w14:paraId="383C974A" w14:textId="77777777" w:rsidR="00F127E2" w:rsidRPr="00DF2342" w:rsidRDefault="00F127E2" w:rsidP="00226BDF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784B998" w14:textId="0740578B" w:rsidR="00F127E2" w:rsidRPr="00DF2342" w:rsidRDefault="00F127E2" w:rsidP="00226BD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25</w:t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6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09D0A92E" w14:textId="77777777" w:rsidR="00F127E2" w:rsidRPr="00DF2342" w:rsidRDefault="00F127E2" w:rsidP="00226BDF">
            <w:pPr>
              <w:spacing w:line="300" w:lineRule="exact"/>
              <w:ind w:left="28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4F6FC97" w14:textId="77777777" w:rsidR="00F127E2" w:rsidRPr="00DF2342" w:rsidRDefault="00F127E2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244ED25" w14:textId="77777777" w:rsidR="00F127E2" w:rsidRPr="00DF2342" w:rsidRDefault="00F127E2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194A7870" w14:textId="77777777" w:rsidR="00F127E2" w:rsidRPr="00DF2342" w:rsidRDefault="00F127E2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B618330" w14:textId="77777777" w:rsidR="00F127E2" w:rsidRPr="00DF2342" w:rsidRDefault="00F127E2" w:rsidP="00226BDF">
            <w:pPr>
              <w:spacing w:line="30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66F2C0B2" w14:textId="777CFF9A" w:rsidR="00F127E2" w:rsidRPr="00DF2342" w:rsidRDefault="00F127E2" w:rsidP="00226BD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25</w:t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6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</w:tr>
      <w:tr w:rsidR="00F127E2" w:rsidRPr="00DF2342" w14:paraId="42430FED" w14:textId="77777777" w:rsidTr="00F127E2">
        <w:trPr>
          <w:gridAfter w:val="1"/>
          <w:wAfter w:w="7" w:type="dxa"/>
        </w:trPr>
        <w:tc>
          <w:tcPr>
            <w:tcW w:w="3061" w:type="dxa"/>
            <w:noWrap/>
          </w:tcPr>
          <w:p w14:paraId="25CC311A" w14:textId="77777777" w:rsidR="00F127E2" w:rsidRPr="00DF2342" w:rsidRDefault="00F127E2" w:rsidP="00240E9E">
            <w:pPr>
              <w:tabs>
                <w:tab w:val="left" w:pos="404"/>
              </w:tabs>
              <w:spacing w:line="300" w:lineRule="exact"/>
              <w:ind w:left="-57" w:right="-40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25847B34" w14:textId="77777777" w:rsidR="00F127E2" w:rsidRPr="00DF2342" w:rsidRDefault="00F127E2" w:rsidP="00226BDF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773BAD" w14:textId="77777777" w:rsidR="00F127E2" w:rsidRPr="00DF2342" w:rsidRDefault="00F127E2" w:rsidP="00226BDF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0739481F" w14:textId="77777777" w:rsidR="00F127E2" w:rsidRPr="00DF2342" w:rsidRDefault="00F127E2" w:rsidP="00226BDF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B9092CC" w14:textId="77777777" w:rsidR="00F127E2" w:rsidRPr="00DF2342" w:rsidRDefault="00F127E2" w:rsidP="00226BDF">
            <w:pPr>
              <w:spacing w:line="30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345C652A" w14:textId="77777777" w:rsidR="00F127E2" w:rsidRPr="00DF2342" w:rsidRDefault="00F127E2" w:rsidP="00226BDF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A433ED" w14:textId="77777777" w:rsidR="00F127E2" w:rsidRPr="00DF2342" w:rsidRDefault="00F127E2" w:rsidP="00226BDF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4668EC6E" w14:textId="77777777" w:rsidR="00F127E2" w:rsidRPr="00DF2342" w:rsidRDefault="00F127E2" w:rsidP="00226BDF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F127E2" w:rsidRPr="00DF2342" w14:paraId="4F721C5B" w14:textId="77777777" w:rsidTr="00F127E2">
        <w:trPr>
          <w:gridAfter w:val="1"/>
          <w:wAfter w:w="7" w:type="dxa"/>
        </w:trPr>
        <w:tc>
          <w:tcPr>
            <w:tcW w:w="3061" w:type="dxa"/>
            <w:noWrap/>
          </w:tcPr>
          <w:p w14:paraId="21C6DA61" w14:textId="53C79969" w:rsidR="00F127E2" w:rsidRPr="00DF2342" w:rsidRDefault="00F127E2" w:rsidP="00240E9E">
            <w:pPr>
              <w:tabs>
                <w:tab w:val="left" w:pos="404"/>
              </w:tabs>
              <w:spacing w:line="300" w:lineRule="exact"/>
              <w:ind w:left="-57" w:right="-4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ที่ดินที่ยังไม่ใช้ดำเนินงาน</w:t>
            </w:r>
          </w:p>
        </w:tc>
        <w:tc>
          <w:tcPr>
            <w:tcW w:w="1247" w:type="dxa"/>
            <w:noWrap/>
          </w:tcPr>
          <w:p w14:paraId="64B48890" w14:textId="09521158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11,151,910.50</w:t>
            </w:r>
          </w:p>
        </w:tc>
        <w:tc>
          <w:tcPr>
            <w:tcW w:w="134" w:type="dxa"/>
          </w:tcPr>
          <w:p w14:paraId="7CE7E788" w14:textId="77777777" w:rsidR="00F127E2" w:rsidRPr="00DF2342" w:rsidRDefault="00F127E2" w:rsidP="00226BDF">
            <w:pPr>
              <w:spacing w:line="30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67AA49D6" w14:textId="557D8B49" w:rsidR="00F127E2" w:rsidRPr="00DF2342" w:rsidRDefault="00F127E2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ADF7348" w14:textId="77777777" w:rsidR="00F127E2" w:rsidRPr="00DF2342" w:rsidRDefault="00F127E2" w:rsidP="00226BDF">
            <w:pPr>
              <w:spacing w:line="30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39565125" w14:textId="4C555EA3" w:rsidR="00F127E2" w:rsidRPr="00DF2342" w:rsidRDefault="00F127E2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C974A1" w14:textId="77777777" w:rsidR="00F127E2" w:rsidRPr="00DF2342" w:rsidRDefault="00F127E2" w:rsidP="00226BDF">
            <w:pPr>
              <w:spacing w:line="30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0D8C0395" w14:textId="4E26187C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11,151,910.50</w:t>
            </w:r>
          </w:p>
        </w:tc>
      </w:tr>
      <w:tr w:rsidR="00F127E2" w:rsidRPr="00DF2342" w14:paraId="7924093B" w14:textId="77777777" w:rsidTr="00F127E2">
        <w:trPr>
          <w:gridAfter w:val="1"/>
          <w:wAfter w:w="7" w:type="dxa"/>
        </w:trPr>
        <w:tc>
          <w:tcPr>
            <w:tcW w:w="3061" w:type="dxa"/>
            <w:noWrap/>
          </w:tcPr>
          <w:p w14:paraId="67B6B5DC" w14:textId="77777777" w:rsidR="00F127E2" w:rsidRPr="00DF2342" w:rsidRDefault="00F127E2" w:rsidP="00240E9E">
            <w:pPr>
              <w:tabs>
                <w:tab w:val="left" w:pos="404"/>
              </w:tabs>
              <w:spacing w:line="300" w:lineRule="exact"/>
              <w:ind w:left="-57" w:right="-4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noWrap/>
          </w:tcPr>
          <w:p w14:paraId="676B9ADA" w14:textId="5FEF1135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3,091,396.80</w:t>
            </w:r>
          </w:p>
        </w:tc>
        <w:tc>
          <w:tcPr>
            <w:tcW w:w="134" w:type="dxa"/>
          </w:tcPr>
          <w:p w14:paraId="2620868C" w14:textId="77777777" w:rsidR="00F127E2" w:rsidRPr="00DF2342" w:rsidRDefault="00F127E2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48D66B2C" w14:textId="127A9A5E" w:rsidR="00F127E2" w:rsidRPr="00DF2342" w:rsidRDefault="00F127E2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4DA474E" w14:textId="77777777" w:rsidR="00F127E2" w:rsidRPr="00DF2342" w:rsidRDefault="00F127E2" w:rsidP="00226BDF">
            <w:pPr>
              <w:spacing w:line="30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24EE70C0" w14:textId="0480BC27" w:rsidR="00F127E2" w:rsidRPr="00DF2342" w:rsidRDefault="00F127E2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2A5819" w14:textId="77777777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26828B3A" w14:textId="34CBCC1E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3,091,396.80</w:t>
            </w:r>
          </w:p>
        </w:tc>
      </w:tr>
      <w:tr w:rsidR="00F127E2" w:rsidRPr="00DF2342" w14:paraId="203E9399" w14:textId="77777777" w:rsidTr="00F127E2">
        <w:trPr>
          <w:gridAfter w:val="1"/>
          <w:wAfter w:w="7" w:type="dxa"/>
          <w:trHeight w:val="59"/>
        </w:trPr>
        <w:tc>
          <w:tcPr>
            <w:tcW w:w="3061" w:type="dxa"/>
            <w:noWrap/>
          </w:tcPr>
          <w:p w14:paraId="7683227A" w14:textId="77777777" w:rsidR="00F127E2" w:rsidRPr="00DF2342" w:rsidRDefault="00F127E2" w:rsidP="00240E9E">
            <w:pPr>
              <w:tabs>
                <w:tab w:val="left" w:pos="404"/>
              </w:tabs>
              <w:spacing w:line="300" w:lineRule="exact"/>
              <w:ind w:left="-57" w:right="-4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อาคารและ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47" w:type="dxa"/>
            <w:noWrap/>
          </w:tcPr>
          <w:p w14:paraId="1FCEA0E0" w14:textId="252DF1B1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28,118,387.13</w:t>
            </w:r>
          </w:p>
        </w:tc>
        <w:tc>
          <w:tcPr>
            <w:tcW w:w="134" w:type="dxa"/>
          </w:tcPr>
          <w:p w14:paraId="54FE8345" w14:textId="77777777" w:rsidR="00F127E2" w:rsidRPr="00DF2342" w:rsidRDefault="00F127E2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42FEDC5C" w14:textId="71DA91DF" w:rsidR="00F127E2" w:rsidRPr="00DF2342" w:rsidRDefault="00F127E2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6589DA6" w14:textId="77777777" w:rsidR="00F127E2" w:rsidRPr="00DF2342" w:rsidRDefault="00F127E2" w:rsidP="00226BDF">
            <w:pPr>
              <w:spacing w:line="30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50A4B62E" w14:textId="691B0422" w:rsidR="00F127E2" w:rsidRPr="00DF2342" w:rsidRDefault="00F127E2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AC6C03E" w14:textId="77777777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35C9F812" w14:textId="0AAFA94D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28,118,387.13</w:t>
            </w:r>
          </w:p>
        </w:tc>
      </w:tr>
      <w:tr w:rsidR="00F127E2" w:rsidRPr="00DF2342" w14:paraId="3B554D14" w14:textId="77777777" w:rsidTr="00F127E2">
        <w:trPr>
          <w:gridAfter w:val="1"/>
          <w:wAfter w:w="7" w:type="dxa"/>
          <w:trHeight w:val="59"/>
        </w:trPr>
        <w:tc>
          <w:tcPr>
            <w:tcW w:w="3061" w:type="dxa"/>
            <w:noWrap/>
          </w:tcPr>
          <w:p w14:paraId="27BB1DB3" w14:textId="77777777" w:rsidR="00F127E2" w:rsidRPr="00DF2342" w:rsidRDefault="00F127E2" w:rsidP="00226BDF">
            <w:pPr>
              <w:tabs>
                <w:tab w:val="left" w:pos="404"/>
              </w:tabs>
              <w:spacing w:line="30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6F36FD" w14:textId="3B8B30A8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42,361,694.43</w:t>
            </w:r>
          </w:p>
        </w:tc>
        <w:tc>
          <w:tcPr>
            <w:tcW w:w="134" w:type="dxa"/>
          </w:tcPr>
          <w:p w14:paraId="559D7561" w14:textId="77777777" w:rsidR="00F127E2" w:rsidRPr="00DF2342" w:rsidRDefault="00F127E2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4ACF28B" w14:textId="1CC7C2EA" w:rsidR="00F127E2" w:rsidRPr="00DF2342" w:rsidRDefault="00F127E2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9E16BFA" w14:textId="77777777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7F83979" w14:textId="368D4AFF" w:rsidR="00F127E2" w:rsidRPr="00DF2342" w:rsidRDefault="00F127E2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9A3C77" w14:textId="77777777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0E6C15" w14:textId="75DC1F8F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42,361,694.43</w:t>
            </w:r>
          </w:p>
        </w:tc>
      </w:tr>
      <w:tr w:rsidR="00F127E2" w:rsidRPr="00DF2342" w14:paraId="7B533940" w14:textId="77777777" w:rsidTr="00F127E2">
        <w:trPr>
          <w:gridAfter w:val="1"/>
          <w:wAfter w:w="7" w:type="dxa"/>
        </w:trPr>
        <w:tc>
          <w:tcPr>
            <w:tcW w:w="3061" w:type="dxa"/>
            <w:noWrap/>
          </w:tcPr>
          <w:p w14:paraId="527ABDE0" w14:textId="77777777" w:rsidR="00F127E2" w:rsidRPr="00DF2342" w:rsidRDefault="00F127E2" w:rsidP="00240E9E">
            <w:pPr>
              <w:spacing w:line="300" w:lineRule="exact"/>
              <w:ind w:left="-57" w:right="-4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7" w:type="dxa"/>
            <w:noWrap/>
          </w:tcPr>
          <w:p w14:paraId="49D30A66" w14:textId="77777777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42C498" w14:textId="77777777" w:rsidR="00F127E2" w:rsidRPr="00DF2342" w:rsidRDefault="00F127E2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C7CD761" w14:textId="77777777" w:rsidR="00F127E2" w:rsidRPr="00DF2342" w:rsidRDefault="00F127E2" w:rsidP="00226BDF">
            <w:pPr>
              <w:tabs>
                <w:tab w:val="center" w:pos="4536"/>
                <w:tab w:val="right" w:pos="9072"/>
              </w:tabs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C5F8E1D" w14:textId="77777777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38DBBB43" w14:textId="77777777" w:rsidR="00F127E2" w:rsidRPr="00DF2342" w:rsidRDefault="00F127E2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0CF851FF" w14:textId="77777777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2D6E4B80" w14:textId="77777777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F127E2" w:rsidRPr="00DF2342" w14:paraId="2C71A9A3" w14:textId="77777777" w:rsidTr="00F127E2">
        <w:trPr>
          <w:gridAfter w:val="1"/>
          <w:wAfter w:w="7" w:type="dxa"/>
          <w:trHeight w:val="59"/>
        </w:trPr>
        <w:tc>
          <w:tcPr>
            <w:tcW w:w="3061" w:type="dxa"/>
            <w:noWrap/>
          </w:tcPr>
          <w:p w14:paraId="42C83E97" w14:textId="77777777" w:rsidR="00F127E2" w:rsidRPr="00DF2342" w:rsidRDefault="00F127E2" w:rsidP="00240E9E">
            <w:pPr>
              <w:tabs>
                <w:tab w:val="left" w:pos="404"/>
              </w:tabs>
              <w:spacing w:line="300" w:lineRule="exact"/>
              <w:ind w:left="-57" w:right="-4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อาคารและ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247" w:type="dxa"/>
            <w:noWrap/>
          </w:tcPr>
          <w:p w14:paraId="171607E4" w14:textId="1C5D3A1F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4,789,260.09</w:t>
            </w:r>
          </w:p>
        </w:tc>
        <w:tc>
          <w:tcPr>
            <w:tcW w:w="134" w:type="dxa"/>
          </w:tcPr>
          <w:p w14:paraId="433971EC" w14:textId="77777777" w:rsidR="00F127E2" w:rsidRPr="00DF2342" w:rsidRDefault="00F127E2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DD43824" w14:textId="0FEA6E03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1,458,930.20</w:t>
            </w:r>
          </w:p>
        </w:tc>
        <w:tc>
          <w:tcPr>
            <w:tcW w:w="134" w:type="dxa"/>
            <w:tcBorders>
              <w:left w:val="nil"/>
            </w:tcBorders>
          </w:tcPr>
          <w:p w14:paraId="217A628B" w14:textId="77777777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6F234170" w14:textId="71E51B9F" w:rsidR="00F127E2" w:rsidRPr="00DF2342" w:rsidRDefault="00F127E2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09DBC25F" w14:textId="77777777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4EBC64BE" w14:textId="2B43C88E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6,248,190.29</w:t>
            </w:r>
          </w:p>
        </w:tc>
      </w:tr>
      <w:tr w:rsidR="00F127E2" w:rsidRPr="00DF2342" w14:paraId="511A880C" w14:textId="77777777" w:rsidTr="00F127E2">
        <w:trPr>
          <w:gridAfter w:val="1"/>
          <w:wAfter w:w="7" w:type="dxa"/>
          <w:trHeight w:val="59"/>
        </w:trPr>
        <w:tc>
          <w:tcPr>
            <w:tcW w:w="3061" w:type="dxa"/>
            <w:noWrap/>
          </w:tcPr>
          <w:p w14:paraId="1F85992D" w14:textId="77777777" w:rsidR="00F127E2" w:rsidRPr="00DF2342" w:rsidRDefault="00F127E2" w:rsidP="00226BDF">
            <w:pPr>
              <w:spacing w:line="30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520759" w14:textId="666D3995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4,789,260.09</w:t>
            </w:r>
          </w:p>
        </w:tc>
        <w:tc>
          <w:tcPr>
            <w:tcW w:w="134" w:type="dxa"/>
          </w:tcPr>
          <w:p w14:paraId="5CF0BD6B" w14:textId="77777777" w:rsidR="00F127E2" w:rsidRPr="00DF2342" w:rsidRDefault="00F127E2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A9F94C7" w14:textId="54AC67FB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1,458,930.20</w:t>
            </w:r>
          </w:p>
        </w:tc>
        <w:tc>
          <w:tcPr>
            <w:tcW w:w="134" w:type="dxa"/>
            <w:tcBorders>
              <w:left w:val="nil"/>
            </w:tcBorders>
          </w:tcPr>
          <w:p w14:paraId="771B6723" w14:textId="77777777" w:rsidR="00F127E2" w:rsidRPr="00DF2342" w:rsidRDefault="00F127E2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50A98A" w14:textId="751DE026" w:rsidR="00F127E2" w:rsidRPr="00DF2342" w:rsidRDefault="00F127E2" w:rsidP="00226BD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6E4347D3" w14:textId="77777777" w:rsidR="00F127E2" w:rsidRPr="00DF2342" w:rsidRDefault="00F127E2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276A02" w14:textId="5685A76E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6,248,190.29</w:t>
            </w:r>
          </w:p>
        </w:tc>
      </w:tr>
      <w:tr w:rsidR="00F127E2" w:rsidRPr="00DF2342" w14:paraId="08DFA11A" w14:textId="77777777" w:rsidTr="00F127E2">
        <w:trPr>
          <w:gridAfter w:val="1"/>
          <w:wAfter w:w="7" w:type="dxa"/>
          <w:trHeight w:val="59"/>
        </w:trPr>
        <w:tc>
          <w:tcPr>
            <w:tcW w:w="3061" w:type="dxa"/>
            <w:noWrap/>
          </w:tcPr>
          <w:p w14:paraId="01E20C7B" w14:textId="77777777" w:rsidR="00F127E2" w:rsidRPr="00DF2342" w:rsidRDefault="00F127E2" w:rsidP="00240E9E">
            <w:pPr>
              <w:tabs>
                <w:tab w:val="left" w:pos="404"/>
              </w:tabs>
              <w:spacing w:line="300" w:lineRule="exact"/>
              <w:ind w:left="-57" w:right="-40"/>
              <w:rPr>
                <w:rFonts w:ascii="Angsana New" w:hAnsi="Angsana New"/>
                <w:color w:val="000000" w:themeColor="text1"/>
                <w:spacing w:val="-10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pacing w:val="-10"/>
                <w:sz w:val="24"/>
                <w:szCs w:val="24"/>
                <w:cs/>
              </w:rPr>
              <w:t>อสังหาริมทรัพย์เพื่อการ</w:t>
            </w:r>
            <w:r w:rsidRPr="00240E9E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ลงทุน</w:t>
            </w:r>
            <w:r w:rsidRPr="00DF2342">
              <w:rPr>
                <w:rFonts w:ascii="Angsana New" w:hAnsi="Angsana New"/>
                <w:color w:val="000000" w:themeColor="text1"/>
                <w:spacing w:val="-10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8056F2C" w14:textId="6E1FABC1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37,572,434.34</w:t>
            </w:r>
          </w:p>
        </w:tc>
        <w:tc>
          <w:tcPr>
            <w:tcW w:w="134" w:type="dxa"/>
          </w:tcPr>
          <w:p w14:paraId="6386D66F" w14:textId="77777777" w:rsidR="00F127E2" w:rsidRPr="00DF2342" w:rsidRDefault="00F127E2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6DD3CEF" w14:textId="77777777" w:rsidR="00F127E2" w:rsidRPr="00DF2342" w:rsidRDefault="00F127E2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0778A25" w14:textId="77777777" w:rsidR="00F127E2" w:rsidRPr="00DF2342" w:rsidRDefault="00F127E2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74FB87CD" w14:textId="77777777" w:rsidR="00F127E2" w:rsidRPr="00DF2342" w:rsidRDefault="00F127E2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18383160" w14:textId="77777777" w:rsidR="00F127E2" w:rsidRPr="00DF2342" w:rsidRDefault="00F127E2" w:rsidP="00226BDF">
            <w:pPr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ECAE5D3" w14:textId="43E56CB5" w:rsidR="00F127E2" w:rsidRPr="00DF2342" w:rsidRDefault="00F127E2" w:rsidP="00226BDF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36,113,504.14</w:t>
            </w:r>
          </w:p>
        </w:tc>
      </w:tr>
    </w:tbl>
    <w:p w14:paraId="2F193CA8" w14:textId="31D5FF99" w:rsidR="00575005" w:rsidRPr="00DF2342" w:rsidRDefault="00575005" w:rsidP="00CB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93F293C" w14:textId="2E4FDFE2" w:rsidR="007A6B8A" w:rsidRPr="00DF2342" w:rsidRDefault="007A6B8A" w:rsidP="00CB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ที่ดิน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ที่ยังไม่ใช้ดำเนินงาน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ของบริษัท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จำนวน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2 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แปลง มูลค่าราคาทุน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11.15 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 โดย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="008C34FC" w:rsidRPr="00DF2342">
        <w:rPr>
          <w:rFonts w:asciiTheme="majorBidi" w:hAnsiTheme="majorBidi"/>
          <w:color w:val="000000" w:themeColor="text1"/>
          <w:sz w:val="32"/>
          <w:szCs w:val="32"/>
        </w:rPr>
        <w:t xml:space="preserve">19 </w:t>
      </w:r>
      <w:r w:rsidR="008C34FC"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8C34FC" w:rsidRPr="00DF2342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บริษัทได้ประเมินราคา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ที่ดินแปลงที่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โดยผู้ประเมินราคาอิสระใช้วิธีเปรียบเทียบกับ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ราคา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ตลาด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มี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มูลค่าประเมิน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จำนวนเงิน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8C34FC" w:rsidRPr="00DF2342">
        <w:rPr>
          <w:rFonts w:asciiTheme="majorBidi" w:hAnsiTheme="majorBidi"/>
          <w:color w:val="000000" w:themeColor="text1"/>
          <w:sz w:val="32"/>
          <w:szCs w:val="32"/>
        </w:rPr>
        <w:t>6.72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และ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วันที่ </w:t>
      </w:r>
      <w:r w:rsidR="008C34FC" w:rsidRPr="00DF2342">
        <w:rPr>
          <w:rFonts w:asciiTheme="majorBidi" w:hAnsiTheme="majorBidi"/>
          <w:color w:val="000000" w:themeColor="text1"/>
          <w:sz w:val="32"/>
          <w:szCs w:val="32"/>
        </w:rPr>
        <w:t xml:space="preserve">22 </w:t>
      </w:r>
      <w:r w:rsidR="008C34FC"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8C34FC" w:rsidRPr="00DF2342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="008C34FC"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บริษัทได้มีการประเมินราคา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ที่ดินแปลงที่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2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โดยใช้วิธีเปรียบเทียบกับ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ราคา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ตลาด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มี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มูลค่าประเมิน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จำนวนเงิน </w:t>
      </w:r>
      <w:r w:rsidR="008C34FC" w:rsidRPr="00DF2342">
        <w:rPr>
          <w:rFonts w:asciiTheme="majorBidi" w:hAnsiTheme="majorBidi"/>
          <w:color w:val="000000" w:themeColor="text1"/>
          <w:sz w:val="32"/>
          <w:szCs w:val="32"/>
        </w:rPr>
        <w:t>54.62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เป็น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จำนวนเงิน </w:t>
      </w:r>
      <w:r w:rsidR="008C34FC" w:rsidRPr="00DF2342">
        <w:rPr>
          <w:rFonts w:asciiTheme="majorBidi" w:hAnsiTheme="majorBidi"/>
          <w:color w:val="000000" w:themeColor="text1"/>
          <w:sz w:val="32"/>
          <w:szCs w:val="32"/>
        </w:rPr>
        <w:t>61.34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</w:p>
    <w:p w14:paraId="671DBC56" w14:textId="60A0123F" w:rsidR="007A6B8A" w:rsidRDefault="007A6B8A" w:rsidP="00CB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ที่ดิน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อาคารสำนักงานและคลังสินค้าบางส่วนที่จังหวัดชลบุรี มีไว้เพื่อให้บริษัทย่อยแห่งหนึ่งเช่าใช้ดำเนินงาน</w:t>
      </w:r>
    </w:p>
    <w:p w14:paraId="56646BBF" w14:textId="77777777" w:rsidR="00CB406F" w:rsidRDefault="00CB406F" w:rsidP="00CB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02AE3B" w14:textId="1BBDAB61" w:rsidR="00CE21F0" w:rsidRPr="00DF2342" w:rsidRDefault="00AC588C" w:rsidP="00CB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31390A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CE21F0" w:rsidRPr="00DF2342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CE21F0" w:rsidRPr="00DF2342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C640A3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</w:t>
      </w:r>
      <w:r w:rsidR="00CE21F0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และอุปกรณ์ </w:t>
      </w:r>
    </w:p>
    <w:p w14:paraId="704AFD9B" w14:textId="54D0509A" w:rsidR="00221028" w:rsidRPr="00DF2342" w:rsidRDefault="000429EA" w:rsidP="00CB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6"/>
        <w:gridCol w:w="1163"/>
        <w:gridCol w:w="143"/>
        <w:gridCol w:w="1132"/>
        <w:gridCol w:w="144"/>
        <w:gridCol w:w="1131"/>
        <w:gridCol w:w="143"/>
        <w:gridCol w:w="1136"/>
        <w:gridCol w:w="142"/>
        <w:gridCol w:w="1134"/>
        <w:gridCol w:w="6"/>
      </w:tblGrid>
      <w:tr w:rsidR="00DF2342" w:rsidRPr="00F51FB8" w14:paraId="0C0A3E74" w14:textId="77777777" w:rsidTr="00AE1AE6">
        <w:trPr>
          <w:trHeight w:val="74"/>
        </w:trPr>
        <w:tc>
          <w:tcPr>
            <w:tcW w:w="2706" w:type="dxa"/>
            <w:noWrap/>
          </w:tcPr>
          <w:p w14:paraId="209DD34A" w14:textId="77777777" w:rsidR="00CF54EE" w:rsidRPr="00F51FB8" w:rsidRDefault="00CF54EE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74" w:type="dxa"/>
            <w:gridSpan w:val="10"/>
            <w:tcBorders>
              <w:bottom w:val="single" w:sz="6" w:space="0" w:color="auto"/>
            </w:tcBorders>
            <w:noWrap/>
          </w:tcPr>
          <w:p w14:paraId="61BF897C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DF2342" w:rsidRPr="00F51FB8" w14:paraId="440AC3A0" w14:textId="77777777" w:rsidTr="00AE1AE6">
        <w:trPr>
          <w:trHeight w:val="74"/>
        </w:trPr>
        <w:tc>
          <w:tcPr>
            <w:tcW w:w="2706" w:type="dxa"/>
            <w:noWrap/>
          </w:tcPr>
          <w:p w14:paraId="000AAAE8" w14:textId="77777777" w:rsidR="00CF54EE" w:rsidRPr="00F51FB8" w:rsidRDefault="00CF54EE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74" w:type="dxa"/>
            <w:gridSpan w:val="10"/>
            <w:tcBorders>
              <w:bottom w:val="single" w:sz="6" w:space="0" w:color="auto"/>
            </w:tcBorders>
            <w:noWrap/>
          </w:tcPr>
          <w:p w14:paraId="344B33B0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DF2342" w:rsidRPr="00F51FB8" w14:paraId="2E876529" w14:textId="77777777" w:rsidTr="00AE1AE6">
        <w:trPr>
          <w:gridAfter w:val="1"/>
          <w:wAfter w:w="6" w:type="dxa"/>
        </w:trPr>
        <w:tc>
          <w:tcPr>
            <w:tcW w:w="2706" w:type="dxa"/>
            <w:noWrap/>
          </w:tcPr>
          <w:p w14:paraId="6BFFACAF" w14:textId="77777777" w:rsidR="00CF54EE" w:rsidRPr="00F51FB8" w:rsidRDefault="00CF54EE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noWrap/>
          </w:tcPr>
          <w:p w14:paraId="4A90B46D" w14:textId="77777777" w:rsidR="00CF54EE" w:rsidRPr="00F51FB8" w:rsidRDefault="00CF54EE" w:rsidP="00CB406F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C66A75E" w14:textId="77777777" w:rsidR="00CF54EE" w:rsidRPr="00F51FB8" w:rsidRDefault="00CF54EE" w:rsidP="00CB406F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2F9EF5" w14:textId="77777777" w:rsidR="00CF54EE" w:rsidRPr="00F51FB8" w:rsidRDefault="00CF54EE" w:rsidP="00CB406F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32F206BB" w14:textId="77777777" w:rsidR="00CF54EE" w:rsidRPr="00F51FB8" w:rsidRDefault="00CF54EE" w:rsidP="00CB406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14:paraId="09F8F2CD" w14:textId="77777777" w:rsidR="00CF54EE" w:rsidRPr="00F51FB8" w:rsidRDefault="00CF54EE" w:rsidP="00CB406F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DF2342" w:rsidRPr="00F51FB8" w14:paraId="07B46AF5" w14:textId="77777777" w:rsidTr="00AE1AE6">
        <w:trPr>
          <w:gridAfter w:val="1"/>
          <w:wAfter w:w="6" w:type="dxa"/>
        </w:trPr>
        <w:tc>
          <w:tcPr>
            <w:tcW w:w="2706" w:type="dxa"/>
            <w:noWrap/>
          </w:tcPr>
          <w:p w14:paraId="1B40A2B3" w14:textId="77777777" w:rsidR="00CF54EE" w:rsidRPr="00F51FB8" w:rsidRDefault="00CF54EE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3" w:type="dxa"/>
            <w:noWrap/>
          </w:tcPr>
          <w:p w14:paraId="19AE6779" w14:textId="77777777" w:rsidR="00CF54EE" w:rsidRPr="00F51FB8" w:rsidRDefault="00CF54EE" w:rsidP="00CB406F">
            <w:pPr>
              <w:tabs>
                <w:tab w:val="left" w:pos="1075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43" w:type="dxa"/>
          </w:tcPr>
          <w:p w14:paraId="52C45A82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1D106FD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5B0608FA" w14:textId="77777777" w:rsidR="00CF54EE" w:rsidRPr="00F51FB8" w:rsidRDefault="00CF54EE" w:rsidP="00CB406F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11933C55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587E56BA" w14:textId="77777777" w:rsidR="00CF54EE" w:rsidRPr="00F51FB8" w:rsidRDefault="00CF54EE" w:rsidP="00CB406F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01D21336" w14:textId="77777777" w:rsidR="00CF54EE" w:rsidRPr="00F51FB8" w:rsidRDefault="00CF54EE" w:rsidP="00CB406F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รับโอน</w:t>
            </w:r>
          </w:p>
        </w:tc>
        <w:tc>
          <w:tcPr>
            <w:tcW w:w="142" w:type="dxa"/>
          </w:tcPr>
          <w:p w14:paraId="7337B8D5" w14:textId="77777777" w:rsidR="00CF54EE" w:rsidRPr="00F51FB8" w:rsidRDefault="00CF54EE" w:rsidP="00CB406F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14:paraId="3BBAC8C1" w14:textId="77777777" w:rsidR="00CF54EE" w:rsidRPr="00F51FB8" w:rsidRDefault="00CF54EE" w:rsidP="00CB406F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</w:p>
        </w:tc>
      </w:tr>
      <w:tr w:rsidR="00DF2342" w:rsidRPr="00F51FB8" w14:paraId="5DF97EF4" w14:textId="77777777" w:rsidTr="00AE1AE6">
        <w:trPr>
          <w:gridAfter w:val="1"/>
          <w:wAfter w:w="6" w:type="dxa"/>
        </w:trPr>
        <w:tc>
          <w:tcPr>
            <w:tcW w:w="2706" w:type="dxa"/>
            <w:noWrap/>
          </w:tcPr>
          <w:p w14:paraId="2F78007D" w14:textId="77777777" w:rsidR="00CF54EE" w:rsidRPr="00F51FB8" w:rsidRDefault="00CF54EE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3" w:type="dxa"/>
            <w:tcBorders>
              <w:left w:val="nil"/>
              <w:bottom w:val="single" w:sz="6" w:space="0" w:color="auto"/>
            </w:tcBorders>
            <w:noWrap/>
          </w:tcPr>
          <w:p w14:paraId="29B779D4" w14:textId="26EEF9D2" w:rsidR="00CF54EE" w:rsidRPr="00F51FB8" w:rsidRDefault="00CF54EE" w:rsidP="00CB406F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43" w:type="dxa"/>
          </w:tcPr>
          <w:p w14:paraId="7EC97940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123D9825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0027BB6" w14:textId="77777777" w:rsidR="00CF54EE" w:rsidRPr="00F51FB8" w:rsidRDefault="00CF54EE" w:rsidP="00CB406F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noWrap/>
          </w:tcPr>
          <w:p w14:paraId="5A50DEC4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3" w:type="dxa"/>
            <w:noWrap/>
          </w:tcPr>
          <w:p w14:paraId="6B7EE363" w14:textId="77777777" w:rsidR="00CF54EE" w:rsidRPr="00F51FB8" w:rsidRDefault="00CF54EE" w:rsidP="00CB406F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DE6332A" w14:textId="77777777" w:rsidR="00CF54EE" w:rsidRPr="00F51FB8" w:rsidRDefault="00CF54EE" w:rsidP="00CB406F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0345C92C" w14:textId="77777777" w:rsidR="00CF54EE" w:rsidRPr="00F51FB8" w:rsidRDefault="00CF54EE" w:rsidP="00CB406F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noWrap/>
          </w:tcPr>
          <w:p w14:paraId="27435AA7" w14:textId="74D113A9" w:rsidR="00CF54EE" w:rsidRPr="00F51FB8" w:rsidRDefault="00CF54EE" w:rsidP="00CB406F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DF2342" w:rsidRPr="00F51FB8" w14:paraId="00571B39" w14:textId="77777777" w:rsidTr="00AE1AE6">
        <w:trPr>
          <w:gridAfter w:val="1"/>
          <w:wAfter w:w="6" w:type="dxa"/>
        </w:trPr>
        <w:tc>
          <w:tcPr>
            <w:tcW w:w="2706" w:type="dxa"/>
            <w:noWrap/>
          </w:tcPr>
          <w:p w14:paraId="47882FA8" w14:textId="77777777" w:rsidR="00CF54EE" w:rsidRPr="00F51FB8" w:rsidRDefault="00CF54EE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63" w:type="dxa"/>
            <w:tcBorders>
              <w:top w:val="single" w:sz="6" w:space="0" w:color="auto"/>
              <w:left w:val="nil"/>
            </w:tcBorders>
            <w:noWrap/>
          </w:tcPr>
          <w:p w14:paraId="4E9911C7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614BDFA6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36CFD3C6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DFC1F0E" w14:textId="77777777" w:rsidR="00CF54EE" w:rsidRPr="00F51FB8" w:rsidRDefault="00CF54EE" w:rsidP="00CB406F">
            <w:pPr>
              <w:spacing w:line="280" w:lineRule="exact"/>
              <w:ind w:left="-3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2C404AE8" w14:textId="77777777" w:rsidR="00CF54EE" w:rsidRPr="00F51FB8" w:rsidRDefault="00CF54EE" w:rsidP="00CB406F">
            <w:pPr>
              <w:spacing w:line="280" w:lineRule="exact"/>
              <w:ind w:lef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  <w:noWrap/>
          </w:tcPr>
          <w:p w14:paraId="3986728F" w14:textId="77777777" w:rsidR="00CF54EE" w:rsidRPr="00F51FB8" w:rsidRDefault="00CF54EE" w:rsidP="00CB406F">
            <w:pPr>
              <w:spacing w:line="28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</w:tcPr>
          <w:p w14:paraId="75E5AE57" w14:textId="77777777" w:rsidR="00CF54EE" w:rsidRPr="00F51FB8" w:rsidRDefault="00CF54EE" w:rsidP="00CB406F">
            <w:pPr>
              <w:spacing w:line="28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75E2A02" w14:textId="77777777" w:rsidR="00CF54EE" w:rsidRPr="00F51FB8" w:rsidRDefault="00CF54EE" w:rsidP="00CB406F">
            <w:pPr>
              <w:spacing w:line="28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14:paraId="427E3F81" w14:textId="77777777" w:rsidR="00CF54EE" w:rsidRPr="00F51FB8" w:rsidRDefault="00CF54EE" w:rsidP="00CB406F">
            <w:pPr>
              <w:spacing w:line="280" w:lineRule="exact"/>
              <w:ind w:lef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15593F" w:rsidRPr="00F51FB8" w14:paraId="7007CEB6" w14:textId="77777777" w:rsidTr="00AE1AE6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28BC07A4" w14:textId="77777777" w:rsidR="0015593F" w:rsidRPr="00F51FB8" w:rsidRDefault="0015593F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3" w:type="dxa"/>
            <w:noWrap/>
          </w:tcPr>
          <w:p w14:paraId="507DDF51" w14:textId="6BDD52A2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80,551,621.92 </w:t>
            </w:r>
          </w:p>
        </w:tc>
        <w:tc>
          <w:tcPr>
            <w:tcW w:w="143" w:type="dxa"/>
          </w:tcPr>
          <w:p w14:paraId="07ED0C42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2BFBEDAF" w14:textId="715ABA8B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4" w:type="dxa"/>
            <w:tcBorders>
              <w:left w:val="nil"/>
            </w:tcBorders>
          </w:tcPr>
          <w:p w14:paraId="7ADA24C4" w14:textId="77777777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1DC17D60" w14:textId="01942888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  <w:noWrap/>
          </w:tcPr>
          <w:p w14:paraId="22F37D41" w14:textId="77777777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7218F4FC" w14:textId="6E71D8EE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</w:tcPr>
          <w:p w14:paraId="427B6799" w14:textId="77777777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134242C2" w14:textId="13347E4F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80,551,621.92 </w:t>
            </w:r>
          </w:p>
        </w:tc>
      </w:tr>
      <w:tr w:rsidR="0015593F" w:rsidRPr="00F51FB8" w14:paraId="2A3AF365" w14:textId="77777777" w:rsidTr="00AE1AE6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76920BD5" w14:textId="77777777" w:rsidR="0015593F" w:rsidRPr="00F51FB8" w:rsidRDefault="0015593F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3" w:type="dxa"/>
            <w:noWrap/>
          </w:tcPr>
          <w:p w14:paraId="5BDCE3FC" w14:textId="4181F9B7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357,268,504.81 </w:t>
            </w:r>
          </w:p>
        </w:tc>
        <w:tc>
          <w:tcPr>
            <w:tcW w:w="143" w:type="dxa"/>
          </w:tcPr>
          <w:p w14:paraId="44233342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1572365B" w14:textId="40B3637A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8,136,656.60 </w:t>
            </w:r>
          </w:p>
        </w:tc>
        <w:tc>
          <w:tcPr>
            <w:tcW w:w="144" w:type="dxa"/>
            <w:tcBorders>
              <w:left w:val="nil"/>
            </w:tcBorders>
          </w:tcPr>
          <w:p w14:paraId="599C108E" w14:textId="77777777" w:rsidR="0015593F" w:rsidRPr="00F51FB8" w:rsidRDefault="0015593F" w:rsidP="00CB406F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53340D13" w14:textId="2BE387E7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  <w:noWrap/>
          </w:tcPr>
          <w:p w14:paraId="0EE6648D" w14:textId="77777777" w:rsidR="0015593F" w:rsidRPr="00F51FB8" w:rsidRDefault="0015593F" w:rsidP="00CB406F">
            <w:pPr>
              <w:spacing w:line="28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37AC361D" w14:textId="209C164D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2,905,525.65 </w:t>
            </w:r>
          </w:p>
        </w:tc>
        <w:tc>
          <w:tcPr>
            <w:tcW w:w="142" w:type="dxa"/>
          </w:tcPr>
          <w:p w14:paraId="64A4B58C" w14:textId="77777777" w:rsidR="0015593F" w:rsidRPr="00F51FB8" w:rsidRDefault="0015593F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1DD5B2D9" w14:textId="5FDE56C4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368,310,687.06 </w:t>
            </w:r>
          </w:p>
        </w:tc>
      </w:tr>
      <w:tr w:rsidR="0015593F" w:rsidRPr="00F51FB8" w14:paraId="54E7E21B" w14:textId="77777777" w:rsidTr="00AE1AE6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329824E3" w14:textId="77777777" w:rsidR="0015593F" w:rsidRPr="00F51FB8" w:rsidRDefault="0015593F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63" w:type="dxa"/>
            <w:noWrap/>
          </w:tcPr>
          <w:p w14:paraId="11CBDEFA" w14:textId="1FCED5A4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309,233,965.75 </w:t>
            </w:r>
          </w:p>
        </w:tc>
        <w:tc>
          <w:tcPr>
            <w:tcW w:w="143" w:type="dxa"/>
          </w:tcPr>
          <w:p w14:paraId="5535CD5F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0C14AA54" w14:textId="3CFC1843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12,072,418.70 </w:t>
            </w:r>
          </w:p>
        </w:tc>
        <w:tc>
          <w:tcPr>
            <w:tcW w:w="144" w:type="dxa"/>
            <w:tcBorders>
              <w:left w:val="nil"/>
            </w:tcBorders>
          </w:tcPr>
          <w:p w14:paraId="0FD712D0" w14:textId="77777777" w:rsidR="0015593F" w:rsidRPr="00F51FB8" w:rsidRDefault="0015593F" w:rsidP="00CB406F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48F9752D" w14:textId="52E17FFC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(15,114,523.92)</w:t>
            </w:r>
          </w:p>
        </w:tc>
        <w:tc>
          <w:tcPr>
            <w:tcW w:w="143" w:type="dxa"/>
            <w:noWrap/>
          </w:tcPr>
          <w:p w14:paraId="2511215B" w14:textId="77777777" w:rsidR="0015593F" w:rsidRPr="00F51FB8" w:rsidRDefault="0015593F" w:rsidP="00CB406F">
            <w:pPr>
              <w:spacing w:line="28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1D396A04" w14:textId="1F105AEC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(1,829,972.11)</w:t>
            </w:r>
          </w:p>
        </w:tc>
        <w:tc>
          <w:tcPr>
            <w:tcW w:w="142" w:type="dxa"/>
          </w:tcPr>
          <w:p w14:paraId="3EA4D9A5" w14:textId="77777777" w:rsidR="0015593F" w:rsidRPr="00F51FB8" w:rsidRDefault="0015593F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553E5FA3" w14:textId="6FB394A3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304,361,888.42 </w:t>
            </w:r>
          </w:p>
        </w:tc>
      </w:tr>
      <w:tr w:rsidR="0015593F" w:rsidRPr="00F51FB8" w14:paraId="4AF81524" w14:textId="77777777" w:rsidTr="00AE1AE6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5EDA033E" w14:textId="77777777" w:rsidR="0015593F" w:rsidRPr="00F51FB8" w:rsidRDefault="0015593F" w:rsidP="00CB406F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63" w:type="dxa"/>
            <w:noWrap/>
          </w:tcPr>
          <w:p w14:paraId="6CBB4EC4" w14:textId="1BC664DA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82,339,232.88 </w:t>
            </w:r>
          </w:p>
        </w:tc>
        <w:tc>
          <w:tcPr>
            <w:tcW w:w="143" w:type="dxa"/>
          </w:tcPr>
          <w:p w14:paraId="68C9AEF6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1C49F3A7" w14:textId="2E3B8D1F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5,941,736.83 </w:t>
            </w:r>
          </w:p>
        </w:tc>
        <w:tc>
          <w:tcPr>
            <w:tcW w:w="144" w:type="dxa"/>
            <w:tcBorders>
              <w:left w:val="nil"/>
            </w:tcBorders>
          </w:tcPr>
          <w:p w14:paraId="5C1510CD" w14:textId="77777777" w:rsidR="0015593F" w:rsidRPr="00F51FB8" w:rsidRDefault="0015593F" w:rsidP="00CB406F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2F327F16" w14:textId="2FF7CE70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(1,555,117.75)</w:t>
            </w:r>
          </w:p>
        </w:tc>
        <w:tc>
          <w:tcPr>
            <w:tcW w:w="143" w:type="dxa"/>
          </w:tcPr>
          <w:p w14:paraId="3F423713" w14:textId="77777777" w:rsidR="0015593F" w:rsidRPr="00F51FB8" w:rsidRDefault="0015593F" w:rsidP="00CB406F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noWrap/>
          </w:tcPr>
          <w:p w14:paraId="6A47A3B3" w14:textId="517CC622" w:rsidR="0015593F" w:rsidRPr="00F51FB8" w:rsidRDefault="0015593F" w:rsidP="00EC3A95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36,915.89 </w:t>
            </w:r>
          </w:p>
        </w:tc>
        <w:tc>
          <w:tcPr>
            <w:tcW w:w="142" w:type="dxa"/>
            <w:noWrap/>
          </w:tcPr>
          <w:p w14:paraId="595FF506" w14:textId="77777777" w:rsidR="0015593F" w:rsidRPr="00F51FB8" w:rsidRDefault="0015593F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5147CFB4" w14:textId="575A1F95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86,762,767.85 </w:t>
            </w:r>
          </w:p>
        </w:tc>
      </w:tr>
      <w:tr w:rsidR="0015593F" w:rsidRPr="00F51FB8" w14:paraId="363B1B1C" w14:textId="77777777" w:rsidTr="00AE1AE6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2A4FDD5F" w14:textId="77777777" w:rsidR="0015593F" w:rsidRPr="00F51FB8" w:rsidRDefault="0015593F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3" w:type="dxa"/>
            <w:noWrap/>
          </w:tcPr>
          <w:p w14:paraId="54EC5070" w14:textId="1856ABDC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47,074,307.29 </w:t>
            </w:r>
          </w:p>
        </w:tc>
        <w:tc>
          <w:tcPr>
            <w:tcW w:w="143" w:type="dxa"/>
          </w:tcPr>
          <w:p w14:paraId="08D6CB1B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333A8C4C" w14:textId="3DA19C61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359,277.02 </w:t>
            </w:r>
          </w:p>
        </w:tc>
        <w:tc>
          <w:tcPr>
            <w:tcW w:w="144" w:type="dxa"/>
            <w:tcBorders>
              <w:left w:val="nil"/>
            </w:tcBorders>
          </w:tcPr>
          <w:p w14:paraId="68251001" w14:textId="77777777" w:rsidR="0015593F" w:rsidRPr="00F51FB8" w:rsidRDefault="0015593F" w:rsidP="00CB406F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70E3F2BE" w14:textId="50B75F6D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(4,689,135.56)</w:t>
            </w:r>
          </w:p>
        </w:tc>
        <w:tc>
          <w:tcPr>
            <w:tcW w:w="143" w:type="dxa"/>
            <w:noWrap/>
          </w:tcPr>
          <w:p w14:paraId="73E450F1" w14:textId="77777777" w:rsidR="0015593F" w:rsidRPr="00F51FB8" w:rsidRDefault="0015593F" w:rsidP="00CB406F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19021960" w14:textId="3AC9DB3F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</w:tcPr>
          <w:p w14:paraId="00943A0A" w14:textId="77777777" w:rsidR="0015593F" w:rsidRPr="00F51FB8" w:rsidRDefault="0015593F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51835405" w14:textId="377A8666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42,744,448.75 </w:t>
            </w:r>
          </w:p>
        </w:tc>
      </w:tr>
      <w:tr w:rsidR="0015593F" w:rsidRPr="00F51FB8" w14:paraId="2E71F9C9" w14:textId="77777777" w:rsidTr="00AE1AE6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148BD791" w14:textId="77777777" w:rsidR="0015593F" w:rsidRPr="00F51FB8" w:rsidRDefault="0015593F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163" w:type="dxa"/>
            <w:noWrap/>
          </w:tcPr>
          <w:p w14:paraId="53D999B6" w14:textId="6FA299C0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3,797,466.45 </w:t>
            </w:r>
          </w:p>
        </w:tc>
        <w:tc>
          <w:tcPr>
            <w:tcW w:w="143" w:type="dxa"/>
          </w:tcPr>
          <w:p w14:paraId="5DEAB242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0FC57156" w14:textId="7BF8FEF7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3,164,124.82 </w:t>
            </w:r>
          </w:p>
        </w:tc>
        <w:tc>
          <w:tcPr>
            <w:tcW w:w="144" w:type="dxa"/>
            <w:tcBorders>
              <w:left w:val="nil"/>
            </w:tcBorders>
          </w:tcPr>
          <w:p w14:paraId="24999E2D" w14:textId="77777777" w:rsidR="0015593F" w:rsidRPr="00F51FB8" w:rsidRDefault="0015593F" w:rsidP="00CB406F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3455E516" w14:textId="25D4B00A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  <w:noWrap/>
          </w:tcPr>
          <w:p w14:paraId="5E42546F" w14:textId="77777777" w:rsidR="0015593F" w:rsidRPr="00F51FB8" w:rsidRDefault="0015593F" w:rsidP="00CB406F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31ADFF31" w14:textId="6CECD201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(3,612,116.00)</w:t>
            </w:r>
          </w:p>
        </w:tc>
        <w:tc>
          <w:tcPr>
            <w:tcW w:w="142" w:type="dxa"/>
          </w:tcPr>
          <w:p w14:paraId="7B23BE9C" w14:textId="77777777" w:rsidR="0015593F" w:rsidRPr="00F51FB8" w:rsidRDefault="0015593F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25544F46" w14:textId="7282C6C7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3,349,475.27 </w:t>
            </w:r>
          </w:p>
        </w:tc>
      </w:tr>
      <w:tr w:rsidR="0015593F" w:rsidRPr="00F51FB8" w14:paraId="5FA63C86" w14:textId="77777777" w:rsidTr="00AE1AE6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65886730" w14:textId="77777777" w:rsidR="0015593F" w:rsidRPr="00F51FB8" w:rsidRDefault="0015593F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CEB8E1B" w14:textId="02751443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880,265,099.10 </w:t>
            </w:r>
          </w:p>
        </w:tc>
        <w:tc>
          <w:tcPr>
            <w:tcW w:w="143" w:type="dxa"/>
          </w:tcPr>
          <w:p w14:paraId="33B76A57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E775EDA" w14:textId="1A5A3FBF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29,674,213.97 </w:t>
            </w:r>
          </w:p>
        </w:tc>
        <w:tc>
          <w:tcPr>
            <w:tcW w:w="144" w:type="dxa"/>
            <w:tcBorders>
              <w:left w:val="nil"/>
            </w:tcBorders>
          </w:tcPr>
          <w:p w14:paraId="647EA377" w14:textId="77777777" w:rsidR="0015593F" w:rsidRPr="00F51FB8" w:rsidRDefault="0015593F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951F700" w14:textId="6B72487F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(21,358,777.23)</w:t>
            </w:r>
          </w:p>
        </w:tc>
        <w:tc>
          <w:tcPr>
            <w:tcW w:w="143" w:type="dxa"/>
            <w:noWrap/>
          </w:tcPr>
          <w:p w14:paraId="087DB4FD" w14:textId="77777777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994F64C" w14:textId="54417390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(2,499,646.57)</w:t>
            </w:r>
          </w:p>
        </w:tc>
        <w:tc>
          <w:tcPr>
            <w:tcW w:w="142" w:type="dxa"/>
          </w:tcPr>
          <w:p w14:paraId="42B997C7" w14:textId="77777777" w:rsidR="0015593F" w:rsidRPr="00F51FB8" w:rsidRDefault="0015593F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0082C9" w14:textId="1E10A453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886,080,889.27 </w:t>
            </w:r>
          </w:p>
        </w:tc>
      </w:tr>
    </w:tbl>
    <w:p w14:paraId="60D992E1" w14:textId="77777777" w:rsidR="00CB406F" w:rsidRDefault="00CB406F"/>
    <w:p w14:paraId="7EE0A68C" w14:textId="77777777" w:rsidR="00CB406F" w:rsidRDefault="00CB406F"/>
    <w:p w14:paraId="63C39850" w14:textId="77777777" w:rsidR="00CB406F" w:rsidRDefault="00CB406F"/>
    <w:p w14:paraId="49AC0418" w14:textId="77777777" w:rsidR="00CB406F" w:rsidRDefault="00CB406F"/>
    <w:p w14:paraId="34FF22A1" w14:textId="77777777" w:rsidR="00CB406F" w:rsidRDefault="00CB406F"/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6"/>
        <w:gridCol w:w="1163"/>
        <w:gridCol w:w="143"/>
        <w:gridCol w:w="1132"/>
        <w:gridCol w:w="144"/>
        <w:gridCol w:w="1131"/>
        <w:gridCol w:w="143"/>
        <w:gridCol w:w="1136"/>
        <w:gridCol w:w="142"/>
        <w:gridCol w:w="1134"/>
        <w:gridCol w:w="6"/>
      </w:tblGrid>
      <w:tr w:rsidR="00CB406F" w:rsidRPr="00F51FB8" w14:paraId="2B951CF8" w14:textId="77777777" w:rsidTr="00CB406F">
        <w:trPr>
          <w:trHeight w:val="74"/>
        </w:trPr>
        <w:tc>
          <w:tcPr>
            <w:tcW w:w="2706" w:type="dxa"/>
            <w:noWrap/>
          </w:tcPr>
          <w:p w14:paraId="3FE64E13" w14:textId="77777777" w:rsidR="00CB406F" w:rsidRPr="00F51FB8" w:rsidRDefault="00CB406F" w:rsidP="00536A8A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74" w:type="dxa"/>
            <w:gridSpan w:val="10"/>
            <w:tcBorders>
              <w:bottom w:val="single" w:sz="6" w:space="0" w:color="auto"/>
            </w:tcBorders>
            <w:noWrap/>
          </w:tcPr>
          <w:p w14:paraId="014E1555" w14:textId="77777777" w:rsidR="00CB406F" w:rsidRPr="00F51FB8" w:rsidRDefault="00CB406F" w:rsidP="00536A8A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CB406F" w:rsidRPr="00F51FB8" w14:paraId="389475F5" w14:textId="77777777" w:rsidTr="00CB406F">
        <w:trPr>
          <w:trHeight w:val="74"/>
        </w:trPr>
        <w:tc>
          <w:tcPr>
            <w:tcW w:w="2706" w:type="dxa"/>
            <w:noWrap/>
          </w:tcPr>
          <w:p w14:paraId="12852DB0" w14:textId="77777777" w:rsidR="00CB406F" w:rsidRPr="00F51FB8" w:rsidRDefault="00CB406F" w:rsidP="00536A8A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74" w:type="dxa"/>
            <w:gridSpan w:val="10"/>
            <w:tcBorders>
              <w:bottom w:val="single" w:sz="6" w:space="0" w:color="auto"/>
            </w:tcBorders>
            <w:noWrap/>
          </w:tcPr>
          <w:p w14:paraId="1A3684E1" w14:textId="77777777" w:rsidR="00CB406F" w:rsidRPr="00F51FB8" w:rsidRDefault="00CB406F" w:rsidP="00536A8A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CB406F" w:rsidRPr="00F51FB8" w14:paraId="4AE056A0" w14:textId="77777777" w:rsidTr="00CB406F">
        <w:trPr>
          <w:gridAfter w:val="1"/>
          <w:wAfter w:w="6" w:type="dxa"/>
        </w:trPr>
        <w:tc>
          <w:tcPr>
            <w:tcW w:w="2706" w:type="dxa"/>
            <w:noWrap/>
          </w:tcPr>
          <w:p w14:paraId="327DFB67" w14:textId="77777777" w:rsidR="00CB406F" w:rsidRPr="00F51FB8" w:rsidRDefault="00CB406F" w:rsidP="00536A8A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noWrap/>
          </w:tcPr>
          <w:p w14:paraId="262273D7" w14:textId="77777777" w:rsidR="00CB406F" w:rsidRPr="00F51FB8" w:rsidRDefault="00CB406F" w:rsidP="00536A8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2C2B548" w14:textId="77777777" w:rsidR="00CB406F" w:rsidRPr="00F51FB8" w:rsidRDefault="00CB406F" w:rsidP="00536A8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2B14B25" w14:textId="77777777" w:rsidR="00CB406F" w:rsidRPr="00F51FB8" w:rsidRDefault="00CB406F" w:rsidP="00536A8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769CA8EC" w14:textId="77777777" w:rsidR="00CB406F" w:rsidRPr="00F51FB8" w:rsidRDefault="00CB406F" w:rsidP="00536A8A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14:paraId="730967CF" w14:textId="77777777" w:rsidR="00CB406F" w:rsidRPr="00F51FB8" w:rsidRDefault="00CB406F" w:rsidP="00536A8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CB406F" w:rsidRPr="00F51FB8" w14:paraId="02553B0E" w14:textId="77777777" w:rsidTr="00CB406F">
        <w:trPr>
          <w:gridAfter w:val="1"/>
          <w:wAfter w:w="6" w:type="dxa"/>
        </w:trPr>
        <w:tc>
          <w:tcPr>
            <w:tcW w:w="2706" w:type="dxa"/>
            <w:noWrap/>
          </w:tcPr>
          <w:p w14:paraId="1B681DA8" w14:textId="77777777" w:rsidR="00CB406F" w:rsidRPr="00F51FB8" w:rsidRDefault="00CB406F" w:rsidP="00536A8A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3" w:type="dxa"/>
            <w:noWrap/>
          </w:tcPr>
          <w:p w14:paraId="04466E3B" w14:textId="77777777" w:rsidR="00CB406F" w:rsidRPr="00F51FB8" w:rsidRDefault="00CB406F" w:rsidP="00536A8A">
            <w:pPr>
              <w:tabs>
                <w:tab w:val="left" w:pos="1075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43" w:type="dxa"/>
          </w:tcPr>
          <w:p w14:paraId="1CFF89C1" w14:textId="77777777" w:rsidR="00CB406F" w:rsidRPr="00F51FB8" w:rsidRDefault="00CB406F" w:rsidP="00536A8A">
            <w:pPr>
              <w:pStyle w:val="BodyTextIndent"/>
              <w:spacing w:after="0"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12546D0F" w14:textId="77777777" w:rsidR="00CB406F" w:rsidRPr="00F51FB8" w:rsidRDefault="00CB406F" w:rsidP="00536A8A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4BE897EA" w14:textId="77777777" w:rsidR="00CB406F" w:rsidRPr="00F51FB8" w:rsidRDefault="00CB406F" w:rsidP="00536A8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3518C014" w14:textId="77777777" w:rsidR="00CB406F" w:rsidRPr="00F51FB8" w:rsidRDefault="00CB406F" w:rsidP="00536A8A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118D9177" w14:textId="77777777" w:rsidR="00CB406F" w:rsidRPr="00F51FB8" w:rsidRDefault="00CB406F" w:rsidP="00536A8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7F123FAB" w14:textId="77777777" w:rsidR="00CB406F" w:rsidRPr="00F51FB8" w:rsidRDefault="00CB406F" w:rsidP="00536A8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รับโอน</w:t>
            </w:r>
          </w:p>
        </w:tc>
        <w:tc>
          <w:tcPr>
            <w:tcW w:w="142" w:type="dxa"/>
          </w:tcPr>
          <w:p w14:paraId="7A218139" w14:textId="77777777" w:rsidR="00CB406F" w:rsidRPr="00F51FB8" w:rsidRDefault="00CB406F" w:rsidP="00536A8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14:paraId="72675C84" w14:textId="77777777" w:rsidR="00CB406F" w:rsidRPr="00F51FB8" w:rsidRDefault="00CB406F" w:rsidP="00536A8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</w:p>
        </w:tc>
      </w:tr>
      <w:tr w:rsidR="00CB406F" w:rsidRPr="00F51FB8" w14:paraId="4FC96A27" w14:textId="77777777" w:rsidTr="00CB406F">
        <w:trPr>
          <w:gridAfter w:val="1"/>
          <w:wAfter w:w="6" w:type="dxa"/>
        </w:trPr>
        <w:tc>
          <w:tcPr>
            <w:tcW w:w="2706" w:type="dxa"/>
            <w:noWrap/>
          </w:tcPr>
          <w:p w14:paraId="1AC72862" w14:textId="77777777" w:rsidR="00CB406F" w:rsidRPr="00F51FB8" w:rsidRDefault="00CB406F" w:rsidP="00536A8A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3" w:type="dxa"/>
            <w:tcBorders>
              <w:left w:val="nil"/>
              <w:bottom w:val="single" w:sz="6" w:space="0" w:color="auto"/>
            </w:tcBorders>
            <w:noWrap/>
          </w:tcPr>
          <w:p w14:paraId="6564F618" w14:textId="77777777" w:rsidR="00CB406F" w:rsidRPr="00F51FB8" w:rsidRDefault="00CB406F" w:rsidP="00536A8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43" w:type="dxa"/>
          </w:tcPr>
          <w:p w14:paraId="6D41D3ED" w14:textId="77777777" w:rsidR="00CB406F" w:rsidRPr="00F51FB8" w:rsidRDefault="00CB406F" w:rsidP="00536A8A">
            <w:pPr>
              <w:pStyle w:val="BodyTextIndent"/>
              <w:spacing w:after="0"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116C29CE" w14:textId="77777777" w:rsidR="00CB406F" w:rsidRPr="00F51FB8" w:rsidRDefault="00CB406F" w:rsidP="00536A8A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D8C7D4D" w14:textId="77777777" w:rsidR="00CB406F" w:rsidRPr="00F51FB8" w:rsidRDefault="00CB406F" w:rsidP="00536A8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noWrap/>
          </w:tcPr>
          <w:p w14:paraId="11AFFF64" w14:textId="77777777" w:rsidR="00CB406F" w:rsidRPr="00F51FB8" w:rsidRDefault="00CB406F" w:rsidP="00536A8A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3" w:type="dxa"/>
            <w:noWrap/>
          </w:tcPr>
          <w:p w14:paraId="27E56217" w14:textId="77777777" w:rsidR="00CB406F" w:rsidRPr="00F51FB8" w:rsidRDefault="00CB406F" w:rsidP="00536A8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5F0E021" w14:textId="77777777" w:rsidR="00CB406F" w:rsidRPr="00F51FB8" w:rsidRDefault="00CB406F" w:rsidP="00536A8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24D30850" w14:textId="77777777" w:rsidR="00CB406F" w:rsidRPr="00F51FB8" w:rsidRDefault="00CB406F" w:rsidP="00536A8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noWrap/>
          </w:tcPr>
          <w:p w14:paraId="4EF2B2FD" w14:textId="77777777" w:rsidR="00CB406F" w:rsidRPr="00F51FB8" w:rsidRDefault="00CB406F" w:rsidP="00536A8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DF2342" w:rsidRPr="00F51FB8" w14:paraId="7A28E707" w14:textId="77777777" w:rsidTr="00CB406F">
        <w:trPr>
          <w:gridAfter w:val="1"/>
          <w:wAfter w:w="6" w:type="dxa"/>
        </w:trPr>
        <w:tc>
          <w:tcPr>
            <w:tcW w:w="2706" w:type="dxa"/>
            <w:noWrap/>
          </w:tcPr>
          <w:p w14:paraId="3E397B0B" w14:textId="77777777" w:rsidR="00CF54EE" w:rsidRPr="00F51FB8" w:rsidRDefault="00CF54EE" w:rsidP="00CB406F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63" w:type="dxa"/>
            <w:noWrap/>
          </w:tcPr>
          <w:p w14:paraId="3E321EF3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23DA34D5" w14:textId="77777777" w:rsidR="00CF54EE" w:rsidRPr="00F51FB8" w:rsidRDefault="00CF54EE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0529A015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8EEEACC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70B24B2E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02FB10F6" w14:textId="77777777" w:rsidR="00CF54EE" w:rsidRPr="00F51FB8" w:rsidRDefault="00CF54EE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74C65A8C" w14:textId="77777777" w:rsidR="00CF54EE" w:rsidRPr="00F51FB8" w:rsidRDefault="00CF54EE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788C9B01" w14:textId="77777777" w:rsidR="00CF54EE" w:rsidRPr="00F51FB8" w:rsidRDefault="00CF54EE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452366BB" w14:textId="77777777" w:rsidR="00CF54EE" w:rsidRPr="00F51FB8" w:rsidRDefault="00CF54EE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15593F" w:rsidRPr="00F51FB8" w14:paraId="50B87D80" w14:textId="77777777" w:rsidTr="00CB406F">
        <w:trPr>
          <w:gridAfter w:val="1"/>
          <w:wAfter w:w="6" w:type="dxa"/>
        </w:trPr>
        <w:tc>
          <w:tcPr>
            <w:tcW w:w="2706" w:type="dxa"/>
            <w:noWrap/>
          </w:tcPr>
          <w:p w14:paraId="0E33E23F" w14:textId="77777777" w:rsidR="0015593F" w:rsidRPr="00F51FB8" w:rsidRDefault="0015593F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3" w:type="dxa"/>
            <w:noWrap/>
          </w:tcPr>
          <w:p w14:paraId="777B312C" w14:textId="08ABD089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23,808,876.73 </w:t>
            </w:r>
          </w:p>
        </w:tc>
        <w:tc>
          <w:tcPr>
            <w:tcW w:w="143" w:type="dxa"/>
          </w:tcPr>
          <w:p w14:paraId="4C1A5E38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2A9D604A" w14:textId="3EB1D0ED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2,968,915.84 </w:t>
            </w:r>
          </w:p>
        </w:tc>
        <w:tc>
          <w:tcPr>
            <w:tcW w:w="144" w:type="dxa"/>
            <w:tcBorders>
              <w:left w:val="nil"/>
            </w:tcBorders>
          </w:tcPr>
          <w:p w14:paraId="7283B778" w14:textId="77777777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42226676" w14:textId="7AF20560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</w:tcPr>
          <w:p w14:paraId="3CC19E0D" w14:textId="77777777" w:rsidR="0015593F" w:rsidRPr="00F51FB8" w:rsidRDefault="0015593F" w:rsidP="00CB406F">
            <w:pPr>
              <w:spacing w:line="28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6AD922C0" w14:textId="55D7E264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27170B46" w14:textId="77777777" w:rsidR="0015593F" w:rsidRPr="00F51FB8" w:rsidRDefault="0015593F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3A184915" w14:textId="2B26FCF2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26,777,792.57 </w:t>
            </w:r>
          </w:p>
        </w:tc>
      </w:tr>
      <w:tr w:rsidR="0015593F" w:rsidRPr="00F51FB8" w14:paraId="02A59631" w14:textId="77777777" w:rsidTr="00CB406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50B36D4B" w14:textId="77777777" w:rsidR="0015593F" w:rsidRPr="00F51FB8" w:rsidRDefault="0015593F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3" w:type="dxa"/>
            <w:noWrap/>
          </w:tcPr>
          <w:p w14:paraId="0E74AF44" w14:textId="3AC8D3EC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145,843,264.18 </w:t>
            </w:r>
          </w:p>
        </w:tc>
        <w:tc>
          <w:tcPr>
            <w:tcW w:w="143" w:type="dxa"/>
          </w:tcPr>
          <w:p w14:paraId="2D746F17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66D67F59" w14:textId="46A8F056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17,929,572.19 </w:t>
            </w:r>
          </w:p>
        </w:tc>
        <w:tc>
          <w:tcPr>
            <w:tcW w:w="144" w:type="dxa"/>
            <w:tcBorders>
              <w:left w:val="nil"/>
            </w:tcBorders>
          </w:tcPr>
          <w:p w14:paraId="4DE069CD" w14:textId="77777777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3547A99A" w14:textId="31C54011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</w:tcPr>
          <w:p w14:paraId="19424167" w14:textId="77777777" w:rsidR="0015593F" w:rsidRPr="00F51FB8" w:rsidRDefault="0015593F" w:rsidP="00CB406F">
            <w:pPr>
              <w:spacing w:line="28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1DD3D8B3" w14:textId="5614FD94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632CFB0E" w14:textId="77777777" w:rsidR="0015593F" w:rsidRPr="00F51FB8" w:rsidRDefault="0015593F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noWrap/>
          </w:tcPr>
          <w:p w14:paraId="4FA8327C" w14:textId="11C29081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163,772,836.37 </w:t>
            </w:r>
          </w:p>
        </w:tc>
      </w:tr>
      <w:tr w:rsidR="0015593F" w:rsidRPr="00F51FB8" w14:paraId="33BF8A2F" w14:textId="77777777" w:rsidTr="00CB406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257F92CB" w14:textId="77777777" w:rsidR="0015593F" w:rsidRPr="00F51FB8" w:rsidRDefault="0015593F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63" w:type="dxa"/>
            <w:noWrap/>
          </w:tcPr>
          <w:p w14:paraId="2A2F4A0B" w14:textId="7DA9EF09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220,892,209.83 </w:t>
            </w:r>
          </w:p>
        </w:tc>
        <w:tc>
          <w:tcPr>
            <w:tcW w:w="143" w:type="dxa"/>
          </w:tcPr>
          <w:p w14:paraId="73385FBC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54BDA409" w14:textId="5A18DDB8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21,205,785.02 </w:t>
            </w:r>
          </w:p>
        </w:tc>
        <w:tc>
          <w:tcPr>
            <w:tcW w:w="144" w:type="dxa"/>
            <w:tcBorders>
              <w:left w:val="nil"/>
            </w:tcBorders>
          </w:tcPr>
          <w:p w14:paraId="0A4AC71D" w14:textId="77777777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71C54ED7" w14:textId="7737A051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(13,566,618.22)</w:t>
            </w:r>
          </w:p>
        </w:tc>
        <w:tc>
          <w:tcPr>
            <w:tcW w:w="143" w:type="dxa"/>
          </w:tcPr>
          <w:p w14:paraId="396E8DDC" w14:textId="77777777" w:rsidR="0015593F" w:rsidRPr="00F51FB8" w:rsidRDefault="0015593F" w:rsidP="00CB406F">
            <w:pPr>
              <w:spacing w:line="28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6144FF38" w14:textId="7E50FC24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2F00006E" w14:textId="77777777" w:rsidR="0015593F" w:rsidRPr="00F51FB8" w:rsidRDefault="0015593F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2E1D43D2" w14:textId="702E6E5E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228,531,376.63 </w:t>
            </w:r>
          </w:p>
        </w:tc>
      </w:tr>
      <w:tr w:rsidR="0015593F" w:rsidRPr="00F51FB8" w14:paraId="03350BE0" w14:textId="77777777" w:rsidTr="00CB406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5624FE12" w14:textId="77777777" w:rsidR="0015593F" w:rsidRPr="00F51FB8" w:rsidRDefault="0015593F" w:rsidP="00CB406F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63" w:type="dxa"/>
            <w:noWrap/>
          </w:tcPr>
          <w:p w14:paraId="6433DFF0" w14:textId="7F8245B0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67,253,116.92 </w:t>
            </w:r>
          </w:p>
        </w:tc>
        <w:tc>
          <w:tcPr>
            <w:tcW w:w="143" w:type="dxa"/>
          </w:tcPr>
          <w:p w14:paraId="3522ED81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17FE363F" w14:textId="06FECAD1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6,265,901.81 </w:t>
            </w:r>
          </w:p>
        </w:tc>
        <w:tc>
          <w:tcPr>
            <w:tcW w:w="144" w:type="dxa"/>
            <w:tcBorders>
              <w:left w:val="nil"/>
            </w:tcBorders>
          </w:tcPr>
          <w:p w14:paraId="0E73D433" w14:textId="77777777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0CA05CAE" w14:textId="2C0E42F5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(1,536,077.09)</w:t>
            </w:r>
          </w:p>
        </w:tc>
        <w:tc>
          <w:tcPr>
            <w:tcW w:w="143" w:type="dxa"/>
          </w:tcPr>
          <w:p w14:paraId="7F1042DE" w14:textId="77777777" w:rsidR="0015593F" w:rsidRPr="00F51FB8" w:rsidRDefault="0015593F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2DE23FAD" w14:textId="03E5E811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5BB1A198" w14:textId="77777777" w:rsidR="0015593F" w:rsidRPr="00F51FB8" w:rsidRDefault="0015593F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48912494" w14:textId="404CED41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71,982,941.64 </w:t>
            </w:r>
          </w:p>
        </w:tc>
      </w:tr>
      <w:tr w:rsidR="0015593F" w:rsidRPr="00F51FB8" w14:paraId="639DB095" w14:textId="77777777" w:rsidTr="00CB406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25153624" w14:textId="77777777" w:rsidR="0015593F" w:rsidRPr="00F51FB8" w:rsidRDefault="0015593F" w:rsidP="00CB406F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3" w:type="dxa"/>
            <w:noWrap/>
          </w:tcPr>
          <w:p w14:paraId="39CACB89" w14:textId="1297A955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43,852,664.30 </w:t>
            </w:r>
          </w:p>
        </w:tc>
        <w:tc>
          <w:tcPr>
            <w:tcW w:w="143" w:type="dxa"/>
          </w:tcPr>
          <w:p w14:paraId="33EF2A0D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</w:tcPr>
          <w:p w14:paraId="792D020C" w14:textId="77B767C6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1,368,582.61 </w:t>
            </w:r>
          </w:p>
        </w:tc>
        <w:tc>
          <w:tcPr>
            <w:tcW w:w="144" w:type="dxa"/>
            <w:tcBorders>
              <w:left w:val="nil"/>
            </w:tcBorders>
          </w:tcPr>
          <w:p w14:paraId="4EB47195" w14:textId="77777777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7B763844" w14:textId="3A2B6A79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(4,492,162.96)</w:t>
            </w:r>
          </w:p>
        </w:tc>
        <w:tc>
          <w:tcPr>
            <w:tcW w:w="143" w:type="dxa"/>
          </w:tcPr>
          <w:p w14:paraId="0159926D" w14:textId="77777777" w:rsidR="0015593F" w:rsidRPr="00F51FB8" w:rsidRDefault="0015593F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64530DAD" w14:textId="260498BD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61409AE3" w14:textId="77777777" w:rsidR="0015593F" w:rsidRPr="00F51FB8" w:rsidRDefault="0015593F" w:rsidP="00CB406F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0682D122" w14:textId="6236C009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40,729,083.95 </w:t>
            </w:r>
          </w:p>
        </w:tc>
      </w:tr>
      <w:tr w:rsidR="0015593F" w:rsidRPr="00F51FB8" w14:paraId="52A49517" w14:textId="77777777" w:rsidTr="00CB406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338C3CEA" w14:textId="77777777" w:rsidR="0015593F" w:rsidRPr="00F51FB8" w:rsidRDefault="0015593F" w:rsidP="00CB406F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09AF5B" w14:textId="63AB2064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501,650,131.96 </w:t>
            </w:r>
          </w:p>
        </w:tc>
        <w:tc>
          <w:tcPr>
            <w:tcW w:w="143" w:type="dxa"/>
          </w:tcPr>
          <w:p w14:paraId="5C99016F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74D8F52F" w14:textId="52150B71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49,738,757.47 </w:t>
            </w:r>
          </w:p>
        </w:tc>
        <w:tc>
          <w:tcPr>
            <w:tcW w:w="144" w:type="dxa"/>
            <w:tcBorders>
              <w:left w:val="nil"/>
            </w:tcBorders>
          </w:tcPr>
          <w:p w14:paraId="42430190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9FC3F6" w14:textId="2EA08A03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(19,594,858.27)</w:t>
            </w:r>
          </w:p>
        </w:tc>
        <w:tc>
          <w:tcPr>
            <w:tcW w:w="143" w:type="dxa"/>
          </w:tcPr>
          <w:p w14:paraId="4F2D7541" w14:textId="77777777" w:rsidR="0015593F" w:rsidRPr="00F51FB8" w:rsidRDefault="0015593F" w:rsidP="00CB406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F823FE" w14:textId="196445DB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538997E5" w14:textId="77777777" w:rsidR="0015593F" w:rsidRPr="00F51FB8" w:rsidRDefault="0015593F" w:rsidP="00CB406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095171D" w14:textId="697208E9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531,794,031.16 </w:t>
            </w:r>
          </w:p>
        </w:tc>
      </w:tr>
      <w:tr w:rsidR="0015593F" w:rsidRPr="00F51FB8" w14:paraId="13E086E8" w14:textId="77777777" w:rsidTr="00CB406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0EF8803B" w14:textId="77777777" w:rsidR="0015593F" w:rsidRPr="00F51FB8" w:rsidRDefault="0015593F" w:rsidP="00CB406F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E5C07FC" w14:textId="0F742FD6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2,062,652.13 </w:t>
            </w:r>
          </w:p>
        </w:tc>
        <w:tc>
          <w:tcPr>
            <w:tcW w:w="143" w:type="dxa"/>
          </w:tcPr>
          <w:p w14:paraId="5BAB435C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54440127" w14:textId="0C64D947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27,468.87 </w:t>
            </w:r>
          </w:p>
        </w:tc>
        <w:tc>
          <w:tcPr>
            <w:tcW w:w="144" w:type="dxa"/>
            <w:tcBorders>
              <w:left w:val="nil"/>
            </w:tcBorders>
          </w:tcPr>
          <w:p w14:paraId="4FED221D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742906B" w14:textId="5FDB57B3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(1,705,415.91)</w:t>
            </w:r>
          </w:p>
        </w:tc>
        <w:tc>
          <w:tcPr>
            <w:tcW w:w="143" w:type="dxa"/>
          </w:tcPr>
          <w:p w14:paraId="2FAB4991" w14:textId="77777777" w:rsidR="0015593F" w:rsidRPr="00F51FB8" w:rsidRDefault="0015593F" w:rsidP="00CB406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31FA58" w14:textId="36D8A911" w:rsidR="0015593F" w:rsidRPr="00F51FB8" w:rsidRDefault="0015593F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6D5DE46C" w14:textId="77777777" w:rsidR="0015593F" w:rsidRPr="00F51FB8" w:rsidRDefault="0015593F" w:rsidP="00CB406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10F700" w14:textId="56CCC535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384,705.09 </w:t>
            </w:r>
          </w:p>
        </w:tc>
      </w:tr>
      <w:tr w:rsidR="0015593F" w:rsidRPr="00F51FB8" w14:paraId="2F3154C8" w14:textId="77777777" w:rsidTr="00CB406F">
        <w:trPr>
          <w:gridAfter w:val="1"/>
          <w:wAfter w:w="6" w:type="dxa"/>
          <w:trHeight w:val="59"/>
        </w:trPr>
        <w:tc>
          <w:tcPr>
            <w:tcW w:w="2706" w:type="dxa"/>
            <w:noWrap/>
          </w:tcPr>
          <w:p w14:paraId="27A425D5" w14:textId="77777777" w:rsidR="0015593F" w:rsidRPr="00F51FB8" w:rsidRDefault="0015593F" w:rsidP="00CB406F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F4C3504" w14:textId="1C4E6DD1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376,552,315.01 </w:t>
            </w:r>
          </w:p>
        </w:tc>
        <w:tc>
          <w:tcPr>
            <w:tcW w:w="143" w:type="dxa"/>
          </w:tcPr>
          <w:p w14:paraId="099AD617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1413D898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8690773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504FA483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1A671859" w14:textId="77777777" w:rsidR="0015593F" w:rsidRPr="00F51FB8" w:rsidRDefault="0015593F" w:rsidP="00CB406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001DD13F" w14:textId="77777777" w:rsidR="0015593F" w:rsidRPr="00F51FB8" w:rsidRDefault="0015593F" w:rsidP="00CB406F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12F1193C" w14:textId="77777777" w:rsidR="0015593F" w:rsidRPr="00F51FB8" w:rsidRDefault="0015593F" w:rsidP="00CB406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61C0E1" w14:textId="23CDA732" w:rsidR="0015593F" w:rsidRPr="00F51FB8" w:rsidRDefault="0015593F" w:rsidP="00CB406F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353,902,153.02</w:t>
            </w:r>
          </w:p>
        </w:tc>
      </w:tr>
    </w:tbl>
    <w:p w14:paraId="632C5611" w14:textId="77777777" w:rsidR="00CF54EE" w:rsidRPr="00DF2342" w:rsidRDefault="00CF54EE" w:rsidP="00E74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5"/>
        <w:gridCol w:w="1162"/>
        <w:gridCol w:w="143"/>
        <w:gridCol w:w="1131"/>
        <w:gridCol w:w="144"/>
        <w:gridCol w:w="1130"/>
        <w:gridCol w:w="149"/>
        <w:gridCol w:w="1135"/>
        <w:gridCol w:w="142"/>
        <w:gridCol w:w="1133"/>
        <w:gridCol w:w="6"/>
      </w:tblGrid>
      <w:tr w:rsidR="00DF2342" w:rsidRPr="00F51FB8" w14:paraId="10CF576A" w14:textId="77777777" w:rsidTr="00CB406F">
        <w:trPr>
          <w:trHeight w:val="74"/>
        </w:trPr>
        <w:tc>
          <w:tcPr>
            <w:tcW w:w="2705" w:type="dxa"/>
            <w:noWrap/>
          </w:tcPr>
          <w:p w14:paraId="5BA9C92A" w14:textId="77777777" w:rsidR="000429EA" w:rsidRPr="00F51FB8" w:rsidRDefault="000429EA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75" w:type="dxa"/>
            <w:gridSpan w:val="10"/>
            <w:tcBorders>
              <w:bottom w:val="single" w:sz="6" w:space="0" w:color="auto"/>
            </w:tcBorders>
            <w:noWrap/>
          </w:tcPr>
          <w:p w14:paraId="1B972767" w14:textId="77777777" w:rsidR="000429EA" w:rsidRPr="00F51FB8" w:rsidRDefault="000429EA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DF2342" w:rsidRPr="00F51FB8" w14:paraId="31AF72D3" w14:textId="77777777" w:rsidTr="00CB406F">
        <w:trPr>
          <w:trHeight w:val="74"/>
        </w:trPr>
        <w:tc>
          <w:tcPr>
            <w:tcW w:w="2705" w:type="dxa"/>
            <w:noWrap/>
          </w:tcPr>
          <w:p w14:paraId="7D592B6F" w14:textId="77777777" w:rsidR="000429EA" w:rsidRPr="00F51FB8" w:rsidRDefault="000429EA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75" w:type="dxa"/>
            <w:gridSpan w:val="10"/>
            <w:tcBorders>
              <w:bottom w:val="single" w:sz="6" w:space="0" w:color="auto"/>
            </w:tcBorders>
            <w:noWrap/>
          </w:tcPr>
          <w:p w14:paraId="60E44ECA" w14:textId="77777777" w:rsidR="000429EA" w:rsidRPr="00F51FB8" w:rsidRDefault="000429EA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DF2342" w:rsidRPr="00F51FB8" w14:paraId="6E0BC48A" w14:textId="77777777" w:rsidTr="00CB406F">
        <w:trPr>
          <w:gridAfter w:val="1"/>
          <w:wAfter w:w="6" w:type="dxa"/>
        </w:trPr>
        <w:tc>
          <w:tcPr>
            <w:tcW w:w="2705" w:type="dxa"/>
            <w:noWrap/>
          </w:tcPr>
          <w:p w14:paraId="32D4E185" w14:textId="77777777" w:rsidR="00700602" w:rsidRPr="00F51FB8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  <w:noWrap/>
          </w:tcPr>
          <w:p w14:paraId="2BDC6F21" w14:textId="1DC217CA" w:rsidR="00700602" w:rsidRPr="00F51FB8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2A0073A" w14:textId="77777777" w:rsidR="00700602" w:rsidRPr="00F51FB8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689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042056E" w14:textId="77777777" w:rsidR="00700602" w:rsidRPr="00F51FB8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4FD6F9C4" w14:textId="77777777" w:rsidR="00700602" w:rsidRPr="00F51FB8" w:rsidRDefault="00700602" w:rsidP="00A1057F">
            <w:pPr>
              <w:spacing w:line="27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noWrap/>
          </w:tcPr>
          <w:p w14:paraId="0538C5E0" w14:textId="77777777" w:rsidR="00700602" w:rsidRPr="00F51FB8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DF2342" w:rsidRPr="00F51FB8" w14:paraId="5E7A5FEF" w14:textId="77777777" w:rsidTr="00CB406F">
        <w:trPr>
          <w:gridAfter w:val="1"/>
          <w:wAfter w:w="6" w:type="dxa"/>
        </w:trPr>
        <w:tc>
          <w:tcPr>
            <w:tcW w:w="2705" w:type="dxa"/>
            <w:noWrap/>
          </w:tcPr>
          <w:p w14:paraId="547FDBBE" w14:textId="77777777" w:rsidR="00700602" w:rsidRPr="00F51FB8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2" w:type="dxa"/>
            <w:noWrap/>
          </w:tcPr>
          <w:p w14:paraId="481DDA5F" w14:textId="2D93FE1A" w:rsidR="00700602" w:rsidRPr="00F51FB8" w:rsidRDefault="00700602" w:rsidP="00A1057F">
            <w:pPr>
              <w:tabs>
                <w:tab w:val="left" w:pos="1075"/>
              </w:tabs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43" w:type="dxa"/>
          </w:tcPr>
          <w:p w14:paraId="3C4F39E4" w14:textId="77777777" w:rsidR="00700602" w:rsidRPr="00F51FB8" w:rsidRDefault="00700602" w:rsidP="00A1057F">
            <w:pPr>
              <w:pStyle w:val="BodyTextIndent"/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466CAF54" w14:textId="77777777" w:rsidR="00700602" w:rsidRPr="00F51FB8" w:rsidRDefault="00700602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528EF8A4" w14:textId="77777777" w:rsidR="00700602" w:rsidRPr="00F51FB8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noWrap/>
          </w:tcPr>
          <w:p w14:paraId="51E57E39" w14:textId="77777777" w:rsidR="00700602" w:rsidRPr="00F51FB8" w:rsidRDefault="00700602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49" w:type="dxa"/>
            <w:noWrap/>
          </w:tcPr>
          <w:p w14:paraId="6C2837F5" w14:textId="77777777" w:rsidR="00700602" w:rsidRPr="00F51FB8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5DF79761" w14:textId="77777777" w:rsidR="00700602" w:rsidRPr="00F51FB8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รับโอน</w:t>
            </w:r>
          </w:p>
        </w:tc>
        <w:tc>
          <w:tcPr>
            <w:tcW w:w="142" w:type="dxa"/>
          </w:tcPr>
          <w:p w14:paraId="7E775B4C" w14:textId="77777777" w:rsidR="00700602" w:rsidRPr="00F51FB8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noWrap/>
          </w:tcPr>
          <w:p w14:paraId="43F66480" w14:textId="77777777" w:rsidR="00700602" w:rsidRPr="00F51FB8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</w:p>
        </w:tc>
      </w:tr>
      <w:tr w:rsidR="00DF2342" w:rsidRPr="00F51FB8" w14:paraId="5E487027" w14:textId="77777777" w:rsidTr="00CB406F">
        <w:trPr>
          <w:gridAfter w:val="1"/>
          <w:wAfter w:w="6" w:type="dxa"/>
        </w:trPr>
        <w:tc>
          <w:tcPr>
            <w:tcW w:w="2705" w:type="dxa"/>
            <w:noWrap/>
          </w:tcPr>
          <w:p w14:paraId="17BF4113" w14:textId="77777777" w:rsidR="00700602" w:rsidRPr="00F51FB8" w:rsidRDefault="00700602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62" w:type="dxa"/>
            <w:tcBorders>
              <w:left w:val="nil"/>
              <w:bottom w:val="single" w:sz="6" w:space="0" w:color="auto"/>
            </w:tcBorders>
            <w:noWrap/>
          </w:tcPr>
          <w:p w14:paraId="1F3022F0" w14:textId="781A8BE4" w:rsidR="00700602" w:rsidRPr="00F51FB8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143" w:type="dxa"/>
          </w:tcPr>
          <w:p w14:paraId="14B90B09" w14:textId="77777777" w:rsidR="00700602" w:rsidRPr="00F51FB8" w:rsidRDefault="00700602" w:rsidP="00A1057F">
            <w:pPr>
              <w:pStyle w:val="BodyTextIndent"/>
              <w:spacing w:after="0" w:line="27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noWrap/>
          </w:tcPr>
          <w:p w14:paraId="19E91471" w14:textId="77777777" w:rsidR="00700602" w:rsidRPr="00F51FB8" w:rsidRDefault="00700602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DC1E10F" w14:textId="77777777" w:rsidR="00700602" w:rsidRPr="00F51FB8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noWrap/>
          </w:tcPr>
          <w:p w14:paraId="31E3C428" w14:textId="77777777" w:rsidR="00700602" w:rsidRPr="00F51FB8" w:rsidRDefault="00700602" w:rsidP="00A1057F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9" w:type="dxa"/>
            <w:noWrap/>
          </w:tcPr>
          <w:p w14:paraId="09E905DB" w14:textId="77777777" w:rsidR="00700602" w:rsidRPr="00F51FB8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B92556F" w14:textId="77777777" w:rsidR="00700602" w:rsidRPr="00F51FB8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47E469FA" w14:textId="77777777" w:rsidR="00700602" w:rsidRPr="00F51FB8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noWrap/>
          </w:tcPr>
          <w:p w14:paraId="20C26FD1" w14:textId="3BF0991B" w:rsidR="00700602" w:rsidRPr="00F51FB8" w:rsidRDefault="00700602" w:rsidP="00A1057F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</w:tr>
      <w:tr w:rsidR="00DF2342" w:rsidRPr="00F51FB8" w14:paraId="78F3C0CF" w14:textId="77777777" w:rsidTr="00CB406F">
        <w:trPr>
          <w:gridAfter w:val="1"/>
          <w:wAfter w:w="6" w:type="dxa"/>
        </w:trPr>
        <w:tc>
          <w:tcPr>
            <w:tcW w:w="2705" w:type="dxa"/>
            <w:noWrap/>
          </w:tcPr>
          <w:p w14:paraId="1C037019" w14:textId="77777777" w:rsidR="000429EA" w:rsidRPr="00F51FB8" w:rsidRDefault="000429EA" w:rsidP="00A1057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14:paraId="4AF02016" w14:textId="77777777" w:rsidR="000429EA" w:rsidRPr="00F51FB8" w:rsidRDefault="000429EA" w:rsidP="00A1057F">
            <w:pPr>
              <w:pStyle w:val="BodyTextIndent"/>
              <w:spacing w:after="0" w:line="270" w:lineRule="exact"/>
              <w:ind w:lef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790BBDE3" w14:textId="77777777" w:rsidR="000429EA" w:rsidRPr="00F51FB8" w:rsidRDefault="000429EA" w:rsidP="00A1057F">
            <w:pPr>
              <w:pStyle w:val="BodyTextIndent"/>
              <w:spacing w:after="0" w:line="270" w:lineRule="exact"/>
              <w:ind w:lef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52809BC2" w14:textId="77777777" w:rsidR="000429EA" w:rsidRPr="00F51FB8" w:rsidRDefault="000429EA" w:rsidP="00A1057F">
            <w:pPr>
              <w:pStyle w:val="BodyTextIndent"/>
              <w:spacing w:after="0" w:line="270" w:lineRule="exact"/>
              <w:ind w:lef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AE449B4" w14:textId="77777777" w:rsidR="000429EA" w:rsidRPr="00F51FB8" w:rsidRDefault="000429EA" w:rsidP="00A1057F">
            <w:pPr>
              <w:spacing w:line="270" w:lineRule="exact"/>
              <w:ind w:left="-3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noWrap/>
          </w:tcPr>
          <w:p w14:paraId="12EC4B45" w14:textId="77777777" w:rsidR="000429EA" w:rsidRPr="00F51FB8" w:rsidRDefault="000429EA" w:rsidP="00A1057F">
            <w:pPr>
              <w:spacing w:line="270" w:lineRule="exact"/>
              <w:ind w:lef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9" w:type="dxa"/>
            <w:noWrap/>
          </w:tcPr>
          <w:p w14:paraId="0E10577B" w14:textId="77777777" w:rsidR="000429EA" w:rsidRPr="00F51FB8" w:rsidRDefault="000429EA" w:rsidP="00A1057F">
            <w:pPr>
              <w:spacing w:line="27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5" w:type="dxa"/>
          </w:tcPr>
          <w:p w14:paraId="23F8D31E" w14:textId="77777777" w:rsidR="000429EA" w:rsidRPr="00F51FB8" w:rsidRDefault="000429EA" w:rsidP="00A1057F">
            <w:pPr>
              <w:spacing w:line="27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1BC7D9AD" w14:textId="77777777" w:rsidR="000429EA" w:rsidRPr="00F51FB8" w:rsidRDefault="000429EA" w:rsidP="00A1057F">
            <w:pPr>
              <w:spacing w:line="27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noWrap/>
          </w:tcPr>
          <w:p w14:paraId="5CF68907" w14:textId="77777777" w:rsidR="000429EA" w:rsidRPr="00F51FB8" w:rsidRDefault="000429EA" w:rsidP="00A1057F">
            <w:pPr>
              <w:spacing w:line="270" w:lineRule="exact"/>
              <w:ind w:lef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C170E" w:rsidRPr="00F51FB8" w14:paraId="4B611741" w14:textId="77777777" w:rsidTr="00CB406F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3A38BB49" w14:textId="77777777" w:rsidR="00EC170E" w:rsidRPr="00F51FB8" w:rsidRDefault="00EC170E" w:rsidP="00EC170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2" w:type="dxa"/>
            <w:noWrap/>
          </w:tcPr>
          <w:p w14:paraId="2D75C38D" w14:textId="072D76D6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80,551,621.92</w:t>
            </w:r>
          </w:p>
        </w:tc>
        <w:tc>
          <w:tcPr>
            <w:tcW w:w="143" w:type="dxa"/>
          </w:tcPr>
          <w:p w14:paraId="19DBBE82" w14:textId="77777777" w:rsidR="00EC170E" w:rsidRPr="00F51FB8" w:rsidRDefault="00EC170E" w:rsidP="00EC170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1E28433E" w14:textId="5C580DA9" w:rsidR="00EC170E" w:rsidRPr="00F51FB8" w:rsidRDefault="00EC170E" w:rsidP="00EC170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</w:t>
            </w:r>
          </w:p>
        </w:tc>
        <w:tc>
          <w:tcPr>
            <w:tcW w:w="144" w:type="dxa"/>
            <w:tcBorders>
              <w:left w:val="nil"/>
            </w:tcBorders>
          </w:tcPr>
          <w:p w14:paraId="09A855FA" w14:textId="77777777" w:rsidR="00EC170E" w:rsidRPr="00F51FB8" w:rsidRDefault="00EC170E" w:rsidP="00EC170E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19F710FE" w14:textId="5B657A8D" w:rsidR="00EC170E" w:rsidRPr="00F51FB8" w:rsidRDefault="00EC170E" w:rsidP="00EC170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9" w:type="dxa"/>
            <w:noWrap/>
          </w:tcPr>
          <w:p w14:paraId="3653AA74" w14:textId="77777777" w:rsidR="00EC170E" w:rsidRPr="00F51FB8" w:rsidRDefault="00EC170E" w:rsidP="00EC170E">
            <w:pPr>
              <w:spacing w:line="27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42BEF73C" w14:textId="35513185" w:rsidR="00EC170E" w:rsidRPr="00F51FB8" w:rsidRDefault="00EC170E" w:rsidP="00EC170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</w:tcPr>
          <w:p w14:paraId="331FA37F" w14:textId="77777777" w:rsidR="00EC170E" w:rsidRPr="00F51FB8" w:rsidRDefault="00EC170E" w:rsidP="00EC170E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5FD00BC9" w14:textId="2FB7BB4B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80,551,621.92</w:t>
            </w:r>
          </w:p>
        </w:tc>
      </w:tr>
      <w:tr w:rsidR="00EC170E" w:rsidRPr="00F51FB8" w14:paraId="618FE5DD" w14:textId="77777777" w:rsidTr="00CB406F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66C5EE67" w14:textId="77777777" w:rsidR="00EC170E" w:rsidRPr="00F51FB8" w:rsidRDefault="00EC170E" w:rsidP="00EC170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2" w:type="dxa"/>
            <w:noWrap/>
          </w:tcPr>
          <w:p w14:paraId="5257E4CC" w14:textId="23E7F591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337,911,127.62</w:t>
            </w:r>
          </w:p>
        </w:tc>
        <w:tc>
          <w:tcPr>
            <w:tcW w:w="143" w:type="dxa"/>
          </w:tcPr>
          <w:p w14:paraId="10F137DC" w14:textId="77777777" w:rsidR="00EC170E" w:rsidRPr="00F51FB8" w:rsidRDefault="00EC170E" w:rsidP="00EC170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10F8ACEB" w14:textId="53780855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16,267,207.09</w:t>
            </w:r>
          </w:p>
        </w:tc>
        <w:tc>
          <w:tcPr>
            <w:tcW w:w="144" w:type="dxa"/>
            <w:tcBorders>
              <w:left w:val="nil"/>
            </w:tcBorders>
          </w:tcPr>
          <w:p w14:paraId="2F0E7D7A" w14:textId="77777777" w:rsidR="00EC170E" w:rsidRPr="00F51FB8" w:rsidRDefault="00EC170E" w:rsidP="00EC170E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59F07D72" w14:textId="610611AF" w:rsidR="00EC170E" w:rsidRPr="00F51FB8" w:rsidRDefault="00EC170E" w:rsidP="00EC170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9" w:type="dxa"/>
            <w:noWrap/>
          </w:tcPr>
          <w:p w14:paraId="7A096D3B" w14:textId="77777777" w:rsidR="00EC170E" w:rsidRPr="00F51FB8" w:rsidRDefault="00EC170E" w:rsidP="00EC170E">
            <w:pPr>
              <w:spacing w:line="27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56B06313" w14:textId="1E879C21" w:rsidR="00EC170E" w:rsidRPr="00F51FB8" w:rsidRDefault="00EC170E" w:rsidP="00EC3A95">
            <w:pPr>
              <w:pStyle w:val="BodyTextIndent"/>
              <w:spacing w:after="0" w:line="270" w:lineRule="exact"/>
              <w:ind w:left="-28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3,090,170.10</w:t>
            </w:r>
          </w:p>
        </w:tc>
        <w:tc>
          <w:tcPr>
            <w:tcW w:w="142" w:type="dxa"/>
          </w:tcPr>
          <w:p w14:paraId="47D5A672" w14:textId="77777777" w:rsidR="00EC170E" w:rsidRPr="00F51FB8" w:rsidRDefault="00EC170E" w:rsidP="00EC170E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6A5F3562" w14:textId="09B69363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357,268,504.81</w:t>
            </w:r>
          </w:p>
        </w:tc>
      </w:tr>
      <w:tr w:rsidR="00EC170E" w:rsidRPr="00F51FB8" w14:paraId="7D2EBC43" w14:textId="77777777" w:rsidTr="00CB406F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68723363" w14:textId="77777777" w:rsidR="00EC170E" w:rsidRPr="00F51FB8" w:rsidRDefault="00EC170E" w:rsidP="00EC170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62" w:type="dxa"/>
            <w:noWrap/>
          </w:tcPr>
          <w:p w14:paraId="002A5095" w14:textId="258B0BBD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301,204,636.45</w:t>
            </w:r>
          </w:p>
        </w:tc>
        <w:tc>
          <w:tcPr>
            <w:tcW w:w="143" w:type="dxa"/>
          </w:tcPr>
          <w:p w14:paraId="72622204" w14:textId="77777777" w:rsidR="00EC170E" w:rsidRPr="00F51FB8" w:rsidRDefault="00EC170E" w:rsidP="00EC170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39BFF502" w14:textId="67AECFCC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8,180,758.57</w:t>
            </w:r>
          </w:p>
        </w:tc>
        <w:tc>
          <w:tcPr>
            <w:tcW w:w="144" w:type="dxa"/>
            <w:tcBorders>
              <w:left w:val="nil"/>
            </w:tcBorders>
          </w:tcPr>
          <w:p w14:paraId="142711D7" w14:textId="77777777" w:rsidR="00EC170E" w:rsidRPr="00F51FB8" w:rsidRDefault="00EC170E" w:rsidP="00EC170E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39E41CDA" w14:textId="561A48DC" w:rsidR="00EC170E" w:rsidRPr="00F51FB8" w:rsidRDefault="00EC170E" w:rsidP="00EC170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9" w:type="dxa"/>
            <w:noWrap/>
          </w:tcPr>
          <w:p w14:paraId="7F33B66D" w14:textId="77777777" w:rsidR="00EC170E" w:rsidRPr="00F51FB8" w:rsidRDefault="00EC170E" w:rsidP="00EC170E">
            <w:pPr>
              <w:spacing w:line="27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7DEA6EA0" w14:textId="77C7C2CE" w:rsidR="00EC170E" w:rsidRPr="00F51FB8" w:rsidRDefault="00EC170E" w:rsidP="00EC170E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(151,429.27)</w:t>
            </w:r>
          </w:p>
        </w:tc>
        <w:tc>
          <w:tcPr>
            <w:tcW w:w="142" w:type="dxa"/>
          </w:tcPr>
          <w:p w14:paraId="25A2FA38" w14:textId="77777777" w:rsidR="00EC170E" w:rsidRPr="00F51FB8" w:rsidRDefault="00EC170E" w:rsidP="00EC170E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78660730" w14:textId="0AC043D3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309,233,965.75</w:t>
            </w:r>
          </w:p>
        </w:tc>
      </w:tr>
      <w:tr w:rsidR="00EC170E" w:rsidRPr="00F51FB8" w14:paraId="4BCE6EB1" w14:textId="77777777" w:rsidTr="00CB406F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04F9520D" w14:textId="77777777" w:rsidR="00EC170E" w:rsidRPr="00F51FB8" w:rsidRDefault="00EC170E" w:rsidP="00EC170E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62" w:type="dxa"/>
            <w:noWrap/>
          </w:tcPr>
          <w:p w14:paraId="6BCD6C00" w14:textId="6F3BB7B7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80,096,879.97</w:t>
            </w:r>
          </w:p>
        </w:tc>
        <w:tc>
          <w:tcPr>
            <w:tcW w:w="143" w:type="dxa"/>
          </w:tcPr>
          <w:p w14:paraId="42B52D71" w14:textId="77777777" w:rsidR="00EC170E" w:rsidRPr="00F51FB8" w:rsidRDefault="00EC170E" w:rsidP="00EC170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</w:tcPr>
          <w:p w14:paraId="3B9D2231" w14:textId="6D605BCE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3,263,991.34</w:t>
            </w:r>
          </w:p>
        </w:tc>
        <w:tc>
          <w:tcPr>
            <w:tcW w:w="144" w:type="dxa"/>
            <w:tcBorders>
              <w:left w:val="nil"/>
            </w:tcBorders>
          </w:tcPr>
          <w:p w14:paraId="163578FC" w14:textId="77777777" w:rsidR="00EC170E" w:rsidRPr="00F51FB8" w:rsidRDefault="00EC170E" w:rsidP="00EC170E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1C6F2474" w14:textId="254E29EB" w:rsidR="00EC170E" w:rsidRPr="00F51FB8" w:rsidRDefault="00EC170E" w:rsidP="00EC170E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(1,021,638.43)</w:t>
            </w:r>
          </w:p>
        </w:tc>
        <w:tc>
          <w:tcPr>
            <w:tcW w:w="149" w:type="dxa"/>
          </w:tcPr>
          <w:p w14:paraId="6ED645DD" w14:textId="77777777" w:rsidR="00EC170E" w:rsidRPr="00F51FB8" w:rsidRDefault="00EC170E" w:rsidP="00EC170E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noWrap/>
          </w:tcPr>
          <w:p w14:paraId="2D431351" w14:textId="68907B26" w:rsidR="00EC170E" w:rsidRPr="00F51FB8" w:rsidRDefault="00EC170E" w:rsidP="00EC170E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(3,266,170.10)</w:t>
            </w:r>
          </w:p>
        </w:tc>
        <w:tc>
          <w:tcPr>
            <w:tcW w:w="142" w:type="dxa"/>
            <w:noWrap/>
          </w:tcPr>
          <w:p w14:paraId="0148D0CA" w14:textId="77777777" w:rsidR="00EC170E" w:rsidRPr="00F51FB8" w:rsidRDefault="00EC170E" w:rsidP="00EC170E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617E77FF" w14:textId="53E3B2AD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79,073,062.78</w:t>
            </w:r>
          </w:p>
        </w:tc>
      </w:tr>
      <w:tr w:rsidR="00EC170E" w:rsidRPr="00F51FB8" w14:paraId="627B270A" w14:textId="77777777" w:rsidTr="00CB406F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497967AC" w14:textId="77777777" w:rsidR="00EC170E" w:rsidRPr="00F51FB8" w:rsidRDefault="00EC170E" w:rsidP="00EC170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2" w:type="dxa"/>
            <w:noWrap/>
          </w:tcPr>
          <w:p w14:paraId="518B167D" w14:textId="00E5D533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55,732,089.80</w:t>
            </w:r>
          </w:p>
        </w:tc>
        <w:tc>
          <w:tcPr>
            <w:tcW w:w="143" w:type="dxa"/>
          </w:tcPr>
          <w:p w14:paraId="5FEA8D8E" w14:textId="77777777" w:rsidR="00EC170E" w:rsidRPr="00F51FB8" w:rsidRDefault="00EC170E" w:rsidP="00EC170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444559C0" w14:textId="42590281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292,559.54</w:t>
            </w:r>
          </w:p>
        </w:tc>
        <w:tc>
          <w:tcPr>
            <w:tcW w:w="144" w:type="dxa"/>
            <w:tcBorders>
              <w:left w:val="nil"/>
            </w:tcBorders>
          </w:tcPr>
          <w:p w14:paraId="3390FA6F" w14:textId="77777777" w:rsidR="00EC170E" w:rsidRPr="00F51FB8" w:rsidRDefault="00EC170E" w:rsidP="00EC170E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5BE44C70" w14:textId="6F2B31FC" w:rsidR="00EC170E" w:rsidRPr="00F51FB8" w:rsidRDefault="00EC170E" w:rsidP="00EC170E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(8,950,342.05)</w:t>
            </w:r>
          </w:p>
        </w:tc>
        <w:tc>
          <w:tcPr>
            <w:tcW w:w="149" w:type="dxa"/>
            <w:noWrap/>
          </w:tcPr>
          <w:p w14:paraId="605555E7" w14:textId="7D302052" w:rsidR="00EC170E" w:rsidRPr="00F51FB8" w:rsidRDefault="00EC170E" w:rsidP="00EC170E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44CD6A5D" w14:textId="6D1DA045" w:rsidR="00EC170E" w:rsidRPr="00F51FB8" w:rsidRDefault="00EC170E" w:rsidP="00EC170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</w:tcPr>
          <w:p w14:paraId="17765DC2" w14:textId="77777777" w:rsidR="00EC170E" w:rsidRPr="00F51FB8" w:rsidRDefault="00EC170E" w:rsidP="00EC170E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32F7AB80" w14:textId="5396B28E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47,074,307.29</w:t>
            </w:r>
          </w:p>
        </w:tc>
      </w:tr>
      <w:tr w:rsidR="00EC170E" w:rsidRPr="00F51FB8" w14:paraId="38DA02F6" w14:textId="77777777" w:rsidTr="00CB406F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299586CC" w14:textId="77777777" w:rsidR="00EC170E" w:rsidRPr="00F51FB8" w:rsidRDefault="00EC170E" w:rsidP="00EC170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162" w:type="dxa"/>
            <w:noWrap/>
          </w:tcPr>
          <w:p w14:paraId="6861039E" w14:textId="3A892AB9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3,543,794.31</w:t>
            </w:r>
          </w:p>
        </w:tc>
        <w:tc>
          <w:tcPr>
            <w:tcW w:w="143" w:type="dxa"/>
          </w:tcPr>
          <w:p w14:paraId="6CD4B77C" w14:textId="77777777" w:rsidR="00EC170E" w:rsidRPr="00F51FB8" w:rsidRDefault="00EC170E" w:rsidP="00EC170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37901040" w14:textId="0EF017EC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3,548,022.76</w:t>
            </w:r>
          </w:p>
        </w:tc>
        <w:tc>
          <w:tcPr>
            <w:tcW w:w="144" w:type="dxa"/>
            <w:tcBorders>
              <w:left w:val="nil"/>
            </w:tcBorders>
          </w:tcPr>
          <w:p w14:paraId="2CCC3900" w14:textId="77777777" w:rsidR="00EC170E" w:rsidRPr="00F51FB8" w:rsidRDefault="00EC170E" w:rsidP="00EC170E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31B36EFF" w14:textId="4303FFFD" w:rsidR="00EC170E" w:rsidRPr="00F51FB8" w:rsidRDefault="00EC170E" w:rsidP="00EC170E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9" w:type="dxa"/>
            <w:noWrap/>
          </w:tcPr>
          <w:p w14:paraId="4BB5F6BE" w14:textId="77777777" w:rsidR="00EC170E" w:rsidRPr="00F51FB8" w:rsidRDefault="00EC170E" w:rsidP="00EC170E">
            <w:pPr>
              <w:spacing w:line="27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1EC7A327" w14:textId="6BA9B635" w:rsidR="00EC170E" w:rsidRPr="00F51FB8" w:rsidRDefault="00EC170E" w:rsidP="00EC170E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(28,180.52)</w:t>
            </w:r>
          </w:p>
        </w:tc>
        <w:tc>
          <w:tcPr>
            <w:tcW w:w="142" w:type="dxa"/>
          </w:tcPr>
          <w:p w14:paraId="6BCAD79F" w14:textId="77777777" w:rsidR="00EC170E" w:rsidRPr="00F51FB8" w:rsidRDefault="00EC170E" w:rsidP="00EC170E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5FBEE167" w14:textId="51B68229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7,063,636.55</w:t>
            </w:r>
          </w:p>
        </w:tc>
      </w:tr>
      <w:tr w:rsidR="00EC170E" w:rsidRPr="00F51FB8" w14:paraId="6FF44715" w14:textId="77777777" w:rsidTr="00CB406F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1EB06957" w14:textId="77777777" w:rsidR="00EC170E" w:rsidRPr="00F51FB8" w:rsidRDefault="00EC170E" w:rsidP="00EC170E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C5FD81" w14:textId="281A69AF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859,040,150.07</w:t>
            </w:r>
          </w:p>
        </w:tc>
        <w:tc>
          <w:tcPr>
            <w:tcW w:w="143" w:type="dxa"/>
          </w:tcPr>
          <w:p w14:paraId="769B21F7" w14:textId="77777777" w:rsidR="00EC170E" w:rsidRPr="00F51FB8" w:rsidRDefault="00EC170E" w:rsidP="00EC170E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872F458" w14:textId="1722FA8A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31,552,539.30</w:t>
            </w:r>
          </w:p>
        </w:tc>
        <w:tc>
          <w:tcPr>
            <w:tcW w:w="144" w:type="dxa"/>
            <w:tcBorders>
              <w:left w:val="nil"/>
            </w:tcBorders>
          </w:tcPr>
          <w:p w14:paraId="2D14B84D" w14:textId="77777777" w:rsidR="00EC170E" w:rsidRPr="00F51FB8" w:rsidRDefault="00EC170E" w:rsidP="00EC170E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EF1DC5" w14:textId="7A05AFE7" w:rsidR="00EC170E" w:rsidRPr="00F51FB8" w:rsidRDefault="00EC170E" w:rsidP="00EC170E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(9,971,980.48)</w:t>
            </w:r>
          </w:p>
        </w:tc>
        <w:tc>
          <w:tcPr>
            <w:tcW w:w="149" w:type="dxa"/>
            <w:noWrap/>
          </w:tcPr>
          <w:p w14:paraId="0655C019" w14:textId="77777777" w:rsidR="00EC170E" w:rsidRPr="00F51FB8" w:rsidRDefault="00EC170E" w:rsidP="00EC170E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2B73508" w14:textId="06A96B54" w:rsidR="00EC170E" w:rsidRPr="00F51FB8" w:rsidRDefault="00EC170E" w:rsidP="00EC170E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(355,609.79)</w:t>
            </w:r>
          </w:p>
        </w:tc>
        <w:tc>
          <w:tcPr>
            <w:tcW w:w="142" w:type="dxa"/>
          </w:tcPr>
          <w:p w14:paraId="697A455A" w14:textId="77777777" w:rsidR="00EC170E" w:rsidRPr="00F51FB8" w:rsidRDefault="00EC170E" w:rsidP="00EC170E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C3788C" w14:textId="488A89A3" w:rsidR="00EC170E" w:rsidRPr="00F51FB8" w:rsidRDefault="00EC170E" w:rsidP="00EC170E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880,265,099.10</w:t>
            </w:r>
          </w:p>
        </w:tc>
      </w:tr>
      <w:tr w:rsidR="0015593F" w:rsidRPr="00F51FB8" w14:paraId="5570BD4F" w14:textId="77777777" w:rsidTr="00CB406F">
        <w:trPr>
          <w:gridAfter w:val="1"/>
          <w:wAfter w:w="6" w:type="dxa"/>
        </w:trPr>
        <w:tc>
          <w:tcPr>
            <w:tcW w:w="2705" w:type="dxa"/>
            <w:noWrap/>
          </w:tcPr>
          <w:p w14:paraId="0957E1A0" w14:textId="77777777" w:rsidR="0015593F" w:rsidRPr="00F51FB8" w:rsidRDefault="0015593F" w:rsidP="0015593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62" w:type="dxa"/>
            <w:noWrap/>
          </w:tcPr>
          <w:p w14:paraId="0B77674F" w14:textId="77777777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7EC2ED4E" w14:textId="77777777" w:rsidR="0015593F" w:rsidRPr="00F51FB8" w:rsidRDefault="0015593F" w:rsidP="0015593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</w:tcPr>
          <w:p w14:paraId="1716BE9A" w14:textId="77777777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E9AD7C2" w14:textId="77777777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7554280E" w14:textId="68586D89" w:rsidR="0015593F" w:rsidRPr="00F51FB8" w:rsidRDefault="0015593F" w:rsidP="0015593F">
            <w:pPr>
              <w:pStyle w:val="BodyTextIndent"/>
              <w:spacing w:after="0" w:line="27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9" w:type="dxa"/>
          </w:tcPr>
          <w:p w14:paraId="3891A795" w14:textId="77777777" w:rsidR="0015593F" w:rsidRPr="00F51FB8" w:rsidRDefault="0015593F" w:rsidP="0015593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46D6DAC4" w14:textId="35F97A28" w:rsidR="0015593F" w:rsidRPr="00F51FB8" w:rsidRDefault="0015593F" w:rsidP="0015593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3B9370AA" w14:textId="77777777" w:rsidR="0015593F" w:rsidRPr="00F51FB8" w:rsidRDefault="0015593F" w:rsidP="0015593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3" w:type="dxa"/>
            <w:noWrap/>
          </w:tcPr>
          <w:p w14:paraId="2255ECF8" w14:textId="77777777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15593F" w:rsidRPr="00F51FB8" w14:paraId="6A951BBC" w14:textId="77777777" w:rsidTr="00CB406F">
        <w:trPr>
          <w:gridAfter w:val="1"/>
          <w:wAfter w:w="6" w:type="dxa"/>
        </w:trPr>
        <w:tc>
          <w:tcPr>
            <w:tcW w:w="2705" w:type="dxa"/>
            <w:noWrap/>
          </w:tcPr>
          <w:p w14:paraId="611B6A05" w14:textId="77777777" w:rsidR="0015593F" w:rsidRPr="00F51FB8" w:rsidRDefault="0015593F" w:rsidP="0015593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2" w:type="dxa"/>
            <w:noWrap/>
          </w:tcPr>
          <w:p w14:paraId="73BF385A" w14:textId="6100A2F0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20,409,710.94 </w:t>
            </w:r>
          </w:p>
        </w:tc>
        <w:tc>
          <w:tcPr>
            <w:tcW w:w="143" w:type="dxa"/>
          </w:tcPr>
          <w:p w14:paraId="09E1BC2D" w14:textId="77777777" w:rsidR="0015593F" w:rsidRPr="00F51FB8" w:rsidRDefault="0015593F" w:rsidP="0015593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</w:tcPr>
          <w:p w14:paraId="33FCB7FB" w14:textId="36A0989C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3,399,165.79 </w:t>
            </w:r>
          </w:p>
        </w:tc>
        <w:tc>
          <w:tcPr>
            <w:tcW w:w="144" w:type="dxa"/>
            <w:tcBorders>
              <w:left w:val="nil"/>
            </w:tcBorders>
          </w:tcPr>
          <w:p w14:paraId="012AE36A" w14:textId="77777777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65631B11" w14:textId="665168DD" w:rsidR="0015593F" w:rsidRPr="00F51FB8" w:rsidRDefault="0015593F" w:rsidP="0015593F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9" w:type="dxa"/>
          </w:tcPr>
          <w:p w14:paraId="261258E9" w14:textId="77777777" w:rsidR="0015593F" w:rsidRPr="00F51FB8" w:rsidRDefault="0015593F" w:rsidP="0015593F">
            <w:pPr>
              <w:spacing w:line="27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28E999A5" w14:textId="7608D7CE" w:rsidR="0015593F" w:rsidRPr="00F51FB8" w:rsidRDefault="0015593F" w:rsidP="0015593F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24B80EDB" w14:textId="77777777" w:rsidR="0015593F" w:rsidRPr="00F51FB8" w:rsidRDefault="0015593F" w:rsidP="0015593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3" w:type="dxa"/>
            <w:noWrap/>
          </w:tcPr>
          <w:p w14:paraId="441EBF13" w14:textId="624CD91A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23,808,876.73 </w:t>
            </w:r>
          </w:p>
        </w:tc>
      </w:tr>
      <w:tr w:rsidR="0015593F" w:rsidRPr="00F51FB8" w14:paraId="610E2DEA" w14:textId="77777777" w:rsidTr="00CB406F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7555E159" w14:textId="77777777" w:rsidR="0015593F" w:rsidRPr="00F51FB8" w:rsidRDefault="0015593F" w:rsidP="0015593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2" w:type="dxa"/>
            <w:noWrap/>
          </w:tcPr>
          <w:p w14:paraId="7AB2FC4E" w14:textId="3E0DAD7E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129,525,821.80 </w:t>
            </w:r>
          </w:p>
        </w:tc>
        <w:tc>
          <w:tcPr>
            <w:tcW w:w="143" w:type="dxa"/>
          </w:tcPr>
          <w:p w14:paraId="3F86289C" w14:textId="77777777" w:rsidR="0015593F" w:rsidRPr="00F51FB8" w:rsidRDefault="0015593F" w:rsidP="0015593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</w:tcPr>
          <w:p w14:paraId="18D0AE48" w14:textId="4A0B744F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16,317,442.38 </w:t>
            </w:r>
          </w:p>
        </w:tc>
        <w:tc>
          <w:tcPr>
            <w:tcW w:w="144" w:type="dxa"/>
            <w:tcBorders>
              <w:left w:val="nil"/>
            </w:tcBorders>
          </w:tcPr>
          <w:p w14:paraId="18BAD02F" w14:textId="77777777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51D14E40" w14:textId="5C30D4F4" w:rsidR="0015593F" w:rsidRPr="00F51FB8" w:rsidRDefault="0015593F" w:rsidP="0015593F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9" w:type="dxa"/>
          </w:tcPr>
          <w:p w14:paraId="65B3C969" w14:textId="77777777" w:rsidR="0015593F" w:rsidRPr="00F51FB8" w:rsidRDefault="0015593F" w:rsidP="0015593F">
            <w:pPr>
              <w:spacing w:line="27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3D42AB05" w14:textId="4C4BF624" w:rsidR="0015593F" w:rsidRPr="00F51FB8" w:rsidRDefault="0015593F" w:rsidP="0015593F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41A7AB8B" w14:textId="77777777" w:rsidR="0015593F" w:rsidRPr="00F51FB8" w:rsidRDefault="0015593F" w:rsidP="0015593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3" w:type="dxa"/>
            <w:noWrap/>
          </w:tcPr>
          <w:p w14:paraId="586CCD55" w14:textId="3F03FB54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145,843,264.18 </w:t>
            </w:r>
          </w:p>
        </w:tc>
      </w:tr>
      <w:tr w:rsidR="0015593F" w:rsidRPr="00F51FB8" w14:paraId="2496BECF" w14:textId="77777777" w:rsidTr="00CB406F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78044365" w14:textId="77777777" w:rsidR="0015593F" w:rsidRPr="00F51FB8" w:rsidRDefault="0015593F" w:rsidP="0015593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62" w:type="dxa"/>
            <w:noWrap/>
          </w:tcPr>
          <w:p w14:paraId="569A6E47" w14:textId="11E8856E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198,115,890.32 </w:t>
            </w:r>
          </w:p>
        </w:tc>
        <w:tc>
          <w:tcPr>
            <w:tcW w:w="143" w:type="dxa"/>
          </w:tcPr>
          <w:p w14:paraId="7D858BE8" w14:textId="77777777" w:rsidR="0015593F" w:rsidRPr="00F51FB8" w:rsidRDefault="0015593F" w:rsidP="0015593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</w:tcPr>
          <w:p w14:paraId="075535A0" w14:textId="3479DA29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22,776,319.51 </w:t>
            </w:r>
          </w:p>
        </w:tc>
        <w:tc>
          <w:tcPr>
            <w:tcW w:w="144" w:type="dxa"/>
            <w:tcBorders>
              <w:left w:val="nil"/>
            </w:tcBorders>
          </w:tcPr>
          <w:p w14:paraId="6AF6F5CB" w14:textId="77777777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1F404F34" w14:textId="58667958" w:rsidR="0015593F" w:rsidRPr="00F51FB8" w:rsidRDefault="0015593F" w:rsidP="0015593F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9" w:type="dxa"/>
          </w:tcPr>
          <w:p w14:paraId="012B4B72" w14:textId="77777777" w:rsidR="0015593F" w:rsidRPr="00F51FB8" w:rsidRDefault="0015593F" w:rsidP="0015593F">
            <w:pPr>
              <w:spacing w:line="27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74FA07D0" w14:textId="192EAA1B" w:rsidR="0015593F" w:rsidRPr="00F51FB8" w:rsidRDefault="0015593F" w:rsidP="0015593F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370AA7A2" w14:textId="77777777" w:rsidR="0015593F" w:rsidRPr="00F51FB8" w:rsidRDefault="0015593F" w:rsidP="0015593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2ECDB49D" w14:textId="69337A0E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220,892,209.83 </w:t>
            </w:r>
          </w:p>
        </w:tc>
      </w:tr>
      <w:tr w:rsidR="0015593F" w:rsidRPr="00F51FB8" w14:paraId="2BC5C0CF" w14:textId="77777777" w:rsidTr="00CB406F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4622C186" w14:textId="77777777" w:rsidR="0015593F" w:rsidRPr="00F51FB8" w:rsidRDefault="0015593F" w:rsidP="0015593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62" w:type="dxa"/>
            <w:noWrap/>
          </w:tcPr>
          <w:p w14:paraId="3E66FF9B" w14:textId="42332F2A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61,449,612.11 </w:t>
            </w:r>
          </w:p>
        </w:tc>
        <w:tc>
          <w:tcPr>
            <w:tcW w:w="143" w:type="dxa"/>
          </w:tcPr>
          <w:p w14:paraId="1068B38E" w14:textId="77777777" w:rsidR="0015593F" w:rsidRPr="00F51FB8" w:rsidRDefault="0015593F" w:rsidP="0015593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</w:tcPr>
          <w:p w14:paraId="1BBD04B0" w14:textId="41B31A1B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6,817,162.35 </w:t>
            </w:r>
          </w:p>
        </w:tc>
        <w:tc>
          <w:tcPr>
            <w:tcW w:w="144" w:type="dxa"/>
            <w:tcBorders>
              <w:left w:val="nil"/>
            </w:tcBorders>
          </w:tcPr>
          <w:p w14:paraId="3D698CF5" w14:textId="77777777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1551759D" w14:textId="6E4A039A" w:rsidR="0015593F" w:rsidRPr="00F51FB8" w:rsidRDefault="0015593F" w:rsidP="0015593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(1,013,657.54)</w:t>
            </w:r>
          </w:p>
        </w:tc>
        <w:tc>
          <w:tcPr>
            <w:tcW w:w="149" w:type="dxa"/>
          </w:tcPr>
          <w:p w14:paraId="7119BD02" w14:textId="77777777" w:rsidR="0015593F" w:rsidRPr="00F51FB8" w:rsidRDefault="0015593F" w:rsidP="0015593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0374DFAE" w14:textId="2E409E48" w:rsidR="0015593F" w:rsidRPr="00F51FB8" w:rsidRDefault="0015593F" w:rsidP="0015593F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35B5C3B2" w14:textId="77777777" w:rsidR="0015593F" w:rsidRPr="00F51FB8" w:rsidRDefault="0015593F" w:rsidP="0015593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192140F5" w14:textId="4D53CCBA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67,253,116.92 </w:t>
            </w:r>
          </w:p>
        </w:tc>
      </w:tr>
      <w:tr w:rsidR="0015593F" w:rsidRPr="00F51FB8" w14:paraId="501DE80B" w14:textId="77777777" w:rsidTr="00CB406F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5C829BD1" w14:textId="77777777" w:rsidR="0015593F" w:rsidRPr="00F51FB8" w:rsidRDefault="0015593F" w:rsidP="0015593F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2" w:type="dxa"/>
            <w:noWrap/>
          </w:tcPr>
          <w:p w14:paraId="19A079DE" w14:textId="1E06E184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50,742,851.85 </w:t>
            </w:r>
          </w:p>
        </w:tc>
        <w:tc>
          <w:tcPr>
            <w:tcW w:w="143" w:type="dxa"/>
          </w:tcPr>
          <w:p w14:paraId="3C70046D" w14:textId="77777777" w:rsidR="0015593F" w:rsidRPr="00F51FB8" w:rsidRDefault="0015593F" w:rsidP="0015593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</w:tcPr>
          <w:p w14:paraId="3066AE14" w14:textId="0A599457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2,060,144.50 </w:t>
            </w:r>
          </w:p>
        </w:tc>
        <w:tc>
          <w:tcPr>
            <w:tcW w:w="144" w:type="dxa"/>
            <w:tcBorders>
              <w:left w:val="nil"/>
            </w:tcBorders>
          </w:tcPr>
          <w:p w14:paraId="6E30FEFE" w14:textId="77777777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68B34C49" w14:textId="28791499" w:rsidR="0015593F" w:rsidRPr="00F51FB8" w:rsidRDefault="0015593F" w:rsidP="0015593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(8,950,332.05)</w:t>
            </w:r>
          </w:p>
        </w:tc>
        <w:tc>
          <w:tcPr>
            <w:tcW w:w="149" w:type="dxa"/>
          </w:tcPr>
          <w:p w14:paraId="418269A8" w14:textId="77777777" w:rsidR="0015593F" w:rsidRPr="00F51FB8" w:rsidRDefault="0015593F" w:rsidP="0015593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noWrap/>
          </w:tcPr>
          <w:p w14:paraId="431C2367" w14:textId="00050D26" w:rsidR="0015593F" w:rsidRPr="00F51FB8" w:rsidRDefault="0015593F" w:rsidP="0015593F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29870A4D" w14:textId="77777777" w:rsidR="0015593F" w:rsidRPr="00F51FB8" w:rsidRDefault="0015593F" w:rsidP="0015593F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3CA2E452" w14:textId="4E6E5BAD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43,852,664.30 </w:t>
            </w:r>
          </w:p>
        </w:tc>
      </w:tr>
      <w:tr w:rsidR="0015593F" w:rsidRPr="00F51FB8" w14:paraId="4DA26EA1" w14:textId="77777777" w:rsidTr="00CB406F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265BC810" w14:textId="77777777" w:rsidR="0015593F" w:rsidRPr="00F51FB8" w:rsidRDefault="0015593F" w:rsidP="0015593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A16CE07" w14:textId="4E876771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460,243,887.02 </w:t>
            </w:r>
          </w:p>
        </w:tc>
        <w:tc>
          <w:tcPr>
            <w:tcW w:w="143" w:type="dxa"/>
          </w:tcPr>
          <w:p w14:paraId="47EAAF92" w14:textId="77777777" w:rsidR="0015593F" w:rsidRPr="00F51FB8" w:rsidRDefault="0015593F" w:rsidP="0015593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115E4364" w14:textId="14958193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51,370</w:t>
            </w:r>
            <w:r w:rsidR="005439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234.53 </w:t>
            </w:r>
          </w:p>
        </w:tc>
        <w:tc>
          <w:tcPr>
            <w:tcW w:w="144" w:type="dxa"/>
            <w:tcBorders>
              <w:left w:val="nil"/>
            </w:tcBorders>
          </w:tcPr>
          <w:p w14:paraId="684C1483" w14:textId="77777777" w:rsidR="0015593F" w:rsidRPr="00F51FB8" w:rsidRDefault="0015593F" w:rsidP="0015593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BBE6D7" w14:textId="4817E98E" w:rsidR="0015593F" w:rsidRPr="00F51FB8" w:rsidRDefault="0015593F" w:rsidP="0015593F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(9,963,989.59)</w:t>
            </w:r>
          </w:p>
        </w:tc>
        <w:tc>
          <w:tcPr>
            <w:tcW w:w="149" w:type="dxa"/>
          </w:tcPr>
          <w:p w14:paraId="4893AC9B" w14:textId="77777777" w:rsidR="0015593F" w:rsidRPr="00F51FB8" w:rsidRDefault="0015593F" w:rsidP="0015593F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51A2BA" w14:textId="5CD607E0" w:rsidR="0015593F" w:rsidRPr="00F51FB8" w:rsidRDefault="0015593F" w:rsidP="0015593F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2ADCB368" w14:textId="77777777" w:rsidR="0015593F" w:rsidRPr="00F51FB8" w:rsidRDefault="0015593F" w:rsidP="0015593F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FDB5D97" w14:textId="2CF9CCA9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501,650,131.96 </w:t>
            </w:r>
          </w:p>
        </w:tc>
      </w:tr>
      <w:tr w:rsidR="0015593F" w:rsidRPr="00F51FB8" w14:paraId="2925C078" w14:textId="77777777" w:rsidTr="00CB406F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6B7AEB3B" w14:textId="77777777" w:rsidR="0015593F" w:rsidRPr="00F51FB8" w:rsidRDefault="0015593F" w:rsidP="0015593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9F20FB" w14:textId="5BDFE2E9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2,044,247.09 </w:t>
            </w:r>
          </w:p>
        </w:tc>
        <w:tc>
          <w:tcPr>
            <w:tcW w:w="143" w:type="dxa"/>
          </w:tcPr>
          <w:p w14:paraId="24C1226A" w14:textId="77777777" w:rsidR="0015593F" w:rsidRPr="00F51FB8" w:rsidRDefault="0015593F" w:rsidP="0015593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2051FF32" w14:textId="33AD720A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18,405.04 </w:t>
            </w:r>
          </w:p>
        </w:tc>
        <w:tc>
          <w:tcPr>
            <w:tcW w:w="144" w:type="dxa"/>
            <w:tcBorders>
              <w:left w:val="nil"/>
            </w:tcBorders>
          </w:tcPr>
          <w:p w14:paraId="04B7EDF8" w14:textId="77777777" w:rsidR="0015593F" w:rsidRPr="00F51FB8" w:rsidRDefault="0015593F" w:rsidP="0015593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30FD8A" w14:textId="5867BA5C" w:rsidR="0015593F" w:rsidRPr="00F51FB8" w:rsidRDefault="0015593F" w:rsidP="0015593F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9" w:type="dxa"/>
          </w:tcPr>
          <w:p w14:paraId="357B64AF" w14:textId="77777777" w:rsidR="0015593F" w:rsidRPr="00F51FB8" w:rsidRDefault="0015593F" w:rsidP="0015593F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D26756" w14:textId="19F90880" w:rsidR="0015593F" w:rsidRPr="00F51FB8" w:rsidRDefault="0015593F" w:rsidP="0015593F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77D33F4E" w14:textId="77777777" w:rsidR="0015593F" w:rsidRPr="00F51FB8" w:rsidRDefault="0015593F" w:rsidP="0015593F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E309735" w14:textId="12A4515E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2,062,652.13 </w:t>
            </w:r>
          </w:p>
        </w:tc>
      </w:tr>
      <w:tr w:rsidR="0015593F" w:rsidRPr="00F51FB8" w14:paraId="00BF5C52" w14:textId="77777777" w:rsidTr="00CB406F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28558AF2" w14:textId="77777777" w:rsidR="0015593F" w:rsidRPr="00F51FB8" w:rsidRDefault="0015593F" w:rsidP="0015593F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4C02719" w14:textId="1CBB5227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396,752,015.96 </w:t>
            </w:r>
          </w:p>
        </w:tc>
        <w:tc>
          <w:tcPr>
            <w:tcW w:w="143" w:type="dxa"/>
          </w:tcPr>
          <w:p w14:paraId="0AA8EB56" w14:textId="77777777" w:rsidR="0015593F" w:rsidRPr="00F51FB8" w:rsidRDefault="0015593F" w:rsidP="0015593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0D590276" w14:textId="77777777" w:rsidR="0015593F" w:rsidRPr="00F51FB8" w:rsidRDefault="0015593F" w:rsidP="0015593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AC00F88" w14:textId="77777777" w:rsidR="0015593F" w:rsidRPr="00F51FB8" w:rsidRDefault="0015593F" w:rsidP="0015593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noWrap/>
          </w:tcPr>
          <w:p w14:paraId="2520A3C2" w14:textId="77777777" w:rsidR="0015593F" w:rsidRPr="00F51FB8" w:rsidRDefault="0015593F" w:rsidP="0015593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9" w:type="dxa"/>
          </w:tcPr>
          <w:p w14:paraId="70370AA9" w14:textId="77777777" w:rsidR="0015593F" w:rsidRPr="00F51FB8" w:rsidRDefault="0015593F" w:rsidP="0015593F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noWrap/>
          </w:tcPr>
          <w:p w14:paraId="0AA0F6A6" w14:textId="77777777" w:rsidR="0015593F" w:rsidRPr="00F51FB8" w:rsidRDefault="0015593F" w:rsidP="0015593F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5C22FE84" w14:textId="77777777" w:rsidR="0015593F" w:rsidRPr="00F51FB8" w:rsidRDefault="0015593F" w:rsidP="0015593F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58B0158" w14:textId="51E20EA3" w:rsidR="0015593F" w:rsidRPr="00F51FB8" w:rsidRDefault="0015593F" w:rsidP="0015593F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376,552,315.01 </w:t>
            </w:r>
          </w:p>
        </w:tc>
      </w:tr>
    </w:tbl>
    <w:p w14:paraId="24EB6CB0" w14:textId="77777777" w:rsidR="00CB406F" w:rsidRDefault="00CB406F"/>
    <w:p w14:paraId="294C1249" w14:textId="77777777" w:rsidR="00CB406F" w:rsidRDefault="00CB406F"/>
    <w:p w14:paraId="7F0F9B78" w14:textId="77777777" w:rsidR="00CB406F" w:rsidRDefault="00CB406F"/>
    <w:p w14:paraId="7C418725" w14:textId="77777777" w:rsidR="00CB406F" w:rsidRDefault="00CB406F"/>
    <w:p w14:paraId="5C095972" w14:textId="77777777" w:rsidR="00CB406F" w:rsidRDefault="00CB406F"/>
    <w:p w14:paraId="7AB81E09" w14:textId="77777777" w:rsidR="00CB406F" w:rsidRDefault="00CB406F"/>
    <w:p w14:paraId="3B915315" w14:textId="77777777" w:rsidR="00CB406F" w:rsidRDefault="00CB406F"/>
    <w:p w14:paraId="4D183088" w14:textId="77777777" w:rsidR="00CB406F" w:rsidRDefault="00CB406F"/>
    <w:p w14:paraId="4706DD7B" w14:textId="77777777" w:rsidR="00CB406F" w:rsidRDefault="00CB406F"/>
    <w:p w14:paraId="50F467C9" w14:textId="77777777" w:rsidR="00CB406F" w:rsidRDefault="00CB406F"/>
    <w:p w14:paraId="3350432E" w14:textId="77777777" w:rsidR="00CB406F" w:rsidRDefault="00CB406F"/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15"/>
        <w:gridCol w:w="1137"/>
        <w:gridCol w:w="143"/>
        <w:gridCol w:w="1135"/>
        <w:gridCol w:w="145"/>
        <w:gridCol w:w="1140"/>
        <w:gridCol w:w="149"/>
        <w:gridCol w:w="1135"/>
        <w:gridCol w:w="142"/>
        <w:gridCol w:w="1139"/>
      </w:tblGrid>
      <w:tr w:rsidR="00DF2342" w:rsidRPr="00EC3A95" w14:paraId="08815254" w14:textId="77777777" w:rsidTr="00CB406F">
        <w:trPr>
          <w:trHeight w:val="74"/>
        </w:trPr>
        <w:tc>
          <w:tcPr>
            <w:tcW w:w="2715" w:type="dxa"/>
            <w:noWrap/>
          </w:tcPr>
          <w:p w14:paraId="6BED177A" w14:textId="79796ABF" w:rsidR="0072334B" w:rsidRPr="00EC3A95" w:rsidRDefault="0072334B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65" w:type="dxa"/>
            <w:gridSpan w:val="9"/>
            <w:tcBorders>
              <w:bottom w:val="single" w:sz="6" w:space="0" w:color="auto"/>
            </w:tcBorders>
            <w:noWrap/>
          </w:tcPr>
          <w:p w14:paraId="01AA9777" w14:textId="77777777" w:rsidR="0072334B" w:rsidRPr="00EC3A95" w:rsidRDefault="0072334B" w:rsidP="00CB406F">
            <w:pPr>
              <w:spacing w:line="28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DF2342" w:rsidRPr="00EC3A95" w14:paraId="47120361" w14:textId="77777777" w:rsidTr="00CB406F">
        <w:trPr>
          <w:trHeight w:val="74"/>
        </w:trPr>
        <w:tc>
          <w:tcPr>
            <w:tcW w:w="2715" w:type="dxa"/>
            <w:noWrap/>
          </w:tcPr>
          <w:p w14:paraId="6440066E" w14:textId="77777777" w:rsidR="0072334B" w:rsidRPr="00EC3A95" w:rsidRDefault="0072334B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65" w:type="dxa"/>
            <w:gridSpan w:val="9"/>
            <w:tcBorders>
              <w:bottom w:val="single" w:sz="6" w:space="0" w:color="auto"/>
            </w:tcBorders>
            <w:noWrap/>
          </w:tcPr>
          <w:p w14:paraId="0743975A" w14:textId="77777777" w:rsidR="0072334B" w:rsidRPr="00EC3A95" w:rsidRDefault="0072334B" w:rsidP="00CB406F">
            <w:pPr>
              <w:spacing w:line="28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F2342" w:rsidRPr="00EC3A95" w14:paraId="637F6C03" w14:textId="77777777" w:rsidTr="00CB406F">
        <w:tc>
          <w:tcPr>
            <w:tcW w:w="2715" w:type="dxa"/>
            <w:noWrap/>
          </w:tcPr>
          <w:p w14:paraId="1918761C" w14:textId="77777777" w:rsidR="00700602" w:rsidRPr="00EC3A95" w:rsidRDefault="00700602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5A77C9CA" w14:textId="2E216DC9" w:rsidR="00700602" w:rsidRPr="00EC3A95" w:rsidRDefault="00700602" w:rsidP="00CB406F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0853E5F" w14:textId="77777777" w:rsidR="00700602" w:rsidRPr="00EC3A95" w:rsidRDefault="00700602" w:rsidP="00CB406F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0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2B6A33E" w14:textId="77777777" w:rsidR="00700602" w:rsidRPr="00EC3A95" w:rsidRDefault="00700602" w:rsidP="00CB406F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43A16E78" w14:textId="77777777" w:rsidR="00700602" w:rsidRPr="00EC3A95" w:rsidRDefault="00700602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</w:tcBorders>
            <w:noWrap/>
          </w:tcPr>
          <w:p w14:paraId="2317CF7B" w14:textId="77777777" w:rsidR="00700602" w:rsidRPr="00EC3A95" w:rsidRDefault="00700602" w:rsidP="00CB406F">
            <w:pPr>
              <w:spacing w:line="280" w:lineRule="exact"/>
              <w:ind w:hanging="3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DF2342" w:rsidRPr="00EC3A95" w14:paraId="0F5DBF0C" w14:textId="77777777" w:rsidTr="00CB406F">
        <w:tc>
          <w:tcPr>
            <w:tcW w:w="2715" w:type="dxa"/>
            <w:noWrap/>
          </w:tcPr>
          <w:p w14:paraId="2A5F9020" w14:textId="77777777" w:rsidR="00700602" w:rsidRPr="00EC3A95" w:rsidRDefault="00700602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37" w:type="dxa"/>
            <w:noWrap/>
          </w:tcPr>
          <w:p w14:paraId="2F28D7B8" w14:textId="11C7A851" w:rsidR="00700602" w:rsidRPr="00EC3A95" w:rsidRDefault="00700602" w:rsidP="00CB406F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43" w:type="dxa"/>
          </w:tcPr>
          <w:p w14:paraId="4CE87B3F" w14:textId="77777777" w:rsidR="00700602" w:rsidRPr="00EC3A95" w:rsidRDefault="00700602" w:rsidP="00CB406F">
            <w:pPr>
              <w:spacing w:line="280" w:lineRule="exact"/>
              <w:ind w:left="28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noWrap/>
          </w:tcPr>
          <w:p w14:paraId="0DCCEBB8" w14:textId="77777777" w:rsidR="00700602" w:rsidRPr="00EC3A95" w:rsidRDefault="00700602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</w:tcBorders>
          </w:tcPr>
          <w:p w14:paraId="097B9E6E" w14:textId="77777777" w:rsidR="00700602" w:rsidRPr="00EC3A95" w:rsidRDefault="00700602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noWrap/>
          </w:tcPr>
          <w:p w14:paraId="6679985B" w14:textId="77777777" w:rsidR="00700602" w:rsidRPr="00EC3A95" w:rsidRDefault="00700602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49" w:type="dxa"/>
            <w:noWrap/>
          </w:tcPr>
          <w:p w14:paraId="61D6D650" w14:textId="77777777" w:rsidR="00700602" w:rsidRPr="00EC3A95" w:rsidRDefault="00700602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09E8B38D" w14:textId="77777777" w:rsidR="00700602" w:rsidRPr="00EC3A95" w:rsidRDefault="00700602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รับโอน</w:t>
            </w:r>
          </w:p>
        </w:tc>
        <w:tc>
          <w:tcPr>
            <w:tcW w:w="142" w:type="dxa"/>
          </w:tcPr>
          <w:p w14:paraId="3F3CDEB2" w14:textId="77777777" w:rsidR="00700602" w:rsidRPr="00EC3A95" w:rsidRDefault="00700602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left w:val="nil"/>
            </w:tcBorders>
            <w:noWrap/>
          </w:tcPr>
          <w:p w14:paraId="1D382E87" w14:textId="77777777" w:rsidR="00700602" w:rsidRPr="00EC3A95" w:rsidRDefault="00700602" w:rsidP="00CB406F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</w:p>
        </w:tc>
      </w:tr>
      <w:tr w:rsidR="00DF2342" w:rsidRPr="00EC3A95" w14:paraId="1DCE1BF7" w14:textId="77777777" w:rsidTr="00CB406F">
        <w:tc>
          <w:tcPr>
            <w:tcW w:w="2715" w:type="dxa"/>
            <w:noWrap/>
          </w:tcPr>
          <w:p w14:paraId="1A76E636" w14:textId="77777777" w:rsidR="00CF54EE" w:rsidRPr="00EC3A95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5E6A5798" w14:textId="6CEC933E" w:rsidR="00CF54EE" w:rsidRPr="00EC3A95" w:rsidRDefault="00CF54EE" w:rsidP="00CB406F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  <w:r w:rsidRPr="00EC3A9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</w:t>
            </w: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43" w:type="dxa"/>
          </w:tcPr>
          <w:p w14:paraId="30AF41FA" w14:textId="77777777" w:rsidR="00CF54EE" w:rsidRPr="00EC3A95" w:rsidRDefault="00CF54EE" w:rsidP="00CB406F">
            <w:pPr>
              <w:spacing w:line="280" w:lineRule="exact"/>
              <w:ind w:left="28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noWrap/>
          </w:tcPr>
          <w:p w14:paraId="4E82F2E7" w14:textId="77777777" w:rsidR="00CF54EE" w:rsidRPr="00EC3A95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10AD7504" w14:textId="77777777" w:rsidR="00CF54EE" w:rsidRPr="00EC3A95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noWrap/>
          </w:tcPr>
          <w:p w14:paraId="696EDFE9" w14:textId="77777777" w:rsidR="00CF54EE" w:rsidRPr="00EC3A95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9" w:type="dxa"/>
            <w:noWrap/>
          </w:tcPr>
          <w:p w14:paraId="5D90D618" w14:textId="77777777" w:rsidR="00CF54EE" w:rsidRPr="00EC3A95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8723881" w14:textId="77777777" w:rsidR="00CF54EE" w:rsidRPr="00EC3A95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70EE61E9" w14:textId="77777777" w:rsidR="00CF54EE" w:rsidRPr="00EC3A95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left w:val="nil"/>
              <w:bottom w:val="single" w:sz="6" w:space="0" w:color="auto"/>
            </w:tcBorders>
            <w:noWrap/>
          </w:tcPr>
          <w:p w14:paraId="042F1891" w14:textId="0B139450" w:rsidR="00CF54EE" w:rsidRPr="00EC3A95" w:rsidRDefault="00CF54EE" w:rsidP="00CB406F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  <w:r w:rsidRPr="00EC3A9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</w:t>
            </w: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</w:tr>
      <w:tr w:rsidR="00DF2342" w:rsidRPr="00EC3A95" w14:paraId="6F3658FE" w14:textId="77777777" w:rsidTr="00CB406F">
        <w:tc>
          <w:tcPr>
            <w:tcW w:w="2715" w:type="dxa"/>
            <w:noWrap/>
          </w:tcPr>
          <w:p w14:paraId="0713896F" w14:textId="77777777" w:rsidR="00CF54EE" w:rsidRPr="00EC3A95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138C0B5E" w14:textId="77777777" w:rsidR="00CF54EE" w:rsidRPr="00EC3A95" w:rsidRDefault="00CF54EE" w:rsidP="00CB406F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7E9CD6C8" w14:textId="77777777" w:rsidR="00CF54EE" w:rsidRPr="00EC3A95" w:rsidRDefault="00CF54EE" w:rsidP="00CB406F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noWrap/>
          </w:tcPr>
          <w:p w14:paraId="61E8BB5A" w14:textId="77777777" w:rsidR="00CF54EE" w:rsidRPr="00EC3A95" w:rsidRDefault="00CF54EE" w:rsidP="00CB406F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38685FE9" w14:textId="77777777" w:rsidR="00CF54EE" w:rsidRPr="00EC3A95" w:rsidRDefault="00CF54EE" w:rsidP="00CB406F">
            <w:pPr>
              <w:spacing w:line="28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noWrap/>
          </w:tcPr>
          <w:p w14:paraId="17343CEC" w14:textId="77777777" w:rsidR="00CF54EE" w:rsidRPr="00EC3A95" w:rsidRDefault="00CF54EE" w:rsidP="00CB406F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" w:type="dxa"/>
            <w:noWrap/>
          </w:tcPr>
          <w:p w14:paraId="4A11E3F4" w14:textId="77777777" w:rsidR="00CF54EE" w:rsidRPr="00EC3A95" w:rsidRDefault="00CF54EE" w:rsidP="00CB406F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5" w:type="dxa"/>
          </w:tcPr>
          <w:p w14:paraId="2B62E6A7" w14:textId="77777777" w:rsidR="00CF54EE" w:rsidRPr="00EC3A95" w:rsidRDefault="00CF54EE" w:rsidP="00CB406F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C37546F" w14:textId="77777777" w:rsidR="00CF54EE" w:rsidRPr="00EC3A95" w:rsidRDefault="00CF54EE" w:rsidP="00CB406F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</w:tcBorders>
            <w:noWrap/>
          </w:tcPr>
          <w:p w14:paraId="41AEEFE7" w14:textId="77777777" w:rsidR="00CF54EE" w:rsidRPr="00EC3A95" w:rsidRDefault="00CF54EE" w:rsidP="00CB406F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F2342" w:rsidRPr="00EC3A95" w14:paraId="7276E93D" w14:textId="77777777" w:rsidTr="00CB406F">
        <w:tc>
          <w:tcPr>
            <w:tcW w:w="2715" w:type="dxa"/>
            <w:noWrap/>
          </w:tcPr>
          <w:p w14:paraId="1300ED94" w14:textId="77777777" w:rsidR="004C11DB" w:rsidRPr="00EC3A95" w:rsidRDefault="004C11DB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37" w:type="dxa"/>
            <w:noWrap/>
          </w:tcPr>
          <w:p w14:paraId="25A7106C" w14:textId="1B396D1E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66,877,507.08</w:t>
            </w:r>
          </w:p>
        </w:tc>
        <w:tc>
          <w:tcPr>
            <w:tcW w:w="143" w:type="dxa"/>
          </w:tcPr>
          <w:p w14:paraId="152DC7EB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185B3D31" w14:textId="33E79052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5" w:type="dxa"/>
            <w:tcBorders>
              <w:left w:val="nil"/>
            </w:tcBorders>
          </w:tcPr>
          <w:p w14:paraId="7F474AD4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6D0E9289" w14:textId="55987128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9" w:type="dxa"/>
            <w:noWrap/>
          </w:tcPr>
          <w:p w14:paraId="631884C8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3EAAE5F7" w14:textId="5439DD6D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D45117E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1DBCE3AB" w14:textId="4AF08CE4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66,877,507.08 </w:t>
            </w:r>
          </w:p>
        </w:tc>
      </w:tr>
      <w:tr w:rsidR="00DF2342" w:rsidRPr="00EC3A95" w14:paraId="4540DDB4" w14:textId="77777777" w:rsidTr="00CB406F">
        <w:trPr>
          <w:trHeight w:val="59"/>
        </w:trPr>
        <w:tc>
          <w:tcPr>
            <w:tcW w:w="2715" w:type="dxa"/>
            <w:noWrap/>
          </w:tcPr>
          <w:p w14:paraId="56DECC5C" w14:textId="77777777" w:rsidR="004C11DB" w:rsidRPr="00EC3A95" w:rsidRDefault="004C11DB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7" w:type="dxa"/>
            <w:noWrap/>
          </w:tcPr>
          <w:p w14:paraId="3C52C15C" w14:textId="184CFCEB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267,750,786.76</w:t>
            </w:r>
          </w:p>
        </w:tc>
        <w:tc>
          <w:tcPr>
            <w:tcW w:w="143" w:type="dxa"/>
          </w:tcPr>
          <w:p w14:paraId="4DD0BB64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5BB1C46B" w14:textId="0959EF0F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7,999,769.10 </w:t>
            </w:r>
          </w:p>
        </w:tc>
        <w:tc>
          <w:tcPr>
            <w:tcW w:w="145" w:type="dxa"/>
            <w:tcBorders>
              <w:left w:val="nil"/>
            </w:tcBorders>
          </w:tcPr>
          <w:p w14:paraId="4DC91596" w14:textId="77777777" w:rsidR="004C11DB" w:rsidRPr="00EC3A95" w:rsidRDefault="004C11DB" w:rsidP="00CB406F">
            <w:pPr>
              <w:spacing w:line="28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364DF7BB" w14:textId="5A34B8F6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9" w:type="dxa"/>
            <w:noWrap/>
          </w:tcPr>
          <w:p w14:paraId="68258B69" w14:textId="77777777" w:rsidR="004C11DB" w:rsidRPr="00EC3A95" w:rsidRDefault="004C11DB" w:rsidP="00CB406F">
            <w:pPr>
              <w:spacing w:line="28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03622A1E" w14:textId="33A89D25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3,350,000.00 </w:t>
            </w:r>
          </w:p>
        </w:tc>
        <w:tc>
          <w:tcPr>
            <w:tcW w:w="142" w:type="dxa"/>
          </w:tcPr>
          <w:p w14:paraId="67F674BF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74E9B7E6" w14:textId="66A15DDE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279,100,555.86 </w:t>
            </w:r>
          </w:p>
        </w:tc>
      </w:tr>
      <w:tr w:rsidR="00DF2342" w:rsidRPr="00EC3A95" w14:paraId="0332A229" w14:textId="77777777" w:rsidTr="00CB406F">
        <w:trPr>
          <w:trHeight w:val="59"/>
        </w:trPr>
        <w:tc>
          <w:tcPr>
            <w:tcW w:w="2715" w:type="dxa"/>
            <w:noWrap/>
          </w:tcPr>
          <w:p w14:paraId="648612A3" w14:textId="77777777" w:rsidR="004C11DB" w:rsidRPr="00EC3A95" w:rsidRDefault="004C11DB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7" w:type="dxa"/>
            <w:noWrap/>
          </w:tcPr>
          <w:p w14:paraId="0685E5AA" w14:textId="07E607F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44,292,719.44</w:t>
            </w:r>
          </w:p>
        </w:tc>
        <w:tc>
          <w:tcPr>
            <w:tcW w:w="143" w:type="dxa"/>
          </w:tcPr>
          <w:p w14:paraId="59C85431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7552C6CC" w14:textId="579B0E26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1,169,117.48 </w:t>
            </w:r>
          </w:p>
        </w:tc>
        <w:tc>
          <w:tcPr>
            <w:tcW w:w="145" w:type="dxa"/>
            <w:tcBorders>
              <w:left w:val="nil"/>
            </w:tcBorders>
          </w:tcPr>
          <w:p w14:paraId="03A168A3" w14:textId="77777777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6237F7AD" w14:textId="34E0D510" w:rsidR="004C11DB" w:rsidRPr="00EC3A95" w:rsidRDefault="004C11DB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(1,805,898.74) </w:t>
            </w:r>
          </w:p>
        </w:tc>
        <w:tc>
          <w:tcPr>
            <w:tcW w:w="149" w:type="dxa"/>
            <w:noWrap/>
          </w:tcPr>
          <w:p w14:paraId="1825861C" w14:textId="77777777" w:rsidR="004C11DB" w:rsidRPr="00EC3A95" w:rsidRDefault="004C11DB" w:rsidP="00CB406F">
            <w:pPr>
              <w:spacing w:line="28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7296A6FA" w14:textId="688C0699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890B79D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02E0C001" w14:textId="5EE611BE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43,655,938.18 </w:t>
            </w:r>
          </w:p>
        </w:tc>
      </w:tr>
      <w:tr w:rsidR="00DF2342" w:rsidRPr="00EC3A95" w14:paraId="1C5D01E9" w14:textId="77777777" w:rsidTr="00CB406F">
        <w:trPr>
          <w:trHeight w:val="59"/>
        </w:trPr>
        <w:tc>
          <w:tcPr>
            <w:tcW w:w="2715" w:type="dxa"/>
            <w:noWrap/>
          </w:tcPr>
          <w:p w14:paraId="4883B06D" w14:textId="77777777" w:rsidR="004C11DB" w:rsidRPr="00EC3A95" w:rsidRDefault="004C11DB" w:rsidP="00CB406F">
            <w:pPr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</w:t>
            </w:r>
            <w:r w:rsidRPr="00EC3A9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</w:t>
            </w: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ติดตั้ง</w:t>
            </w:r>
            <w:r w:rsidRPr="00EC3A9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137" w:type="dxa"/>
            <w:noWrap/>
          </w:tcPr>
          <w:p w14:paraId="7F14128A" w14:textId="1A997982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69,359,710.36</w:t>
            </w:r>
          </w:p>
        </w:tc>
        <w:tc>
          <w:tcPr>
            <w:tcW w:w="143" w:type="dxa"/>
          </w:tcPr>
          <w:p w14:paraId="40184599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</w:tcPr>
          <w:p w14:paraId="7E32D605" w14:textId="3B439106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5,655,495.90 </w:t>
            </w:r>
          </w:p>
        </w:tc>
        <w:tc>
          <w:tcPr>
            <w:tcW w:w="145" w:type="dxa"/>
            <w:tcBorders>
              <w:left w:val="nil"/>
            </w:tcBorders>
          </w:tcPr>
          <w:p w14:paraId="7F497D0B" w14:textId="77777777" w:rsidR="004C11DB" w:rsidRPr="00EC3A95" w:rsidRDefault="004C11DB" w:rsidP="00CB406F">
            <w:pPr>
              <w:spacing w:line="28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414EF952" w14:textId="180B5118" w:rsidR="004C11DB" w:rsidRPr="00EC3A95" w:rsidRDefault="004C11DB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(1,317,090.75) </w:t>
            </w:r>
          </w:p>
        </w:tc>
        <w:tc>
          <w:tcPr>
            <w:tcW w:w="149" w:type="dxa"/>
          </w:tcPr>
          <w:p w14:paraId="0DBF8F0A" w14:textId="77777777" w:rsidR="004C11DB" w:rsidRPr="00EC3A95" w:rsidRDefault="004C11DB" w:rsidP="00CB406F">
            <w:pPr>
              <w:spacing w:line="28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noWrap/>
          </w:tcPr>
          <w:p w14:paraId="08DF3AB8" w14:textId="0F19D35C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36,915.89 </w:t>
            </w:r>
          </w:p>
        </w:tc>
        <w:tc>
          <w:tcPr>
            <w:tcW w:w="142" w:type="dxa"/>
            <w:noWrap/>
          </w:tcPr>
          <w:p w14:paraId="76DC4E47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7CB3E4CA" w14:textId="6CCE2159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73,735,031.40 </w:t>
            </w:r>
          </w:p>
        </w:tc>
      </w:tr>
      <w:tr w:rsidR="00DF2342" w:rsidRPr="00EC3A95" w14:paraId="443C40C8" w14:textId="77777777" w:rsidTr="00CB406F">
        <w:trPr>
          <w:trHeight w:val="59"/>
        </w:trPr>
        <w:tc>
          <w:tcPr>
            <w:tcW w:w="2715" w:type="dxa"/>
            <w:noWrap/>
          </w:tcPr>
          <w:p w14:paraId="371F0A1B" w14:textId="77777777" w:rsidR="004C11DB" w:rsidRPr="00EC3A95" w:rsidRDefault="004C11DB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7" w:type="dxa"/>
            <w:noWrap/>
          </w:tcPr>
          <w:p w14:paraId="3CD38C12" w14:textId="38B1B1D3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37,497,922.47</w:t>
            </w:r>
          </w:p>
        </w:tc>
        <w:tc>
          <w:tcPr>
            <w:tcW w:w="143" w:type="dxa"/>
          </w:tcPr>
          <w:p w14:paraId="1AB15559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202403C3" w14:textId="3AE244A0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138,000.00 </w:t>
            </w:r>
          </w:p>
        </w:tc>
        <w:tc>
          <w:tcPr>
            <w:tcW w:w="145" w:type="dxa"/>
            <w:tcBorders>
              <w:left w:val="nil"/>
            </w:tcBorders>
          </w:tcPr>
          <w:p w14:paraId="20B10DCF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436B79FE" w14:textId="0D517090" w:rsidR="004C11DB" w:rsidRPr="00EC3A95" w:rsidRDefault="004C11DB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(3,014,135.56) </w:t>
            </w:r>
          </w:p>
        </w:tc>
        <w:tc>
          <w:tcPr>
            <w:tcW w:w="149" w:type="dxa"/>
            <w:noWrap/>
          </w:tcPr>
          <w:p w14:paraId="0D33DD2B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19B87092" w14:textId="70AEF832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3C3627C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09A619E6" w14:textId="03748CEE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34,621,786.91 </w:t>
            </w:r>
          </w:p>
        </w:tc>
      </w:tr>
      <w:tr w:rsidR="00DF2342" w:rsidRPr="00EC3A95" w14:paraId="6727D9AD" w14:textId="77777777" w:rsidTr="00CB406F">
        <w:trPr>
          <w:trHeight w:val="59"/>
        </w:trPr>
        <w:tc>
          <w:tcPr>
            <w:tcW w:w="2715" w:type="dxa"/>
            <w:noWrap/>
          </w:tcPr>
          <w:p w14:paraId="568E0349" w14:textId="77777777" w:rsidR="004C11DB" w:rsidRPr="00EC3A95" w:rsidRDefault="004C11DB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137" w:type="dxa"/>
            <w:noWrap/>
          </w:tcPr>
          <w:p w14:paraId="2120DE10" w14:textId="55D269BF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3,607,640.19</w:t>
            </w:r>
          </w:p>
        </w:tc>
        <w:tc>
          <w:tcPr>
            <w:tcW w:w="143" w:type="dxa"/>
          </w:tcPr>
          <w:p w14:paraId="04F3DDCA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A9036EC" w14:textId="294F3631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2,659,930.59 </w:t>
            </w:r>
          </w:p>
        </w:tc>
        <w:tc>
          <w:tcPr>
            <w:tcW w:w="145" w:type="dxa"/>
            <w:tcBorders>
              <w:left w:val="nil"/>
            </w:tcBorders>
          </w:tcPr>
          <w:p w14:paraId="2997B97A" w14:textId="77777777" w:rsidR="004C11DB" w:rsidRPr="00EC3A95" w:rsidRDefault="004C11DB" w:rsidP="00CB406F">
            <w:pPr>
              <w:spacing w:line="28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3CB34A92" w14:textId="5EDEC453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9" w:type="dxa"/>
          </w:tcPr>
          <w:p w14:paraId="4540A74B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noWrap/>
          </w:tcPr>
          <w:p w14:paraId="5C5EC36F" w14:textId="1C4BD59B" w:rsidR="004C11DB" w:rsidRPr="00EC3A95" w:rsidRDefault="004C11DB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(3,456,915.89) </w:t>
            </w:r>
          </w:p>
        </w:tc>
        <w:tc>
          <w:tcPr>
            <w:tcW w:w="142" w:type="dxa"/>
            <w:noWrap/>
          </w:tcPr>
          <w:p w14:paraId="3A7C5556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4EE2A02E" w14:textId="65E53326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2,810,654.89 </w:t>
            </w:r>
          </w:p>
        </w:tc>
      </w:tr>
      <w:tr w:rsidR="00DF2342" w:rsidRPr="00EC3A95" w14:paraId="37A1BF1C" w14:textId="77777777" w:rsidTr="00CB406F">
        <w:trPr>
          <w:trHeight w:val="59"/>
        </w:trPr>
        <w:tc>
          <w:tcPr>
            <w:tcW w:w="2715" w:type="dxa"/>
            <w:noWrap/>
          </w:tcPr>
          <w:p w14:paraId="7ED6C14C" w14:textId="77777777" w:rsidR="004C11DB" w:rsidRPr="00EC3A95" w:rsidRDefault="004C11DB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FC27FB1" w14:textId="3417AEC0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489,386,286.30</w:t>
            </w:r>
          </w:p>
        </w:tc>
        <w:tc>
          <w:tcPr>
            <w:tcW w:w="143" w:type="dxa"/>
          </w:tcPr>
          <w:p w14:paraId="33A95F2D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B50BD5" w14:textId="24E81B30" w:rsidR="004C11DB" w:rsidRPr="00EC3A95" w:rsidRDefault="004C11DB" w:rsidP="00CB406F">
            <w:pPr>
              <w:tabs>
                <w:tab w:val="clear" w:pos="907"/>
              </w:tabs>
              <w:spacing w:line="280" w:lineRule="exact"/>
              <w:ind w:left="-28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17,622,313.07 </w:t>
            </w:r>
          </w:p>
        </w:tc>
        <w:tc>
          <w:tcPr>
            <w:tcW w:w="145" w:type="dxa"/>
            <w:tcBorders>
              <w:left w:val="nil"/>
            </w:tcBorders>
          </w:tcPr>
          <w:p w14:paraId="53938C9F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8689F9" w14:textId="053E2E8A" w:rsidR="004C11DB" w:rsidRPr="00EC3A95" w:rsidRDefault="004C11DB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(6,137,125.05) </w:t>
            </w:r>
          </w:p>
        </w:tc>
        <w:tc>
          <w:tcPr>
            <w:tcW w:w="149" w:type="dxa"/>
            <w:noWrap/>
          </w:tcPr>
          <w:p w14:paraId="6A6809F8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4535A3E" w14:textId="0CF6FC25" w:rsidR="004C11DB" w:rsidRPr="00EC3A95" w:rsidRDefault="004C11DB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(70,000.00) </w:t>
            </w:r>
          </w:p>
        </w:tc>
        <w:tc>
          <w:tcPr>
            <w:tcW w:w="142" w:type="dxa"/>
          </w:tcPr>
          <w:p w14:paraId="7CB9CC9E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EEBD044" w14:textId="69D3E246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500,801,474.32</w:t>
            </w:r>
          </w:p>
        </w:tc>
      </w:tr>
      <w:tr w:rsidR="00DF2342" w:rsidRPr="00EC3A95" w14:paraId="72DC2645" w14:textId="77777777" w:rsidTr="00CB406F">
        <w:tc>
          <w:tcPr>
            <w:tcW w:w="2715" w:type="dxa"/>
            <w:noWrap/>
          </w:tcPr>
          <w:p w14:paraId="532D5922" w14:textId="77777777" w:rsidR="00CF54EE" w:rsidRPr="00EC3A95" w:rsidRDefault="00CF54EE" w:rsidP="00CB406F">
            <w:pPr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37" w:type="dxa"/>
            <w:noWrap/>
          </w:tcPr>
          <w:p w14:paraId="0DC13D87" w14:textId="77777777" w:rsidR="00CF54EE" w:rsidRPr="00EC3A95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49622528" w14:textId="77777777" w:rsidR="00CF54EE" w:rsidRPr="00EC3A95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5384373" w14:textId="77777777" w:rsidR="00CF54EE" w:rsidRPr="00EC3A95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6A807D66" w14:textId="77777777" w:rsidR="00CF54EE" w:rsidRPr="00EC3A95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noWrap/>
          </w:tcPr>
          <w:p w14:paraId="5E579E1A" w14:textId="77777777" w:rsidR="00CF54EE" w:rsidRPr="00EC3A95" w:rsidRDefault="00CF54EE" w:rsidP="00CB406F">
            <w:pPr>
              <w:tabs>
                <w:tab w:val="left" w:pos="649"/>
              </w:tabs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" w:type="dxa"/>
          </w:tcPr>
          <w:p w14:paraId="6259226F" w14:textId="77777777" w:rsidR="00CF54EE" w:rsidRPr="00EC3A95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noWrap/>
          </w:tcPr>
          <w:p w14:paraId="108AF81C" w14:textId="3ACAC284" w:rsidR="00CF54EE" w:rsidRPr="00EC3A95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3E5D0058" w14:textId="77777777" w:rsidR="00CF54EE" w:rsidRPr="00EC3A95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10E31653" w14:textId="77777777" w:rsidR="00CF54EE" w:rsidRPr="00EC3A95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F2342" w:rsidRPr="00EC3A95" w14:paraId="7709BAC5" w14:textId="77777777" w:rsidTr="00CB406F">
        <w:trPr>
          <w:trHeight w:val="59"/>
        </w:trPr>
        <w:tc>
          <w:tcPr>
            <w:tcW w:w="2715" w:type="dxa"/>
            <w:noWrap/>
          </w:tcPr>
          <w:p w14:paraId="02B52725" w14:textId="77777777" w:rsidR="004C11DB" w:rsidRPr="00EC3A95" w:rsidRDefault="004C11DB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37" w:type="dxa"/>
            <w:noWrap/>
          </w:tcPr>
          <w:p w14:paraId="7AAB7680" w14:textId="57719B7D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23,621,747.50</w:t>
            </w:r>
          </w:p>
        </w:tc>
        <w:tc>
          <w:tcPr>
            <w:tcW w:w="143" w:type="dxa"/>
          </w:tcPr>
          <w:p w14:paraId="1EEE1852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</w:tcPr>
          <w:p w14:paraId="2F27CA19" w14:textId="7BDB62E0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2,952,111.66 </w:t>
            </w:r>
          </w:p>
        </w:tc>
        <w:tc>
          <w:tcPr>
            <w:tcW w:w="145" w:type="dxa"/>
            <w:tcBorders>
              <w:left w:val="nil"/>
            </w:tcBorders>
          </w:tcPr>
          <w:p w14:paraId="2480DF6D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7F0810DE" w14:textId="2A6D3279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9" w:type="dxa"/>
          </w:tcPr>
          <w:p w14:paraId="737BFE4B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76D787F1" w14:textId="48213236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45871CC4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6B675A8D" w14:textId="4774F5E3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26,573,859.16 </w:t>
            </w:r>
          </w:p>
        </w:tc>
      </w:tr>
      <w:tr w:rsidR="00DF2342" w:rsidRPr="00EC3A95" w14:paraId="5AAD6649" w14:textId="77777777" w:rsidTr="00CB406F">
        <w:trPr>
          <w:trHeight w:val="59"/>
        </w:trPr>
        <w:tc>
          <w:tcPr>
            <w:tcW w:w="2715" w:type="dxa"/>
            <w:noWrap/>
          </w:tcPr>
          <w:p w14:paraId="4B4F18F8" w14:textId="77777777" w:rsidR="004C11DB" w:rsidRPr="00EC3A95" w:rsidRDefault="004C11DB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7" w:type="dxa"/>
            <w:noWrap/>
          </w:tcPr>
          <w:p w14:paraId="347DB03F" w14:textId="535A90E5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120,354,878.27</w:t>
            </w:r>
          </w:p>
        </w:tc>
        <w:tc>
          <w:tcPr>
            <w:tcW w:w="143" w:type="dxa"/>
          </w:tcPr>
          <w:p w14:paraId="54DF25AC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</w:tcPr>
          <w:p w14:paraId="0FB50796" w14:textId="6D09F209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12,213,685.17 </w:t>
            </w:r>
          </w:p>
        </w:tc>
        <w:tc>
          <w:tcPr>
            <w:tcW w:w="145" w:type="dxa"/>
            <w:tcBorders>
              <w:left w:val="nil"/>
            </w:tcBorders>
          </w:tcPr>
          <w:p w14:paraId="2EF0BFA3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64F4A841" w14:textId="319724AD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9" w:type="dxa"/>
          </w:tcPr>
          <w:p w14:paraId="18E7AFDD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0B527A7E" w14:textId="7EF5EF1F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7631F901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762A9545" w14:textId="1BA3DAD1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132,568,563.44 </w:t>
            </w:r>
          </w:p>
        </w:tc>
      </w:tr>
      <w:tr w:rsidR="00DF2342" w:rsidRPr="00EC3A95" w14:paraId="586E010E" w14:textId="77777777" w:rsidTr="00CB406F">
        <w:trPr>
          <w:trHeight w:val="59"/>
        </w:trPr>
        <w:tc>
          <w:tcPr>
            <w:tcW w:w="2715" w:type="dxa"/>
            <w:noWrap/>
          </w:tcPr>
          <w:p w14:paraId="4939DFDA" w14:textId="77777777" w:rsidR="004C11DB" w:rsidRPr="00EC3A95" w:rsidRDefault="004C11DB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7" w:type="dxa"/>
            <w:noWrap/>
          </w:tcPr>
          <w:p w14:paraId="4C4D8629" w14:textId="39FAD3B5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35,078,033.34</w:t>
            </w:r>
          </w:p>
        </w:tc>
        <w:tc>
          <w:tcPr>
            <w:tcW w:w="143" w:type="dxa"/>
          </w:tcPr>
          <w:p w14:paraId="5520B62C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</w:tcPr>
          <w:p w14:paraId="62F9A9AC" w14:textId="780E51A0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1,828,404.35 </w:t>
            </w:r>
          </w:p>
        </w:tc>
        <w:tc>
          <w:tcPr>
            <w:tcW w:w="145" w:type="dxa"/>
            <w:tcBorders>
              <w:left w:val="nil"/>
            </w:tcBorders>
          </w:tcPr>
          <w:p w14:paraId="1EEF16B6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5546F4D2" w14:textId="088F5AC0" w:rsidR="004C11DB" w:rsidRPr="00EC3A95" w:rsidRDefault="004C11DB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(213,990.48) </w:t>
            </w:r>
          </w:p>
        </w:tc>
        <w:tc>
          <w:tcPr>
            <w:tcW w:w="149" w:type="dxa"/>
          </w:tcPr>
          <w:p w14:paraId="1E2AF8AE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7192DD43" w14:textId="2029C3A3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2A3F3A11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56A37936" w14:textId="49F76F94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36,692,447.21 </w:t>
            </w:r>
          </w:p>
        </w:tc>
      </w:tr>
      <w:tr w:rsidR="00DF2342" w:rsidRPr="00EC3A95" w14:paraId="29D48534" w14:textId="77777777" w:rsidTr="00CB406F">
        <w:trPr>
          <w:trHeight w:val="59"/>
        </w:trPr>
        <w:tc>
          <w:tcPr>
            <w:tcW w:w="2715" w:type="dxa"/>
            <w:noWrap/>
          </w:tcPr>
          <w:p w14:paraId="0F2B5A45" w14:textId="77777777" w:rsidR="004C11DB" w:rsidRPr="00EC3A95" w:rsidRDefault="004C11DB" w:rsidP="00CB406F">
            <w:pPr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</w:t>
            </w:r>
            <w:r w:rsidRPr="00EC3A9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</w:t>
            </w: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ติดตั้ง</w:t>
            </w:r>
            <w:r w:rsidRPr="00EC3A9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137" w:type="dxa"/>
            <w:noWrap/>
          </w:tcPr>
          <w:p w14:paraId="0D32B6ED" w14:textId="08E2928F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58,115,023.91</w:t>
            </w:r>
          </w:p>
        </w:tc>
        <w:tc>
          <w:tcPr>
            <w:tcW w:w="143" w:type="dxa"/>
          </w:tcPr>
          <w:p w14:paraId="6DA05BDD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</w:tcPr>
          <w:p w14:paraId="3BF12F36" w14:textId="34806DF0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4,982,586.72 </w:t>
            </w:r>
          </w:p>
        </w:tc>
        <w:tc>
          <w:tcPr>
            <w:tcW w:w="145" w:type="dxa"/>
            <w:tcBorders>
              <w:left w:val="nil"/>
            </w:tcBorders>
          </w:tcPr>
          <w:p w14:paraId="2EAD0342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3E62D03F" w14:textId="07DB3BB2" w:rsidR="004C11DB" w:rsidRPr="00EC3A95" w:rsidRDefault="004C11DB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(1,316,975.75) </w:t>
            </w:r>
          </w:p>
        </w:tc>
        <w:tc>
          <w:tcPr>
            <w:tcW w:w="149" w:type="dxa"/>
          </w:tcPr>
          <w:p w14:paraId="6FDBCF7C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5EB3B6A4" w14:textId="0D5BB085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2F728F51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58F0D2D1" w14:textId="707CA6C4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61,780,634.88 </w:t>
            </w:r>
          </w:p>
        </w:tc>
      </w:tr>
      <w:tr w:rsidR="00DF2342" w:rsidRPr="00EC3A95" w14:paraId="53436DE2" w14:textId="77777777" w:rsidTr="00CB406F">
        <w:trPr>
          <w:trHeight w:val="59"/>
        </w:trPr>
        <w:tc>
          <w:tcPr>
            <w:tcW w:w="2715" w:type="dxa"/>
            <w:noWrap/>
          </w:tcPr>
          <w:p w14:paraId="5906D73C" w14:textId="77777777" w:rsidR="004C11DB" w:rsidRPr="00EC3A95" w:rsidRDefault="004C11DB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7" w:type="dxa"/>
            <w:noWrap/>
          </w:tcPr>
          <w:p w14:paraId="767BED3D" w14:textId="33827881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35,895,625.60</w:t>
            </w:r>
          </w:p>
        </w:tc>
        <w:tc>
          <w:tcPr>
            <w:tcW w:w="143" w:type="dxa"/>
          </w:tcPr>
          <w:p w14:paraId="0B493234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</w:tcPr>
          <w:p w14:paraId="12179DE1" w14:textId="497242AB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710,386.80 </w:t>
            </w:r>
          </w:p>
        </w:tc>
        <w:tc>
          <w:tcPr>
            <w:tcW w:w="145" w:type="dxa"/>
            <w:tcBorders>
              <w:left w:val="nil"/>
            </w:tcBorders>
          </w:tcPr>
          <w:p w14:paraId="2F1081ED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27553BFD" w14:textId="3C347B35" w:rsidR="004C11DB" w:rsidRPr="00EC3A95" w:rsidRDefault="004C11DB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(3,009,620.56)</w:t>
            </w:r>
          </w:p>
        </w:tc>
        <w:tc>
          <w:tcPr>
            <w:tcW w:w="149" w:type="dxa"/>
          </w:tcPr>
          <w:p w14:paraId="0BEB190D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noWrap/>
          </w:tcPr>
          <w:p w14:paraId="552CCDC8" w14:textId="4B8E2DC8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32DF4521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3A6BC3CD" w14:textId="73835D7F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33,596,391.84 </w:t>
            </w:r>
          </w:p>
        </w:tc>
      </w:tr>
      <w:tr w:rsidR="00DF2342" w:rsidRPr="00EC3A95" w14:paraId="0CE09C45" w14:textId="77777777" w:rsidTr="00CB406F">
        <w:trPr>
          <w:trHeight w:val="59"/>
        </w:trPr>
        <w:tc>
          <w:tcPr>
            <w:tcW w:w="2715" w:type="dxa"/>
            <w:noWrap/>
          </w:tcPr>
          <w:p w14:paraId="5CDB4BD8" w14:textId="77777777" w:rsidR="004C11DB" w:rsidRPr="00EC3A95" w:rsidRDefault="004C11DB" w:rsidP="00CB406F">
            <w:pPr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F98804" w14:textId="097DF003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273,065,308.62</w:t>
            </w:r>
          </w:p>
        </w:tc>
        <w:tc>
          <w:tcPr>
            <w:tcW w:w="143" w:type="dxa"/>
          </w:tcPr>
          <w:p w14:paraId="76E3E687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00FCA85" w14:textId="717A7712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22,687,174.70 </w:t>
            </w:r>
          </w:p>
        </w:tc>
        <w:tc>
          <w:tcPr>
            <w:tcW w:w="145" w:type="dxa"/>
            <w:tcBorders>
              <w:left w:val="nil"/>
            </w:tcBorders>
          </w:tcPr>
          <w:p w14:paraId="18D9255D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7B1A7A" w14:textId="3DED2BEB" w:rsidR="004C11DB" w:rsidRPr="00EC3A95" w:rsidRDefault="004C11DB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(4,540,586.79)</w:t>
            </w:r>
          </w:p>
        </w:tc>
        <w:tc>
          <w:tcPr>
            <w:tcW w:w="149" w:type="dxa"/>
          </w:tcPr>
          <w:p w14:paraId="56B3B547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3E4167" w14:textId="3072874B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3A5FF9BD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FCA207" w14:textId="4352FB0C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291,211,896.53 </w:t>
            </w:r>
          </w:p>
        </w:tc>
      </w:tr>
      <w:tr w:rsidR="00DF2342" w:rsidRPr="00EC3A95" w14:paraId="75302C97" w14:textId="77777777" w:rsidTr="00CB406F">
        <w:trPr>
          <w:trHeight w:val="59"/>
        </w:trPr>
        <w:tc>
          <w:tcPr>
            <w:tcW w:w="2715" w:type="dxa"/>
            <w:shd w:val="clear" w:color="auto" w:fill="auto"/>
            <w:noWrap/>
          </w:tcPr>
          <w:p w14:paraId="1FD7BF9C" w14:textId="77777777" w:rsidR="004C11DB" w:rsidRPr="00EC3A95" w:rsidRDefault="004C11DB" w:rsidP="00CB406F">
            <w:pPr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EC3A9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DE9485" w14:textId="6350AB4F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1,591,900.26</w:t>
            </w:r>
          </w:p>
        </w:tc>
        <w:tc>
          <w:tcPr>
            <w:tcW w:w="143" w:type="dxa"/>
          </w:tcPr>
          <w:p w14:paraId="1FF48BC8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3A34CDB" w14:textId="695B9D3B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5" w:type="dxa"/>
            <w:tcBorders>
              <w:left w:val="nil"/>
            </w:tcBorders>
          </w:tcPr>
          <w:p w14:paraId="2AC80ED4" w14:textId="77777777" w:rsidR="004C11DB" w:rsidRPr="00EC3A95" w:rsidRDefault="004C11DB" w:rsidP="00CB406F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7EDA75E" w14:textId="67E9D058" w:rsidR="004C11DB" w:rsidRPr="00EC3A95" w:rsidRDefault="004C11DB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(1,591,900.26)</w:t>
            </w:r>
          </w:p>
        </w:tc>
        <w:tc>
          <w:tcPr>
            <w:tcW w:w="149" w:type="dxa"/>
          </w:tcPr>
          <w:p w14:paraId="533A9E82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noWrap/>
          </w:tcPr>
          <w:p w14:paraId="0ADFC782" w14:textId="56EE365F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45F57761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F1A412" w14:textId="78AF824D" w:rsidR="004C11DB" w:rsidRPr="00EC3A95" w:rsidRDefault="004C11DB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-   </w:t>
            </w:r>
          </w:p>
        </w:tc>
      </w:tr>
      <w:tr w:rsidR="00DF2342" w:rsidRPr="00EC3A95" w14:paraId="3B1FE206" w14:textId="77777777" w:rsidTr="00CB406F">
        <w:trPr>
          <w:trHeight w:val="59"/>
        </w:trPr>
        <w:tc>
          <w:tcPr>
            <w:tcW w:w="2715" w:type="dxa"/>
            <w:noWrap/>
          </w:tcPr>
          <w:p w14:paraId="542B85FB" w14:textId="77777777" w:rsidR="004C11DB" w:rsidRPr="00EC3A95" w:rsidRDefault="004C11DB" w:rsidP="00CB406F">
            <w:pPr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4BFC208" w14:textId="3BFF6519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>214,729,077.42</w:t>
            </w:r>
          </w:p>
        </w:tc>
        <w:tc>
          <w:tcPr>
            <w:tcW w:w="143" w:type="dxa"/>
          </w:tcPr>
          <w:p w14:paraId="6B836A32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B8DF055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7F49C391" w14:textId="77777777" w:rsidR="004C11DB" w:rsidRPr="00EC3A95" w:rsidRDefault="004C11DB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noWrap/>
          </w:tcPr>
          <w:p w14:paraId="4BE097F2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" w:type="dxa"/>
          </w:tcPr>
          <w:p w14:paraId="02320BF0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noWrap/>
          </w:tcPr>
          <w:p w14:paraId="5500B4AD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17203D6D" w14:textId="77777777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AE12A48" w14:textId="40B40A98" w:rsidR="004C11DB" w:rsidRPr="00EC3A95" w:rsidRDefault="004C11DB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EC3A9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209,589,577.79 </w:t>
            </w:r>
          </w:p>
        </w:tc>
      </w:tr>
    </w:tbl>
    <w:p w14:paraId="0E477C5C" w14:textId="77777777" w:rsidR="009904B0" w:rsidRPr="00DF2342" w:rsidRDefault="009904B0" w:rsidP="00CB406F">
      <w:pPr>
        <w:spacing w:line="280" w:lineRule="exact"/>
        <w:rPr>
          <w:color w:val="000000" w:themeColor="text1"/>
        </w:rPr>
      </w:pP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16"/>
        <w:gridCol w:w="1138"/>
        <w:gridCol w:w="143"/>
        <w:gridCol w:w="1136"/>
        <w:gridCol w:w="145"/>
        <w:gridCol w:w="1136"/>
        <w:gridCol w:w="149"/>
        <w:gridCol w:w="1136"/>
        <w:gridCol w:w="142"/>
        <w:gridCol w:w="1139"/>
      </w:tblGrid>
      <w:tr w:rsidR="00DF2342" w:rsidRPr="00DF2342" w14:paraId="008D7332" w14:textId="77777777" w:rsidTr="00D2638B">
        <w:trPr>
          <w:trHeight w:val="74"/>
        </w:trPr>
        <w:tc>
          <w:tcPr>
            <w:tcW w:w="2716" w:type="dxa"/>
            <w:noWrap/>
          </w:tcPr>
          <w:p w14:paraId="46E239DD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DF2342">
              <w:rPr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6264" w:type="dxa"/>
            <w:gridSpan w:val="9"/>
            <w:tcBorders>
              <w:bottom w:val="single" w:sz="6" w:space="0" w:color="auto"/>
            </w:tcBorders>
            <w:noWrap/>
          </w:tcPr>
          <w:p w14:paraId="6FD2AEEB" w14:textId="77777777" w:rsidR="00CF54EE" w:rsidRPr="00DF2342" w:rsidRDefault="00CF54EE" w:rsidP="00CB406F">
            <w:pPr>
              <w:spacing w:line="28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DF2342" w:rsidRPr="00DF2342" w14:paraId="5E9C95EC" w14:textId="77777777" w:rsidTr="00D2638B">
        <w:trPr>
          <w:trHeight w:val="74"/>
        </w:trPr>
        <w:tc>
          <w:tcPr>
            <w:tcW w:w="2716" w:type="dxa"/>
            <w:noWrap/>
          </w:tcPr>
          <w:p w14:paraId="4D890886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6264" w:type="dxa"/>
            <w:gridSpan w:val="9"/>
            <w:tcBorders>
              <w:bottom w:val="single" w:sz="6" w:space="0" w:color="auto"/>
            </w:tcBorders>
            <w:noWrap/>
          </w:tcPr>
          <w:p w14:paraId="1D18E1D6" w14:textId="77777777" w:rsidR="00CF54EE" w:rsidRPr="00DF2342" w:rsidRDefault="00CF54EE" w:rsidP="00CB406F">
            <w:pPr>
              <w:spacing w:line="28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F2342" w:rsidRPr="00DF2342" w14:paraId="1A10CAC7" w14:textId="77777777" w:rsidTr="00D2638B">
        <w:tc>
          <w:tcPr>
            <w:tcW w:w="2716" w:type="dxa"/>
            <w:noWrap/>
          </w:tcPr>
          <w:p w14:paraId="38306E01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34F8EC17" w14:textId="77777777" w:rsidR="00CF54EE" w:rsidRPr="00DF2342" w:rsidRDefault="00CF54EE" w:rsidP="00CB406F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C85EC05" w14:textId="77777777" w:rsidR="00CF54EE" w:rsidRPr="00DF2342" w:rsidRDefault="00CF54EE" w:rsidP="00CB406F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02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8BC6876" w14:textId="77777777" w:rsidR="00CF54EE" w:rsidRPr="00DF2342" w:rsidRDefault="00CF54EE" w:rsidP="00CB406F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7F005F3D" w14:textId="77777777" w:rsidR="00CF54EE" w:rsidRPr="00DF2342" w:rsidRDefault="00CF54EE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</w:tcBorders>
            <w:noWrap/>
          </w:tcPr>
          <w:p w14:paraId="4C52A856" w14:textId="77777777" w:rsidR="00CF54EE" w:rsidRPr="00DF2342" w:rsidRDefault="00CF54EE" w:rsidP="00CB406F">
            <w:pPr>
              <w:spacing w:line="280" w:lineRule="exact"/>
              <w:ind w:hanging="3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DF2342" w:rsidRPr="00DF2342" w14:paraId="56ACFBEB" w14:textId="77777777" w:rsidTr="00D2638B">
        <w:tc>
          <w:tcPr>
            <w:tcW w:w="2716" w:type="dxa"/>
            <w:noWrap/>
          </w:tcPr>
          <w:p w14:paraId="113FFE7A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38" w:type="dxa"/>
            <w:noWrap/>
          </w:tcPr>
          <w:p w14:paraId="5F123B0D" w14:textId="77777777" w:rsidR="00CF54EE" w:rsidRPr="00DF2342" w:rsidRDefault="00CF54EE" w:rsidP="00CB406F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</w:p>
        </w:tc>
        <w:tc>
          <w:tcPr>
            <w:tcW w:w="143" w:type="dxa"/>
          </w:tcPr>
          <w:p w14:paraId="59704C6B" w14:textId="77777777" w:rsidR="00CF54EE" w:rsidRPr="00DF2342" w:rsidRDefault="00CF54EE" w:rsidP="00CB406F">
            <w:pPr>
              <w:spacing w:line="280" w:lineRule="exact"/>
              <w:ind w:left="28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443097E3" w14:textId="77777777" w:rsidR="00CF54EE" w:rsidRPr="00DF2342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</w:tcBorders>
          </w:tcPr>
          <w:p w14:paraId="173FB257" w14:textId="77777777" w:rsidR="00CF54EE" w:rsidRPr="00DF2342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01A9630A" w14:textId="77777777" w:rsidR="00CF54EE" w:rsidRPr="00DF2342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49" w:type="dxa"/>
            <w:noWrap/>
          </w:tcPr>
          <w:p w14:paraId="5A492948" w14:textId="77777777" w:rsidR="00CF54EE" w:rsidRPr="00DF2342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43C1A744" w14:textId="77777777" w:rsidR="00CF54EE" w:rsidRPr="00DF2342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รับโอน</w:t>
            </w:r>
          </w:p>
        </w:tc>
        <w:tc>
          <w:tcPr>
            <w:tcW w:w="142" w:type="dxa"/>
          </w:tcPr>
          <w:p w14:paraId="773AC786" w14:textId="77777777" w:rsidR="00CF54EE" w:rsidRPr="00DF2342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left w:val="nil"/>
            </w:tcBorders>
            <w:noWrap/>
          </w:tcPr>
          <w:p w14:paraId="25054822" w14:textId="77777777" w:rsidR="00CF54EE" w:rsidRPr="00DF2342" w:rsidRDefault="00CF54EE" w:rsidP="00CB406F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</w:p>
        </w:tc>
      </w:tr>
      <w:tr w:rsidR="00DF2342" w:rsidRPr="00DF2342" w14:paraId="374B9B69" w14:textId="77777777" w:rsidTr="00D2638B">
        <w:tc>
          <w:tcPr>
            <w:tcW w:w="2716" w:type="dxa"/>
            <w:noWrap/>
          </w:tcPr>
          <w:p w14:paraId="45494FB8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noWrap/>
          </w:tcPr>
          <w:p w14:paraId="28842E85" w14:textId="77777777" w:rsidR="00CF54EE" w:rsidRPr="00DF2342" w:rsidRDefault="00CF54EE" w:rsidP="00CB406F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</w:t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3" w:type="dxa"/>
          </w:tcPr>
          <w:p w14:paraId="71F974A3" w14:textId="77777777" w:rsidR="00CF54EE" w:rsidRPr="00DF2342" w:rsidRDefault="00CF54EE" w:rsidP="00CB406F">
            <w:pPr>
              <w:spacing w:line="280" w:lineRule="exact"/>
              <w:ind w:left="28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09FC86A2" w14:textId="77777777" w:rsidR="00CF54EE" w:rsidRPr="00DF2342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37C59A3E" w14:textId="77777777" w:rsidR="00CF54EE" w:rsidRPr="00DF2342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32BB0880" w14:textId="77777777" w:rsidR="00CF54EE" w:rsidRPr="00DF2342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9" w:type="dxa"/>
            <w:noWrap/>
          </w:tcPr>
          <w:p w14:paraId="4C41F762" w14:textId="77777777" w:rsidR="00CF54EE" w:rsidRPr="00DF2342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9BC3F20" w14:textId="77777777" w:rsidR="00CF54EE" w:rsidRPr="00DF2342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65CE5DE7" w14:textId="77777777" w:rsidR="00CF54EE" w:rsidRPr="00DF2342" w:rsidRDefault="00CF54EE" w:rsidP="00CB406F">
            <w:pPr>
              <w:spacing w:line="28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left w:val="nil"/>
              <w:bottom w:val="single" w:sz="6" w:space="0" w:color="auto"/>
            </w:tcBorders>
            <w:noWrap/>
          </w:tcPr>
          <w:p w14:paraId="38F5585C" w14:textId="77777777" w:rsidR="00CF54EE" w:rsidRPr="00DF2342" w:rsidRDefault="00CF54EE" w:rsidP="00CB406F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25</w:t>
            </w: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6</w:t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</w:tr>
      <w:tr w:rsidR="00DF2342" w:rsidRPr="00DF2342" w14:paraId="408B2FAB" w14:textId="77777777" w:rsidTr="00D2638B">
        <w:tc>
          <w:tcPr>
            <w:tcW w:w="2716" w:type="dxa"/>
            <w:noWrap/>
          </w:tcPr>
          <w:p w14:paraId="6A95EAC0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145BBF43" w14:textId="77777777" w:rsidR="00CF54EE" w:rsidRPr="00DF2342" w:rsidRDefault="00CF54EE" w:rsidP="00CB406F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1EC53C51" w14:textId="77777777" w:rsidR="00CF54EE" w:rsidRPr="00DF2342" w:rsidRDefault="00CF54EE" w:rsidP="00CB406F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0FA7B423" w14:textId="77777777" w:rsidR="00CF54EE" w:rsidRPr="00DF2342" w:rsidRDefault="00CF54EE" w:rsidP="00CB406F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2FB66BD9" w14:textId="77777777" w:rsidR="00CF54EE" w:rsidRPr="00DF2342" w:rsidRDefault="00CF54EE" w:rsidP="00CB406F">
            <w:pPr>
              <w:spacing w:line="28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0454221A" w14:textId="77777777" w:rsidR="00CF54EE" w:rsidRPr="00DF2342" w:rsidRDefault="00CF54EE" w:rsidP="00CB406F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" w:type="dxa"/>
            <w:noWrap/>
          </w:tcPr>
          <w:p w14:paraId="2AACF0C0" w14:textId="77777777" w:rsidR="00CF54EE" w:rsidRPr="00DF2342" w:rsidRDefault="00CF54EE" w:rsidP="00CB406F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</w:tcPr>
          <w:p w14:paraId="479CBD28" w14:textId="77777777" w:rsidR="00CF54EE" w:rsidRPr="00DF2342" w:rsidRDefault="00CF54EE" w:rsidP="00CB406F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63118557" w14:textId="77777777" w:rsidR="00CF54EE" w:rsidRPr="00DF2342" w:rsidRDefault="00CF54EE" w:rsidP="00CB406F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</w:tcBorders>
            <w:noWrap/>
          </w:tcPr>
          <w:p w14:paraId="32354455" w14:textId="77777777" w:rsidR="00CF54EE" w:rsidRPr="00DF2342" w:rsidRDefault="00CF54EE" w:rsidP="00CB406F">
            <w:pPr>
              <w:spacing w:line="280" w:lineRule="exact"/>
              <w:ind w:left="-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F2342" w:rsidRPr="00DF2342" w14:paraId="71D10984" w14:textId="77777777" w:rsidTr="00D2638B">
        <w:tc>
          <w:tcPr>
            <w:tcW w:w="2716" w:type="dxa"/>
            <w:noWrap/>
          </w:tcPr>
          <w:p w14:paraId="36B09534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38" w:type="dxa"/>
            <w:noWrap/>
          </w:tcPr>
          <w:p w14:paraId="2F58BCD1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66,877,507.08</w:t>
            </w:r>
          </w:p>
        </w:tc>
        <w:tc>
          <w:tcPr>
            <w:tcW w:w="143" w:type="dxa"/>
          </w:tcPr>
          <w:p w14:paraId="7A5057FE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774CA2B5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520AE846" w14:textId="77777777" w:rsidR="00CF54EE" w:rsidRPr="00DF2342" w:rsidRDefault="00CF54EE" w:rsidP="00CB406F">
            <w:pPr>
              <w:spacing w:line="28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077D9C46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  <w:noWrap/>
          </w:tcPr>
          <w:p w14:paraId="78E0F0E8" w14:textId="77777777" w:rsidR="00CF54EE" w:rsidRPr="00DF2342" w:rsidRDefault="00CF54EE" w:rsidP="00CB406F">
            <w:pPr>
              <w:spacing w:line="28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6886FF6C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E01B7EA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42F95224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66,877,507.08</w:t>
            </w:r>
          </w:p>
        </w:tc>
      </w:tr>
      <w:tr w:rsidR="00DF2342" w:rsidRPr="00DF2342" w14:paraId="0584F7A0" w14:textId="77777777" w:rsidTr="00D2638B">
        <w:trPr>
          <w:trHeight w:val="59"/>
        </w:trPr>
        <w:tc>
          <w:tcPr>
            <w:tcW w:w="2716" w:type="dxa"/>
            <w:noWrap/>
          </w:tcPr>
          <w:p w14:paraId="7B66F001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37125BA9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264,391,158.72</w:t>
            </w:r>
          </w:p>
        </w:tc>
        <w:tc>
          <w:tcPr>
            <w:tcW w:w="143" w:type="dxa"/>
          </w:tcPr>
          <w:p w14:paraId="565341A1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53099228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93,457.94</w:t>
            </w:r>
          </w:p>
        </w:tc>
        <w:tc>
          <w:tcPr>
            <w:tcW w:w="145" w:type="dxa"/>
            <w:tcBorders>
              <w:left w:val="nil"/>
            </w:tcBorders>
          </w:tcPr>
          <w:p w14:paraId="3138EC1D" w14:textId="77777777" w:rsidR="00CF54EE" w:rsidRPr="00DF2342" w:rsidRDefault="00CF54EE" w:rsidP="00CB406F">
            <w:pPr>
              <w:spacing w:line="28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6FC6D75E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  <w:noWrap/>
          </w:tcPr>
          <w:p w14:paraId="3A413240" w14:textId="77777777" w:rsidR="00CF54EE" w:rsidRPr="00DF2342" w:rsidRDefault="00CF54EE" w:rsidP="00CB406F">
            <w:pPr>
              <w:spacing w:line="28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723199E3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3,266,170.10</w:t>
            </w:r>
          </w:p>
        </w:tc>
        <w:tc>
          <w:tcPr>
            <w:tcW w:w="142" w:type="dxa"/>
          </w:tcPr>
          <w:p w14:paraId="73E99518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6309AED4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267,750,786.76</w:t>
            </w:r>
          </w:p>
        </w:tc>
      </w:tr>
      <w:tr w:rsidR="00DF2342" w:rsidRPr="00DF2342" w14:paraId="6E098B37" w14:textId="77777777" w:rsidTr="00D2638B">
        <w:trPr>
          <w:trHeight w:val="59"/>
        </w:trPr>
        <w:tc>
          <w:tcPr>
            <w:tcW w:w="2716" w:type="dxa"/>
            <w:noWrap/>
          </w:tcPr>
          <w:p w14:paraId="591C6B39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8" w:type="dxa"/>
            <w:noWrap/>
          </w:tcPr>
          <w:p w14:paraId="324A4918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44,257,881.51</w:t>
            </w:r>
          </w:p>
        </w:tc>
        <w:tc>
          <w:tcPr>
            <w:tcW w:w="143" w:type="dxa"/>
          </w:tcPr>
          <w:p w14:paraId="66E2D9F6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27D08DB5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34,837.93</w:t>
            </w:r>
          </w:p>
        </w:tc>
        <w:tc>
          <w:tcPr>
            <w:tcW w:w="145" w:type="dxa"/>
            <w:tcBorders>
              <w:left w:val="nil"/>
            </w:tcBorders>
          </w:tcPr>
          <w:p w14:paraId="06D91C58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="Angsana New" w:hAnsi="Angsana New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5221094D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  <w:noWrap/>
          </w:tcPr>
          <w:p w14:paraId="586EA4B1" w14:textId="77777777" w:rsidR="00CF54EE" w:rsidRPr="00DF2342" w:rsidRDefault="00CF54EE" w:rsidP="00CB406F">
            <w:pPr>
              <w:spacing w:line="28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27B0EC59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967E833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3243CC83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44,292,719.44</w:t>
            </w:r>
          </w:p>
        </w:tc>
      </w:tr>
      <w:tr w:rsidR="00DF2342" w:rsidRPr="00DF2342" w14:paraId="0C4C4616" w14:textId="77777777" w:rsidTr="00D2638B">
        <w:trPr>
          <w:trHeight w:val="59"/>
        </w:trPr>
        <w:tc>
          <w:tcPr>
            <w:tcW w:w="2716" w:type="dxa"/>
            <w:noWrap/>
          </w:tcPr>
          <w:p w14:paraId="7F2E9DB6" w14:textId="77777777" w:rsidR="00CF54EE" w:rsidRPr="00DF2342" w:rsidRDefault="00CF54EE" w:rsidP="00CB406F">
            <w:pPr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</w:t>
            </w: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</w:t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ติดตั้ง</w:t>
            </w: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138" w:type="dxa"/>
            <w:noWrap/>
          </w:tcPr>
          <w:p w14:paraId="3A653C23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69,800,252.51</w:t>
            </w:r>
          </w:p>
        </w:tc>
        <w:tc>
          <w:tcPr>
            <w:tcW w:w="143" w:type="dxa"/>
          </w:tcPr>
          <w:p w14:paraId="58C0EFA4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7CB65A1D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581,096.28</w:t>
            </w:r>
          </w:p>
        </w:tc>
        <w:tc>
          <w:tcPr>
            <w:tcW w:w="145" w:type="dxa"/>
            <w:tcBorders>
              <w:left w:val="nil"/>
            </w:tcBorders>
          </w:tcPr>
          <w:p w14:paraId="7AAC0E2E" w14:textId="77777777" w:rsidR="00CF54EE" w:rsidRPr="00DF2342" w:rsidRDefault="00CF54EE" w:rsidP="00CB406F">
            <w:pPr>
              <w:spacing w:line="28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35A90075" w14:textId="77777777" w:rsidR="00CF54EE" w:rsidRPr="00DF2342" w:rsidRDefault="00CF54EE" w:rsidP="00CB406F">
            <w:pPr>
              <w:spacing w:line="280" w:lineRule="exact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(1,021,638.43)</w:t>
            </w:r>
          </w:p>
        </w:tc>
        <w:tc>
          <w:tcPr>
            <w:tcW w:w="149" w:type="dxa"/>
          </w:tcPr>
          <w:p w14:paraId="2F836B30" w14:textId="77777777" w:rsidR="00CF54EE" w:rsidRPr="00DF2342" w:rsidRDefault="00CF54EE" w:rsidP="00CB406F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  <w:noWrap/>
          </w:tcPr>
          <w:p w14:paraId="5FB3CC61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0FB48B12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1C47DF3F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69,359,710.36</w:t>
            </w:r>
          </w:p>
        </w:tc>
      </w:tr>
      <w:tr w:rsidR="00DF2342" w:rsidRPr="00DF2342" w14:paraId="7CE7C53A" w14:textId="77777777" w:rsidTr="00D2638B">
        <w:trPr>
          <w:trHeight w:val="59"/>
        </w:trPr>
        <w:tc>
          <w:tcPr>
            <w:tcW w:w="2716" w:type="dxa"/>
            <w:noWrap/>
          </w:tcPr>
          <w:p w14:paraId="6529776E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8" w:type="dxa"/>
            <w:noWrap/>
          </w:tcPr>
          <w:p w14:paraId="02D7B512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46,448,264.52</w:t>
            </w:r>
          </w:p>
        </w:tc>
        <w:tc>
          <w:tcPr>
            <w:tcW w:w="143" w:type="dxa"/>
          </w:tcPr>
          <w:p w14:paraId="284A1B8D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3E0FC9EA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7EC1F0BE" w14:textId="77777777" w:rsidR="00CF54EE" w:rsidRPr="00DF2342" w:rsidRDefault="00CF54EE" w:rsidP="00CB406F">
            <w:pPr>
              <w:spacing w:line="28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713DA7F3" w14:textId="77777777" w:rsidR="00CF54EE" w:rsidRPr="00DF2342" w:rsidRDefault="00CF54EE" w:rsidP="00CB406F">
            <w:pPr>
              <w:spacing w:line="280" w:lineRule="exact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(8,950,342.05)</w:t>
            </w:r>
          </w:p>
        </w:tc>
        <w:tc>
          <w:tcPr>
            <w:tcW w:w="149" w:type="dxa"/>
            <w:noWrap/>
          </w:tcPr>
          <w:p w14:paraId="65610A17" w14:textId="77777777" w:rsidR="00CF54EE" w:rsidRPr="00DF2342" w:rsidRDefault="00CF54EE" w:rsidP="00CB406F">
            <w:pPr>
              <w:spacing w:line="280" w:lineRule="exact"/>
              <w:ind w:left="-30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</w:tcPr>
          <w:p w14:paraId="56CCF516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FE339F1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1B328A13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37,497,922.47</w:t>
            </w:r>
          </w:p>
        </w:tc>
      </w:tr>
      <w:tr w:rsidR="00DF2342" w:rsidRPr="00DF2342" w14:paraId="48EBAC8C" w14:textId="77777777" w:rsidTr="00D2638B">
        <w:trPr>
          <w:trHeight w:val="59"/>
        </w:trPr>
        <w:tc>
          <w:tcPr>
            <w:tcW w:w="2716" w:type="dxa"/>
            <w:noWrap/>
          </w:tcPr>
          <w:p w14:paraId="62864977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138" w:type="dxa"/>
            <w:noWrap/>
          </w:tcPr>
          <w:p w14:paraId="54BD3CC3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3,375,585.99</w:t>
            </w:r>
          </w:p>
        </w:tc>
        <w:tc>
          <w:tcPr>
            <w:tcW w:w="143" w:type="dxa"/>
          </w:tcPr>
          <w:p w14:paraId="7AD0D935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929B453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3,498,224.30</w:t>
            </w:r>
          </w:p>
        </w:tc>
        <w:tc>
          <w:tcPr>
            <w:tcW w:w="145" w:type="dxa"/>
            <w:tcBorders>
              <w:left w:val="nil"/>
            </w:tcBorders>
          </w:tcPr>
          <w:p w14:paraId="0FF7A78D" w14:textId="77777777" w:rsidR="00CF54EE" w:rsidRPr="00DF2342" w:rsidRDefault="00CF54EE" w:rsidP="00CB406F">
            <w:pPr>
              <w:spacing w:line="28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2AE38612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759B1CB4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5AA9201F" w14:textId="77777777" w:rsidR="00CF54EE" w:rsidRPr="00DF2342" w:rsidRDefault="00CF54EE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(3,266,170.10)</w:t>
            </w:r>
          </w:p>
        </w:tc>
        <w:tc>
          <w:tcPr>
            <w:tcW w:w="142" w:type="dxa"/>
            <w:noWrap/>
          </w:tcPr>
          <w:p w14:paraId="2542337C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77BDD6F0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3,607,640.19</w:t>
            </w:r>
          </w:p>
        </w:tc>
      </w:tr>
      <w:tr w:rsidR="00DF2342" w:rsidRPr="00DF2342" w14:paraId="6FE8D0A6" w14:textId="77777777" w:rsidTr="00D2638B">
        <w:trPr>
          <w:trHeight w:val="59"/>
        </w:trPr>
        <w:tc>
          <w:tcPr>
            <w:tcW w:w="2716" w:type="dxa"/>
            <w:noWrap/>
          </w:tcPr>
          <w:p w14:paraId="14475E57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0FADD2A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495,150,650.33</w:t>
            </w:r>
          </w:p>
        </w:tc>
        <w:tc>
          <w:tcPr>
            <w:tcW w:w="143" w:type="dxa"/>
          </w:tcPr>
          <w:p w14:paraId="03035886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67AC00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4,207,616.45</w:t>
            </w:r>
          </w:p>
        </w:tc>
        <w:tc>
          <w:tcPr>
            <w:tcW w:w="145" w:type="dxa"/>
            <w:tcBorders>
              <w:left w:val="nil"/>
            </w:tcBorders>
          </w:tcPr>
          <w:p w14:paraId="4E3E52FE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802C6B2" w14:textId="77777777" w:rsidR="00CF54EE" w:rsidRPr="00DF2342" w:rsidRDefault="00CF54EE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(9,971,980.48)</w:t>
            </w:r>
          </w:p>
        </w:tc>
        <w:tc>
          <w:tcPr>
            <w:tcW w:w="149" w:type="dxa"/>
            <w:noWrap/>
          </w:tcPr>
          <w:p w14:paraId="2D8D6E23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5C6F588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CC61A74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F1A8E3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489,386,286.30</w:t>
            </w:r>
          </w:p>
        </w:tc>
      </w:tr>
      <w:tr w:rsidR="00DF2342" w:rsidRPr="00DF2342" w14:paraId="04B035D5" w14:textId="77777777" w:rsidTr="00D2638B">
        <w:tc>
          <w:tcPr>
            <w:tcW w:w="2716" w:type="dxa"/>
            <w:noWrap/>
          </w:tcPr>
          <w:p w14:paraId="51995562" w14:textId="77777777" w:rsidR="00CF54EE" w:rsidRPr="00DF2342" w:rsidRDefault="00CF54EE" w:rsidP="00CB406F">
            <w:pPr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38" w:type="dxa"/>
            <w:noWrap/>
          </w:tcPr>
          <w:p w14:paraId="026D6BCB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3" w:type="dxa"/>
          </w:tcPr>
          <w:p w14:paraId="3ACD0065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594FEA1" w14:textId="77777777" w:rsidR="00CF54EE" w:rsidRPr="00DF2342" w:rsidRDefault="00CF54EE" w:rsidP="00CB406F">
            <w:pPr>
              <w:tabs>
                <w:tab w:val="center" w:pos="4536"/>
                <w:tab w:val="right" w:pos="9072"/>
              </w:tabs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1FF95276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3ADD48E4" w14:textId="77777777" w:rsidR="00CF54EE" w:rsidRPr="00DF2342" w:rsidRDefault="00CF54EE" w:rsidP="00CB406F">
            <w:pPr>
              <w:tabs>
                <w:tab w:val="left" w:pos="649"/>
              </w:tabs>
              <w:spacing w:line="280" w:lineRule="exact"/>
              <w:ind w:left="-30" w:right="57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9" w:type="dxa"/>
          </w:tcPr>
          <w:p w14:paraId="56422C5E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43ACEE4F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5C3F3692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001D7222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F2342" w:rsidRPr="00DF2342" w14:paraId="26184AF3" w14:textId="77777777" w:rsidTr="00D2638B">
        <w:trPr>
          <w:trHeight w:val="59"/>
        </w:trPr>
        <w:tc>
          <w:tcPr>
            <w:tcW w:w="2716" w:type="dxa"/>
            <w:noWrap/>
          </w:tcPr>
          <w:p w14:paraId="770DD7B0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38" w:type="dxa"/>
            <w:noWrap/>
          </w:tcPr>
          <w:p w14:paraId="691862B2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20,244,921.51</w:t>
            </w:r>
          </w:p>
        </w:tc>
        <w:tc>
          <w:tcPr>
            <w:tcW w:w="143" w:type="dxa"/>
          </w:tcPr>
          <w:p w14:paraId="678F45F7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7E7C05DE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3,376,825.99</w:t>
            </w:r>
          </w:p>
        </w:tc>
        <w:tc>
          <w:tcPr>
            <w:tcW w:w="145" w:type="dxa"/>
            <w:tcBorders>
              <w:left w:val="nil"/>
            </w:tcBorders>
          </w:tcPr>
          <w:p w14:paraId="76FA207D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74BD4B93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1D094376" w14:textId="77777777" w:rsidR="00CF54EE" w:rsidRPr="00DF2342" w:rsidRDefault="00CF54EE" w:rsidP="00CB406F">
            <w:pPr>
              <w:spacing w:line="28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076DBF7E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1857EC0A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0006F602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23,621,747.50</w:t>
            </w:r>
          </w:p>
        </w:tc>
      </w:tr>
      <w:tr w:rsidR="00DF2342" w:rsidRPr="00DF2342" w14:paraId="53593797" w14:textId="77777777" w:rsidTr="00D2638B">
        <w:trPr>
          <w:trHeight w:val="59"/>
        </w:trPr>
        <w:tc>
          <w:tcPr>
            <w:tcW w:w="2716" w:type="dxa"/>
            <w:noWrap/>
          </w:tcPr>
          <w:p w14:paraId="0D0003CE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อาคารและ</w:t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8" w:type="dxa"/>
            <w:noWrap/>
          </w:tcPr>
          <w:p w14:paraId="549EA770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108,274,626.96</w:t>
            </w:r>
          </w:p>
        </w:tc>
        <w:tc>
          <w:tcPr>
            <w:tcW w:w="143" w:type="dxa"/>
          </w:tcPr>
          <w:p w14:paraId="658A56F7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737356C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12,080,251.31</w:t>
            </w:r>
          </w:p>
        </w:tc>
        <w:tc>
          <w:tcPr>
            <w:tcW w:w="145" w:type="dxa"/>
            <w:tcBorders>
              <w:left w:val="nil"/>
            </w:tcBorders>
          </w:tcPr>
          <w:p w14:paraId="6C093517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3846B0C9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0AF8EB8F" w14:textId="77777777" w:rsidR="00CF54EE" w:rsidRPr="00DF2342" w:rsidRDefault="00CF54EE" w:rsidP="00CB406F">
            <w:pPr>
              <w:spacing w:line="28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0A718CF1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4138B1AC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noWrap/>
          </w:tcPr>
          <w:p w14:paraId="3704EF33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120,354,878.27</w:t>
            </w:r>
          </w:p>
        </w:tc>
      </w:tr>
      <w:tr w:rsidR="00DF2342" w:rsidRPr="00DF2342" w14:paraId="0F3A81ED" w14:textId="77777777" w:rsidTr="00D2638B">
        <w:trPr>
          <w:trHeight w:val="59"/>
        </w:trPr>
        <w:tc>
          <w:tcPr>
            <w:tcW w:w="2716" w:type="dxa"/>
            <w:noWrap/>
          </w:tcPr>
          <w:p w14:paraId="20B68150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8" w:type="dxa"/>
            <w:noWrap/>
          </w:tcPr>
          <w:p w14:paraId="148B8B4B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32,924,791.97</w:t>
            </w:r>
          </w:p>
        </w:tc>
        <w:tc>
          <w:tcPr>
            <w:tcW w:w="143" w:type="dxa"/>
          </w:tcPr>
          <w:p w14:paraId="486B7CAF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E9B2781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2,153,241.37</w:t>
            </w:r>
          </w:p>
        </w:tc>
        <w:tc>
          <w:tcPr>
            <w:tcW w:w="145" w:type="dxa"/>
            <w:tcBorders>
              <w:left w:val="nil"/>
            </w:tcBorders>
          </w:tcPr>
          <w:p w14:paraId="01476937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2B9C254B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204F7E93" w14:textId="77777777" w:rsidR="00CF54EE" w:rsidRPr="00DF2342" w:rsidRDefault="00CF54EE" w:rsidP="00CB406F">
            <w:pPr>
              <w:spacing w:line="28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24B78198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2EF3582F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488AC87F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35,078,033.34</w:t>
            </w:r>
          </w:p>
        </w:tc>
      </w:tr>
      <w:tr w:rsidR="00DF2342" w:rsidRPr="00DF2342" w14:paraId="16D34088" w14:textId="77777777" w:rsidTr="00D2638B">
        <w:trPr>
          <w:trHeight w:val="59"/>
        </w:trPr>
        <w:tc>
          <w:tcPr>
            <w:tcW w:w="2716" w:type="dxa"/>
            <w:noWrap/>
          </w:tcPr>
          <w:p w14:paraId="52970B5B" w14:textId="77777777" w:rsidR="00CF54EE" w:rsidRPr="00DF2342" w:rsidRDefault="00CF54EE" w:rsidP="00CB406F">
            <w:pPr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</w:t>
            </w: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</w:t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ติดตั้ง</w:t>
            </w: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138" w:type="dxa"/>
            <w:noWrap/>
          </w:tcPr>
          <w:p w14:paraId="079B8CFC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53,404,056.15</w:t>
            </w:r>
          </w:p>
        </w:tc>
        <w:tc>
          <w:tcPr>
            <w:tcW w:w="143" w:type="dxa"/>
          </w:tcPr>
          <w:p w14:paraId="757C5ABD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EB1F188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5,724,625.30</w:t>
            </w:r>
          </w:p>
        </w:tc>
        <w:tc>
          <w:tcPr>
            <w:tcW w:w="145" w:type="dxa"/>
            <w:tcBorders>
              <w:left w:val="nil"/>
            </w:tcBorders>
          </w:tcPr>
          <w:p w14:paraId="4B8BC566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4C20AF79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(1,013,657.54)</w:t>
            </w:r>
          </w:p>
        </w:tc>
        <w:tc>
          <w:tcPr>
            <w:tcW w:w="149" w:type="dxa"/>
          </w:tcPr>
          <w:p w14:paraId="1CF8917F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06F27521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1E842B1D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4F76ACE2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58,115,023.91</w:t>
            </w:r>
          </w:p>
        </w:tc>
      </w:tr>
      <w:tr w:rsidR="00DF2342" w:rsidRPr="00DF2342" w14:paraId="5105C8AF" w14:textId="77777777" w:rsidTr="00D2638B">
        <w:trPr>
          <w:trHeight w:val="59"/>
        </w:trPr>
        <w:tc>
          <w:tcPr>
            <w:tcW w:w="2716" w:type="dxa"/>
            <w:noWrap/>
          </w:tcPr>
          <w:p w14:paraId="415F607F" w14:textId="77777777" w:rsidR="00CF54EE" w:rsidRPr="00DF2342" w:rsidRDefault="00CF54EE" w:rsidP="00CB406F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8" w:type="dxa"/>
            <w:noWrap/>
          </w:tcPr>
          <w:p w14:paraId="0305BFBB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43,650,332.55</w:t>
            </w:r>
          </w:p>
        </w:tc>
        <w:tc>
          <w:tcPr>
            <w:tcW w:w="143" w:type="dxa"/>
          </w:tcPr>
          <w:p w14:paraId="0E992960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4D50373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1,195,625.10</w:t>
            </w:r>
          </w:p>
        </w:tc>
        <w:tc>
          <w:tcPr>
            <w:tcW w:w="145" w:type="dxa"/>
            <w:tcBorders>
              <w:left w:val="nil"/>
            </w:tcBorders>
          </w:tcPr>
          <w:p w14:paraId="1AF20668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51EC7D07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(8,950,332.05)</w:t>
            </w:r>
          </w:p>
        </w:tc>
        <w:tc>
          <w:tcPr>
            <w:tcW w:w="149" w:type="dxa"/>
          </w:tcPr>
          <w:p w14:paraId="788546B0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2BF5C347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0E513FA8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5E03C0BC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35,895,625.60</w:t>
            </w:r>
          </w:p>
        </w:tc>
      </w:tr>
      <w:tr w:rsidR="00DF2342" w:rsidRPr="00DF2342" w14:paraId="4745367E" w14:textId="77777777" w:rsidTr="00D2638B">
        <w:trPr>
          <w:trHeight w:val="59"/>
        </w:trPr>
        <w:tc>
          <w:tcPr>
            <w:tcW w:w="2716" w:type="dxa"/>
            <w:noWrap/>
          </w:tcPr>
          <w:p w14:paraId="65F0B9FD" w14:textId="77777777" w:rsidR="00CF54EE" w:rsidRPr="00DF2342" w:rsidRDefault="00CF54EE" w:rsidP="00CB406F">
            <w:pPr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F1C05A3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258,498,729.14</w:t>
            </w:r>
          </w:p>
        </w:tc>
        <w:tc>
          <w:tcPr>
            <w:tcW w:w="143" w:type="dxa"/>
          </w:tcPr>
          <w:p w14:paraId="5111192D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7FFC0D2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24,530,569.07</w:t>
            </w:r>
          </w:p>
        </w:tc>
        <w:tc>
          <w:tcPr>
            <w:tcW w:w="145" w:type="dxa"/>
            <w:tcBorders>
              <w:left w:val="nil"/>
            </w:tcBorders>
          </w:tcPr>
          <w:p w14:paraId="4994FA3A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5056EA" w14:textId="77777777" w:rsidR="00CF54EE" w:rsidRPr="00DF2342" w:rsidRDefault="00CF54EE" w:rsidP="00CB406F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(9,963,989.59)</w:t>
            </w:r>
          </w:p>
        </w:tc>
        <w:tc>
          <w:tcPr>
            <w:tcW w:w="149" w:type="dxa"/>
          </w:tcPr>
          <w:p w14:paraId="6C2332A9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5B6DB7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578CC3BF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E3E4E0D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273,065,308.62</w:t>
            </w:r>
          </w:p>
        </w:tc>
      </w:tr>
      <w:tr w:rsidR="00DF2342" w:rsidRPr="00DF2342" w14:paraId="02398090" w14:textId="77777777" w:rsidTr="00D2638B">
        <w:trPr>
          <w:trHeight w:val="59"/>
        </w:trPr>
        <w:tc>
          <w:tcPr>
            <w:tcW w:w="2716" w:type="dxa"/>
            <w:shd w:val="clear" w:color="auto" w:fill="auto"/>
            <w:noWrap/>
          </w:tcPr>
          <w:p w14:paraId="45485D95" w14:textId="77777777" w:rsidR="00CF54EE" w:rsidRPr="00DF2342" w:rsidRDefault="00CF54EE" w:rsidP="00CB406F">
            <w:pPr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3B06DB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1,591,900.26</w:t>
            </w:r>
          </w:p>
        </w:tc>
        <w:tc>
          <w:tcPr>
            <w:tcW w:w="143" w:type="dxa"/>
          </w:tcPr>
          <w:p w14:paraId="6782BE59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DCD3E6A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 w14:paraId="65E0396E" w14:textId="77777777" w:rsidR="00CF54EE" w:rsidRPr="00DF2342" w:rsidRDefault="00CF54EE" w:rsidP="00CB406F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081164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9" w:type="dxa"/>
          </w:tcPr>
          <w:p w14:paraId="5E9020C3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5A45C735" w14:textId="77777777" w:rsidR="00CF54EE" w:rsidRPr="00DF2342" w:rsidRDefault="00CF54EE" w:rsidP="00CB406F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noWrap/>
          </w:tcPr>
          <w:p w14:paraId="41F82B73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8A7A388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1,591,900.26</w:t>
            </w:r>
          </w:p>
        </w:tc>
      </w:tr>
      <w:tr w:rsidR="00CF54EE" w:rsidRPr="00DF2342" w14:paraId="129692C1" w14:textId="77777777" w:rsidTr="00D2638B">
        <w:trPr>
          <w:trHeight w:val="59"/>
        </w:trPr>
        <w:tc>
          <w:tcPr>
            <w:tcW w:w="2716" w:type="dxa"/>
            <w:noWrap/>
          </w:tcPr>
          <w:p w14:paraId="7305B3DB" w14:textId="77777777" w:rsidR="00CF54EE" w:rsidRPr="00DF2342" w:rsidRDefault="00CF54EE" w:rsidP="00CB406F">
            <w:pPr>
              <w:spacing w:line="280" w:lineRule="exact"/>
              <w:ind w:right="-4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CD1C475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235,060,020.93</w:t>
            </w:r>
          </w:p>
        </w:tc>
        <w:tc>
          <w:tcPr>
            <w:tcW w:w="143" w:type="dxa"/>
          </w:tcPr>
          <w:p w14:paraId="566A9CA3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307F4C7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73464EC8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6B493C59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" w:type="dxa"/>
          </w:tcPr>
          <w:p w14:paraId="739D1F89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6DCFB8B0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54ED23C2" w14:textId="77777777" w:rsidR="00CF54EE" w:rsidRPr="00DF2342" w:rsidRDefault="00CF54EE" w:rsidP="00CB406F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881B201" w14:textId="77777777" w:rsidR="00CF54EE" w:rsidRPr="00DF2342" w:rsidRDefault="00CF54EE" w:rsidP="00CB406F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214,729,077.42</w:t>
            </w:r>
          </w:p>
        </w:tc>
      </w:tr>
    </w:tbl>
    <w:p w14:paraId="249FB464" w14:textId="77777777" w:rsidR="00CF54EE" w:rsidRPr="00DF2342" w:rsidRDefault="00CF54EE">
      <w:pPr>
        <w:rPr>
          <w:color w:val="000000" w:themeColor="text1"/>
        </w:rPr>
      </w:pPr>
    </w:p>
    <w:p w14:paraId="7616634B" w14:textId="77777777" w:rsidR="00CF54EE" w:rsidRPr="00DF2342" w:rsidRDefault="00CF54EE">
      <w:pPr>
        <w:rPr>
          <w:color w:val="000000" w:themeColor="text1"/>
        </w:rPr>
      </w:pPr>
    </w:p>
    <w:p w14:paraId="57E9019B" w14:textId="676FCBE7" w:rsidR="003F03CE" w:rsidRPr="00DF2342" w:rsidRDefault="003F03CE" w:rsidP="00A1057F">
      <w:pPr>
        <w:tabs>
          <w:tab w:val="left" w:pos="851"/>
        </w:tabs>
        <w:spacing w:line="360" w:lineRule="exact"/>
        <w:ind w:left="284" w:firstLine="561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lastRenderedPageBreak/>
        <w:t xml:space="preserve">ณ วันที่ </w:t>
      </w:r>
      <w:r w:rsidRPr="00DF2342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31 </w:t>
      </w:r>
      <w:r w:rsidRPr="00DF2342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DF2342">
        <w:rPr>
          <w:rFonts w:asciiTheme="majorBidi" w:hAnsiTheme="majorBidi"/>
          <w:color w:val="000000" w:themeColor="text1"/>
          <w:spacing w:val="-4"/>
          <w:sz w:val="32"/>
          <w:szCs w:val="32"/>
        </w:rPr>
        <w:t>256</w:t>
      </w:r>
      <w:r w:rsidR="009E5257" w:rsidRPr="00DF2342">
        <w:rPr>
          <w:rFonts w:asciiTheme="majorBidi" w:hAnsiTheme="majorBidi"/>
          <w:color w:val="000000" w:themeColor="text1"/>
          <w:spacing w:val="-4"/>
          <w:sz w:val="32"/>
          <w:szCs w:val="32"/>
        </w:rPr>
        <w:t>7</w:t>
      </w:r>
      <w:r w:rsidRPr="00DF2342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และ </w:t>
      </w:r>
      <w:r w:rsidRPr="00DF2342">
        <w:rPr>
          <w:rFonts w:asciiTheme="majorBidi" w:hAnsiTheme="majorBidi"/>
          <w:color w:val="000000" w:themeColor="text1"/>
          <w:spacing w:val="-4"/>
          <w:sz w:val="32"/>
          <w:szCs w:val="32"/>
        </w:rPr>
        <w:t>256</w:t>
      </w:r>
      <w:r w:rsidR="009E5257" w:rsidRPr="00DF2342">
        <w:rPr>
          <w:rFonts w:asciiTheme="majorBidi" w:hAnsiTheme="majorBidi"/>
          <w:color w:val="000000" w:themeColor="text1"/>
          <w:spacing w:val="-4"/>
          <w:sz w:val="32"/>
          <w:szCs w:val="32"/>
        </w:rPr>
        <w:t>6</w:t>
      </w:r>
      <w:r w:rsidRPr="00DF2342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แห่งหนึ่ง ติดภาระค้ำประกันวงเงินเบิกเกินบัญชีและวงเงินสินเชื่อกับธนาคารพาณิชย์ในประเทศ</w:t>
      </w:r>
      <w:r w:rsidR="00994CF4"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A1057F" w:rsidRPr="00DF2342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="00994CF4" w:rsidRPr="00DF2342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(ดูหมายเหตุ </w:t>
      </w:r>
      <w:r w:rsidR="00994CF4" w:rsidRPr="00DF2342">
        <w:rPr>
          <w:rFonts w:asciiTheme="majorBidi" w:hAnsiTheme="majorBidi"/>
          <w:color w:val="000000" w:themeColor="text1"/>
          <w:spacing w:val="-4"/>
          <w:sz w:val="32"/>
          <w:szCs w:val="32"/>
        </w:rPr>
        <w:t>16)</w:t>
      </w:r>
      <w:r w:rsidR="00FB234F" w:rsidRPr="00DF2342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</w:p>
    <w:p w14:paraId="0E0BAC43" w14:textId="77777777" w:rsidR="007E6619" w:rsidRPr="00DF2342" w:rsidRDefault="007E6619" w:rsidP="00A1057F">
      <w:pPr>
        <w:tabs>
          <w:tab w:val="left" w:pos="851"/>
        </w:tabs>
        <w:spacing w:line="360" w:lineRule="exact"/>
        <w:ind w:left="284" w:firstLine="561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0F6F3238" w14:textId="08AC11D1" w:rsidR="00AB2305" w:rsidRPr="00DF2342" w:rsidRDefault="00AB2305" w:rsidP="00A10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1</w:t>
      </w:r>
      <w:r w:rsidR="0031390A" w:rsidRPr="00DF234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4</w:t>
      </w:r>
      <w:r w:rsidRPr="00DF234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.</w:t>
      </w:r>
      <w:r w:rsidRPr="00DF234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ab/>
      </w:r>
      <w:r w:rsidRPr="00DF2342">
        <w:rPr>
          <w:rFonts w:ascii="Angsana New" w:eastAsia="Calibri" w:hAnsi="Angsana New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p w14:paraId="0BF3BEBA" w14:textId="77777777" w:rsidR="000429EA" w:rsidRPr="00DF2342" w:rsidRDefault="000429EA" w:rsidP="00A1057F">
      <w:pPr>
        <w:spacing w:line="360" w:lineRule="exact"/>
        <w:ind w:left="850" w:firstLine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="Angsana New" w:eastAsia="MS Mincho" w:hAnsi="Angsana New"/>
          <w:color w:val="000000" w:themeColor="text1"/>
          <w:spacing w:val="-4"/>
          <w:sz w:val="32"/>
          <w:szCs w:val="32"/>
          <w:cs/>
          <w:lang w:eastAsia="ja-JP"/>
        </w:rPr>
        <w:t>บัญชีนี้ประกอบด้วย</w:t>
      </w: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1247"/>
        <w:gridCol w:w="134"/>
        <w:gridCol w:w="1136"/>
        <w:gridCol w:w="134"/>
        <w:gridCol w:w="1136"/>
        <w:gridCol w:w="134"/>
        <w:gridCol w:w="1136"/>
        <w:gridCol w:w="134"/>
        <w:gridCol w:w="1247"/>
      </w:tblGrid>
      <w:tr w:rsidR="00DF2342" w:rsidRPr="00F51FB8" w14:paraId="530C8720" w14:textId="77777777" w:rsidTr="0014447A">
        <w:trPr>
          <w:trHeight w:val="74"/>
        </w:trPr>
        <w:tc>
          <w:tcPr>
            <w:tcW w:w="1928" w:type="dxa"/>
            <w:noWrap/>
          </w:tcPr>
          <w:p w14:paraId="03EE3CEB" w14:textId="77777777" w:rsidR="00C17D16" w:rsidRPr="00F51FB8" w:rsidRDefault="00C17D16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6438" w:type="dxa"/>
            <w:gridSpan w:val="9"/>
            <w:tcBorders>
              <w:bottom w:val="single" w:sz="6" w:space="0" w:color="auto"/>
            </w:tcBorders>
            <w:noWrap/>
          </w:tcPr>
          <w:p w14:paraId="65A3AC0E" w14:textId="77777777" w:rsidR="00C17D16" w:rsidRPr="00F51FB8" w:rsidRDefault="00C17D16" w:rsidP="00A8549B">
            <w:pPr>
              <w:spacing w:line="280" w:lineRule="exact"/>
              <w:ind w:left="-108" w:right="4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F51FB8" w14:paraId="5EB4BFB9" w14:textId="77777777" w:rsidTr="0014447A">
        <w:trPr>
          <w:trHeight w:val="74"/>
        </w:trPr>
        <w:tc>
          <w:tcPr>
            <w:tcW w:w="1928" w:type="dxa"/>
            <w:noWrap/>
          </w:tcPr>
          <w:p w14:paraId="22A8C200" w14:textId="77777777" w:rsidR="00C17D16" w:rsidRPr="00F51FB8" w:rsidRDefault="00C17D16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6438" w:type="dxa"/>
            <w:gridSpan w:val="9"/>
            <w:tcBorders>
              <w:bottom w:val="single" w:sz="6" w:space="0" w:color="auto"/>
            </w:tcBorders>
            <w:noWrap/>
          </w:tcPr>
          <w:p w14:paraId="3F2738A4" w14:textId="794A70EE" w:rsidR="00C17D16" w:rsidRPr="00F51FB8" w:rsidRDefault="00C17D16" w:rsidP="00A8549B">
            <w:pPr>
              <w:spacing w:line="280" w:lineRule="exact"/>
              <w:ind w:left="-108" w:right="4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F2342" w:rsidRPr="00F51FB8" w14:paraId="77890E06" w14:textId="77777777" w:rsidTr="0014447A">
        <w:tc>
          <w:tcPr>
            <w:tcW w:w="1928" w:type="dxa"/>
            <w:noWrap/>
          </w:tcPr>
          <w:p w14:paraId="572BF55F" w14:textId="77777777" w:rsidR="00C17D16" w:rsidRPr="00F51FB8" w:rsidRDefault="00C17D16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C711D32" w14:textId="77777777" w:rsidR="00C17D16" w:rsidRPr="00F51FB8" w:rsidRDefault="00C17D16" w:rsidP="00A8549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79DF48" w14:textId="77777777" w:rsidR="00C17D16" w:rsidRPr="00F51FB8" w:rsidRDefault="00C17D16" w:rsidP="00A8549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676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779803" w14:textId="77777777" w:rsidR="00C17D16" w:rsidRPr="00F51FB8" w:rsidRDefault="00C17D16" w:rsidP="00A8549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</w:tcPr>
          <w:p w14:paraId="270F702D" w14:textId="77777777" w:rsidR="00C17D16" w:rsidRPr="00F51FB8" w:rsidRDefault="00C17D16" w:rsidP="00A8549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164F33F5" w14:textId="77777777" w:rsidR="00C17D16" w:rsidRPr="00F51FB8" w:rsidRDefault="00C17D16" w:rsidP="00A8549B">
            <w:pPr>
              <w:spacing w:line="280" w:lineRule="exact"/>
              <w:ind w:hanging="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</w:tr>
      <w:tr w:rsidR="00DF2342" w:rsidRPr="00F51FB8" w14:paraId="3A5C9768" w14:textId="77777777" w:rsidTr="00DF2342">
        <w:tc>
          <w:tcPr>
            <w:tcW w:w="1928" w:type="dxa"/>
            <w:noWrap/>
          </w:tcPr>
          <w:p w14:paraId="5FEBFC15" w14:textId="77777777" w:rsidR="00C17D16" w:rsidRPr="00F51FB8" w:rsidRDefault="00C17D16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7B328DDD" w14:textId="77777777" w:rsidR="00C17D16" w:rsidRPr="00F51FB8" w:rsidRDefault="00C17D16" w:rsidP="00A8549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5D794820" w14:textId="77777777" w:rsidR="00C17D16" w:rsidRPr="00F51FB8" w:rsidRDefault="00C17D16" w:rsidP="00A8549B">
            <w:pPr>
              <w:spacing w:line="280" w:lineRule="exact"/>
              <w:ind w:left="28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10D0E2BF" w14:textId="77777777" w:rsidR="00C17D16" w:rsidRPr="00F51FB8" w:rsidRDefault="00C17D1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8977B2D" w14:textId="77777777" w:rsidR="00C17D16" w:rsidRPr="00F51FB8" w:rsidRDefault="00C17D1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265D3342" w14:textId="77777777" w:rsidR="00C17D16" w:rsidRPr="00F51FB8" w:rsidRDefault="00C17D1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noWrap/>
          </w:tcPr>
          <w:p w14:paraId="60843082" w14:textId="77777777" w:rsidR="00C17D16" w:rsidRPr="00F51FB8" w:rsidRDefault="00C17D1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4A45DAA5" w14:textId="77777777" w:rsidR="00C17D16" w:rsidRPr="00F51FB8" w:rsidRDefault="00C17D1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</w:tcPr>
          <w:p w14:paraId="74E1C999" w14:textId="77777777" w:rsidR="00C17D16" w:rsidRPr="00F51FB8" w:rsidRDefault="00C17D1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14FFF4BC" w14:textId="77777777" w:rsidR="00C17D16" w:rsidRPr="00F51FB8" w:rsidRDefault="00C17D16" w:rsidP="00A8549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</w:tr>
      <w:tr w:rsidR="00DF2342" w:rsidRPr="00F51FB8" w14:paraId="3DD114EF" w14:textId="77777777" w:rsidTr="00DF2342">
        <w:tc>
          <w:tcPr>
            <w:tcW w:w="1928" w:type="dxa"/>
            <w:noWrap/>
          </w:tcPr>
          <w:p w14:paraId="0D2932B9" w14:textId="77777777" w:rsidR="00C17D16" w:rsidRPr="00F51FB8" w:rsidRDefault="00C17D16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08B90B1" w14:textId="77777777" w:rsidR="00C17D16" w:rsidRPr="00F51FB8" w:rsidRDefault="00C17D16" w:rsidP="00A8549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053A9399" w14:textId="77777777" w:rsidR="00C17D16" w:rsidRPr="00F51FB8" w:rsidRDefault="00C17D16" w:rsidP="00A8549B">
            <w:pPr>
              <w:spacing w:line="280" w:lineRule="exact"/>
              <w:ind w:left="28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333CF807" w14:textId="77777777" w:rsidR="00C17D16" w:rsidRPr="00F51FB8" w:rsidRDefault="00C17D1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503E04B" w14:textId="77777777" w:rsidR="00C17D16" w:rsidRPr="00F51FB8" w:rsidRDefault="00C17D1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40C07D31" w14:textId="77777777" w:rsidR="00C17D16" w:rsidRPr="00F51FB8" w:rsidRDefault="00C17D1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noWrap/>
          </w:tcPr>
          <w:p w14:paraId="338F9E2A" w14:textId="77777777" w:rsidR="00C17D16" w:rsidRPr="00F51FB8" w:rsidRDefault="00C17D1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7B3712C" w14:textId="77777777" w:rsidR="00C17D16" w:rsidRPr="00F51FB8" w:rsidRDefault="00C17D1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</w:tcPr>
          <w:p w14:paraId="2A097C81" w14:textId="77777777" w:rsidR="00C17D16" w:rsidRPr="00F51FB8" w:rsidRDefault="00C17D1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48FA1A55" w14:textId="77777777" w:rsidR="00C17D16" w:rsidRPr="00F51FB8" w:rsidRDefault="00C17D16" w:rsidP="00A8549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DF2342" w:rsidRPr="00F51FB8" w14:paraId="7CB13413" w14:textId="77777777" w:rsidTr="00DF2342">
        <w:tc>
          <w:tcPr>
            <w:tcW w:w="1928" w:type="dxa"/>
            <w:noWrap/>
          </w:tcPr>
          <w:p w14:paraId="191CD770" w14:textId="77777777" w:rsidR="00C17D16" w:rsidRPr="00F51FB8" w:rsidRDefault="00C17D16" w:rsidP="00EC3A9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4"/>
                <w:tab w:val="left" w:pos="1857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ราคาทุน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0281A986" w14:textId="77777777" w:rsidR="00C17D16" w:rsidRPr="00F51FB8" w:rsidRDefault="00C17D16" w:rsidP="00A8549B">
            <w:pPr>
              <w:spacing w:line="280" w:lineRule="exact"/>
              <w:ind w:left="-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51383F" w14:textId="77777777" w:rsidR="00C17D16" w:rsidRPr="00F51FB8" w:rsidRDefault="00C17D16" w:rsidP="00A8549B">
            <w:pPr>
              <w:spacing w:line="280" w:lineRule="exact"/>
              <w:ind w:left="-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1DE79611" w14:textId="77777777" w:rsidR="00C17D16" w:rsidRPr="00F51FB8" w:rsidRDefault="00C17D16" w:rsidP="00A8549B">
            <w:pPr>
              <w:spacing w:line="280" w:lineRule="exact"/>
              <w:ind w:left="-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874D81A" w14:textId="77777777" w:rsidR="00C17D16" w:rsidRPr="00F51FB8" w:rsidRDefault="00C17D16" w:rsidP="00A8549B">
            <w:pPr>
              <w:spacing w:line="280" w:lineRule="exact"/>
              <w:ind w:left="-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159333B1" w14:textId="77777777" w:rsidR="00C17D16" w:rsidRPr="00F51FB8" w:rsidRDefault="00C17D16" w:rsidP="00A8549B">
            <w:pPr>
              <w:spacing w:line="280" w:lineRule="exact"/>
              <w:ind w:left="-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4B32C366" w14:textId="77777777" w:rsidR="00C17D16" w:rsidRPr="00F51FB8" w:rsidRDefault="00C17D16" w:rsidP="00A8549B">
            <w:pPr>
              <w:spacing w:line="28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6" w:type="dxa"/>
          </w:tcPr>
          <w:p w14:paraId="757EFF6F" w14:textId="77777777" w:rsidR="00C17D16" w:rsidRPr="00F51FB8" w:rsidRDefault="00C17D16" w:rsidP="00A8549B">
            <w:pPr>
              <w:spacing w:line="28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" w:type="dxa"/>
          </w:tcPr>
          <w:p w14:paraId="241A4E4C" w14:textId="77777777" w:rsidR="00C17D16" w:rsidRPr="00F51FB8" w:rsidRDefault="00C17D16" w:rsidP="00A8549B">
            <w:pPr>
              <w:spacing w:line="28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203A6E96" w14:textId="77777777" w:rsidR="00C17D16" w:rsidRPr="00F51FB8" w:rsidRDefault="00C17D16" w:rsidP="00A8549B">
            <w:pPr>
              <w:spacing w:line="280" w:lineRule="exact"/>
              <w:ind w:left="-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4447A" w:rsidRPr="00F51FB8" w14:paraId="2446EC2E" w14:textId="77777777" w:rsidTr="00DF2342">
        <w:tc>
          <w:tcPr>
            <w:tcW w:w="1928" w:type="dxa"/>
            <w:noWrap/>
          </w:tcPr>
          <w:p w14:paraId="3527B6F6" w14:textId="77777777" w:rsidR="0014447A" w:rsidRPr="00F51FB8" w:rsidRDefault="0014447A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4FA2D129" w14:textId="3CB51E3B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75,812,535.52 </w:t>
            </w:r>
          </w:p>
        </w:tc>
        <w:tc>
          <w:tcPr>
            <w:tcW w:w="134" w:type="dxa"/>
          </w:tcPr>
          <w:p w14:paraId="343EEAE9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6CC6BE64" w14:textId="0ACEEEA9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tcBorders>
              <w:left w:val="nil"/>
            </w:tcBorders>
          </w:tcPr>
          <w:p w14:paraId="1F82E2B0" w14:textId="77777777" w:rsidR="0014447A" w:rsidRPr="00F51FB8" w:rsidRDefault="0014447A" w:rsidP="0014447A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7B3F4430" w14:textId="6EB39BE6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noWrap/>
          </w:tcPr>
          <w:p w14:paraId="4527E5DD" w14:textId="77777777" w:rsidR="0014447A" w:rsidRPr="00F51FB8" w:rsidRDefault="0014447A" w:rsidP="0014447A">
            <w:pPr>
              <w:spacing w:line="28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26AA3604" w14:textId="0D423FB7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6AE6EC0D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37FA9C32" w14:textId="1ED92235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75,812,535.52 </w:t>
            </w:r>
          </w:p>
        </w:tc>
      </w:tr>
      <w:tr w:rsidR="0014447A" w:rsidRPr="00F51FB8" w14:paraId="6641E79A" w14:textId="77777777" w:rsidTr="00DF2342">
        <w:trPr>
          <w:trHeight w:val="59"/>
        </w:trPr>
        <w:tc>
          <w:tcPr>
            <w:tcW w:w="1928" w:type="dxa"/>
            <w:noWrap/>
          </w:tcPr>
          <w:p w14:paraId="4FDF5529" w14:textId="77777777" w:rsidR="0014447A" w:rsidRPr="00F51FB8" w:rsidRDefault="0014447A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45D2E56E" w14:textId="6D1AAFCA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12,243,110.05 </w:t>
            </w:r>
          </w:p>
        </w:tc>
        <w:tc>
          <w:tcPr>
            <w:tcW w:w="134" w:type="dxa"/>
          </w:tcPr>
          <w:p w14:paraId="46B87724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2DBF732D" w14:textId="3FA66D49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662,336.26 </w:t>
            </w:r>
          </w:p>
        </w:tc>
        <w:tc>
          <w:tcPr>
            <w:tcW w:w="134" w:type="dxa"/>
            <w:tcBorders>
              <w:left w:val="nil"/>
            </w:tcBorders>
          </w:tcPr>
          <w:p w14:paraId="24B249AF" w14:textId="77777777" w:rsidR="0014447A" w:rsidRPr="00F51FB8" w:rsidRDefault="0014447A" w:rsidP="0014447A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66C18B39" w14:textId="7B70AF3A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(2,002,950.68)</w:t>
            </w:r>
          </w:p>
        </w:tc>
        <w:tc>
          <w:tcPr>
            <w:tcW w:w="134" w:type="dxa"/>
            <w:noWrap/>
          </w:tcPr>
          <w:p w14:paraId="2A0702F1" w14:textId="77777777" w:rsidR="0014447A" w:rsidRPr="00F51FB8" w:rsidRDefault="0014447A" w:rsidP="0014447A">
            <w:pPr>
              <w:spacing w:line="28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6A08AD57" w14:textId="419316D0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69EEE1FB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0C60524C" w14:textId="0B020181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10,902,495.63 </w:t>
            </w:r>
          </w:p>
        </w:tc>
      </w:tr>
      <w:tr w:rsidR="0014447A" w:rsidRPr="00F51FB8" w14:paraId="2D85ECF0" w14:textId="77777777" w:rsidTr="00DF2342">
        <w:trPr>
          <w:trHeight w:val="59"/>
        </w:trPr>
        <w:tc>
          <w:tcPr>
            <w:tcW w:w="1928" w:type="dxa"/>
            <w:noWrap/>
          </w:tcPr>
          <w:p w14:paraId="2E83DBE7" w14:textId="23D24574" w:rsidR="0014447A" w:rsidRPr="00F51FB8" w:rsidRDefault="0014447A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47" w:type="dxa"/>
            <w:noWrap/>
          </w:tcPr>
          <w:p w14:paraId="1397F706" w14:textId="33D6CDA6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47EC6D4F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542A3827" w14:textId="6EBB6395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1,664,874.68 </w:t>
            </w:r>
          </w:p>
        </w:tc>
        <w:tc>
          <w:tcPr>
            <w:tcW w:w="134" w:type="dxa"/>
            <w:tcBorders>
              <w:left w:val="nil"/>
            </w:tcBorders>
          </w:tcPr>
          <w:p w14:paraId="72B922CE" w14:textId="77777777" w:rsidR="0014447A" w:rsidRPr="00F51FB8" w:rsidRDefault="0014447A" w:rsidP="0014447A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43793597" w14:textId="2CFF3AD5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noWrap/>
          </w:tcPr>
          <w:p w14:paraId="1C09CC55" w14:textId="77777777" w:rsidR="0014447A" w:rsidRPr="00F51FB8" w:rsidRDefault="0014447A" w:rsidP="0014447A">
            <w:pPr>
              <w:spacing w:line="28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3EF090A0" w14:textId="42DF0068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2DE9295C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64E48317" w14:textId="670078D1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1,664,874.68 </w:t>
            </w:r>
          </w:p>
        </w:tc>
      </w:tr>
      <w:tr w:rsidR="0014447A" w:rsidRPr="00F51FB8" w14:paraId="5E23ECEE" w14:textId="77777777" w:rsidTr="00DF2342">
        <w:trPr>
          <w:trHeight w:val="59"/>
        </w:trPr>
        <w:tc>
          <w:tcPr>
            <w:tcW w:w="1928" w:type="dxa"/>
            <w:noWrap/>
          </w:tcPr>
          <w:p w14:paraId="095EEF6B" w14:textId="77777777" w:rsidR="0014447A" w:rsidRPr="00F51FB8" w:rsidRDefault="0014447A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1A1381A3" w14:textId="492FD47B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3,674,793.00 </w:t>
            </w:r>
          </w:p>
        </w:tc>
        <w:tc>
          <w:tcPr>
            <w:tcW w:w="134" w:type="dxa"/>
          </w:tcPr>
          <w:p w14:paraId="796112AB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C161CC4" w14:textId="25E831B5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4,063,486.00 </w:t>
            </w:r>
          </w:p>
        </w:tc>
        <w:tc>
          <w:tcPr>
            <w:tcW w:w="134" w:type="dxa"/>
            <w:tcBorders>
              <w:left w:val="nil"/>
            </w:tcBorders>
          </w:tcPr>
          <w:p w14:paraId="175A3B63" w14:textId="77777777" w:rsidR="0014447A" w:rsidRPr="00F51FB8" w:rsidRDefault="0014447A" w:rsidP="0014447A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7BA4F092" w14:textId="5680D378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01AE064E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0C349C28" w14:textId="001F5D44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noWrap/>
          </w:tcPr>
          <w:p w14:paraId="59575863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06E6C518" w14:textId="1827EAA8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7,738,279.00 </w:t>
            </w:r>
          </w:p>
        </w:tc>
      </w:tr>
      <w:tr w:rsidR="0014447A" w:rsidRPr="00F51FB8" w14:paraId="6CC69634" w14:textId="77777777" w:rsidTr="00DF2342">
        <w:trPr>
          <w:trHeight w:val="59"/>
        </w:trPr>
        <w:tc>
          <w:tcPr>
            <w:tcW w:w="1928" w:type="dxa"/>
            <w:noWrap/>
          </w:tcPr>
          <w:p w14:paraId="23453DAE" w14:textId="77777777" w:rsidR="0014447A" w:rsidRPr="00F51FB8" w:rsidRDefault="0014447A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5C002C" w14:textId="0D30F77E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91,730,438.57 </w:t>
            </w:r>
          </w:p>
        </w:tc>
        <w:tc>
          <w:tcPr>
            <w:tcW w:w="134" w:type="dxa"/>
          </w:tcPr>
          <w:p w14:paraId="0E7F6829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8CBAE02" w14:textId="57C7B9DB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6,390,696.94 </w:t>
            </w:r>
          </w:p>
        </w:tc>
        <w:tc>
          <w:tcPr>
            <w:tcW w:w="134" w:type="dxa"/>
            <w:tcBorders>
              <w:left w:val="nil"/>
            </w:tcBorders>
          </w:tcPr>
          <w:p w14:paraId="48DF56A5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B0BE291" w14:textId="273D977C" w:rsidR="0014447A" w:rsidRPr="00F51FB8" w:rsidRDefault="0014447A" w:rsidP="0014447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(2,002,950.68)</w:t>
            </w:r>
          </w:p>
        </w:tc>
        <w:tc>
          <w:tcPr>
            <w:tcW w:w="134" w:type="dxa"/>
            <w:noWrap/>
          </w:tcPr>
          <w:p w14:paraId="51FF9A5C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5D1926A" w14:textId="4E49B81E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63EAC1ED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1E7DA2" w14:textId="4E61E4C1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96,118,184.83 </w:t>
            </w:r>
          </w:p>
        </w:tc>
      </w:tr>
      <w:tr w:rsidR="0014447A" w:rsidRPr="00F51FB8" w14:paraId="22BDF530" w14:textId="77777777" w:rsidTr="00DF2342">
        <w:tc>
          <w:tcPr>
            <w:tcW w:w="1928" w:type="dxa"/>
            <w:noWrap/>
          </w:tcPr>
          <w:p w14:paraId="197D2761" w14:textId="77777777" w:rsidR="0014447A" w:rsidRPr="00F51FB8" w:rsidRDefault="0014447A" w:rsidP="00EC3A95">
            <w:pPr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7" w:type="dxa"/>
            <w:noWrap/>
          </w:tcPr>
          <w:p w14:paraId="715C69A9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14E65CB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7A3D7B7" w14:textId="77777777" w:rsidR="0014447A" w:rsidRPr="00F51FB8" w:rsidRDefault="0014447A" w:rsidP="0014447A">
            <w:pPr>
              <w:tabs>
                <w:tab w:val="center" w:pos="4536"/>
                <w:tab w:val="right" w:pos="9072"/>
              </w:tabs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975F73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0135872A" w14:textId="77777777" w:rsidR="0014447A" w:rsidRPr="00F51FB8" w:rsidRDefault="0014447A" w:rsidP="0014447A">
            <w:pPr>
              <w:tabs>
                <w:tab w:val="left" w:pos="649"/>
              </w:tabs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8EF533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7061A667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6D39B2FA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599420DF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4447A" w:rsidRPr="00F51FB8" w14:paraId="63FE8884" w14:textId="77777777" w:rsidTr="00DF2342">
        <w:trPr>
          <w:trHeight w:val="59"/>
        </w:trPr>
        <w:tc>
          <w:tcPr>
            <w:tcW w:w="1928" w:type="dxa"/>
            <w:noWrap/>
          </w:tcPr>
          <w:p w14:paraId="6C73F4AC" w14:textId="77777777" w:rsidR="0014447A" w:rsidRPr="00F51FB8" w:rsidRDefault="0014447A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377E5A34" w14:textId="7046BB3F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32,903,567.77 </w:t>
            </w:r>
          </w:p>
        </w:tc>
        <w:tc>
          <w:tcPr>
            <w:tcW w:w="134" w:type="dxa"/>
          </w:tcPr>
          <w:p w14:paraId="05575024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1AA20FE" w14:textId="2431DCE1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2,926,843.32 </w:t>
            </w:r>
          </w:p>
        </w:tc>
        <w:tc>
          <w:tcPr>
            <w:tcW w:w="134" w:type="dxa"/>
            <w:tcBorders>
              <w:left w:val="nil"/>
            </w:tcBorders>
          </w:tcPr>
          <w:p w14:paraId="76C04E51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4A897369" w14:textId="00E93150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161D5D70" w14:textId="77777777" w:rsidR="0014447A" w:rsidRPr="00F51FB8" w:rsidRDefault="0014447A" w:rsidP="0014447A">
            <w:pPr>
              <w:spacing w:line="28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7F964070" w14:textId="1A4037E5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noWrap/>
          </w:tcPr>
          <w:p w14:paraId="42331614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3CE2CDD0" w14:textId="1C91A305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35,830,411.09 </w:t>
            </w:r>
          </w:p>
        </w:tc>
      </w:tr>
      <w:tr w:rsidR="0014447A" w:rsidRPr="00F51FB8" w14:paraId="5533EF11" w14:textId="77777777" w:rsidTr="00DF2342">
        <w:trPr>
          <w:trHeight w:val="59"/>
        </w:trPr>
        <w:tc>
          <w:tcPr>
            <w:tcW w:w="1928" w:type="dxa"/>
            <w:noWrap/>
          </w:tcPr>
          <w:p w14:paraId="36C815A2" w14:textId="77777777" w:rsidR="0014447A" w:rsidRPr="00F51FB8" w:rsidRDefault="0014447A" w:rsidP="00EC3A95">
            <w:pPr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34F2ADFC" w14:textId="2B22294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7,677,244.62 </w:t>
            </w:r>
          </w:p>
        </w:tc>
        <w:tc>
          <w:tcPr>
            <w:tcW w:w="134" w:type="dxa"/>
          </w:tcPr>
          <w:p w14:paraId="5D0976FC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F26849A" w14:textId="27F360CE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769,506.44 </w:t>
            </w:r>
          </w:p>
        </w:tc>
        <w:tc>
          <w:tcPr>
            <w:tcW w:w="134" w:type="dxa"/>
            <w:tcBorders>
              <w:left w:val="nil"/>
            </w:tcBorders>
          </w:tcPr>
          <w:p w14:paraId="13B9E6BC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5DD56528" w14:textId="0D15858F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(2,002,950.68)</w:t>
            </w:r>
          </w:p>
        </w:tc>
        <w:tc>
          <w:tcPr>
            <w:tcW w:w="134" w:type="dxa"/>
          </w:tcPr>
          <w:p w14:paraId="5E968579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4F8B59E8" w14:textId="2CAD09EF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noWrap/>
          </w:tcPr>
          <w:p w14:paraId="30050927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4C3CD7E9" w14:textId="1A27C7AB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6,443,800.38 </w:t>
            </w:r>
          </w:p>
        </w:tc>
      </w:tr>
      <w:tr w:rsidR="0014447A" w:rsidRPr="00F51FB8" w14:paraId="53E1DAA5" w14:textId="77777777" w:rsidTr="00DF2342">
        <w:trPr>
          <w:trHeight w:val="59"/>
        </w:trPr>
        <w:tc>
          <w:tcPr>
            <w:tcW w:w="1928" w:type="dxa"/>
            <w:noWrap/>
          </w:tcPr>
          <w:p w14:paraId="38489C73" w14:textId="4D26F997" w:rsidR="0014447A" w:rsidRPr="00F51FB8" w:rsidRDefault="0014447A" w:rsidP="00EC3A95">
            <w:pPr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47" w:type="dxa"/>
            <w:noWrap/>
          </w:tcPr>
          <w:p w14:paraId="54A6B780" w14:textId="58964E2D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1ADA8D88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D7460B0" w14:textId="3ED59A19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71,377.63 </w:t>
            </w:r>
          </w:p>
        </w:tc>
        <w:tc>
          <w:tcPr>
            <w:tcW w:w="134" w:type="dxa"/>
            <w:tcBorders>
              <w:left w:val="nil"/>
            </w:tcBorders>
          </w:tcPr>
          <w:p w14:paraId="04AE2851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284D5FE1" w14:textId="0DB17AF9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3B63F3E9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0490FBD4" w14:textId="0562E314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noWrap/>
          </w:tcPr>
          <w:p w14:paraId="4919A0BF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7738AA15" w14:textId="03239E3A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71,377.63 </w:t>
            </w:r>
          </w:p>
        </w:tc>
      </w:tr>
      <w:tr w:rsidR="0014447A" w:rsidRPr="00F51FB8" w14:paraId="1A1D1028" w14:textId="77777777" w:rsidTr="00DF2342">
        <w:trPr>
          <w:trHeight w:val="59"/>
        </w:trPr>
        <w:tc>
          <w:tcPr>
            <w:tcW w:w="1928" w:type="dxa"/>
            <w:noWrap/>
          </w:tcPr>
          <w:p w14:paraId="44674ED2" w14:textId="77777777" w:rsidR="0014447A" w:rsidRPr="00F51FB8" w:rsidRDefault="0014447A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4A479A7E" w14:textId="1280ABEC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353,939.77 </w:t>
            </w:r>
          </w:p>
        </w:tc>
        <w:tc>
          <w:tcPr>
            <w:tcW w:w="134" w:type="dxa"/>
          </w:tcPr>
          <w:p w14:paraId="37FEA333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EC7A3AF" w14:textId="23859410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843,291.47 </w:t>
            </w:r>
          </w:p>
        </w:tc>
        <w:tc>
          <w:tcPr>
            <w:tcW w:w="134" w:type="dxa"/>
            <w:tcBorders>
              <w:left w:val="nil"/>
            </w:tcBorders>
          </w:tcPr>
          <w:p w14:paraId="0BDF4758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0FC0BB7C" w14:textId="6CC74E07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6FE54695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49D1A75B" w14:textId="3DAE3428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noWrap/>
          </w:tcPr>
          <w:p w14:paraId="0B0E3730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3B67D9D8" w14:textId="0879C5E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1,197,231.24 </w:t>
            </w:r>
          </w:p>
        </w:tc>
      </w:tr>
      <w:tr w:rsidR="0014447A" w:rsidRPr="00F51FB8" w14:paraId="273FDF3B" w14:textId="77777777" w:rsidTr="00DF2342">
        <w:trPr>
          <w:trHeight w:val="59"/>
        </w:trPr>
        <w:tc>
          <w:tcPr>
            <w:tcW w:w="1928" w:type="dxa"/>
            <w:noWrap/>
          </w:tcPr>
          <w:p w14:paraId="68019C74" w14:textId="77777777" w:rsidR="0014447A" w:rsidRPr="00F51FB8" w:rsidRDefault="0014447A" w:rsidP="00EC3A95">
            <w:pPr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DC0AC0" w14:textId="38845738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40,934,752.16 </w:t>
            </w:r>
          </w:p>
        </w:tc>
        <w:tc>
          <w:tcPr>
            <w:tcW w:w="134" w:type="dxa"/>
          </w:tcPr>
          <w:p w14:paraId="34951DD9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7A6ED37" w14:textId="568E01A1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4,611,018.86 </w:t>
            </w:r>
          </w:p>
        </w:tc>
        <w:tc>
          <w:tcPr>
            <w:tcW w:w="134" w:type="dxa"/>
            <w:tcBorders>
              <w:left w:val="nil"/>
            </w:tcBorders>
          </w:tcPr>
          <w:p w14:paraId="39E73996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6990AD4" w14:textId="35094124" w:rsidR="0014447A" w:rsidRPr="00F51FB8" w:rsidRDefault="0014447A" w:rsidP="0014447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(2,002,950.68)</w:t>
            </w:r>
          </w:p>
        </w:tc>
        <w:tc>
          <w:tcPr>
            <w:tcW w:w="134" w:type="dxa"/>
          </w:tcPr>
          <w:p w14:paraId="684150F6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CCBE794" w14:textId="5F13BDB8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noWrap/>
          </w:tcPr>
          <w:p w14:paraId="257FD60F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443C741" w14:textId="42A9F68D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43,542,820.34 </w:t>
            </w:r>
          </w:p>
        </w:tc>
      </w:tr>
      <w:tr w:rsidR="0014447A" w:rsidRPr="00F51FB8" w14:paraId="7ECE8178" w14:textId="77777777" w:rsidTr="00DF2342">
        <w:trPr>
          <w:trHeight w:val="59"/>
        </w:trPr>
        <w:tc>
          <w:tcPr>
            <w:tcW w:w="1928" w:type="dxa"/>
            <w:noWrap/>
          </w:tcPr>
          <w:p w14:paraId="5863B35F" w14:textId="77777777" w:rsidR="0014447A" w:rsidRPr="00F51FB8" w:rsidRDefault="0014447A" w:rsidP="00EC3A95">
            <w:pPr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3E534A8" w14:textId="17B51FA5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50,795,686.41 </w:t>
            </w:r>
          </w:p>
        </w:tc>
        <w:tc>
          <w:tcPr>
            <w:tcW w:w="134" w:type="dxa"/>
          </w:tcPr>
          <w:p w14:paraId="0B21CF26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B14AE89" w14:textId="353A087F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3788D6B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52D61EEE" w14:textId="136217DC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B6D813A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33037612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26D56EE0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50B5526" w14:textId="0D646292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52,575,364.49 </w:t>
            </w:r>
          </w:p>
        </w:tc>
      </w:tr>
    </w:tbl>
    <w:p w14:paraId="460CA661" w14:textId="77777777" w:rsidR="00C17D16" w:rsidRPr="00F51FB8" w:rsidRDefault="00C17D16" w:rsidP="00A8549B">
      <w:pPr>
        <w:spacing w:line="280" w:lineRule="exact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1247"/>
        <w:gridCol w:w="134"/>
        <w:gridCol w:w="1136"/>
        <w:gridCol w:w="134"/>
        <w:gridCol w:w="1136"/>
        <w:gridCol w:w="134"/>
        <w:gridCol w:w="1136"/>
        <w:gridCol w:w="134"/>
        <w:gridCol w:w="1247"/>
      </w:tblGrid>
      <w:tr w:rsidR="00DF2342" w:rsidRPr="00F51FB8" w14:paraId="3A4F3AAC" w14:textId="77777777" w:rsidTr="0029745E">
        <w:trPr>
          <w:trHeight w:val="74"/>
        </w:trPr>
        <w:tc>
          <w:tcPr>
            <w:tcW w:w="1928" w:type="dxa"/>
            <w:noWrap/>
          </w:tcPr>
          <w:p w14:paraId="2807FCE1" w14:textId="77777777" w:rsidR="00AE1AE6" w:rsidRPr="00F51FB8" w:rsidRDefault="00AE1AE6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6438" w:type="dxa"/>
            <w:gridSpan w:val="9"/>
            <w:tcBorders>
              <w:bottom w:val="single" w:sz="6" w:space="0" w:color="auto"/>
            </w:tcBorders>
            <w:noWrap/>
          </w:tcPr>
          <w:p w14:paraId="557D1303" w14:textId="77777777" w:rsidR="00AE1AE6" w:rsidRPr="00F51FB8" w:rsidRDefault="00AE1AE6" w:rsidP="00A8549B">
            <w:pPr>
              <w:spacing w:line="280" w:lineRule="exact"/>
              <w:ind w:left="-108" w:right="4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F51FB8" w14:paraId="7849617F" w14:textId="77777777" w:rsidTr="0029745E">
        <w:trPr>
          <w:trHeight w:val="74"/>
        </w:trPr>
        <w:tc>
          <w:tcPr>
            <w:tcW w:w="1928" w:type="dxa"/>
            <w:noWrap/>
          </w:tcPr>
          <w:p w14:paraId="0C8AB77F" w14:textId="77777777" w:rsidR="00AE1AE6" w:rsidRPr="00F51FB8" w:rsidRDefault="00AE1AE6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6438" w:type="dxa"/>
            <w:gridSpan w:val="9"/>
            <w:tcBorders>
              <w:bottom w:val="single" w:sz="6" w:space="0" w:color="auto"/>
            </w:tcBorders>
            <w:noWrap/>
          </w:tcPr>
          <w:p w14:paraId="40AE42E7" w14:textId="77777777" w:rsidR="00AE1AE6" w:rsidRPr="00F51FB8" w:rsidRDefault="00AE1AE6" w:rsidP="00A8549B">
            <w:pPr>
              <w:spacing w:line="280" w:lineRule="exact"/>
              <w:ind w:left="-108" w:right="4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F2342" w:rsidRPr="00F51FB8" w14:paraId="7D33CEA7" w14:textId="77777777" w:rsidTr="0029745E">
        <w:tc>
          <w:tcPr>
            <w:tcW w:w="1928" w:type="dxa"/>
            <w:noWrap/>
          </w:tcPr>
          <w:p w14:paraId="322E2D37" w14:textId="77777777" w:rsidR="00AE1AE6" w:rsidRPr="00F51FB8" w:rsidRDefault="00AE1AE6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308955FF" w14:textId="77777777" w:rsidR="00AE1AE6" w:rsidRPr="00F51FB8" w:rsidRDefault="00AE1AE6" w:rsidP="00A8549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B4E843" w14:textId="77777777" w:rsidR="00AE1AE6" w:rsidRPr="00F51FB8" w:rsidRDefault="00AE1AE6" w:rsidP="00A8549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676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3F16E5" w14:textId="77777777" w:rsidR="00AE1AE6" w:rsidRPr="00F51FB8" w:rsidRDefault="00AE1AE6" w:rsidP="00A8549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</w:tcPr>
          <w:p w14:paraId="615E571C" w14:textId="77777777" w:rsidR="00AE1AE6" w:rsidRPr="00F51FB8" w:rsidRDefault="00AE1AE6" w:rsidP="00A8549B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7B40BA30" w14:textId="77777777" w:rsidR="00AE1AE6" w:rsidRPr="00F51FB8" w:rsidRDefault="00AE1AE6" w:rsidP="00A8549B">
            <w:pPr>
              <w:spacing w:line="280" w:lineRule="exact"/>
              <w:ind w:hanging="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</w:tr>
      <w:tr w:rsidR="00DF2342" w:rsidRPr="00F51FB8" w14:paraId="58C5F62E" w14:textId="77777777" w:rsidTr="00DF2342">
        <w:tc>
          <w:tcPr>
            <w:tcW w:w="1928" w:type="dxa"/>
            <w:noWrap/>
          </w:tcPr>
          <w:p w14:paraId="478BC964" w14:textId="77777777" w:rsidR="00AE1AE6" w:rsidRPr="00F51FB8" w:rsidRDefault="00AE1AE6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58B9CA62" w14:textId="77777777" w:rsidR="00AE1AE6" w:rsidRPr="00F51FB8" w:rsidRDefault="00AE1AE6" w:rsidP="00A8549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6A95EF42" w14:textId="77777777" w:rsidR="00AE1AE6" w:rsidRPr="00F51FB8" w:rsidRDefault="00AE1AE6" w:rsidP="00A8549B">
            <w:pPr>
              <w:spacing w:line="280" w:lineRule="exact"/>
              <w:ind w:left="28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1508B921" w14:textId="77777777" w:rsidR="00AE1AE6" w:rsidRPr="00F51FB8" w:rsidRDefault="00AE1AE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AB2EE06" w14:textId="77777777" w:rsidR="00AE1AE6" w:rsidRPr="00F51FB8" w:rsidRDefault="00AE1AE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0D621727" w14:textId="77777777" w:rsidR="00AE1AE6" w:rsidRPr="00F51FB8" w:rsidRDefault="00AE1AE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noWrap/>
          </w:tcPr>
          <w:p w14:paraId="071EE4C6" w14:textId="77777777" w:rsidR="00AE1AE6" w:rsidRPr="00F51FB8" w:rsidRDefault="00AE1AE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473B3CD9" w14:textId="77777777" w:rsidR="00AE1AE6" w:rsidRPr="00F51FB8" w:rsidRDefault="00AE1AE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</w:tcPr>
          <w:p w14:paraId="469A1E28" w14:textId="77777777" w:rsidR="00AE1AE6" w:rsidRPr="00F51FB8" w:rsidRDefault="00AE1AE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2183CFC1" w14:textId="77777777" w:rsidR="00AE1AE6" w:rsidRPr="00F51FB8" w:rsidRDefault="00AE1AE6" w:rsidP="00A8549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</w:tr>
      <w:tr w:rsidR="00DF2342" w:rsidRPr="00F51FB8" w14:paraId="68317DA8" w14:textId="77777777" w:rsidTr="00DF2342">
        <w:tc>
          <w:tcPr>
            <w:tcW w:w="1928" w:type="dxa"/>
            <w:noWrap/>
          </w:tcPr>
          <w:p w14:paraId="3D821F19" w14:textId="77777777" w:rsidR="00AE1AE6" w:rsidRPr="00F51FB8" w:rsidRDefault="00AE1AE6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43EFDA7F" w14:textId="6FA2C150" w:rsidR="00AE1AE6" w:rsidRPr="00F51FB8" w:rsidRDefault="00AE1AE6" w:rsidP="00A8549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639E20DD" w14:textId="77777777" w:rsidR="00AE1AE6" w:rsidRPr="00F51FB8" w:rsidRDefault="00AE1AE6" w:rsidP="00A8549B">
            <w:pPr>
              <w:spacing w:line="280" w:lineRule="exact"/>
              <w:ind w:left="28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445F9940" w14:textId="77777777" w:rsidR="00AE1AE6" w:rsidRPr="00F51FB8" w:rsidRDefault="00AE1AE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286F35C" w14:textId="77777777" w:rsidR="00AE1AE6" w:rsidRPr="00F51FB8" w:rsidRDefault="00AE1AE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2E32D25C" w14:textId="77777777" w:rsidR="00AE1AE6" w:rsidRPr="00F51FB8" w:rsidRDefault="00AE1AE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noWrap/>
          </w:tcPr>
          <w:p w14:paraId="6EBCE744" w14:textId="77777777" w:rsidR="00AE1AE6" w:rsidRPr="00F51FB8" w:rsidRDefault="00AE1AE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000FF5B" w14:textId="77777777" w:rsidR="00AE1AE6" w:rsidRPr="00F51FB8" w:rsidRDefault="00AE1AE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</w:tcPr>
          <w:p w14:paraId="21513661" w14:textId="77777777" w:rsidR="00AE1AE6" w:rsidRPr="00F51FB8" w:rsidRDefault="00AE1AE6" w:rsidP="00A8549B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439FE56E" w14:textId="7264E979" w:rsidR="00AE1AE6" w:rsidRPr="00F51FB8" w:rsidRDefault="00AE1AE6" w:rsidP="00A8549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DF2342" w:rsidRPr="00F51FB8" w14:paraId="4A2A7546" w14:textId="77777777" w:rsidTr="00DF2342">
        <w:tc>
          <w:tcPr>
            <w:tcW w:w="1928" w:type="dxa"/>
            <w:noWrap/>
          </w:tcPr>
          <w:p w14:paraId="4DAE87EC" w14:textId="77777777" w:rsidR="00AE1AE6" w:rsidRPr="00F51FB8" w:rsidRDefault="00AE1AE6" w:rsidP="00EC3A9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4"/>
                <w:tab w:val="left" w:pos="1857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ราคาทุน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3BA1462C" w14:textId="77777777" w:rsidR="00AE1AE6" w:rsidRPr="00F51FB8" w:rsidRDefault="00AE1AE6" w:rsidP="00A8549B">
            <w:pPr>
              <w:spacing w:line="280" w:lineRule="exact"/>
              <w:ind w:left="-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0DCCDE" w14:textId="77777777" w:rsidR="00AE1AE6" w:rsidRPr="00F51FB8" w:rsidRDefault="00AE1AE6" w:rsidP="00A8549B">
            <w:pPr>
              <w:spacing w:line="280" w:lineRule="exact"/>
              <w:ind w:left="-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6D79340B" w14:textId="77777777" w:rsidR="00AE1AE6" w:rsidRPr="00F51FB8" w:rsidRDefault="00AE1AE6" w:rsidP="00A8549B">
            <w:pPr>
              <w:spacing w:line="280" w:lineRule="exact"/>
              <w:ind w:left="-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DCE6A34" w14:textId="77777777" w:rsidR="00AE1AE6" w:rsidRPr="00F51FB8" w:rsidRDefault="00AE1AE6" w:rsidP="00A8549B">
            <w:pPr>
              <w:spacing w:line="280" w:lineRule="exact"/>
              <w:ind w:left="-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52CD2F6C" w14:textId="77777777" w:rsidR="00AE1AE6" w:rsidRPr="00F51FB8" w:rsidRDefault="00AE1AE6" w:rsidP="00A8549B">
            <w:pPr>
              <w:spacing w:line="280" w:lineRule="exact"/>
              <w:ind w:left="-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24A1169B" w14:textId="77777777" w:rsidR="00AE1AE6" w:rsidRPr="00F51FB8" w:rsidRDefault="00AE1AE6" w:rsidP="00A8549B">
            <w:pPr>
              <w:spacing w:line="28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6" w:type="dxa"/>
          </w:tcPr>
          <w:p w14:paraId="52ED0004" w14:textId="77777777" w:rsidR="00AE1AE6" w:rsidRPr="00F51FB8" w:rsidRDefault="00AE1AE6" w:rsidP="00A8549B">
            <w:pPr>
              <w:spacing w:line="28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" w:type="dxa"/>
          </w:tcPr>
          <w:p w14:paraId="69266CC5" w14:textId="77777777" w:rsidR="00AE1AE6" w:rsidRPr="00F51FB8" w:rsidRDefault="00AE1AE6" w:rsidP="00A8549B">
            <w:pPr>
              <w:spacing w:line="28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0227C12C" w14:textId="77777777" w:rsidR="00AE1AE6" w:rsidRPr="00F51FB8" w:rsidRDefault="00AE1AE6" w:rsidP="00A8549B">
            <w:pPr>
              <w:spacing w:line="280" w:lineRule="exact"/>
              <w:ind w:left="-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4447A" w:rsidRPr="00F51FB8" w14:paraId="6C186CFA" w14:textId="77777777" w:rsidTr="00DF2342">
        <w:tc>
          <w:tcPr>
            <w:tcW w:w="1928" w:type="dxa"/>
            <w:noWrap/>
          </w:tcPr>
          <w:p w14:paraId="59E1D26D" w14:textId="77777777" w:rsidR="0014447A" w:rsidRPr="00F51FB8" w:rsidRDefault="0014447A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475281D4" w14:textId="3D67DA0C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75,812,535.52 </w:t>
            </w:r>
          </w:p>
        </w:tc>
        <w:tc>
          <w:tcPr>
            <w:tcW w:w="134" w:type="dxa"/>
          </w:tcPr>
          <w:p w14:paraId="434B80E0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429BE991" w14:textId="45CCB79A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25C317F" w14:textId="77777777" w:rsidR="0014447A" w:rsidRPr="00F51FB8" w:rsidRDefault="0014447A" w:rsidP="0014447A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55E3BC76" w14:textId="7A8BCF82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1CC1E74A" w14:textId="77777777" w:rsidR="0014447A" w:rsidRPr="00F51FB8" w:rsidRDefault="0014447A" w:rsidP="0014447A">
            <w:pPr>
              <w:spacing w:line="28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55D2D55A" w14:textId="4272CBAF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44FC4E0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53407D6C" w14:textId="77384C52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75,812,535.52 </w:t>
            </w:r>
          </w:p>
        </w:tc>
      </w:tr>
      <w:tr w:rsidR="0014447A" w:rsidRPr="00F51FB8" w14:paraId="5BB0D253" w14:textId="77777777" w:rsidTr="00DF2342">
        <w:trPr>
          <w:trHeight w:val="59"/>
        </w:trPr>
        <w:tc>
          <w:tcPr>
            <w:tcW w:w="1928" w:type="dxa"/>
            <w:noWrap/>
          </w:tcPr>
          <w:p w14:paraId="00199D5F" w14:textId="77777777" w:rsidR="0014447A" w:rsidRPr="00F51FB8" w:rsidRDefault="0014447A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71B70460" w14:textId="5424C158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20,550,617.52</w:t>
            </w:r>
          </w:p>
        </w:tc>
        <w:tc>
          <w:tcPr>
            <w:tcW w:w="134" w:type="dxa"/>
          </w:tcPr>
          <w:p w14:paraId="152FBFEE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63E2C1AF" w14:textId="59AC7A3E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D2D4792" w14:textId="77777777" w:rsidR="0014447A" w:rsidRPr="00F51FB8" w:rsidRDefault="0014447A" w:rsidP="0014447A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1D1F5C38" w14:textId="4C286AF6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(8,307,507.47)</w:t>
            </w:r>
          </w:p>
        </w:tc>
        <w:tc>
          <w:tcPr>
            <w:tcW w:w="134" w:type="dxa"/>
            <w:noWrap/>
          </w:tcPr>
          <w:p w14:paraId="5721A250" w14:textId="77777777" w:rsidR="0014447A" w:rsidRPr="00F51FB8" w:rsidRDefault="0014447A" w:rsidP="0014447A">
            <w:pPr>
              <w:spacing w:line="280" w:lineRule="exact"/>
              <w:ind w:left="-2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405CCC53" w14:textId="48FCC90C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177042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753A613A" w14:textId="45D4D61B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12,243,110.05</w:t>
            </w:r>
          </w:p>
        </w:tc>
      </w:tr>
      <w:tr w:rsidR="0014447A" w:rsidRPr="00F51FB8" w14:paraId="11536437" w14:textId="77777777" w:rsidTr="00DF2342">
        <w:trPr>
          <w:trHeight w:val="59"/>
        </w:trPr>
        <w:tc>
          <w:tcPr>
            <w:tcW w:w="1928" w:type="dxa"/>
            <w:noWrap/>
          </w:tcPr>
          <w:p w14:paraId="2981957E" w14:textId="77777777" w:rsidR="0014447A" w:rsidRPr="00F51FB8" w:rsidRDefault="0014447A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6B50C65B" w14:textId="211A35A5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4D68B1F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5A3D3B2" w14:textId="1DC5A3E9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3,674,793.00</w:t>
            </w:r>
          </w:p>
        </w:tc>
        <w:tc>
          <w:tcPr>
            <w:tcW w:w="134" w:type="dxa"/>
            <w:tcBorders>
              <w:left w:val="nil"/>
            </w:tcBorders>
          </w:tcPr>
          <w:p w14:paraId="78FD0650" w14:textId="77777777" w:rsidR="0014447A" w:rsidRPr="00F51FB8" w:rsidRDefault="0014447A" w:rsidP="0014447A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1DE8232D" w14:textId="5FC65A89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D9A2F6A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4F19ECF1" w14:textId="24B9AE59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30A3C812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163F314F" w14:textId="0B533AC1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3,674,793.00</w:t>
            </w:r>
          </w:p>
        </w:tc>
      </w:tr>
      <w:tr w:rsidR="0014447A" w:rsidRPr="00F51FB8" w14:paraId="190976BD" w14:textId="77777777" w:rsidTr="00DF2342">
        <w:trPr>
          <w:trHeight w:val="59"/>
        </w:trPr>
        <w:tc>
          <w:tcPr>
            <w:tcW w:w="1928" w:type="dxa"/>
            <w:noWrap/>
          </w:tcPr>
          <w:p w14:paraId="47385484" w14:textId="77777777" w:rsidR="0014447A" w:rsidRPr="00F51FB8" w:rsidRDefault="0014447A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70F312E" w14:textId="0588CB45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96,363,153.04</w:t>
            </w:r>
          </w:p>
        </w:tc>
        <w:tc>
          <w:tcPr>
            <w:tcW w:w="134" w:type="dxa"/>
          </w:tcPr>
          <w:p w14:paraId="7CDE9AC2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2E3F7A5" w14:textId="0D553CC1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3,674,793.00</w:t>
            </w:r>
          </w:p>
        </w:tc>
        <w:tc>
          <w:tcPr>
            <w:tcW w:w="134" w:type="dxa"/>
            <w:tcBorders>
              <w:left w:val="nil"/>
            </w:tcBorders>
          </w:tcPr>
          <w:p w14:paraId="7EA02F75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2499663" w14:textId="6469BA1C" w:rsidR="0014447A" w:rsidRPr="00F51FB8" w:rsidRDefault="0014447A" w:rsidP="0014447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(8,307,507.47)</w:t>
            </w:r>
          </w:p>
        </w:tc>
        <w:tc>
          <w:tcPr>
            <w:tcW w:w="134" w:type="dxa"/>
            <w:noWrap/>
          </w:tcPr>
          <w:p w14:paraId="3C1B40B0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C8D68EA" w14:textId="02624FC6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7FED610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66703CB" w14:textId="323029B8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91,730,438.57</w:t>
            </w:r>
          </w:p>
        </w:tc>
      </w:tr>
      <w:tr w:rsidR="0014447A" w:rsidRPr="00F51FB8" w14:paraId="784612C1" w14:textId="77777777" w:rsidTr="00DF2342">
        <w:tc>
          <w:tcPr>
            <w:tcW w:w="1928" w:type="dxa"/>
            <w:noWrap/>
          </w:tcPr>
          <w:p w14:paraId="1B1CEB08" w14:textId="77777777" w:rsidR="0014447A" w:rsidRPr="00F51FB8" w:rsidRDefault="0014447A" w:rsidP="00EC3A95">
            <w:pPr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7" w:type="dxa"/>
            <w:noWrap/>
          </w:tcPr>
          <w:p w14:paraId="3F71587D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5C914B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C3EDAF0" w14:textId="77777777" w:rsidR="0014447A" w:rsidRPr="00F51FB8" w:rsidRDefault="0014447A" w:rsidP="0014447A">
            <w:pPr>
              <w:tabs>
                <w:tab w:val="center" w:pos="4536"/>
                <w:tab w:val="right" w:pos="9072"/>
              </w:tabs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2620A39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262EE8CD" w14:textId="77777777" w:rsidR="0014447A" w:rsidRPr="00F51FB8" w:rsidRDefault="0014447A" w:rsidP="0014447A">
            <w:pPr>
              <w:tabs>
                <w:tab w:val="left" w:pos="649"/>
              </w:tabs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0A5CDDF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23D7D634" w14:textId="77777777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2A415BD7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286CFD81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4447A" w:rsidRPr="00F51FB8" w14:paraId="6E8D6C45" w14:textId="77777777" w:rsidTr="00DF2342">
        <w:trPr>
          <w:trHeight w:val="59"/>
        </w:trPr>
        <w:tc>
          <w:tcPr>
            <w:tcW w:w="1928" w:type="dxa"/>
            <w:noWrap/>
          </w:tcPr>
          <w:p w14:paraId="334A6E99" w14:textId="77777777" w:rsidR="0014447A" w:rsidRPr="00F51FB8" w:rsidRDefault="0014447A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4981C06B" w14:textId="6BEABEC0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29,976,724.45 </w:t>
            </w:r>
          </w:p>
        </w:tc>
        <w:tc>
          <w:tcPr>
            <w:tcW w:w="134" w:type="dxa"/>
          </w:tcPr>
          <w:p w14:paraId="11BFA4BD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01F8E4D" w14:textId="12884EC6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2,926,843.32</w:t>
            </w:r>
          </w:p>
        </w:tc>
        <w:tc>
          <w:tcPr>
            <w:tcW w:w="134" w:type="dxa"/>
            <w:tcBorders>
              <w:left w:val="nil"/>
            </w:tcBorders>
          </w:tcPr>
          <w:p w14:paraId="55A2D6D2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63180EA1" w14:textId="542DD6A4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F624A2" w14:textId="77777777" w:rsidR="0014447A" w:rsidRPr="00F51FB8" w:rsidRDefault="0014447A" w:rsidP="0014447A">
            <w:pPr>
              <w:spacing w:line="28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79E83523" w14:textId="5F943A3D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5C4B7B32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56C21430" w14:textId="327228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32,903,567.77</w:t>
            </w:r>
          </w:p>
        </w:tc>
      </w:tr>
      <w:tr w:rsidR="0014447A" w:rsidRPr="00F51FB8" w14:paraId="120197E0" w14:textId="77777777" w:rsidTr="00DF2342">
        <w:trPr>
          <w:trHeight w:val="59"/>
        </w:trPr>
        <w:tc>
          <w:tcPr>
            <w:tcW w:w="1928" w:type="dxa"/>
            <w:noWrap/>
          </w:tcPr>
          <w:p w14:paraId="427F966A" w14:textId="77777777" w:rsidR="0014447A" w:rsidRPr="00F51FB8" w:rsidRDefault="0014447A" w:rsidP="00EC3A95">
            <w:pPr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33BA4A62" w14:textId="27A4BDCB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9,045,712.19</w:t>
            </w:r>
          </w:p>
        </w:tc>
        <w:tc>
          <w:tcPr>
            <w:tcW w:w="134" w:type="dxa"/>
          </w:tcPr>
          <w:p w14:paraId="0CC45E55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463965A" w14:textId="1242BEC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1,785,308.60</w:t>
            </w:r>
          </w:p>
        </w:tc>
        <w:tc>
          <w:tcPr>
            <w:tcW w:w="134" w:type="dxa"/>
            <w:tcBorders>
              <w:left w:val="nil"/>
            </w:tcBorders>
          </w:tcPr>
          <w:p w14:paraId="5B8BF2BB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22EBC953" w14:textId="290C442A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(3,153,776.17)</w:t>
            </w:r>
          </w:p>
        </w:tc>
        <w:tc>
          <w:tcPr>
            <w:tcW w:w="134" w:type="dxa"/>
          </w:tcPr>
          <w:p w14:paraId="4A974361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2800ABFE" w14:textId="548B0EE0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3CD2FB40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04FDA723" w14:textId="60873B0A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7,677,244.62</w:t>
            </w:r>
          </w:p>
        </w:tc>
      </w:tr>
      <w:tr w:rsidR="0014447A" w:rsidRPr="00F51FB8" w14:paraId="5AC0BF1D" w14:textId="77777777" w:rsidTr="00DF2342">
        <w:trPr>
          <w:trHeight w:val="59"/>
        </w:trPr>
        <w:tc>
          <w:tcPr>
            <w:tcW w:w="1928" w:type="dxa"/>
            <w:noWrap/>
          </w:tcPr>
          <w:p w14:paraId="622C1BA7" w14:textId="77777777" w:rsidR="0014447A" w:rsidRPr="00F51FB8" w:rsidRDefault="0014447A" w:rsidP="00EC3A95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512DC71C" w14:textId="7611D9E7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43C5729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9E89F80" w14:textId="1D9FCD82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353,939.77</w:t>
            </w:r>
          </w:p>
        </w:tc>
        <w:tc>
          <w:tcPr>
            <w:tcW w:w="134" w:type="dxa"/>
            <w:tcBorders>
              <w:left w:val="nil"/>
            </w:tcBorders>
          </w:tcPr>
          <w:p w14:paraId="6C3BE902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noWrap/>
          </w:tcPr>
          <w:p w14:paraId="5166E723" w14:textId="20E450E6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BE1BD4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5F3E865B" w14:textId="75C6839C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7CB53216" w14:textId="77777777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4E4F7ED0" w14:textId="612084EF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353,939.77</w:t>
            </w:r>
          </w:p>
        </w:tc>
      </w:tr>
      <w:tr w:rsidR="0014447A" w:rsidRPr="00F51FB8" w14:paraId="60082D93" w14:textId="77777777" w:rsidTr="00DF2342">
        <w:trPr>
          <w:trHeight w:val="59"/>
        </w:trPr>
        <w:tc>
          <w:tcPr>
            <w:tcW w:w="1928" w:type="dxa"/>
            <w:noWrap/>
          </w:tcPr>
          <w:p w14:paraId="2F70954D" w14:textId="77777777" w:rsidR="0014447A" w:rsidRPr="00F51FB8" w:rsidRDefault="0014447A" w:rsidP="00EC3A95">
            <w:pPr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1C75AE" w14:textId="25E165DC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39,022,436.64</w:t>
            </w:r>
          </w:p>
        </w:tc>
        <w:tc>
          <w:tcPr>
            <w:tcW w:w="134" w:type="dxa"/>
          </w:tcPr>
          <w:p w14:paraId="17DB4B5C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2E6D646" w14:textId="716F7180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5,066,091.69</w:t>
            </w:r>
          </w:p>
        </w:tc>
        <w:tc>
          <w:tcPr>
            <w:tcW w:w="134" w:type="dxa"/>
            <w:tcBorders>
              <w:left w:val="nil"/>
            </w:tcBorders>
          </w:tcPr>
          <w:p w14:paraId="7CB70AB3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227BFA" w14:textId="768AE4BA" w:rsidR="0014447A" w:rsidRPr="00F51FB8" w:rsidRDefault="0014447A" w:rsidP="0014447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(3,153,776.17)</w:t>
            </w:r>
          </w:p>
        </w:tc>
        <w:tc>
          <w:tcPr>
            <w:tcW w:w="134" w:type="dxa"/>
          </w:tcPr>
          <w:p w14:paraId="66FADE8A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138413B" w14:textId="5BB3E883" w:rsidR="0014447A" w:rsidRPr="00F51FB8" w:rsidRDefault="0014447A" w:rsidP="0014447A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262B39E5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58C847" w14:textId="228E9D12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40,934,752.16</w:t>
            </w:r>
          </w:p>
        </w:tc>
      </w:tr>
      <w:tr w:rsidR="0014447A" w:rsidRPr="00F51FB8" w14:paraId="2A1F0CA3" w14:textId="77777777" w:rsidTr="00DF2342">
        <w:trPr>
          <w:trHeight w:val="59"/>
        </w:trPr>
        <w:tc>
          <w:tcPr>
            <w:tcW w:w="1928" w:type="dxa"/>
            <w:noWrap/>
          </w:tcPr>
          <w:p w14:paraId="34C93BD1" w14:textId="77777777" w:rsidR="0014447A" w:rsidRPr="00F51FB8" w:rsidRDefault="0014447A" w:rsidP="00EC3A95">
            <w:pPr>
              <w:spacing w:line="28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7088B7B" w14:textId="530D74F9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57,340,716.40</w:t>
            </w:r>
          </w:p>
        </w:tc>
        <w:tc>
          <w:tcPr>
            <w:tcW w:w="134" w:type="dxa"/>
          </w:tcPr>
          <w:p w14:paraId="0DDBBD43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1F86312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0FD7810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46F3E570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B5DB9F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7CB725BF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192FF910" w14:textId="77777777" w:rsidR="0014447A" w:rsidRPr="00F51FB8" w:rsidRDefault="0014447A" w:rsidP="0014447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072AB35" w14:textId="638CBAE4" w:rsidR="0014447A" w:rsidRPr="00F51FB8" w:rsidRDefault="0014447A" w:rsidP="0014447A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50,795,686.41</w:t>
            </w:r>
          </w:p>
        </w:tc>
      </w:tr>
    </w:tbl>
    <w:p w14:paraId="40B6FD01" w14:textId="77777777" w:rsidR="00AE1AE6" w:rsidRDefault="00AE1AE6" w:rsidP="00A1057F">
      <w:pPr>
        <w:spacing w:line="280" w:lineRule="exact"/>
        <w:rPr>
          <w:color w:val="000000" w:themeColor="text1"/>
          <w:sz w:val="24"/>
          <w:szCs w:val="24"/>
        </w:rPr>
      </w:pPr>
    </w:p>
    <w:p w14:paraId="4FE55D05" w14:textId="77777777" w:rsidR="00924B4D" w:rsidRDefault="00924B4D" w:rsidP="00A1057F">
      <w:pPr>
        <w:spacing w:line="280" w:lineRule="exact"/>
        <w:rPr>
          <w:color w:val="000000" w:themeColor="text1"/>
          <w:sz w:val="24"/>
          <w:szCs w:val="24"/>
        </w:rPr>
      </w:pPr>
    </w:p>
    <w:p w14:paraId="6B0F5039" w14:textId="77777777" w:rsidR="00924B4D" w:rsidRDefault="00924B4D" w:rsidP="00A1057F">
      <w:pPr>
        <w:spacing w:line="280" w:lineRule="exact"/>
        <w:rPr>
          <w:color w:val="000000" w:themeColor="text1"/>
          <w:sz w:val="24"/>
          <w:szCs w:val="24"/>
        </w:rPr>
      </w:pPr>
    </w:p>
    <w:p w14:paraId="2DEE7880" w14:textId="77777777" w:rsidR="00924B4D" w:rsidRPr="00DF2342" w:rsidRDefault="00924B4D" w:rsidP="00A1057F">
      <w:pPr>
        <w:spacing w:line="280" w:lineRule="exact"/>
        <w:rPr>
          <w:color w:val="000000" w:themeColor="text1"/>
          <w:sz w:val="24"/>
          <w:szCs w:val="24"/>
        </w:rPr>
      </w:pP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6"/>
        <w:gridCol w:w="1247"/>
        <w:gridCol w:w="134"/>
        <w:gridCol w:w="1134"/>
        <w:gridCol w:w="134"/>
        <w:gridCol w:w="1134"/>
        <w:gridCol w:w="134"/>
        <w:gridCol w:w="1138"/>
        <w:gridCol w:w="134"/>
        <w:gridCol w:w="1247"/>
      </w:tblGrid>
      <w:tr w:rsidR="00DF2342" w:rsidRPr="00DF2342" w14:paraId="6AFE34BF" w14:textId="77777777" w:rsidTr="00F51FB8">
        <w:trPr>
          <w:trHeight w:val="74"/>
        </w:trPr>
        <w:tc>
          <w:tcPr>
            <w:tcW w:w="1926" w:type="dxa"/>
            <w:noWrap/>
          </w:tcPr>
          <w:p w14:paraId="70B3B28A" w14:textId="77777777" w:rsidR="00C17D16" w:rsidRPr="00DF2342" w:rsidRDefault="00C17D16" w:rsidP="00597684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DF2342">
              <w:rPr>
                <w:color w:val="000000" w:themeColor="text1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6436" w:type="dxa"/>
            <w:gridSpan w:val="9"/>
            <w:tcBorders>
              <w:bottom w:val="single" w:sz="6" w:space="0" w:color="auto"/>
            </w:tcBorders>
            <w:noWrap/>
          </w:tcPr>
          <w:p w14:paraId="38D553D7" w14:textId="77777777" w:rsidR="00C17D16" w:rsidRPr="00DF2342" w:rsidRDefault="00C17D16" w:rsidP="00597684">
            <w:pPr>
              <w:spacing w:line="27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DF2342" w14:paraId="186B9CB7" w14:textId="77777777" w:rsidTr="00F51FB8">
        <w:trPr>
          <w:trHeight w:val="74"/>
        </w:trPr>
        <w:tc>
          <w:tcPr>
            <w:tcW w:w="1926" w:type="dxa"/>
            <w:noWrap/>
          </w:tcPr>
          <w:p w14:paraId="353A74D4" w14:textId="77777777" w:rsidR="00C17D16" w:rsidRPr="00DF2342" w:rsidRDefault="00C17D16" w:rsidP="00597684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6436" w:type="dxa"/>
            <w:gridSpan w:val="9"/>
            <w:tcBorders>
              <w:bottom w:val="single" w:sz="6" w:space="0" w:color="auto"/>
            </w:tcBorders>
            <w:noWrap/>
          </w:tcPr>
          <w:p w14:paraId="1EA0C328" w14:textId="77777777" w:rsidR="00C17D16" w:rsidRPr="00DF2342" w:rsidRDefault="00C17D16" w:rsidP="00597684">
            <w:pPr>
              <w:spacing w:line="27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342" w:rsidRPr="00DF2342" w14:paraId="7D76BF5D" w14:textId="77777777" w:rsidTr="00DF2342">
        <w:tc>
          <w:tcPr>
            <w:tcW w:w="1926" w:type="dxa"/>
            <w:noWrap/>
          </w:tcPr>
          <w:p w14:paraId="7367E162" w14:textId="77777777" w:rsidR="00C17D16" w:rsidRPr="00DF2342" w:rsidRDefault="00C17D16" w:rsidP="00597684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733E62B0" w14:textId="77777777" w:rsidR="00C17D16" w:rsidRPr="00DF2342" w:rsidRDefault="00C17D16" w:rsidP="00597684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5CDDF8" w14:textId="77777777" w:rsidR="00C17D16" w:rsidRPr="00DF2342" w:rsidRDefault="00C17D16" w:rsidP="00597684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67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BC3973" w14:textId="77777777" w:rsidR="00C17D16" w:rsidRPr="00DF2342" w:rsidRDefault="00C17D16" w:rsidP="00597684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</w:tcPr>
          <w:p w14:paraId="73F4E01E" w14:textId="77777777" w:rsidR="00C17D16" w:rsidRPr="00DF2342" w:rsidRDefault="00C17D16" w:rsidP="00597684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1446DC1B" w14:textId="77777777" w:rsidR="00C17D16" w:rsidRPr="00DF2342" w:rsidRDefault="00C17D16" w:rsidP="00597684">
            <w:pPr>
              <w:spacing w:line="270" w:lineRule="exact"/>
              <w:ind w:hanging="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</w:tr>
      <w:tr w:rsidR="00DF2342" w:rsidRPr="00DF2342" w14:paraId="3AB20140" w14:textId="77777777" w:rsidTr="00DF2342">
        <w:tc>
          <w:tcPr>
            <w:tcW w:w="1926" w:type="dxa"/>
            <w:noWrap/>
          </w:tcPr>
          <w:p w14:paraId="4F983E88" w14:textId="77777777" w:rsidR="00C17D16" w:rsidRPr="00DF2342" w:rsidRDefault="00C17D16" w:rsidP="00597684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1EA3C90A" w14:textId="77777777" w:rsidR="00C17D16" w:rsidRPr="00DF2342" w:rsidRDefault="00C17D16" w:rsidP="00597684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0C64521D" w14:textId="77777777" w:rsidR="00C17D16" w:rsidRPr="00DF2342" w:rsidRDefault="00C17D16" w:rsidP="00597684">
            <w:pPr>
              <w:spacing w:line="270" w:lineRule="exact"/>
              <w:ind w:left="28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7FAECEF7" w14:textId="77777777" w:rsidR="00C17D16" w:rsidRPr="00DF2342" w:rsidRDefault="00C17D16" w:rsidP="00597684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046CEEA" w14:textId="77777777" w:rsidR="00C17D16" w:rsidRPr="00DF2342" w:rsidRDefault="00C17D16" w:rsidP="00597684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677CEA81" w14:textId="77777777" w:rsidR="00C17D16" w:rsidRPr="00DF2342" w:rsidRDefault="00C17D16" w:rsidP="00597684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noWrap/>
          </w:tcPr>
          <w:p w14:paraId="3E3D4EAD" w14:textId="77777777" w:rsidR="00C17D16" w:rsidRPr="00DF2342" w:rsidRDefault="00C17D16" w:rsidP="00597684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51000755" w14:textId="77777777" w:rsidR="00C17D16" w:rsidRPr="00DF2342" w:rsidRDefault="00C17D16" w:rsidP="00597684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</w:tcPr>
          <w:p w14:paraId="09262279" w14:textId="77777777" w:rsidR="00C17D16" w:rsidRPr="00DF2342" w:rsidRDefault="00C17D16" w:rsidP="00597684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1705203A" w14:textId="77777777" w:rsidR="00C17D16" w:rsidRPr="00DF2342" w:rsidRDefault="00C17D16" w:rsidP="00597684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</w:p>
        </w:tc>
      </w:tr>
      <w:tr w:rsidR="00DF2342" w:rsidRPr="00DF2342" w14:paraId="1D52AB71" w14:textId="77777777" w:rsidTr="00DF2342">
        <w:tc>
          <w:tcPr>
            <w:tcW w:w="1926" w:type="dxa"/>
            <w:noWrap/>
          </w:tcPr>
          <w:p w14:paraId="59E6C638" w14:textId="77777777" w:rsidR="00C17D16" w:rsidRPr="00DF2342" w:rsidRDefault="00C17D16" w:rsidP="00597684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54F479C" w14:textId="52180C84" w:rsidR="00C17D16" w:rsidRPr="00DF2342" w:rsidRDefault="00C17D16" w:rsidP="00597684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25</w:t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6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4D7AE96A" w14:textId="77777777" w:rsidR="00C17D16" w:rsidRPr="00DF2342" w:rsidRDefault="00C17D16" w:rsidP="00597684">
            <w:pPr>
              <w:spacing w:line="270" w:lineRule="exact"/>
              <w:ind w:left="28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14:paraId="7F5954C1" w14:textId="77777777" w:rsidR="00C17D16" w:rsidRPr="00DF2342" w:rsidRDefault="00C17D16" w:rsidP="00597684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1157ABC" w14:textId="77777777" w:rsidR="00C17D16" w:rsidRPr="00DF2342" w:rsidRDefault="00C17D16" w:rsidP="00597684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14:paraId="50123345" w14:textId="77777777" w:rsidR="00C17D16" w:rsidRPr="00DF2342" w:rsidRDefault="00C17D16" w:rsidP="00597684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noWrap/>
          </w:tcPr>
          <w:p w14:paraId="6545C803" w14:textId="77777777" w:rsidR="00C17D16" w:rsidRPr="00DF2342" w:rsidRDefault="00C17D16" w:rsidP="00597684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41171526" w14:textId="77777777" w:rsidR="00C17D16" w:rsidRPr="00DF2342" w:rsidRDefault="00C17D16" w:rsidP="00597684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</w:tcPr>
          <w:p w14:paraId="2D932886" w14:textId="77777777" w:rsidR="00C17D16" w:rsidRPr="00DF2342" w:rsidRDefault="00C17D16" w:rsidP="00597684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01866EBB" w14:textId="75FFB98E" w:rsidR="00C17D16" w:rsidRPr="00DF2342" w:rsidRDefault="00C17D16" w:rsidP="00597684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25</w:t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6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</w:tr>
      <w:tr w:rsidR="00DF2342" w:rsidRPr="00DF2342" w14:paraId="26C85AF7" w14:textId="77777777" w:rsidTr="00DF2342">
        <w:tc>
          <w:tcPr>
            <w:tcW w:w="1926" w:type="dxa"/>
            <w:noWrap/>
          </w:tcPr>
          <w:p w14:paraId="0787C7AD" w14:textId="29FA6042" w:rsidR="00C17D16" w:rsidRPr="00DF2342" w:rsidRDefault="00C17D16" w:rsidP="00EC3A9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4"/>
                <w:tab w:val="left" w:pos="1857"/>
              </w:tabs>
              <w:spacing w:line="270" w:lineRule="exact"/>
              <w:ind w:right="-42" w:hanging="56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ราคาทุน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7F03EA9C" w14:textId="77777777" w:rsidR="00C17D16" w:rsidRPr="00DF2342" w:rsidRDefault="00C17D16" w:rsidP="00C17D16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4C520D" w14:textId="77777777" w:rsidR="00C17D16" w:rsidRPr="00DF2342" w:rsidRDefault="00C17D16" w:rsidP="00C17D16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0EF4AA32" w14:textId="77777777" w:rsidR="00C17D16" w:rsidRPr="00DF2342" w:rsidRDefault="00C17D16" w:rsidP="00C17D16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B32021A" w14:textId="77777777" w:rsidR="00C17D16" w:rsidRPr="00DF2342" w:rsidRDefault="00C17D16" w:rsidP="00C17D16">
            <w:pPr>
              <w:spacing w:line="27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2887734B" w14:textId="77777777" w:rsidR="00C17D16" w:rsidRPr="00DF2342" w:rsidRDefault="00C17D16" w:rsidP="00C17D16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6F5EC189" w14:textId="77777777" w:rsidR="00C17D16" w:rsidRPr="00DF2342" w:rsidRDefault="00C17D16" w:rsidP="00C17D16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</w:tcPr>
          <w:p w14:paraId="213394F0" w14:textId="77777777" w:rsidR="00C17D16" w:rsidRPr="00DF2342" w:rsidRDefault="00C17D16" w:rsidP="00C17D16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" w:type="dxa"/>
          </w:tcPr>
          <w:p w14:paraId="52E591E1" w14:textId="77777777" w:rsidR="00C17D16" w:rsidRPr="00DF2342" w:rsidRDefault="00C17D16" w:rsidP="00C17D16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4C1A44A5" w14:textId="77777777" w:rsidR="00C17D16" w:rsidRPr="00DF2342" w:rsidRDefault="00C17D16" w:rsidP="00C17D16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DF2342" w:rsidRPr="00DF2342" w14:paraId="058F127B" w14:textId="77777777" w:rsidTr="00DF2342">
        <w:tc>
          <w:tcPr>
            <w:tcW w:w="1926" w:type="dxa"/>
            <w:noWrap/>
          </w:tcPr>
          <w:p w14:paraId="6F567438" w14:textId="3D0419DD" w:rsidR="00C17D16" w:rsidRPr="00EC3A95" w:rsidRDefault="00C17D16" w:rsidP="00EC3A95">
            <w:pPr>
              <w:spacing w:line="27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62B574EA" w14:textId="4E00C95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75,812,535.52 </w:t>
            </w:r>
          </w:p>
        </w:tc>
        <w:tc>
          <w:tcPr>
            <w:tcW w:w="134" w:type="dxa"/>
          </w:tcPr>
          <w:p w14:paraId="6653167D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C929F51" w14:textId="10E32BA1" w:rsidR="00C17D16" w:rsidRPr="00DF2342" w:rsidRDefault="00C17D16" w:rsidP="00C17D16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3FF69B1A" w14:textId="77777777" w:rsidR="00C17D16" w:rsidRPr="00DF2342" w:rsidRDefault="00C17D16" w:rsidP="00C17D16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72A90285" w14:textId="2C71D3F7" w:rsidR="00C17D16" w:rsidRPr="00DF2342" w:rsidRDefault="00C17D16" w:rsidP="00C17D16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58D28C7F" w14:textId="77777777" w:rsidR="00C17D16" w:rsidRPr="00DF2342" w:rsidRDefault="00C17D16" w:rsidP="00C17D16">
            <w:pPr>
              <w:spacing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2064B86F" w14:textId="0B9EF996" w:rsidR="00C17D16" w:rsidRPr="00DF2342" w:rsidRDefault="00C17D16" w:rsidP="00C17D16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043B10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645AAC40" w14:textId="784F64B8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75,812,535.52 </w:t>
            </w:r>
          </w:p>
        </w:tc>
      </w:tr>
      <w:tr w:rsidR="00DF2342" w:rsidRPr="00DF2342" w14:paraId="61F0A230" w14:textId="77777777" w:rsidTr="00DF2342">
        <w:trPr>
          <w:trHeight w:val="59"/>
        </w:trPr>
        <w:tc>
          <w:tcPr>
            <w:tcW w:w="1926" w:type="dxa"/>
            <w:noWrap/>
          </w:tcPr>
          <w:p w14:paraId="5CC4BC7E" w14:textId="60DFF1B6" w:rsidR="00C17D16" w:rsidRPr="00EC3A95" w:rsidRDefault="00C17D16" w:rsidP="00EC3A95">
            <w:pPr>
              <w:spacing w:line="27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02801661" w14:textId="13C1A008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12,243,110.05</w:t>
            </w:r>
          </w:p>
        </w:tc>
        <w:tc>
          <w:tcPr>
            <w:tcW w:w="134" w:type="dxa"/>
          </w:tcPr>
          <w:p w14:paraId="06E72A3C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6D4BEC9B" w14:textId="7CD5215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662,336.26</w:t>
            </w:r>
          </w:p>
        </w:tc>
        <w:tc>
          <w:tcPr>
            <w:tcW w:w="134" w:type="dxa"/>
            <w:tcBorders>
              <w:left w:val="nil"/>
            </w:tcBorders>
          </w:tcPr>
          <w:p w14:paraId="14C0D89C" w14:textId="77777777" w:rsidR="00C17D16" w:rsidRPr="00DF2342" w:rsidRDefault="00C17D16" w:rsidP="00C17D16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45428900" w14:textId="3AAA2F73" w:rsidR="00C17D16" w:rsidRPr="00DF2342" w:rsidRDefault="00C17D16" w:rsidP="00C17D16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(2,002,950.68)</w:t>
            </w:r>
          </w:p>
        </w:tc>
        <w:tc>
          <w:tcPr>
            <w:tcW w:w="134" w:type="dxa"/>
            <w:noWrap/>
          </w:tcPr>
          <w:p w14:paraId="248EA4E9" w14:textId="77777777" w:rsidR="00C17D16" w:rsidRPr="00DF2342" w:rsidRDefault="00C17D16" w:rsidP="00C17D16">
            <w:pPr>
              <w:spacing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0F59454E" w14:textId="766D1D52" w:rsidR="00C17D16" w:rsidRPr="00DF2342" w:rsidRDefault="00C17D16" w:rsidP="00C17D16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C47FD3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0368AE3A" w14:textId="2E6881DE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10,902,495.63</w:t>
            </w:r>
          </w:p>
        </w:tc>
      </w:tr>
      <w:tr w:rsidR="00DF2342" w:rsidRPr="00DF2342" w14:paraId="53D318E0" w14:textId="77777777" w:rsidTr="00DF2342">
        <w:trPr>
          <w:trHeight w:val="59"/>
        </w:trPr>
        <w:tc>
          <w:tcPr>
            <w:tcW w:w="1926" w:type="dxa"/>
            <w:noWrap/>
          </w:tcPr>
          <w:p w14:paraId="03AF0D9A" w14:textId="2581123E" w:rsidR="00C17D16" w:rsidRPr="00EC3A95" w:rsidRDefault="00C17D16" w:rsidP="00EC3A95">
            <w:pPr>
              <w:spacing w:line="27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6DA9710F" w14:textId="55CBCB43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2,729,000.00</w:t>
            </w:r>
          </w:p>
        </w:tc>
        <w:tc>
          <w:tcPr>
            <w:tcW w:w="134" w:type="dxa"/>
          </w:tcPr>
          <w:p w14:paraId="18633B6C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EB5229" w14:textId="4A609F54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745,794.40</w:t>
            </w:r>
          </w:p>
        </w:tc>
        <w:tc>
          <w:tcPr>
            <w:tcW w:w="134" w:type="dxa"/>
            <w:tcBorders>
              <w:left w:val="nil"/>
            </w:tcBorders>
          </w:tcPr>
          <w:p w14:paraId="2BBBC404" w14:textId="77777777" w:rsidR="00C17D16" w:rsidRPr="00DF2342" w:rsidRDefault="00C17D16" w:rsidP="00C17D16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D5B8E1D" w14:textId="30823295" w:rsidR="00C17D16" w:rsidRPr="00DF2342" w:rsidRDefault="00C17D16" w:rsidP="00C17D16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67E560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noWrap/>
          </w:tcPr>
          <w:p w14:paraId="58D74A7F" w14:textId="5F8140B6" w:rsidR="00C17D16" w:rsidRPr="00DF2342" w:rsidRDefault="00C17D16" w:rsidP="00C17D16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5651D3EF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1C3C63F3" w14:textId="24C21415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3,474,794.40</w:t>
            </w:r>
          </w:p>
        </w:tc>
      </w:tr>
      <w:tr w:rsidR="00DF2342" w:rsidRPr="00DF2342" w14:paraId="39E3816F" w14:textId="77777777" w:rsidTr="00DF2342">
        <w:trPr>
          <w:trHeight w:val="59"/>
        </w:trPr>
        <w:tc>
          <w:tcPr>
            <w:tcW w:w="1926" w:type="dxa"/>
            <w:noWrap/>
          </w:tcPr>
          <w:p w14:paraId="646E1AAC" w14:textId="60E93376" w:rsidR="00C17D16" w:rsidRPr="00DF2342" w:rsidRDefault="00C17D16" w:rsidP="00C17D16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F021565" w14:textId="22E6A1CD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90,784,645.57</w:t>
            </w:r>
          </w:p>
        </w:tc>
        <w:tc>
          <w:tcPr>
            <w:tcW w:w="134" w:type="dxa"/>
          </w:tcPr>
          <w:p w14:paraId="3DFBA686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302CA1" w14:textId="16B3962C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1,408,130.66</w:t>
            </w:r>
          </w:p>
        </w:tc>
        <w:tc>
          <w:tcPr>
            <w:tcW w:w="134" w:type="dxa"/>
            <w:tcBorders>
              <w:left w:val="nil"/>
            </w:tcBorders>
          </w:tcPr>
          <w:p w14:paraId="252D2768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4D91A1" w14:textId="303294A4" w:rsidR="00C17D16" w:rsidRPr="00DF2342" w:rsidRDefault="00C17D16" w:rsidP="00C17D16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(2,002,950.68)</w:t>
            </w:r>
          </w:p>
        </w:tc>
        <w:tc>
          <w:tcPr>
            <w:tcW w:w="134" w:type="dxa"/>
            <w:noWrap/>
          </w:tcPr>
          <w:p w14:paraId="4AD8A6F4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7489B3D5" w14:textId="18281403" w:rsidR="00C17D16" w:rsidRPr="00DF2342" w:rsidRDefault="00C17D16" w:rsidP="00C17D16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1C4E05F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E08F3A" w14:textId="5E14051D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90,189,825.55</w:t>
            </w:r>
          </w:p>
        </w:tc>
      </w:tr>
      <w:tr w:rsidR="00DF2342" w:rsidRPr="00DF2342" w14:paraId="3A48ACE9" w14:textId="77777777" w:rsidTr="00DF2342">
        <w:tc>
          <w:tcPr>
            <w:tcW w:w="1926" w:type="dxa"/>
            <w:noWrap/>
          </w:tcPr>
          <w:p w14:paraId="67E93F3C" w14:textId="50F7ED55" w:rsidR="00C17D16" w:rsidRPr="00DF2342" w:rsidRDefault="00C17D16" w:rsidP="00EC3A95">
            <w:pPr>
              <w:spacing w:line="270" w:lineRule="exact"/>
              <w:ind w:right="-42" w:hanging="5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7" w:type="dxa"/>
            <w:noWrap/>
          </w:tcPr>
          <w:p w14:paraId="7A2BDEAC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0A72AF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BDE6357" w14:textId="77777777" w:rsidR="00C17D16" w:rsidRPr="00DF2342" w:rsidRDefault="00C17D16" w:rsidP="00C17D16">
            <w:pPr>
              <w:tabs>
                <w:tab w:val="center" w:pos="4536"/>
                <w:tab w:val="right" w:pos="9072"/>
              </w:tabs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95CA31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467A62C9" w14:textId="77777777" w:rsidR="00C17D16" w:rsidRPr="00DF2342" w:rsidRDefault="00C17D16" w:rsidP="00C17D16">
            <w:pPr>
              <w:tabs>
                <w:tab w:val="left" w:pos="649"/>
              </w:tabs>
              <w:spacing w:line="270" w:lineRule="exact"/>
              <w:ind w:left="-30" w:right="57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2CA092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2B18DBEE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73B9F999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40A94F01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DF2342" w:rsidRPr="00DF2342" w14:paraId="262B7E96" w14:textId="77777777" w:rsidTr="00DF2342">
        <w:trPr>
          <w:trHeight w:val="59"/>
        </w:trPr>
        <w:tc>
          <w:tcPr>
            <w:tcW w:w="1926" w:type="dxa"/>
            <w:noWrap/>
          </w:tcPr>
          <w:p w14:paraId="111E2E6E" w14:textId="30A76884" w:rsidR="00C17D16" w:rsidRPr="00EC3A95" w:rsidRDefault="00C17D16" w:rsidP="00EC3A95">
            <w:pPr>
              <w:spacing w:line="27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4DE7E5E3" w14:textId="3B50EFD5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32,903,567.77</w:t>
            </w:r>
          </w:p>
        </w:tc>
        <w:tc>
          <w:tcPr>
            <w:tcW w:w="134" w:type="dxa"/>
          </w:tcPr>
          <w:p w14:paraId="546B0A95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81DD28" w14:textId="2323ACF8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2,926,843.32 </w:t>
            </w:r>
          </w:p>
        </w:tc>
        <w:tc>
          <w:tcPr>
            <w:tcW w:w="134" w:type="dxa"/>
            <w:tcBorders>
              <w:left w:val="nil"/>
            </w:tcBorders>
          </w:tcPr>
          <w:p w14:paraId="760E1800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5BBBB5A" w14:textId="1FBB549B" w:rsidR="00C17D16" w:rsidRPr="00DF2342" w:rsidRDefault="00C17D16" w:rsidP="00C17D16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0F2F34" w14:textId="77777777" w:rsidR="00C17D16" w:rsidRPr="00DF2342" w:rsidRDefault="00C17D16" w:rsidP="00C17D16">
            <w:pPr>
              <w:spacing w:line="27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noWrap/>
          </w:tcPr>
          <w:p w14:paraId="0792D0FC" w14:textId="77777777" w:rsidR="00C17D16" w:rsidRPr="00DF2342" w:rsidRDefault="00C17D16" w:rsidP="00C17D16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26680706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7FE242D9" w14:textId="5FC1B971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35,830,411.09 </w:t>
            </w:r>
          </w:p>
        </w:tc>
      </w:tr>
      <w:tr w:rsidR="00DF2342" w:rsidRPr="00DF2342" w14:paraId="41E0B231" w14:textId="77777777" w:rsidTr="00DF2342">
        <w:trPr>
          <w:trHeight w:val="59"/>
        </w:trPr>
        <w:tc>
          <w:tcPr>
            <w:tcW w:w="1926" w:type="dxa"/>
            <w:noWrap/>
          </w:tcPr>
          <w:p w14:paraId="38384208" w14:textId="2E6CC1B7" w:rsidR="00C17D16" w:rsidRPr="00EC3A95" w:rsidRDefault="00C17D16" w:rsidP="00EC3A95">
            <w:pPr>
              <w:spacing w:line="27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6149F429" w14:textId="41D7E210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7,677,244.62</w:t>
            </w:r>
          </w:p>
        </w:tc>
        <w:tc>
          <w:tcPr>
            <w:tcW w:w="134" w:type="dxa"/>
          </w:tcPr>
          <w:p w14:paraId="6D28BF21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3946F4" w14:textId="275EF86F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769,506.44</w:t>
            </w:r>
          </w:p>
        </w:tc>
        <w:tc>
          <w:tcPr>
            <w:tcW w:w="134" w:type="dxa"/>
            <w:tcBorders>
              <w:left w:val="nil"/>
            </w:tcBorders>
          </w:tcPr>
          <w:p w14:paraId="6363E31E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0A0CE5FF" w14:textId="34502636" w:rsidR="00C17D16" w:rsidRPr="00DF2342" w:rsidRDefault="00C17D16" w:rsidP="00C17D16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(2,002,950.68)</w:t>
            </w:r>
          </w:p>
        </w:tc>
        <w:tc>
          <w:tcPr>
            <w:tcW w:w="134" w:type="dxa"/>
          </w:tcPr>
          <w:p w14:paraId="2BE010EC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noWrap/>
          </w:tcPr>
          <w:p w14:paraId="4DF60ACB" w14:textId="77777777" w:rsidR="00C17D16" w:rsidRPr="00DF2342" w:rsidRDefault="00C17D16" w:rsidP="00C17D16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7308FE83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3B18CF97" w14:textId="1C1528DD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6,443,800.38</w:t>
            </w:r>
          </w:p>
        </w:tc>
      </w:tr>
      <w:tr w:rsidR="00DF2342" w:rsidRPr="00DF2342" w14:paraId="17C3D345" w14:textId="77777777" w:rsidTr="00DF2342">
        <w:trPr>
          <w:trHeight w:val="59"/>
        </w:trPr>
        <w:tc>
          <w:tcPr>
            <w:tcW w:w="1926" w:type="dxa"/>
            <w:noWrap/>
          </w:tcPr>
          <w:p w14:paraId="6420CF93" w14:textId="2FE8137F" w:rsidR="00C17D16" w:rsidRPr="00EC3A95" w:rsidRDefault="00C17D16" w:rsidP="00EC3A95">
            <w:pPr>
              <w:spacing w:line="270" w:lineRule="exact"/>
              <w:ind w:left="-57" w:right="-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59C82912" w14:textId="63506543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231,479.01</w:t>
            </w:r>
          </w:p>
        </w:tc>
        <w:tc>
          <w:tcPr>
            <w:tcW w:w="134" w:type="dxa"/>
          </w:tcPr>
          <w:p w14:paraId="6EDC7C3D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973529" w14:textId="6397C3E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424,669.39</w:t>
            </w:r>
          </w:p>
        </w:tc>
        <w:tc>
          <w:tcPr>
            <w:tcW w:w="134" w:type="dxa"/>
            <w:tcBorders>
              <w:left w:val="nil"/>
            </w:tcBorders>
          </w:tcPr>
          <w:p w14:paraId="12DF2942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163E87C5" w14:textId="25F1C363" w:rsidR="00C17D16" w:rsidRPr="00DF2342" w:rsidRDefault="00C17D16" w:rsidP="00C17D16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EB4C48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noWrap/>
          </w:tcPr>
          <w:p w14:paraId="18DA5D72" w14:textId="77777777" w:rsidR="00C17D16" w:rsidRPr="00DF2342" w:rsidRDefault="00C17D16" w:rsidP="00C17D16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0C3F987D" w14:textId="77777777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7EC99E1E" w14:textId="4F772BC8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656,148.40</w:t>
            </w:r>
          </w:p>
        </w:tc>
      </w:tr>
      <w:tr w:rsidR="00DF2342" w:rsidRPr="00DF2342" w14:paraId="33C47D9B" w14:textId="77777777" w:rsidTr="00DF2342">
        <w:trPr>
          <w:trHeight w:val="59"/>
        </w:trPr>
        <w:tc>
          <w:tcPr>
            <w:tcW w:w="1926" w:type="dxa"/>
            <w:noWrap/>
          </w:tcPr>
          <w:p w14:paraId="4E8CC6F9" w14:textId="508ABA94" w:rsidR="00C17D16" w:rsidRPr="00DF2342" w:rsidRDefault="00C17D16" w:rsidP="00C17D16">
            <w:pPr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9BA0E2F" w14:textId="0CE07E5A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40,812,291.40</w:t>
            </w:r>
          </w:p>
        </w:tc>
        <w:tc>
          <w:tcPr>
            <w:tcW w:w="134" w:type="dxa"/>
          </w:tcPr>
          <w:p w14:paraId="41BEDEBE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73E54E" w14:textId="43D4C739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4,121,019.15</w:t>
            </w:r>
          </w:p>
        </w:tc>
        <w:tc>
          <w:tcPr>
            <w:tcW w:w="134" w:type="dxa"/>
            <w:tcBorders>
              <w:left w:val="nil"/>
            </w:tcBorders>
          </w:tcPr>
          <w:p w14:paraId="4330C9B6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1B725EE" w14:textId="50126E28" w:rsidR="00C17D16" w:rsidRPr="00DF2342" w:rsidRDefault="00C17D16" w:rsidP="00C17D16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(2,002,950.68)</w:t>
            </w:r>
          </w:p>
        </w:tc>
        <w:tc>
          <w:tcPr>
            <w:tcW w:w="134" w:type="dxa"/>
          </w:tcPr>
          <w:p w14:paraId="2A36FAFF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47D2D1" w14:textId="77777777" w:rsidR="00C17D16" w:rsidRPr="00DF2342" w:rsidRDefault="00C17D16" w:rsidP="00C17D16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506F6F05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02FD83" w14:textId="494C6542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42,930,359.87</w:t>
            </w:r>
          </w:p>
        </w:tc>
      </w:tr>
      <w:tr w:rsidR="00DF2342" w:rsidRPr="00DF2342" w14:paraId="721D094E" w14:textId="77777777" w:rsidTr="00DF2342">
        <w:trPr>
          <w:trHeight w:val="59"/>
        </w:trPr>
        <w:tc>
          <w:tcPr>
            <w:tcW w:w="1926" w:type="dxa"/>
            <w:noWrap/>
          </w:tcPr>
          <w:p w14:paraId="0CB19157" w14:textId="1A4208AB" w:rsidR="00C17D16" w:rsidRPr="00DF2342" w:rsidRDefault="00C17D16" w:rsidP="00EC3A95">
            <w:pPr>
              <w:spacing w:line="270" w:lineRule="exact"/>
              <w:ind w:left="-57" w:right="-4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321739A" w14:textId="35893EEB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49,972,354.17</w:t>
            </w:r>
          </w:p>
        </w:tc>
        <w:tc>
          <w:tcPr>
            <w:tcW w:w="134" w:type="dxa"/>
          </w:tcPr>
          <w:p w14:paraId="055C88E1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FBE07A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EDF7FC3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3F3534B5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33C790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187BC7EA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5FB1255C" w14:textId="77777777" w:rsidR="00C17D16" w:rsidRPr="00DF2342" w:rsidRDefault="00C17D16" w:rsidP="00C17D16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9F333F5" w14:textId="1F4E6D84" w:rsidR="00C17D16" w:rsidRPr="00DF2342" w:rsidRDefault="00C17D16" w:rsidP="00C17D16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47,259,465.68</w:t>
            </w:r>
          </w:p>
        </w:tc>
      </w:tr>
    </w:tbl>
    <w:p w14:paraId="1CB1230E" w14:textId="77777777" w:rsidR="00CC0B88" w:rsidRPr="00DF2342" w:rsidRDefault="00CC0B88" w:rsidP="00A1057F">
      <w:pPr>
        <w:spacing w:line="280" w:lineRule="exact"/>
        <w:rPr>
          <w:color w:val="000000" w:themeColor="text1"/>
          <w:sz w:val="24"/>
          <w:szCs w:val="24"/>
        </w:rPr>
      </w:pP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6"/>
        <w:gridCol w:w="1247"/>
        <w:gridCol w:w="134"/>
        <w:gridCol w:w="1134"/>
        <w:gridCol w:w="134"/>
        <w:gridCol w:w="1134"/>
        <w:gridCol w:w="134"/>
        <w:gridCol w:w="1138"/>
        <w:gridCol w:w="134"/>
        <w:gridCol w:w="1247"/>
      </w:tblGrid>
      <w:tr w:rsidR="00DF2342" w:rsidRPr="00DF2342" w14:paraId="6A36FC82" w14:textId="77777777" w:rsidTr="00DF2342">
        <w:trPr>
          <w:trHeight w:val="74"/>
        </w:trPr>
        <w:tc>
          <w:tcPr>
            <w:tcW w:w="1926" w:type="dxa"/>
            <w:noWrap/>
          </w:tcPr>
          <w:p w14:paraId="30F0793C" w14:textId="77777777" w:rsidR="00CC0B88" w:rsidRPr="00DF2342" w:rsidRDefault="00CC0B88" w:rsidP="005B0475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DF2342">
              <w:rPr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6435" w:type="dxa"/>
            <w:gridSpan w:val="9"/>
            <w:tcBorders>
              <w:bottom w:val="single" w:sz="6" w:space="0" w:color="auto"/>
            </w:tcBorders>
            <w:noWrap/>
          </w:tcPr>
          <w:p w14:paraId="1467B928" w14:textId="77777777" w:rsidR="00CC0B88" w:rsidRPr="00DF2342" w:rsidRDefault="00CC0B88" w:rsidP="005B0475">
            <w:pPr>
              <w:spacing w:line="27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DF2342" w14:paraId="7EED38D4" w14:textId="77777777" w:rsidTr="00DF2342">
        <w:trPr>
          <w:trHeight w:val="74"/>
        </w:trPr>
        <w:tc>
          <w:tcPr>
            <w:tcW w:w="1926" w:type="dxa"/>
            <w:noWrap/>
          </w:tcPr>
          <w:p w14:paraId="5A820448" w14:textId="77777777" w:rsidR="00CC0B88" w:rsidRPr="00DF2342" w:rsidRDefault="00CC0B88" w:rsidP="005B0475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6435" w:type="dxa"/>
            <w:gridSpan w:val="9"/>
            <w:tcBorders>
              <w:bottom w:val="single" w:sz="6" w:space="0" w:color="auto"/>
            </w:tcBorders>
            <w:noWrap/>
          </w:tcPr>
          <w:p w14:paraId="48EB1E10" w14:textId="77777777" w:rsidR="00CC0B88" w:rsidRPr="00DF2342" w:rsidRDefault="00CC0B88" w:rsidP="005B0475">
            <w:pPr>
              <w:spacing w:line="27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342" w:rsidRPr="00DF2342" w14:paraId="2B9D169A" w14:textId="77777777" w:rsidTr="00DF2342">
        <w:tc>
          <w:tcPr>
            <w:tcW w:w="1926" w:type="dxa"/>
            <w:noWrap/>
          </w:tcPr>
          <w:p w14:paraId="6DAA283B" w14:textId="77777777" w:rsidR="00CC0B88" w:rsidRPr="00DF2342" w:rsidRDefault="00CC0B88" w:rsidP="005B0475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33D64C28" w14:textId="77777777" w:rsidR="00CC0B88" w:rsidRPr="00DF2342" w:rsidRDefault="00CC0B88" w:rsidP="005B0475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346396" w14:textId="77777777" w:rsidR="00CC0B88" w:rsidRPr="00DF2342" w:rsidRDefault="00CC0B88" w:rsidP="005B0475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67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7DD4F27" w14:textId="77777777" w:rsidR="00CC0B88" w:rsidRPr="00DF2342" w:rsidRDefault="00CC0B88" w:rsidP="005B0475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</w:tcPr>
          <w:p w14:paraId="603266F4" w14:textId="77777777" w:rsidR="00CC0B88" w:rsidRPr="00DF2342" w:rsidRDefault="00CC0B88" w:rsidP="005B0475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08A48C0A" w14:textId="77777777" w:rsidR="00CC0B88" w:rsidRPr="00DF2342" w:rsidRDefault="00CC0B88" w:rsidP="005B0475">
            <w:pPr>
              <w:spacing w:line="270" w:lineRule="exact"/>
              <w:ind w:hanging="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ยอดตามบัญชี</w:t>
            </w:r>
          </w:p>
        </w:tc>
      </w:tr>
      <w:tr w:rsidR="00DF2342" w:rsidRPr="00DF2342" w14:paraId="0F74DA6F" w14:textId="77777777" w:rsidTr="00DF2342">
        <w:tc>
          <w:tcPr>
            <w:tcW w:w="1926" w:type="dxa"/>
            <w:noWrap/>
          </w:tcPr>
          <w:p w14:paraId="4478E9E9" w14:textId="77777777" w:rsidR="00CC0B88" w:rsidRPr="00DF2342" w:rsidRDefault="00CC0B88" w:rsidP="005B0475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6DB272EC" w14:textId="77777777" w:rsidR="00CC0B88" w:rsidRPr="00DF2342" w:rsidRDefault="00CC0B88" w:rsidP="005B0475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71EFBB6C" w14:textId="77777777" w:rsidR="00CC0B88" w:rsidRPr="00DF2342" w:rsidRDefault="00CC0B88" w:rsidP="005B0475">
            <w:pPr>
              <w:spacing w:line="270" w:lineRule="exact"/>
              <w:ind w:left="28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14F60976" w14:textId="77777777" w:rsidR="00CC0B88" w:rsidRPr="00DF2342" w:rsidRDefault="00CC0B88" w:rsidP="005B0475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DD5A4A5" w14:textId="77777777" w:rsidR="00CC0B88" w:rsidRPr="00DF2342" w:rsidRDefault="00CC0B88" w:rsidP="005B0475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481A314C" w14:textId="77777777" w:rsidR="00CC0B88" w:rsidRPr="00DF2342" w:rsidRDefault="00CC0B88" w:rsidP="005B0475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noWrap/>
          </w:tcPr>
          <w:p w14:paraId="2FE204E8" w14:textId="77777777" w:rsidR="00CC0B88" w:rsidRPr="00DF2342" w:rsidRDefault="00CC0B88" w:rsidP="005B0475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0CE2F906" w14:textId="77777777" w:rsidR="00CC0B88" w:rsidRPr="00DF2342" w:rsidRDefault="00CC0B88" w:rsidP="005B0475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</w:tcPr>
          <w:p w14:paraId="7A780C41" w14:textId="77777777" w:rsidR="00CC0B88" w:rsidRPr="00DF2342" w:rsidRDefault="00CC0B88" w:rsidP="005B0475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6A7B18D7" w14:textId="77777777" w:rsidR="00CC0B88" w:rsidRPr="00DF2342" w:rsidRDefault="00CC0B88" w:rsidP="005B0475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</w:p>
        </w:tc>
      </w:tr>
      <w:tr w:rsidR="00DF2342" w:rsidRPr="00DF2342" w14:paraId="0384B7D1" w14:textId="77777777" w:rsidTr="00DF2342">
        <w:tc>
          <w:tcPr>
            <w:tcW w:w="1926" w:type="dxa"/>
            <w:noWrap/>
          </w:tcPr>
          <w:p w14:paraId="10EC7E23" w14:textId="77777777" w:rsidR="00CC0B88" w:rsidRPr="00DF2342" w:rsidRDefault="00CC0B88" w:rsidP="005B0475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5BAFC5D3" w14:textId="7B812A7D" w:rsidR="00CC0B88" w:rsidRPr="00DF2342" w:rsidRDefault="00CC0B88" w:rsidP="005B0475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25</w:t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6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014529F1" w14:textId="77777777" w:rsidR="00CC0B88" w:rsidRPr="00DF2342" w:rsidRDefault="00CC0B88" w:rsidP="005B0475">
            <w:pPr>
              <w:spacing w:line="270" w:lineRule="exact"/>
              <w:ind w:left="28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14:paraId="5566A072" w14:textId="77777777" w:rsidR="00CC0B88" w:rsidRPr="00DF2342" w:rsidRDefault="00CC0B88" w:rsidP="005B0475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D262176" w14:textId="77777777" w:rsidR="00CC0B88" w:rsidRPr="00DF2342" w:rsidRDefault="00CC0B88" w:rsidP="005B0475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14:paraId="1ADE8E53" w14:textId="77777777" w:rsidR="00CC0B88" w:rsidRPr="00DF2342" w:rsidRDefault="00CC0B88" w:rsidP="005B0475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noWrap/>
          </w:tcPr>
          <w:p w14:paraId="6706D38D" w14:textId="77777777" w:rsidR="00CC0B88" w:rsidRPr="00DF2342" w:rsidRDefault="00CC0B88" w:rsidP="005B0475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0BEEBA6B" w14:textId="77777777" w:rsidR="00CC0B88" w:rsidRPr="00DF2342" w:rsidRDefault="00CC0B88" w:rsidP="005B0475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</w:tcPr>
          <w:p w14:paraId="60724774" w14:textId="77777777" w:rsidR="00CC0B88" w:rsidRPr="00DF2342" w:rsidRDefault="00CC0B88" w:rsidP="005B0475">
            <w:pPr>
              <w:spacing w:line="27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1B2C09E8" w14:textId="54919086" w:rsidR="00CC0B88" w:rsidRPr="00DF2342" w:rsidRDefault="00CC0B88" w:rsidP="005B0475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25</w:t>
            </w:r>
            <w:r w:rsidRPr="00DF2342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6</w:t>
            </w: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</w:tr>
      <w:tr w:rsidR="00DF2342" w:rsidRPr="00DF2342" w14:paraId="24BC8A7A" w14:textId="77777777" w:rsidTr="00DF2342">
        <w:tc>
          <w:tcPr>
            <w:tcW w:w="1926" w:type="dxa"/>
            <w:noWrap/>
          </w:tcPr>
          <w:p w14:paraId="158C78B0" w14:textId="77777777" w:rsidR="00CC0B88" w:rsidRPr="00DF2342" w:rsidRDefault="00CC0B88" w:rsidP="00EC3A95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4"/>
                <w:tab w:val="left" w:pos="1857"/>
              </w:tabs>
              <w:spacing w:line="270" w:lineRule="exact"/>
              <w:ind w:right="-42" w:hanging="56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ราคาทุน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8FEAE69" w14:textId="77777777" w:rsidR="00CC0B88" w:rsidRPr="00DF2342" w:rsidRDefault="00CC0B88" w:rsidP="005B0475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75CE01" w14:textId="77777777" w:rsidR="00CC0B88" w:rsidRPr="00DF2342" w:rsidRDefault="00CC0B88" w:rsidP="005B0475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5B6CF0BA" w14:textId="77777777" w:rsidR="00CC0B88" w:rsidRPr="00DF2342" w:rsidRDefault="00CC0B88" w:rsidP="005B0475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D5BECDA" w14:textId="77777777" w:rsidR="00CC0B88" w:rsidRPr="00DF2342" w:rsidRDefault="00CC0B88" w:rsidP="005B0475">
            <w:pPr>
              <w:spacing w:line="27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4A9A6CDE" w14:textId="77777777" w:rsidR="00CC0B88" w:rsidRPr="00DF2342" w:rsidRDefault="00CC0B88" w:rsidP="005B0475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214F5C4A" w14:textId="77777777" w:rsidR="00CC0B88" w:rsidRPr="00DF2342" w:rsidRDefault="00CC0B88" w:rsidP="005B0475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8" w:type="dxa"/>
          </w:tcPr>
          <w:p w14:paraId="7C943BFA" w14:textId="77777777" w:rsidR="00CC0B88" w:rsidRPr="00DF2342" w:rsidRDefault="00CC0B88" w:rsidP="005B0475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" w:type="dxa"/>
          </w:tcPr>
          <w:p w14:paraId="5DCDCF65" w14:textId="77777777" w:rsidR="00CC0B88" w:rsidRPr="00DF2342" w:rsidRDefault="00CC0B88" w:rsidP="005B0475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3B9A2CFC" w14:textId="77777777" w:rsidR="00CC0B88" w:rsidRPr="00DF2342" w:rsidRDefault="00CC0B88" w:rsidP="005B0475">
            <w:pPr>
              <w:spacing w:line="270" w:lineRule="exact"/>
              <w:ind w:left="-3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DF2342" w:rsidRPr="00DF2342" w14:paraId="66434006" w14:textId="77777777" w:rsidTr="00DF2342">
        <w:tc>
          <w:tcPr>
            <w:tcW w:w="1926" w:type="dxa"/>
            <w:noWrap/>
          </w:tcPr>
          <w:p w14:paraId="7019365F" w14:textId="77777777" w:rsidR="00CC0B88" w:rsidRPr="00EC3A95" w:rsidRDefault="00CC0B88" w:rsidP="00EC3A95">
            <w:pPr>
              <w:spacing w:line="270" w:lineRule="exact"/>
              <w:ind w:right="-42" w:hanging="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1247C25E" w14:textId="19BFAF05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75,812,535.52 </w:t>
            </w:r>
          </w:p>
        </w:tc>
        <w:tc>
          <w:tcPr>
            <w:tcW w:w="134" w:type="dxa"/>
          </w:tcPr>
          <w:p w14:paraId="65F83A55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7EE2B2D4" w14:textId="3C83889D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9F37B0E" w14:textId="77777777" w:rsidR="00CC0B88" w:rsidRPr="00DF2342" w:rsidRDefault="00CC0B88" w:rsidP="00CC0B88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6CC4B4A8" w14:textId="0C50440E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51537270" w14:textId="77777777" w:rsidR="00CC0B88" w:rsidRPr="00DF2342" w:rsidRDefault="00CC0B88" w:rsidP="00CC0B88">
            <w:pPr>
              <w:spacing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095A11A0" w14:textId="77777777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F62DFEB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6F352E6F" w14:textId="596FAF7A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75,812,535.52 </w:t>
            </w:r>
          </w:p>
        </w:tc>
      </w:tr>
      <w:tr w:rsidR="00DF2342" w:rsidRPr="00DF2342" w14:paraId="575B43DA" w14:textId="77777777" w:rsidTr="00DF2342">
        <w:trPr>
          <w:trHeight w:val="59"/>
        </w:trPr>
        <w:tc>
          <w:tcPr>
            <w:tcW w:w="1926" w:type="dxa"/>
            <w:noWrap/>
          </w:tcPr>
          <w:p w14:paraId="3CFC0F01" w14:textId="77777777" w:rsidR="00CC0B88" w:rsidRPr="00EC3A95" w:rsidRDefault="00CC0B88" w:rsidP="00EC3A95">
            <w:pPr>
              <w:spacing w:line="270" w:lineRule="exact"/>
              <w:ind w:right="-42" w:hanging="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2CD877A0" w14:textId="750822E5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20,550,617.52</w:t>
            </w:r>
          </w:p>
        </w:tc>
        <w:tc>
          <w:tcPr>
            <w:tcW w:w="134" w:type="dxa"/>
          </w:tcPr>
          <w:p w14:paraId="0771FBF0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3ADACC40" w14:textId="4513E4C0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6DA9793" w14:textId="77777777" w:rsidR="00CC0B88" w:rsidRPr="00DF2342" w:rsidRDefault="00CC0B88" w:rsidP="00CC0B88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3AF5EAEC" w14:textId="4D204DAC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(8,307,507.47)</w:t>
            </w:r>
          </w:p>
        </w:tc>
        <w:tc>
          <w:tcPr>
            <w:tcW w:w="134" w:type="dxa"/>
            <w:noWrap/>
          </w:tcPr>
          <w:p w14:paraId="074237C7" w14:textId="77777777" w:rsidR="00CC0B88" w:rsidRPr="00DF2342" w:rsidRDefault="00CC0B88" w:rsidP="00CC0B88">
            <w:pPr>
              <w:spacing w:line="270" w:lineRule="exact"/>
              <w:ind w:left="-28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1262912E" w14:textId="77777777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685AEA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4074AE9B" w14:textId="569EA609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12,243,110.05</w:t>
            </w:r>
          </w:p>
        </w:tc>
      </w:tr>
      <w:tr w:rsidR="00DF2342" w:rsidRPr="00DF2342" w14:paraId="6B434E31" w14:textId="77777777" w:rsidTr="00DF2342">
        <w:trPr>
          <w:trHeight w:val="59"/>
        </w:trPr>
        <w:tc>
          <w:tcPr>
            <w:tcW w:w="1926" w:type="dxa"/>
            <w:noWrap/>
          </w:tcPr>
          <w:p w14:paraId="6346F057" w14:textId="77777777" w:rsidR="00CC0B88" w:rsidRPr="00EC3A95" w:rsidRDefault="00CC0B88" w:rsidP="00EC3A95">
            <w:pPr>
              <w:spacing w:line="270" w:lineRule="exact"/>
              <w:ind w:right="-42" w:hanging="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337F13E5" w14:textId="2DF0E37D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D2B0D50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7AA76B9" w14:textId="682555EF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2,729,000.00</w:t>
            </w:r>
          </w:p>
        </w:tc>
        <w:tc>
          <w:tcPr>
            <w:tcW w:w="134" w:type="dxa"/>
            <w:tcBorders>
              <w:left w:val="nil"/>
            </w:tcBorders>
          </w:tcPr>
          <w:p w14:paraId="11998E0C" w14:textId="77777777" w:rsidR="00CC0B88" w:rsidRPr="00DF2342" w:rsidRDefault="00CC0B88" w:rsidP="00CC0B88">
            <w:pPr>
              <w:spacing w:line="270" w:lineRule="exact"/>
              <w:ind w:left="-3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4AEB18FB" w14:textId="0CEBE447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2A3EFC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noWrap/>
          </w:tcPr>
          <w:p w14:paraId="47BF0F4E" w14:textId="77777777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07BB014D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2C2D91E8" w14:textId="0706CB10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2,729,000.00</w:t>
            </w:r>
          </w:p>
        </w:tc>
      </w:tr>
      <w:tr w:rsidR="00DF2342" w:rsidRPr="00DF2342" w14:paraId="62FC1E50" w14:textId="77777777" w:rsidTr="00DF2342">
        <w:trPr>
          <w:trHeight w:val="59"/>
        </w:trPr>
        <w:tc>
          <w:tcPr>
            <w:tcW w:w="1926" w:type="dxa"/>
            <w:noWrap/>
          </w:tcPr>
          <w:p w14:paraId="101B90A2" w14:textId="77777777" w:rsidR="00CC0B88" w:rsidRPr="00DF2342" w:rsidRDefault="00CC0B88" w:rsidP="00CC0B88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C8860CF" w14:textId="7928BC00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96,363,153.04</w:t>
            </w:r>
          </w:p>
        </w:tc>
        <w:tc>
          <w:tcPr>
            <w:tcW w:w="134" w:type="dxa"/>
          </w:tcPr>
          <w:p w14:paraId="66F6A363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EE70407" w14:textId="51481EA9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2,729,000.00</w:t>
            </w:r>
          </w:p>
        </w:tc>
        <w:tc>
          <w:tcPr>
            <w:tcW w:w="134" w:type="dxa"/>
            <w:tcBorders>
              <w:left w:val="nil"/>
            </w:tcBorders>
          </w:tcPr>
          <w:p w14:paraId="1F924C13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A7D2BF9" w14:textId="52F73CE0" w:rsidR="00CC0B88" w:rsidRPr="00DF2342" w:rsidRDefault="00CC0B88" w:rsidP="00CC0B88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(8,307,507.47)</w:t>
            </w:r>
          </w:p>
        </w:tc>
        <w:tc>
          <w:tcPr>
            <w:tcW w:w="134" w:type="dxa"/>
            <w:noWrap/>
          </w:tcPr>
          <w:p w14:paraId="3F0CDCB4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6B7BB8C9" w14:textId="77777777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454" w:hanging="374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46CD73B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89AE99" w14:textId="2D38E121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90,784,645.57</w:t>
            </w:r>
          </w:p>
        </w:tc>
      </w:tr>
      <w:tr w:rsidR="00DF2342" w:rsidRPr="00DF2342" w14:paraId="1B77BE06" w14:textId="77777777" w:rsidTr="00DF2342">
        <w:tc>
          <w:tcPr>
            <w:tcW w:w="1926" w:type="dxa"/>
            <w:noWrap/>
          </w:tcPr>
          <w:p w14:paraId="7D23D121" w14:textId="77777777" w:rsidR="00CC0B88" w:rsidRPr="00DF2342" w:rsidRDefault="00CC0B88" w:rsidP="00EC3A95">
            <w:pPr>
              <w:spacing w:line="270" w:lineRule="exact"/>
              <w:ind w:left="-57" w:right="-4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7" w:type="dxa"/>
            <w:noWrap/>
          </w:tcPr>
          <w:p w14:paraId="621AD8AC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F717B9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55FADC" w14:textId="77777777" w:rsidR="00CC0B88" w:rsidRPr="00DF2342" w:rsidRDefault="00CC0B88" w:rsidP="00CC0B88">
            <w:pPr>
              <w:tabs>
                <w:tab w:val="center" w:pos="4536"/>
                <w:tab w:val="right" w:pos="9072"/>
              </w:tabs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859DEA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5E080B99" w14:textId="77777777" w:rsidR="00CC0B88" w:rsidRPr="00DF2342" w:rsidRDefault="00CC0B88" w:rsidP="00CC0B88">
            <w:pPr>
              <w:tabs>
                <w:tab w:val="left" w:pos="649"/>
              </w:tabs>
              <w:spacing w:line="270" w:lineRule="exact"/>
              <w:ind w:left="-30" w:right="57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B1D481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42325698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2030D744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0CBF2193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DF2342" w:rsidRPr="00DF2342" w14:paraId="12DEC423" w14:textId="77777777" w:rsidTr="00DF2342">
        <w:trPr>
          <w:trHeight w:val="59"/>
        </w:trPr>
        <w:tc>
          <w:tcPr>
            <w:tcW w:w="1926" w:type="dxa"/>
            <w:noWrap/>
          </w:tcPr>
          <w:p w14:paraId="5BC1B9CE" w14:textId="77777777" w:rsidR="00CC0B88" w:rsidRPr="00EC3A95" w:rsidRDefault="00CC0B88" w:rsidP="00EC3A95">
            <w:pPr>
              <w:spacing w:line="270" w:lineRule="exact"/>
              <w:ind w:right="-42" w:hanging="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3201F492" w14:textId="12FAA6E5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29,976,724.45 </w:t>
            </w:r>
          </w:p>
        </w:tc>
        <w:tc>
          <w:tcPr>
            <w:tcW w:w="134" w:type="dxa"/>
          </w:tcPr>
          <w:p w14:paraId="10104BA0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31F0A5" w14:textId="46CDB205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2,926,843.32</w:t>
            </w:r>
          </w:p>
        </w:tc>
        <w:tc>
          <w:tcPr>
            <w:tcW w:w="134" w:type="dxa"/>
            <w:tcBorders>
              <w:left w:val="nil"/>
            </w:tcBorders>
          </w:tcPr>
          <w:p w14:paraId="02E9DAA3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607559E2" w14:textId="4E0A4CFB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1061590" w14:textId="77777777" w:rsidR="00CC0B88" w:rsidRPr="00DF2342" w:rsidRDefault="00CC0B88" w:rsidP="00CC0B88">
            <w:pPr>
              <w:spacing w:line="270" w:lineRule="exact"/>
              <w:ind w:left="-28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noWrap/>
          </w:tcPr>
          <w:p w14:paraId="3175F35B" w14:textId="77777777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1505ACD3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15C3C810" w14:textId="72E16651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32,903,567.77</w:t>
            </w:r>
          </w:p>
        </w:tc>
      </w:tr>
      <w:tr w:rsidR="00DF2342" w:rsidRPr="00DF2342" w14:paraId="45690FA9" w14:textId="77777777" w:rsidTr="00DF2342">
        <w:trPr>
          <w:trHeight w:val="59"/>
        </w:trPr>
        <w:tc>
          <w:tcPr>
            <w:tcW w:w="1926" w:type="dxa"/>
            <w:noWrap/>
          </w:tcPr>
          <w:p w14:paraId="071740A5" w14:textId="77777777" w:rsidR="00CC0B88" w:rsidRPr="00EC3A95" w:rsidRDefault="00CC0B88" w:rsidP="00EC3A95">
            <w:pPr>
              <w:spacing w:line="270" w:lineRule="exact"/>
              <w:ind w:right="-42" w:hanging="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2217A9D3" w14:textId="3763A26F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9,045,712.19</w:t>
            </w:r>
          </w:p>
        </w:tc>
        <w:tc>
          <w:tcPr>
            <w:tcW w:w="134" w:type="dxa"/>
          </w:tcPr>
          <w:p w14:paraId="00DAB9C1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14DA22" w14:textId="3EEB7C18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1,785,308.60</w:t>
            </w:r>
          </w:p>
        </w:tc>
        <w:tc>
          <w:tcPr>
            <w:tcW w:w="134" w:type="dxa"/>
            <w:tcBorders>
              <w:left w:val="nil"/>
            </w:tcBorders>
          </w:tcPr>
          <w:p w14:paraId="55012CF5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292699CF" w14:textId="0DCBA407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="Angsana New" w:hAnsi="Angsana New"/>
                <w:bCs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(3,153,776.17)</w:t>
            </w:r>
          </w:p>
        </w:tc>
        <w:tc>
          <w:tcPr>
            <w:tcW w:w="134" w:type="dxa"/>
          </w:tcPr>
          <w:p w14:paraId="48E755C4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noWrap/>
          </w:tcPr>
          <w:p w14:paraId="6DD2298D" w14:textId="77777777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3290EEE6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7D29BDF3" w14:textId="5FE2EBB9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7,677,244.62</w:t>
            </w:r>
          </w:p>
        </w:tc>
      </w:tr>
      <w:tr w:rsidR="00DF2342" w:rsidRPr="00DF2342" w14:paraId="0D8F4F06" w14:textId="77777777" w:rsidTr="00DF2342">
        <w:trPr>
          <w:trHeight w:val="59"/>
        </w:trPr>
        <w:tc>
          <w:tcPr>
            <w:tcW w:w="1926" w:type="dxa"/>
            <w:noWrap/>
          </w:tcPr>
          <w:p w14:paraId="6A8A8DF3" w14:textId="77777777" w:rsidR="00CC0B88" w:rsidRPr="00EC3A95" w:rsidRDefault="00CC0B88" w:rsidP="00EC3A95">
            <w:pPr>
              <w:spacing w:line="270" w:lineRule="exact"/>
              <w:ind w:right="-42" w:hanging="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60748F06" w14:textId="2635E899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9FBAA9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C8CB4B" w14:textId="2828179A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231,479.01</w:t>
            </w:r>
          </w:p>
        </w:tc>
        <w:tc>
          <w:tcPr>
            <w:tcW w:w="134" w:type="dxa"/>
            <w:tcBorders>
              <w:left w:val="nil"/>
            </w:tcBorders>
          </w:tcPr>
          <w:p w14:paraId="562BFDA5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70AE9774" w14:textId="042D825A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4F52849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noWrap/>
          </w:tcPr>
          <w:p w14:paraId="7C176F21" w14:textId="77777777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2A0F3382" w14:textId="77777777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2437D912" w14:textId="24FC9FE3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231,479.01</w:t>
            </w:r>
          </w:p>
        </w:tc>
      </w:tr>
      <w:tr w:rsidR="00DF2342" w:rsidRPr="00DF2342" w14:paraId="6724399E" w14:textId="77777777" w:rsidTr="00DF2342">
        <w:trPr>
          <w:trHeight w:val="59"/>
        </w:trPr>
        <w:tc>
          <w:tcPr>
            <w:tcW w:w="1926" w:type="dxa"/>
            <w:noWrap/>
          </w:tcPr>
          <w:p w14:paraId="4DD75798" w14:textId="77777777" w:rsidR="00CC0B88" w:rsidRPr="00DF2342" w:rsidRDefault="00CC0B88" w:rsidP="00CC0B88">
            <w:pPr>
              <w:spacing w:line="270" w:lineRule="exact"/>
              <w:ind w:right="-42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4847D2" w14:textId="13CA307E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39,022,436.64</w:t>
            </w:r>
          </w:p>
        </w:tc>
        <w:tc>
          <w:tcPr>
            <w:tcW w:w="134" w:type="dxa"/>
          </w:tcPr>
          <w:p w14:paraId="44F828D1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F42B87B" w14:textId="43730A38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4,943,630.93</w:t>
            </w:r>
          </w:p>
        </w:tc>
        <w:tc>
          <w:tcPr>
            <w:tcW w:w="134" w:type="dxa"/>
            <w:tcBorders>
              <w:left w:val="nil"/>
            </w:tcBorders>
          </w:tcPr>
          <w:p w14:paraId="3DAC4FBA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67B74F4" w14:textId="35F025B5" w:rsidR="00CC0B88" w:rsidRPr="00DF2342" w:rsidRDefault="00CC0B88" w:rsidP="00CC0B88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="Angsana New" w:hAnsi="Angsana New"/>
                <w:color w:val="000000" w:themeColor="text1"/>
                <w:sz w:val="24"/>
                <w:szCs w:val="24"/>
              </w:rPr>
              <w:t>(3,153,776.17)</w:t>
            </w:r>
          </w:p>
        </w:tc>
        <w:tc>
          <w:tcPr>
            <w:tcW w:w="134" w:type="dxa"/>
          </w:tcPr>
          <w:p w14:paraId="19427B13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7857DA" w14:textId="77777777" w:rsidR="00CC0B88" w:rsidRPr="00DF2342" w:rsidRDefault="00CC0B88" w:rsidP="00CC0B88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71CF18C3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0F5F77D" w14:textId="1854129D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40,812,291.40</w:t>
            </w:r>
          </w:p>
        </w:tc>
      </w:tr>
      <w:tr w:rsidR="00DF2342" w:rsidRPr="00DF2342" w14:paraId="225024E5" w14:textId="77777777" w:rsidTr="00DF2342">
        <w:trPr>
          <w:trHeight w:val="59"/>
        </w:trPr>
        <w:tc>
          <w:tcPr>
            <w:tcW w:w="1926" w:type="dxa"/>
            <w:noWrap/>
          </w:tcPr>
          <w:p w14:paraId="73C35FFA" w14:textId="77777777" w:rsidR="00CC0B88" w:rsidRPr="00DF2342" w:rsidRDefault="00CC0B88" w:rsidP="00EC3A95">
            <w:pPr>
              <w:spacing w:line="270" w:lineRule="exact"/>
              <w:ind w:right="-42" w:hanging="5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945E425" w14:textId="6FF6DC4D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57,340,716.40</w:t>
            </w:r>
          </w:p>
        </w:tc>
        <w:tc>
          <w:tcPr>
            <w:tcW w:w="134" w:type="dxa"/>
          </w:tcPr>
          <w:p w14:paraId="794E2FB0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886162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60CBC8D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41AA3FCB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5E2F08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noWrap/>
          </w:tcPr>
          <w:p w14:paraId="273F090B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384ABB3F" w14:textId="77777777" w:rsidR="00CC0B88" w:rsidRPr="00DF2342" w:rsidRDefault="00CC0B88" w:rsidP="00CC0B88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5FE27F8" w14:textId="70545138" w:rsidR="00CC0B88" w:rsidRPr="00DF2342" w:rsidRDefault="00CC0B88" w:rsidP="00CC0B88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49,972,354.17</w:t>
            </w:r>
          </w:p>
        </w:tc>
      </w:tr>
    </w:tbl>
    <w:p w14:paraId="6BD1F512" w14:textId="77777777" w:rsidR="00C17D16" w:rsidRPr="00DF2342" w:rsidRDefault="00C17D16" w:rsidP="00DF2342">
      <w:pPr>
        <w:spacing w:line="380" w:lineRule="exact"/>
        <w:rPr>
          <w:color w:val="000000" w:themeColor="text1"/>
          <w:sz w:val="24"/>
          <w:szCs w:val="24"/>
        </w:rPr>
      </w:pPr>
    </w:p>
    <w:p w14:paraId="067CAFA4" w14:textId="63D21998" w:rsidR="009C249A" w:rsidRPr="00DF2342" w:rsidRDefault="00190B83" w:rsidP="00DF2342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bookmarkStart w:id="4" w:name="_Hlk103089430"/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บริษัทมีสัญญาเช่าที่ดินกับสำนักงานทรัพย์สินพระมหากษัตริย์จำนวนหนึ่งฉบับเพื่อปลูกสร้างอาคารโครงการเดอะศาลายา (คอมมูนิตี้ มอลล์) มีกำหนดเวลา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25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28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กุมภาพันธ์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2582 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ตามสัญญา 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และบริษัทต้องทำการปรับปรุงพื้นที่ให้คงสภาพดีดังเดิมเมื่อครบกำหนดส่งคืน</w:t>
      </w:r>
    </w:p>
    <w:p w14:paraId="07414001" w14:textId="77777777" w:rsidR="00FA2A32" w:rsidRPr="00DF2342" w:rsidRDefault="00FA2A32" w:rsidP="00A1057F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404E7921" w14:textId="77777777" w:rsidR="00B817F7" w:rsidRPr="00DF2342" w:rsidRDefault="00B817F7" w:rsidP="00A1057F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4F6543DC" w14:textId="77777777" w:rsidR="00B817F7" w:rsidRDefault="00B817F7" w:rsidP="00A1057F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0E1C4702" w14:textId="77777777" w:rsidR="00F51FB8" w:rsidRDefault="00F51FB8" w:rsidP="00A1057F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49DCA207" w14:textId="77777777" w:rsidR="00F51FB8" w:rsidRPr="00DF2342" w:rsidRDefault="00F51FB8" w:rsidP="00A1057F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35ABA92E" w14:textId="77777777" w:rsidR="001557F4" w:rsidRPr="00DF2342" w:rsidRDefault="001557F4" w:rsidP="00A1057F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bookmarkEnd w:id="4"/>
    <w:p w14:paraId="3366A34C" w14:textId="77777777" w:rsidR="000945B3" w:rsidRPr="009E5257" w:rsidRDefault="000945B3" w:rsidP="00094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9E5257">
        <w:rPr>
          <w:rFonts w:ascii="Angsana New" w:eastAsia="Calibri" w:hAnsi="Angsana New"/>
          <w:b/>
          <w:bCs/>
          <w:sz w:val="32"/>
          <w:szCs w:val="32"/>
        </w:rPr>
        <w:lastRenderedPageBreak/>
        <w:t>15.</w:t>
      </w:r>
      <w:r w:rsidRPr="009E5257">
        <w:rPr>
          <w:rFonts w:ascii="Angsana New" w:eastAsia="Calibri" w:hAnsi="Angsana New"/>
          <w:b/>
          <w:bCs/>
          <w:sz w:val="32"/>
          <w:szCs w:val="32"/>
        </w:rPr>
        <w:tab/>
      </w:r>
      <w:r w:rsidRPr="009E5257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3935F2C" w14:textId="77777777" w:rsidR="000945B3" w:rsidRPr="009E5257" w:rsidRDefault="000945B3" w:rsidP="000945B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E5257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การเปลี่ยนแปลงของสินทรัพย์ภาษีเงินได้รอการตัดบัญชีสำหรับปีสิ</w:t>
      </w:r>
      <w:r w:rsidRPr="009E5257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Pr="009E5257">
        <w:rPr>
          <w:rStyle w:val="PageNumber"/>
          <w:rFonts w:ascii="Angsana New" w:hAnsi="Angsana New"/>
          <w:sz w:val="32"/>
          <w:szCs w:val="32"/>
        </w:rPr>
        <w:t xml:space="preserve"> 31</w:t>
      </w:r>
      <w:r w:rsidRPr="009E5257">
        <w:rPr>
          <w:rStyle w:val="PageNumber"/>
          <w:rFonts w:ascii="Angsana New" w:hAnsi="Angsana New"/>
          <w:sz w:val="32"/>
          <w:szCs w:val="32"/>
          <w:cs/>
        </w:rPr>
        <w:t xml:space="preserve"> ธันวาคม</w:t>
      </w:r>
      <w:r w:rsidRPr="009E5257">
        <w:rPr>
          <w:rFonts w:ascii="Angsana New" w:hAnsi="Angsana New"/>
          <w:sz w:val="32"/>
          <w:szCs w:val="32"/>
        </w:rPr>
        <w:t xml:space="preserve"> 2567</w:t>
      </w:r>
      <w:r w:rsidRPr="009E5257">
        <w:rPr>
          <w:rFonts w:ascii="Angsana New" w:hAnsi="Angsana New"/>
          <w:sz w:val="32"/>
          <w:szCs w:val="32"/>
          <w:cs/>
        </w:rPr>
        <w:t xml:space="preserve"> และ</w:t>
      </w:r>
      <w:r w:rsidRPr="009E5257">
        <w:rPr>
          <w:rFonts w:ascii="Angsana New" w:hAnsi="Angsana New"/>
          <w:sz w:val="32"/>
          <w:szCs w:val="32"/>
        </w:rPr>
        <w:t xml:space="preserve"> 2566 </w:t>
      </w:r>
      <w:r w:rsidRPr="009E525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0945B3" w:rsidRPr="00F51FB8" w14:paraId="51286043" w14:textId="77777777" w:rsidTr="009B6716">
        <w:tc>
          <w:tcPr>
            <w:tcW w:w="3685" w:type="dxa"/>
          </w:tcPr>
          <w:p w14:paraId="47B6D62D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4C436938" w14:textId="77777777" w:rsidR="000945B3" w:rsidRPr="00F51FB8" w:rsidRDefault="000945B3" w:rsidP="009B67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945B3" w:rsidRPr="00F51FB8" w14:paraId="6C90AB9C" w14:textId="77777777" w:rsidTr="009B6716">
        <w:tc>
          <w:tcPr>
            <w:tcW w:w="3685" w:type="dxa"/>
          </w:tcPr>
          <w:p w14:paraId="1501B8CB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7E1AFE09" w14:textId="77777777" w:rsidR="000945B3" w:rsidRPr="00F51FB8" w:rsidRDefault="000945B3" w:rsidP="009B67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45B3" w:rsidRPr="00F51FB8" w14:paraId="43EA09EF" w14:textId="77777777" w:rsidTr="009B6716">
        <w:tc>
          <w:tcPr>
            <w:tcW w:w="3685" w:type="dxa"/>
          </w:tcPr>
          <w:p w14:paraId="051461C2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79F6FA1C" w14:textId="77777777" w:rsidR="000945B3" w:rsidRPr="00F51FB8" w:rsidRDefault="000945B3" w:rsidP="009B67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2E5EB93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8B335B" w14:textId="77777777" w:rsidR="000945B3" w:rsidRPr="00F51FB8" w:rsidRDefault="000945B3" w:rsidP="009B67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3DF271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8A9E5C" w14:textId="77777777" w:rsidR="000945B3" w:rsidRPr="00F51FB8" w:rsidRDefault="000945B3" w:rsidP="009B67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0945B3" w:rsidRPr="00F51FB8" w14:paraId="05580DD6" w14:textId="77777777" w:rsidTr="009B6716">
        <w:tc>
          <w:tcPr>
            <w:tcW w:w="3685" w:type="dxa"/>
          </w:tcPr>
          <w:p w14:paraId="048BFFDA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09E30280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4E393BB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09A765B9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5F61630" w14:textId="77777777" w:rsidR="000945B3" w:rsidRPr="00F51FB8" w:rsidRDefault="000945B3" w:rsidP="009B671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7CBE212D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50BB15D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4C9FF38F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2F4F8653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18E0DBAC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945B3" w:rsidRPr="00F51FB8" w14:paraId="0B4DAFB3" w14:textId="77777777" w:rsidTr="009B6716">
        <w:tc>
          <w:tcPr>
            <w:tcW w:w="3685" w:type="dxa"/>
            <w:shd w:val="clear" w:color="auto" w:fill="auto"/>
          </w:tcPr>
          <w:p w14:paraId="1E176EA3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03FC16EB" w14:textId="77777777" w:rsidR="000945B3" w:rsidRPr="00F51FB8" w:rsidRDefault="000945B3" w:rsidP="009B671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907F595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654885" w14:textId="77777777" w:rsidR="000945B3" w:rsidRPr="00F51FB8" w:rsidRDefault="000945B3" w:rsidP="009B6716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59BE5AA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8C6924F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E7BB96" w14:textId="77777777" w:rsidR="000945B3" w:rsidRPr="00F51FB8" w:rsidRDefault="000945B3" w:rsidP="009B671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9144FFF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5988" w:rsidRPr="00F51FB8" w14:paraId="16D2FA25" w14:textId="77777777" w:rsidTr="009B6716">
        <w:tc>
          <w:tcPr>
            <w:tcW w:w="3685" w:type="dxa"/>
            <w:shd w:val="clear" w:color="auto" w:fill="auto"/>
          </w:tcPr>
          <w:p w14:paraId="3E5A1322" w14:textId="77777777" w:rsidR="008E5988" w:rsidRPr="00F51FB8" w:rsidRDefault="008E5988" w:rsidP="008E5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209CE688" w14:textId="4242274E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6,820,057.82 </w:t>
            </w:r>
          </w:p>
        </w:tc>
        <w:tc>
          <w:tcPr>
            <w:tcW w:w="141" w:type="dxa"/>
          </w:tcPr>
          <w:p w14:paraId="3E44A774" w14:textId="77777777" w:rsidR="008E5988" w:rsidRPr="00F51FB8" w:rsidRDefault="008E5988" w:rsidP="008E598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AD8E1E2" w14:textId="4DADAB4F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(226,321.33)</w:t>
            </w:r>
          </w:p>
        </w:tc>
        <w:tc>
          <w:tcPr>
            <w:tcW w:w="141" w:type="dxa"/>
          </w:tcPr>
          <w:p w14:paraId="1D5E85A7" w14:textId="77777777" w:rsidR="008E5988" w:rsidRPr="00F51FB8" w:rsidRDefault="008E5988" w:rsidP="008E598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E3A1688" w14:textId="467FE7EF" w:rsidR="008E5988" w:rsidRPr="00F51FB8" w:rsidRDefault="008E5988" w:rsidP="008E5988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7F4875" w14:textId="77777777" w:rsidR="008E5988" w:rsidRPr="00F51FB8" w:rsidRDefault="008E5988" w:rsidP="008E5988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0B7D4F" w14:textId="3872A0D8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6,593,736.49 </w:t>
            </w:r>
          </w:p>
        </w:tc>
      </w:tr>
      <w:tr w:rsidR="008E5988" w:rsidRPr="00F51FB8" w14:paraId="5096E5A4" w14:textId="77777777" w:rsidTr="009B6716">
        <w:tc>
          <w:tcPr>
            <w:tcW w:w="3685" w:type="dxa"/>
            <w:shd w:val="clear" w:color="auto" w:fill="auto"/>
          </w:tcPr>
          <w:p w14:paraId="36D32AFE" w14:textId="77777777" w:rsidR="008E5988" w:rsidRPr="00F51FB8" w:rsidRDefault="008E5988" w:rsidP="008E5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73" w:hanging="142"/>
              <w:jc w:val="both"/>
              <w:textAlignment w:val="baselin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162" w:type="dxa"/>
          </w:tcPr>
          <w:p w14:paraId="5E252C09" w14:textId="7EEABAB7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863,916.99 </w:t>
            </w:r>
          </w:p>
        </w:tc>
        <w:tc>
          <w:tcPr>
            <w:tcW w:w="141" w:type="dxa"/>
          </w:tcPr>
          <w:p w14:paraId="53174656" w14:textId="77777777" w:rsidR="008E5988" w:rsidRPr="00F51FB8" w:rsidRDefault="008E5988" w:rsidP="008E598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F22EC1" w14:textId="1A91E5A5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1,412,553.03 </w:t>
            </w:r>
          </w:p>
        </w:tc>
        <w:tc>
          <w:tcPr>
            <w:tcW w:w="141" w:type="dxa"/>
          </w:tcPr>
          <w:p w14:paraId="6BF86FF6" w14:textId="77777777" w:rsidR="008E5988" w:rsidRPr="00F51FB8" w:rsidRDefault="008E5988" w:rsidP="008E598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4EC2601" w14:textId="33F197EA" w:rsidR="008E5988" w:rsidRPr="00F51FB8" w:rsidRDefault="008E5988" w:rsidP="008E5988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27AD518" w14:textId="77777777" w:rsidR="008E5988" w:rsidRPr="00F51FB8" w:rsidRDefault="008E5988" w:rsidP="008E5988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D4DE6AB" w14:textId="20915A1C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2,276,470.02 </w:t>
            </w:r>
          </w:p>
        </w:tc>
      </w:tr>
      <w:tr w:rsidR="008E5988" w:rsidRPr="00F51FB8" w14:paraId="236D760F" w14:textId="77777777" w:rsidTr="009B6716">
        <w:trPr>
          <w:trHeight w:val="270"/>
        </w:trPr>
        <w:tc>
          <w:tcPr>
            <w:tcW w:w="3685" w:type="dxa"/>
            <w:shd w:val="clear" w:color="auto" w:fill="auto"/>
          </w:tcPr>
          <w:p w14:paraId="47F4B545" w14:textId="77777777" w:rsidR="008E5988" w:rsidRPr="00F51FB8" w:rsidRDefault="008E5988" w:rsidP="008E5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</w:tcPr>
          <w:p w14:paraId="11DAF91A" w14:textId="0E0A0774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10,110,948.85 </w:t>
            </w:r>
          </w:p>
        </w:tc>
        <w:tc>
          <w:tcPr>
            <w:tcW w:w="141" w:type="dxa"/>
          </w:tcPr>
          <w:p w14:paraId="1893168A" w14:textId="77777777" w:rsidR="008E5988" w:rsidRPr="00F51FB8" w:rsidRDefault="008E5988" w:rsidP="008E59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DD47988" w14:textId="6A23ACA7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1,861,652.74 </w:t>
            </w:r>
          </w:p>
        </w:tc>
        <w:tc>
          <w:tcPr>
            <w:tcW w:w="141" w:type="dxa"/>
            <w:vAlign w:val="bottom"/>
          </w:tcPr>
          <w:p w14:paraId="3B474899" w14:textId="77777777" w:rsidR="008E5988" w:rsidRPr="00F51FB8" w:rsidRDefault="008E5988" w:rsidP="008E59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8B8E887" w14:textId="565DA88D" w:rsidR="008E5988" w:rsidRPr="00F51FB8" w:rsidRDefault="008E5988" w:rsidP="008E5988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8BD5FCE" w14:textId="77777777" w:rsidR="008E5988" w:rsidRPr="00F51FB8" w:rsidRDefault="008E5988" w:rsidP="008E59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1136BC" w14:textId="033A9D45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11,972,601.59 </w:t>
            </w:r>
          </w:p>
        </w:tc>
      </w:tr>
      <w:tr w:rsidR="008E5988" w:rsidRPr="00F51FB8" w14:paraId="61D50963" w14:textId="77777777" w:rsidTr="009B6716">
        <w:trPr>
          <w:trHeight w:val="270"/>
        </w:trPr>
        <w:tc>
          <w:tcPr>
            <w:tcW w:w="3685" w:type="dxa"/>
            <w:shd w:val="clear" w:color="auto" w:fill="auto"/>
          </w:tcPr>
          <w:p w14:paraId="3956D3EC" w14:textId="77777777" w:rsidR="008E5988" w:rsidRPr="00F51FB8" w:rsidRDefault="008E5988" w:rsidP="008E5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</w:tcPr>
          <w:p w14:paraId="530CE098" w14:textId="31CCA21E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412,530.43 </w:t>
            </w:r>
          </w:p>
        </w:tc>
        <w:tc>
          <w:tcPr>
            <w:tcW w:w="141" w:type="dxa"/>
          </w:tcPr>
          <w:p w14:paraId="30111B95" w14:textId="77777777" w:rsidR="008E5988" w:rsidRPr="00F51FB8" w:rsidRDefault="008E5988" w:rsidP="008E59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B5C0058" w14:textId="75A367F8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(335,589.41)</w:t>
            </w:r>
          </w:p>
        </w:tc>
        <w:tc>
          <w:tcPr>
            <w:tcW w:w="141" w:type="dxa"/>
            <w:vAlign w:val="bottom"/>
          </w:tcPr>
          <w:p w14:paraId="3385E1F2" w14:textId="77777777" w:rsidR="008E5988" w:rsidRPr="00F51FB8" w:rsidRDefault="008E5988" w:rsidP="008E59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239E0AC" w14:textId="6217FA12" w:rsidR="008E5988" w:rsidRPr="00F51FB8" w:rsidRDefault="008E5988" w:rsidP="008E5988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16D0591" w14:textId="77777777" w:rsidR="008E5988" w:rsidRPr="00F51FB8" w:rsidRDefault="008E5988" w:rsidP="008E59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E7B78C5" w14:textId="7AB02346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76,941.02 </w:t>
            </w:r>
          </w:p>
        </w:tc>
      </w:tr>
      <w:tr w:rsidR="008E5988" w:rsidRPr="00F51FB8" w14:paraId="73E57A5A" w14:textId="77777777" w:rsidTr="009B6716">
        <w:tc>
          <w:tcPr>
            <w:tcW w:w="3685" w:type="dxa"/>
            <w:shd w:val="clear" w:color="auto" w:fill="auto"/>
          </w:tcPr>
          <w:p w14:paraId="44D6037D" w14:textId="77777777" w:rsidR="008E5988" w:rsidRPr="00F51FB8" w:rsidRDefault="008E5988" w:rsidP="008E5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6150BB28" w14:textId="12741C7D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8,283,073.09</w:t>
            </w:r>
          </w:p>
        </w:tc>
        <w:tc>
          <w:tcPr>
            <w:tcW w:w="141" w:type="dxa"/>
          </w:tcPr>
          <w:p w14:paraId="7128EB2F" w14:textId="77777777" w:rsidR="008E5988" w:rsidRPr="00F51FB8" w:rsidRDefault="008E5988" w:rsidP="008E598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9D35B5E" w14:textId="18D8851D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914,447.86 </w:t>
            </w:r>
          </w:p>
        </w:tc>
        <w:tc>
          <w:tcPr>
            <w:tcW w:w="141" w:type="dxa"/>
          </w:tcPr>
          <w:p w14:paraId="4C64F133" w14:textId="77777777" w:rsidR="008E5988" w:rsidRPr="00F51FB8" w:rsidRDefault="008E5988" w:rsidP="008E598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7861960" w14:textId="4CE15E01" w:rsidR="008E5988" w:rsidRPr="00F51FB8" w:rsidRDefault="008E5988" w:rsidP="008E5988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886EA3" w14:textId="77777777" w:rsidR="008E5988" w:rsidRPr="00F51FB8" w:rsidRDefault="008E5988" w:rsidP="008E5988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09393B" w14:textId="52463203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9,197,520.95 </w:t>
            </w:r>
          </w:p>
        </w:tc>
      </w:tr>
      <w:tr w:rsidR="008E5988" w:rsidRPr="00F51FB8" w14:paraId="49963E1D" w14:textId="77777777" w:rsidTr="009B6716">
        <w:tc>
          <w:tcPr>
            <w:tcW w:w="3685" w:type="dxa"/>
            <w:shd w:val="clear" w:color="auto" w:fill="auto"/>
          </w:tcPr>
          <w:p w14:paraId="4593BA71" w14:textId="77777777" w:rsidR="008E5988" w:rsidRPr="00F51FB8" w:rsidRDefault="008E5988" w:rsidP="008E5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4F6462AF" w14:textId="0B7594BF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579,109.81</w:t>
            </w:r>
          </w:p>
        </w:tc>
        <w:tc>
          <w:tcPr>
            <w:tcW w:w="141" w:type="dxa"/>
          </w:tcPr>
          <w:p w14:paraId="592AA10D" w14:textId="77777777" w:rsidR="008E5988" w:rsidRPr="00F51FB8" w:rsidRDefault="008E5988" w:rsidP="008E598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3714284" w14:textId="4577724A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(491,225.23)</w:t>
            </w:r>
          </w:p>
        </w:tc>
        <w:tc>
          <w:tcPr>
            <w:tcW w:w="141" w:type="dxa"/>
          </w:tcPr>
          <w:p w14:paraId="3B11B724" w14:textId="77777777" w:rsidR="008E5988" w:rsidRPr="00F51FB8" w:rsidRDefault="008E5988" w:rsidP="008E598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1ABBD37" w14:textId="7CE0218E" w:rsidR="008E5988" w:rsidRPr="00F51FB8" w:rsidRDefault="008E5988" w:rsidP="008E5988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86B85B" w14:textId="77777777" w:rsidR="008E5988" w:rsidRPr="00F51FB8" w:rsidRDefault="008E5988" w:rsidP="008E5988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5B3893" w14:textId="69F97820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87,884.58 </w:t>
            </w:r>
          </w:p>
        </w:tc>
      </w:tr>
      <w:tr w:rsidR="008E5988" w:rsidRPr="00F51FB8" w14:paraId="63D445C1" w14:textId="77777777" w:rsidTr="009B6716">
        <w:tc>
          <w:tcPr>
            <w:tcW w:w="3685" w:type="dxa"/>
            <w:shd w:val="clear" w:color="auto" w:fill="auto"/>
          </w:tcPr>
          <w:p w14:paraId="23D9A8CB" w14:textId="77777777" w:rsidR="008E5988" w:rsidRPr="00F51FB8" w:rsidRDefault="008E5988" w:rsidP="008E5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</w:tcPr>
          <w:p w14:paraId="702D2772" w14:textId="38D812BE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3,152,992.68 </w:t>
            </w:r>
          </w:p>
        </w:tc>
        <w:tc>
          <w:tcPr>
            <w:tcW w:w="141" w:type="dxa"/>
          </w:tcPr>
          <w:p w14:paraId="0F4F26FF" w14:textId="77777777" w:rsidR="008E5988" w:rsidRPr="00F51FB8" w:rsidRDefault="008E5988" w:rsidP="008E598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A97AB5F" w14:textId="12686909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312,120.41 </w:t>
            </w:r>
          </w:p>
        </w:tc>
        <w:tc>
          <w:tcPr>
            <w:tcW w:w="141" w:type="dxa"/>
          </w:tcPr>
          <w:p w14:paraId="57965831" w14:textId="77777777" w:rsidR="008E5988" w:rsidRPr="00F51FB8" w:rsidRDefault="008E5988" w:rsidP="008E598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DC2333B" w14:textId="096A1705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882,257.52</w:t>
            </w:r>
          </w:p>
        </w:tc>
        <w:tc>
          <w:tcPr>
            <w:tcW w:w="142" w:type="dxa"/>
          </w:tcPr>
          <w:p w14:paraId="5E3439B2" w14:textId="77777777" w:rsidR="008E5988" w:rsidRPr="00F51FB8" w:rsidRDefault="008E5988" w:rsidP="008E59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49644A6" w14:textId="22825811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4,347,370.61 </w:t>
            </w:r>
          </w:p>
        </w:tc>
      </w:tr>
      <w:tr w:rsidR="008E5988" w:rsidRPr="00F51FB8" w14:paraId="2619E0B3" w14:textId="77777777" w:rsidTr="009B6716">
        <w:tc>
          <w:tcPr>
            <w:tcW w:w="3685" w:type="dxa"/>
          </w:tcPr>
          <w:p w14:paraId="6184F8D1" w14:textId="77777777" w:rsidR="008E5988" w:rsidRPr="00F51FB8" w:rsidRDefault="008E5988" w:rsidP="008E5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454A65DB" w14:textId="5B9C55C2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5439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222</w:t>
            </w:r>
            <w:r w:rsidR="005439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629.67</w:t>
            </w:r>
          </w:p>
        </w:tc>
        <w:tc>
          <w:tcPr>
            <w:tcW w:w="141" w:type="dxa"/>
          </w:tcPr>
          <w:p w14:paraId="52326D08" w14:textId="77777777" w:rsidR="008E5988" w:rsidRPr="00F51FB8" w:rsidRDefault="008E5988" w:rsidP="008E598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38DAA03" w14:textId="1BDA241F" w:rsidR="008E5988" w:rsidRPr="00F51FB8" w:rsidRDefault="008E5988" w:rsidP="00EC3A9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3,447,638.07</w:t>
            </w:r>
          </w:p>
        </w:tc>
        <w:tc>
          <w:tcPr>
            <w:tcW w:w="141" w:type="dxa"/>
          </w:tcPr>
          <w:p w14:paraId="1CC03AB1" w14:textId="77777777" w:rsidR="008E5988" w:rsidRPr="00F51FB8" w:rsidRDefault="008E5988" w:rsidP="008E59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59846AF" w14:textId="50E16673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882,257.52</w:t>
            </w:r>
          </w:p>
        </w:tc>
        <w:tc>
          <w:tcPr>
            <w:tcW w:w="142" w:type="dxa"/>
          </w:tcPr>
          <w:p w14:paraId="0DDC6BC3" w14:textId="77777777" w:rsidR="008E5988" w:rsidRPr="00F51FB8" w:rsidRDefault="008E5988" w:rsidP="008E598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C1ED68E" w14:textId="2BBDA5E0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34,552,525.26</w:t>
            </w:r>
          </w:p>
        </w:tc>
      </w:tr>
      <w:tr w:rsidR="00E03DE8" w:rsidRPr="00F51FB8" w14:paraId="1F5C903C" w14:textId="77777777" w:rsidTr="009B6716">
        <w:tc>
          <w:tcPr>
            <w:tcW w:w="3685" w:type="dxa"/>
          </w:tcPr>
          <w:p w14:paraId="49CE0812" w14:textId="77777777" w:rsidR="00E03DE8" w:rsidRPr="00F51FB8" w:rsidRDefault="00E03DE8" w:rsidP="00E03DE8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0187A9A" w14:textId="77777777" w:rsidR="00E03DE8" w:rsidRPr="00F51FB8" w:rsidRDefault="00E03DE8" w:rsidP="00E03DE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624142D" w14:textId="77777777" w:rsidR="00E03DE8" w:rsidRPr="00F51FB8" w:rsidRDefault="00E03DE8" w:rsidP="00E03DE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126DEF5" w14:textId="7AF2F702" w:rsidR="00E03DE8" w:rsidRPr="00F51FB8" w:rsidRDefault="00E03DE8" w:rsidP="00E03DE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B4457F5" w14:textId="77777777" w:rsidR="00E03DE8" w:rsidRPr="00F51FB8" w:rsidRDefault="00E03DE8" w:rsidP="00E03DE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7EF550F" w14:textId="77777777" w:rsidR="00E03DE8" w:rsidRPr="00F51FB8" w:rsidRDefault="00E03DE8" w:rsidP="00E03DE8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9EC817" w14:textId="77777777" w:rsidR="00E03DE8" w:rsidRPr="00F51FB8" w:rsidRDefault="00E03DE8" w:rsidP="00E03DE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D6ED133" w14:textId="77777777" w:rsidR="00E03DE8" w:rsidRPr="00F51FB8" w:rsidRDefault="00E03DE8" w:rsidP="00E03DE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E5988" w:rsidRPr="00F51FB8" w14:paraId="72527145" w14:textId="77777777" w:rsidTr="009B6716">
        <w:tc>
          <w:tcPr>
            <w:tcW w:w="3685" w:type="dxa"/>
            <w:shd w:val="clear" w:color="auto" w:fill="auto"/>
          </w:tcPr>
          <w:p w14:paraId="3D160744" w14:textId="77777777" w:rsidR="008E5988" w:rsidRPr="00F51FB8" w:rsidRDefault="008E5988" w:rsidP="008E5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62" w:type="dxa"/>
          </w:tcPr>
          <w:p w14:paraId="1121A1C2" w14:textId="3A3D74C7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(7,135,810.89)</w:t>
            </w:r>
          </w:p>
        </w:tc>
        <w:tc>
          <w:tcPr>
            <w:tcW w:w="141" w:type="dxa"/>
          </w:tcPr>
          <w:p w14:paraId="52475216" w14:textId="77777777" w:rsidR="008E5988" w:rsidRPr="00F51FB8" w:rsidRDefault="008E5988" w:rsidP="008E598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250231" w14:textId="3FE28F55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(1,073,893.75)</w:t>
            </w:r>
          </w:p>
        </w:tc>
        <w:tc>
          <w:tcPr>
            <w:tcW w:w="141" w:type="dxa"/>
          </w:tcPr>
          <w:p w14:paraId="47D1D05E" w14:textId="77777777" w:rsidR="008E5988" w:rsidRPr="00F51FB8" w:rsidRDefault="008E5988" w:rsidP="008E598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7337353" w14:textId="76BE79BF" w:rsidR="008E5988" w:rsidRPr="00F51FB8" w:rsidRDefault="008E5988" w:rsidP="008E5988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DC1470" w14:textId="77777777" w:rsidR="008E5988" w:rsidRPr="00F51FB8" w:rsidRDefault="008E5988" w:rsidP="008E5988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08EBFE" w14:textId="678E0BB7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(8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209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704.64)</w:t>
            </w:r>
          </w:p>
        </w:tc>
      </w:tr>
      <w:tr w:rsidR="008E5988" w:rsidRPr="00F51FB8" w14:paraId="4254F161" w14:textId="77777777" w:rsidTr="009B6716">
        <w:tc>
          <w:tcPr>
            <w:tcW w:w="3685" w:type="dxa"/>
            <w:shd w:val="clear" w:color="auto" w:fill="auto"/>
          </w:tcPr>
          <w:p w14:paraId="5FD069F6" w14:textId="77777777" w:rsidR="008E5988" w:rsidRPr="00F51FB8" w:rsidRDefault="008E5988" w:rsidP="008E5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597DF2FC" w14:textId="384CC273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(7,135,810.89)</w:t>
            </w:r>
          </w:p>
        </w:tc>
        <w:tc>
          <w:tcPr>
            <w:tcW w:w="141" w:type="dxa"/>
          </w:tcPr>
          <w:p w14:paraId="4FDF879C" w14:textId="77777777" w:rsidR="008E5988" w:rsidRPr="00F51FB8" w:rsidRDefault="008E5988" w:rsidP="008E598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D625240" w14:textId="73CC9947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 (1,073,893.75)</w:t>
            </w:r>
          </w:p>
        </w:tc>
        <w:tc>
          <w:tcPr>
            <w:tcW w:w="141" w:type="dxa"/>
          </w:tcPr>
          <w:p w14:paraId="4FFA2E47" w14:textId="77777777" w:rsidR="008E5988" w:rsidRPr="00F51FB8" w:rsidRDefault="008E5988" w:rsidP="008E59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BCE2924" w14:textId="0B214164" w:rsidR="008E5988" w:rsidRPr="00F51FB8" w:rsidRDefault="008E5988" w:rsidP="008E5988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0D31A1" w14:textId="77777777" w:rsidR="008E5988" w:rsidRPr="00F51FB8" w:rsidRDefault="008E5988" w:rsidP="008E598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835C860" w14:textId="15D651E7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(8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209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704.64)</w:t>
            </w:r>
          </w:p>
        </w:tc>
      </w:tr>
      <w:tr w:rsidR="008E5988" w:rsidRPr="00F51FB8" w14:paraId="4195A660" w14:textId="77777777" w:rsidTr="009B6716">
        <w:tc>
          <w:tcPr>
            <w:tcW w:w="3685" w:type="dxa"/>
            <w:shd w:val="clear" w:color="auto" w:fill="auto"/>
          </w:tcPr>
          <w:p w14:paraId="4FBCDC4C" w14:textId="77777777" w:rsidR="008E5988" w:rsidRPr="00F51FB8" w:rsidRDefault="008E5988" w:rsidP="008E5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1B5C2315" w14:textId="69FC0FEE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23,086,818.78</w:t>
            </w:r>
          </w:p>
        </w:tc>
        <w:tc>
          <w:tcPr>
            <w:tcW w:w="141" w:type="dxa"/>
          </w:tcPr>
          <w:p w14:paraId="38BA9D71" w14:textId="77777777" w:rsidR="008E5988" w:rsidRPr="00F51FB8" w:rsidRDefault="008E5988" w:rsidP="008E598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36D675" w14:textId="42C5F75E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2,373,744.32</w:t>
            </w:r>
          </w:p>
        </w:tc>
        <w:tc>
          <w:tcPr>
            <w:tcW w:w="141" w:type="dxa"/>
          </w:tcPr>
          <w:p w14:paraId="54CE419C" w14:textId="77777777" w:rsidR="008E5988" w:rsidRPr="00F51FB8" w:rsidRDefault="008E5988" w:rsidP="008E59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07B7E839" w14:textId="1DAD613A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882,257.52</w:t>
            </w:r>
          </w:p>
        </w:tc>
        <w:tc>
          <w:tcPr>
            <w:tcW w:w="142" w:type="dxa"/>
          </w:tcPr>
          <w:p w14:paraId="3554916C" w14:textId="77777777" w:rsidR="008E5988" w:rsidRPr="00F51FB8" w:rsidRDefault="008E5988" w:rsidP="008E598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85BB75A" w14:textId="2284E84F" w:rsidR="008E5988" w:rsidRPr="00F51FB8" w:rsidRDefault="008E5988" w:rsidP="008E598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26,342,820.62</w:t>
            </w:r>
          </w:p>
        </w:tc>
      </w:tr>
    </w:tbl>
    <w:p w14:paraId="251C90EF" w14:textId="77777777" w:rsidR="000945B3" w:rsidRDefault="000945B3" w:rsidP="000945B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0945B3" w:rsidRPr="00F51FB8" w14:paraId="56ADEA01" w14:textId="77777777" w:rsidTr="009B6716">
        <w:tc>
          <w:tcPr>
            <w:tcW w:w="3685" w:type="dxa"/>
          </w:tcPr>
          <w:p w14:paraId="53F0F56B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5E03E67B" w14:textId="77777777" w:rsidR="000945B3" w:rsidRPr="00F51FB8" w:rsidRDefault="000945B3" w:rsidP="009B67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945B3" w:rsidRPr="00F51FB8" w14:paraId="491E90F0" w14:textId="77777777" w:rsidTr="009B6716">
        <w:tc>
          <w:tcPr>
            <w:tcW w:w="3685" w:type="dxa"/>
          </w:tcPr>
          <w:p w14:paraId="68F702BA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673075A8" w14:textId="77777777" w:rsidR="000945B3" w:rsidRPr="00F51FB8" w:rsidRDefault="000945B3" w:rsidP="009B67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45B3" w:rsidRPr="00F51FB8" w14:paraId="6647DF64" w14:textId="77777777" w:rsidTr="009B6716">
        <w:tc>
          <w:tcPr>
            <w:tcW w:w="3685" w:type="dxa"/>
          </w:tcPr>
          <w:p w14:paraId="34AB1809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22C5EABC" w14:textId="77777777" w:rsidR="000945B3" w:rsidRPr="00F51FB8" w:rsidRDefault="000945B3" w:rsidP="009B67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DCB037E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51C068" w14:textId="77777777" w:rsidR="000945B3" w:rsidRPr="00F51FB8" w:rsidRDefault="000945B3" w:rsidP="009B67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4F2223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DD4FB7" w14:textId="77777777" w:rsidR="000945B3" w:rsidRPr="00F51FB8" w:rsidRDefault="000945B3" w:rsidP="009B67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0945B3" w:rsidRPr="00F51FB8" w14:paraId="31E4B068" w14:textId="77777777" w:rsidTr="009B6716">
        <w:tc>
          <w:tcPr>
            <w:tcW w:w="3685" w:type="dxa"/>
          </w:tcPr>
          <w:p w14:paraId="6E51FD35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A6BBA16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1CEC41E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2446A2D8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44E1FA55" w14:textId="77777777" w:rsidR="000945B3" w:rsidRPr="00F51FB8" w:rsidRDefault="000945B3" w:rsidP="009B671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C4D5BC2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EC5E2E4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789E0E41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6295D41D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28F74A28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0945B3" w:rsidRPr="00F51FB8" w14:paraId="70FFC4D0" w14:textId="77777777" w:rsidTr="009B6716">
        <w:tc>
          <w:tcPr>
            <w:tcW w:w="3685" w:type="dxa"/>
            <w:shd w:val="clear" w:color="auto" w:fill="auto"/>
          </w:tcPr>
          <w:p w14:paraId="2D505163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7D4F0101" w14:textId="77777777" w:rsidR="000945B3" w:rsidRPr="00F51FB8" w:rsidRDefault="000945B3" w:rsidP="009B671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E66C7D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4DCCB41" w14:textId="77777777" w:rsidR="000945B3" w:rsidRPr="00F51FB8" w:rsidRDefault="000945B3" w:rsidP="009B6716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6E6045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67000DE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DE41A0" w14:textId="77777777" w:rsidR="000945B3" w:rsidRPr="00F51FB8" w:rsidRDefault="000945B3" w:rsidP="009B671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688966D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5E2F" w:rsidRPr="00F51FB8" w14:paraId="3FAF22C8" w14:textId="77777777" w:rsidTr="009B6716">
        <w:tc>
          <w:tcPr>
            <w:tcW w:w="3685" w:type="dxa"/>
            <w:shd w:val="clear" w:color="auto" w:fill="auto"/>
          </w:tcPr>
          <w:p w14:paraId="1F2E4B16" w14:textId="77777777" w:rsidR="00125E2F" w:rsidRPr="00F51FB8" w:rsidRDefault="00125E2F" w:rsidP="0012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4E0357A5" w14:textId="009120AB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5,953,447.25</w:t>
            </w:r>
          </w:p>
        </w:tc>
        <w:tc>
          <w:tcPr>
            <w:tcW w:w="141" w:type="dxa"/>
          </w:tcPr>
          <w:p w14:paraId="714627CF" w14:textId="77777777" w:rsidR="00125E2F" w:rsidRPr="00F51FB8" w:rsidRDefault="00125E2F" w:rsidP="00125E2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B722C5B" w14:textId="5A9EFCD0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866,610.57</w:t>
            </w:r>
          </w:p>
        </w:tc>
        <w:tc>
          <w:tcPr>
            <w:tcW w:w="141" w:type="dxa"/>
          </w:tcPr>
          <w:p w14:paraId="561C7826" w14:textId="77777777" w:rsidR="00125E2F" w:rsidRPr="00F51FB8" w:rsidRDefault="00125E2F" w:rsidP="00125E2F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D3A2286" w14:textId="2055965A" w:rsidR="00125E2F" w:rsidRPr="00F51FB8" w:rsidRDefault="00125E2F" w:rsidP="00125E2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4B248D" w14:textId="77777777" w:rsidR="00125E2F" w:rsidRPr="00F51FB8" w:rsidRDefault="00125E2F" w:rsidP="00125E2F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FC62611" w14:textId="0E75B106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6,820,057.82</w:t>
            </w:r>
          </w:p>
        </w:tc>
      </w:tr>
      <w:tr w:rsidR="00125E2F" w:rsidRPr="00F51FB8" w14:paraId="4A0BEB19" w14:textId="77777777" w:rsidTr="009B6716">
        <w:tc>
          <w:tcPr>
            <w:tcW w:w="3685" w:type="dxa"/>
            <w:shd w:val="clear" w:color="auto" w:fill="auto"/>
          </w:tcPr>
          <w:p w14:paraId="3CD62CDF" w14:textId="77777777" w:rsidR="00125E2F" w:rsidRPr="00F51FB8" w:rsidRDefault="00125E2F" w:rsidP="0012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73" w:hanging="142"/>
              <w:jc w:val="both"/>
              <w:textAlignment w:val="baselin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162" w:type="dxa"/>
          </w:tcPr>
          <w:p w14:paraId="7F843529" w14:textId="5414DABE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679,410.08</w:t>
            </w:r>
          </w:p>
        </w:tc>
        <w:tc>
          <w:tcPr>
            <w:tcW w:w="141" w:type="dxa"/>
          </w:tcPr>
          <w:p w14:paraId="0DF8510C" w14:textId="77777777" w:rsidR="00125E2F" w:rsidRPr="00F51FB8" w:rsidRDefault="00125E2F" w:rsidP="00125E2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A49E33F" w14:textId="3F188144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184,506.91</w:t>
            </w:r>
          </w:p>
        </w:tc>
        <w:tc>
          <w:tcPr>
            <w:tcW w:w="141" w:type="dxa"/>
          </w:tcPr>
          <w:p w14:paraId="4F9FAFF8" w14:textId="77777777" w:rsidR="00125E2F" w:rsidRPr="00F51FB8" w:rsidRDefault="00125E2F" w:rsidP="00125E2F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C2E8CE5" w14:textId="2A23EA2B" w:rsidR="00125E2F" w:rsidRPr="00F51FB8" w:rsidRDefault="00125E2F" w:rsidP="00125E2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DFF1D3" w14:textId="77777777" w:rsidR="00125E2F" w:rsidRPr="00F51FB8" w:rsidRDefault="00125E2F" w:rsidP="00125E2F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A4D142E" w14:textId="3EDB2CA4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863,916.99</w:t>
            </w:r>
          </w:p>
        </w:tc>
      </w:tr>
      <w:tr w:rsidR="00125E2F" w:rsidRPr="00F51FB8" w14:paraId="0A914AB9" w14:textId="77777777" w:rsidTr="00FF5F30">
        <w:trPr>
          <w:trHeight w:val="270"/>
        </w:trPr>
        <w:tc>
          <w:tcPr>
            <w:tcW w:w="3685" w:type="dxa"/>
            <w:shd w:val="clear" w:color="auto" w:fill="auto"/>
          </w:tcPr>
          <w:p w14:paraId="4646F560" w14:textId="77777777" w:rsidR="00125E2F" w:rsidRPr="00F51FB8" w:rsidRDefault="00125E2F" w:rsidP="0012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</w:tcPr>
          <w:p w14:paraId="2B402ECE" w14:textId="794C722E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8,708,515.73</w:t>
            </w:r>
          </w:p>
        </w:tc>
        <w:tc>
          <w:tcPr>
            <w:tcW w:w="141" w:type="dxa"/>
          </w:tcPr>
          <w:p w14:paraId="585060E3" w14:textId="77777777" w:rsidR="00125E2F" w:rsidRPr="00F51FB8" w:rsidRDefault="00125E2F" w:rsidP="00125E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EA1CC51" w14:textId="04C5506A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1,402,433.12</w:t>
            </w:r>
          </w:p>
        </w:tc>
        <w:tc>
          <w:tcPr>
            <w:tcW w:w="141" w:type="dxa"/>
          </w:tcPr>
          <w:p w14:paraId="40280FD3" w14:textId="77777777" w:rsidR="00125E2F" w:rsidRPr="00F51FB8" w:rsidRDefault="00125E2F" w:rsidP="00125E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BF3E7AB" w14:textId="20AAB62C" w:rsidR="00125E2F" w:rsidRPr="00F51FB8" w:rsidRDefault="00125E2F" w:rsidP="00125E2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0B790B" w14:textId="77777777" w:rsidR="00125E2F" w:rsidRPr="00F51FB8" w:rsidRDefault="00125E2F" w:rsidP="00125E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2F6061" w14:textId="501B6A49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10,110,948.85</w:t>
            </w:r>
          </w:p>
        </w:tc>
      </w:tr>
      <w:tr w:rsidR="00125E2F" w:rsidRPr="00F51FB8" w14:paraId="57F1AA36" w14:textId="77777777" w:rsidTr="00FF5F30">
        <w:trPr>
          <w:trHeight w:val="270"/>
        </w:trPr>
        <w:tc>
          <w:tcPr>
            <w:tcW w:w="3685" w:type="dxa"/>
            <w:shd w:val="clear" w:color="auto" w:fill="auto"/>
          </w:tcPr>
          <w:p w14:paraId="02EC5AC0" w14:textId="77777777" w:rsidR="00125E2F" w:rsidRPr="00F51FB8" w:rsidRDefault="00125E2F" w:rsidP="0012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</w:tcPr>
          <w:p w14:paraId="40622C6D" w14:textId="46C9441E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408,849.42</w:t>
            </w:r>
          </w:p>
        </w:tc>
        <w:tc>
          <w:tcPr>
            <w:tcW w:w="141" w:type="dxa"/>
          </w:tcPr>
          <w:p w14:paraId="114F1FAE" w14:textId="77777777" w:rsidR="00125E2F" w:rsidRPr="00F51FB8" w:rsidRDefault="00125E2F" w:rsidP="00125E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37F04AB" w14:textId="32470552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3,681.01</w:t>
            </w:r>
          </w:p>
        </w:tc>
        <w:tc>
          <w:tcPr>
            <w:tcW w:w="141" w:type="dxa"/>
          </w:tcPr>
          <w:p w14:paraId="5AE2DF46" w14:textId="77777777" w:rsidR="00125E2F" w:rsidRPr="00F51FB8" w:rsidRDefault="00125E2F" w:rsidP="00125E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C9C6163" w14:textId="69A3ED22" w:rsidR="00125E2F" w:rsidRPr="00F51FB8" w:rsidRDefault="00125E2F" w:rsidP="00125E2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650EE74" w14:textId="77777777" w:rsidR="00125E2F" w:rsidRPr="00F51FB8" w:rsidRDefault="00125E2F" w:rsidP="00125E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9D8A9AB" w14:textId="50CD2318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412,530.43</w:t>
            </w:r>
          </w:p>
        </w:tc>
      </w:tr>
      <w:tr w:rsidR="00125E2F" w:rsidRPr="00F51FB8" w14:paraId="309B0476" w14:textId="77777777" w:rsidTr="00125E2F">
        <w:tc>
          <w:tcPr>
            <w:tcW w:w="3685" w:type="dxa"/>
            <w:shd w:val="clear" w:color="auto" w:fill="auto"/>
          </w:tcPr>
          <w:p w14:paraId="6D1BB015" w14:textId="77777777" w:rsidR="00125E2F" w:rsidRPr="00F51FB8" w:rsidRDefault="00125E2F" w:rsidP="0012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  <w:shd w:val="clear" w:color="auto" w:fill="auto"/>
          </w:tcPr>
          <w:p w14:paraId="5A3F06FF" w14:textId="68C81F37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11,271,046.02</w:t>
            </w:r>
          </w:p>
        </w:tc>
        <w:tc>
          <w:tcPr>
            <w:tcW w:w="141" w:type="dxa"/>
            <w:shd w:val="clear" w:color="auto" w:fill="auto"/>
          </w:tcPr>
          <w:p w14:paraId="3EFC37BC" w14:textId="77777777" w:rsidR="00125E2F" w:rsidRPr="00F51FB8" w:rsidRDefault="00125E2F" w:rsidP="00125E2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CF2EBA1" w14:textId="6249F468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(2,987,972.9</w:t>
            </w:r>
            <w:r w:rsidR="00EC0478" w:rsidRPr="00F51FB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E467281" w14:textId="77777777" w:rsidR="00125E2F" w:rsidRPr="00F51FB8" w:rsidRDefault="00125E2F" w:rsidP="00125E2F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FA391CF" w14:textId="3C67AC3D" w:rsidR="00125E2F" w:rsidRPr="00F51FB8" w:rsidRDefault="00125E2F" w:rsidP="00125E2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1D8EF6" w14:textId="77777777" w:rsidR="00125E2F" w:rsidRPr="00F51FB8" w:rsidRDefault="00125E2F" w:rsidP="00125E2F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024843" w14:textId="67627B04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8,283,073.0</w:t>
            </w:r>
            <w:r w:rsidR="00EC0478" w:rsidRPr="00F51FB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125E2F" w:rsidRPr="00F51FB8" w14:paraId="7565A272" w14:textId="77777777" w:rsidTr="00125E2F">
        <w:tc>
          <w:tcPr>
            <w:tcW w:w="3685" w:type="dxa"/>
            <w:shd w:val="clear" w:color="auto" w:fill="auto"/>
          </w:tcPr>
          <w:p w14:paraId="4606FFB4" w14:textId="77777777" w:rsidR="00125E2F" w:rsidRPr="00F51FB8" w:rsidRDefault="00125E2F" w:rsidP="0012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  <w:shd w:val="clear" w:color="auto" w:fill="auto"/>
          </w:tcPr>
          <w:p w14:paraId="158C7841" w14:textId="3F0A6E11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92,788.53</w:t>
            </w:r>
          </w:p>
        </w:tc>
        <w:tc>
          <w:tcPr>
            <w:tcW w:w="141" w:type="dxa"/>
            <w:shd w:val="clear" w:color="auto" w:fill="auto"/>
          </w:tcPr>
          <w:p w14:paraId="48EE239D" w14:textId="77777777" w:rsidR="00125E2F" w:rsidRPr="00F51FB8" w:rsidRDefault="00125E2F" w:rsidP="00125E2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2D91B3E" w14:textId="0E2D51C1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486,321.28</w:t>
            </w:r>
          </w:p>
        </w:tc>
        <w:tc>
          <w:tcPr>
            <w:tcW w:w="141" w:type="dxa"/>
          </w:tcPr>
          <w:p w14:paraId="0DF7183B" w14:textId="77777777" w:rsidR="00125E2F" w:rsidRPr="00F51FB8" w:rsidRDefault="00125E2F" w:rsidP="00125E2F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5B6948E7" w14:textId="7BA608D7" w:rsidR="00125E2F" w:rsidRPr="00F51FB8" w:rsidRDefault="00125E2F" w:rsidP="00125E2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1EABF8" w14:textId="77777777" w:rsidR="00125E2F" w:rsidRPr="00F51FB8" w:rsidRDefault="00125E2F" w:rsidP="00125E2F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B83212" w14:textId="2BAE14FF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579,109.81</w:t>
            </w:r>
          </w:p>
        </w:tc>
      </w:tr>
      <w:tr w:rsidR="00125E2F" w:rsidRPr="00F51FB8" w14:paraId="6B670964" w14:textId="77777777" w:rsidTr="00125E2F">
        <w:tc>
          <w:tcPr>
            <w:tcW w:w="3685" w:type="dxa"/>
            <w:shd w:val="clear" w:color="auto" w:fill="auto"/>
          </w:tcPr>
          <w:p w14:paraId="5715DB4F" w14:textId="77777777" w:rsidR="00125E2F" w:rsidRPr="00F51FB8" w:rsidRDefault="00125E2F" w:rsidP="0012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  <w:shd w:val="clear" w:color="auto" w:fill="auto"/>
          </w:tcPr>
          <w:p w14:paraId="7C8B551D" w14:textId="6E95B379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2,747,091.88</w:t>
            </w:r>
          </w:p>
        </w:tc>
        <w:tc>
          <w:tcPr>
            <w:tcW w:w="141" w:type="dxa"/>
            <w:shd w:val="clear" w:color="auto" w:fill="auto"/>
          </w:tcPr>
          <w:p w14:paraId="084D3D90" w14:textId="77777777" w:rsidR="00125E2F" w:rsidRPr="00F51FB8" w:rsidRDefault="00125E2F" w:rsidP="00125E2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163F72E4" w14:textId="001325A4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405,900.80</w:t>
            </w:r>
          </w:p>
        </w:tc>
        <w:tc>
          <w:tcPr>
            <w:tcW w:w="141" w:type="dxa"/>
          </w:tcPr>
          <w:p w14:paraId="1B274370" w14:textId="77777777" w:rsidR="00125E2F" w:rsidRPr="00F51FB8" w:rsidRDefault="00125E2F" w:rsidP="00125E2F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C52D26A" w14:textId="7997C1A4" w:rsidR="00125E2F" w:rsidRPr="00F51FB8" w:rsidRDefault="00125E2F" w:rsidP="00125E2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5F053A" w14:textId="77777777" w:rsidR="00125E2F" w:rsidRPr="00F51FB8" w:rsidRDefault="00125E2F" w:rsidP="00125E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85837F1" w14:textId="4DECB234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3,152,992.68</w:t>
            </w:r>
          </w:p>
        </w:tc>
      </w:tr>
      <w:tr w:rsidR="00125E2F" w:rsidRPr="00F51FB8" w14:paraId="389B9B15" w14:textId="77777777" w:rsidTr="00125E2F">
        <w:tc>
          <w:tcPr>
            <w:tcW w:w="3685" w:type="dxa"/>
          </w:tcPr>
          <w:p w14:paraId="2FA8594E" w14:textId="77777777" w:rsidR="00125E2F" w:rsidRPr="00F51FB8" w:rsidRDefault="00125E2F" w:rsidP="0012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6D1D6" w14:textId="0CECA41D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29,861,148.91</w:t>
            </w:r>
          </w:p>
        </w:tc>
        <w:tc>
          <w:tcPr>
            <w:tcW w:w="141" w:type="dxa"/>
            <w:shd w:val="clear" w:color="auto" w:fill="auto"/>
          </w:tcPr>
          <w:p w14:paraId="315CEA0A" w14:textId="77777777" w:rsidR="00125E2F" w:rsidRPr="00F51FB8" w:rsidRDefault="00125E2F" w:rsidP="00125E2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8B5FAB" w14:textId="003874A4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361,480.7</w:t>
            </w:r>
            <w:r w:rsidR="00EC0478" w:rsidRPr="00F51FB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01E1FB64" w14:textId="77777777" w:rsidR="00125E2F" w:rsidRPr="00F51FB8" w:rsidRDefault="00125E2F" w:rsidP="00125E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5575DDC1" w14:textId="4201EF91" w:rsidR="00125E2F" w:rsidRPr="00F51FB8" w:rsidRDefault="00125E2F" w:rsidP="00125E2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C91853" w14:textId="77777777" w:rsidR="00125E2F" w:rsidRPr="00F51FB8" w:rsidRDefault="00125E2F" w:rsidP="00125E2F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EB6DF27" w14:textId="14DA2936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30,222,629.6</w:t>
            </w:r>
            <w:r w:rsidR="00EC0478" w:rsidRPr="00F51FB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945B3" w:rsidRPr="00F51FB8" w14:paraId="492849FA" w14:textId="77777777" w:rsidTr="00125E2F">
        <w:tc>
          <w:tcPr>
            <w:tcW w:w="3685" w:type="dxa"/>
          </w:tcPr>
          <w:p w14:paraId="44994C25" w14:textId="77777777" w:rsidR="000945B3" w:rsidRPr="00F51FB8" w:rsidRDefault="000945B3" w:rsidP="009B6716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62" w:type="dxa"/>
            <w:tcBorders>
              <w:top w:val="single" w:sz="6" w:space="0" w:color="auto"/>
            </w:tcBorders>
            <w:shd w:val="clear" w:color="auto" w:fill="auto"/>
          </w:tcPr>
          <w:p w14:paraId="480B0746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A22EE7B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923CDA8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D95923A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E179FFF" w14:textId="77777777" w:rsidR="000945B3" w:rsidRPr="00F51FB8" w:rsidRDefault="000945B3" w:rsidP="00125E2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61ED2D" w14:textId="77777777" w:rsidR="000945B3" w:rsidRPr="00F51FB8" w:rsidRDefault="000945B3" w:rsidP="009B671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6D4B4C9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5E2F" w:rsidRPr="00F51FB8" w14:paraId="1E538531" w14:textId="77777777" w:rsidTr="00125E2F">
        <w:tc>
          <w:tcPr>
            <w:tcW w:w="3685" w:type="dxa"/>
            <w:shd w:val="clear" w:color="auto" w:fill="auto"/>
          </w:tcPr>
          <w:p w14:paraId="29AAD62F" w14:textId="77777777" w:rsidR="00125E2F" w:rsidRPr="00F51FB8" w:rsidRDefault="00125E2F" w:rsidP="0012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62" w:type="dxa"/>
            <w:shd w:val="clear" w:color="auto" w:fill="auto"/>
          </w:tcPr>
          <w:p w14:paraId="19E7A52A" w14:textId="58F45850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(10,281,502.75)</w:t>
            </w:r>
          </w:p>
        </w:tc>
        <w:tc>
          <w:tcPr>
            <w:tcW w:w="141" w:type="dxa"/>
            <w:shd w:val="clear" w:color="auto" w:fill="auto"/>
          </w:tcPr>
          <w:p w14:paraId="66B7F8CC" w14:textId="77777777" w:rsidR="00125E2F" w:rsidRPr="00F51FB8" w:rsidRDefault="00125E2F" w:rsidP="00125E2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AD0A152" w14:textId="72938361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3,145,691.8</w:t>
            </w:r>
            <w:r w:rsidR="00EC0478" w:rsidRPr="00F51FB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70C9A040" w14:textId="77777777" w:rsidR="00125E2F" w:rsidRPr="00F51FB8" w:rsidRDefault="00125E2F" w:rsidP="00125E2F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215B2D0" w14:textId="3A1E4E7F" w:rsidR="00125E2F" w:rsidRPr="00F51FB8" w:rsidRDefault="00125E2F" w:rsidP="00125E2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7976E9" w14:textId="77777777" w:rsidR="00125E2F" w:rsidRPr="00F51FB8" w:rsidRDefault="00125E2F" w:rsidP="00125E2F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FD3759A" w14:textId="11D8D1A8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(7,135,810.8</w:t>
            </w:r>
            <w:r w:rsidR="00EC0478" w:rsidRPr="00F51FB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25E2F" w:rsidRPr="00F51FB8" w14:paraId="46622909" w14:textId="77777777" w:rsidTr="00125E2F">
        <w:tc>
          <w:tcPr>
            <w:tcW w:w="3685" w:type="dxa"/>
            <w:shd w:val="clear" w:color="auto" w:fill="auto"/>
          </w:tcPr>
          <w:p w14:paraId="32F593A5" w14:textId="7033AEA6" w:rsidR="00125E2F" w:rsidRPr="00F51FB8" w:rsidRDefault="00125E2F" w:rsidP="0012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162" w:type="dxa"/>
            <w:shd w:val="clear" w:color="auto" w:fill="auto"/>
          </w:tcPr>
          <w:p w14:paraId="122DEA00" w14:textId="70DE17A6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77,600.00</w:t>
            </w:r>
          </w:p>
        </w:tc>
        <w:tc>
          <w:tcPr>
            <w:tcW w:w="141" w:type="dxa"/>
            <w:shd w:val="clear" w:color="auto" w:fill="auto"/>
          </w:tcPr>
          <w:p w14:paraId="0676B94D" w14:textId="77777777" w:rsidR="00125E2F" w:rsidRPr="00F51FB8" w:rsidRDefault="00125E2F" w:rsidP="00125E2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13AF7466" w14:textId="726B6D85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(77,600.00)</w:t>
            </w:r>
          </w:p>
        </w:tc>
        <w:tc>
          <w:tcPr>
            <w:tcW w:w="141" w:type="dxa"/>
          </w:tcPr>
          <w:p w14:paraId="4D113416" w14:textId="77777777" w:rsidR="00125E2F" w:rsidRPr="00F51FB8" w:rsidRDefault="00125E2F" w:rsidP="00125E2F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8081153" w14:textId="6240FE01" w:rsidR="00125E2F" w:rsidRPr="00F51FB8" w:rsidRDefault="00125E2F" w:rsidP="00125E2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8D751E" w14:textId="77777777" w:rsidR="00125E2F" w:rsidRPr="00F51FB8" w:rsidRDefault="00125E2F" w:rsidP="00125E2F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5D2E32E" w14:textId="66D22F99" w:rsidR="00125E2F" w:rsidRPr="00F51FB8" w:rsidRDefault="00125E2F" w:rsidP="00125E2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25E2F" w:rsidRPr="00F51FB8" w14:paraId="337A426F" w14:textId="77777777" w:rsidTr="00125E2F">
        <w:tc>
          <w:tcPr>
            <w:tcW w:w="3685" w:type="dxa"/>
            <w:shd w:val="clear" w:color="auto" w:fill="auto"/>
          </w:tcPr>
          <w:p w14:paraId="0529602D" w14:textId="77777777" w:rsidR="00125E2F" w:rsidRPr="00F51FB8" w:rsidRDefault="00125E2F" w:rsidP="0012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5B5ABE" w14:textId="5FD8B894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(10,203,902.75)</w:t>
            </w:r>
          </w:p>
        </w:tc>
        <w:tc>
          <w:tcPr>
            <w:tcW w:w="141" w:type="dxa"/>
            <w:shd w:val="clear" w:color="auto" w:fill="auto"/>
          </w:tcPr>
          <w:p w14:paraId="0EB4EDF0" w14:textId="77777777" w:rsidR="00125E2F" w:rsidRPr="00F51FB8" w:rsidRDefault="00125E2F" w:rsidP="00125E2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18CB88" w14:textId="220F22A1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3,068,091.8</w:t>
            </w:r>
            <w:r w:rsidR="00EC0478" w:rsidRPr="00F51FB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2844F4DA" w14:textId="77777777" w:rsidR="00125E2F" w:rsidRPr="00F51FB8" w:rsidRDefault="00125E2F" w:rsidP="00125E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78721DDE" w14:textId="7F6969EA" w:rsidR="00125E2F" w:rsidRPr="00F51FB8" w:rsidRDefault="00125E2F" w:rsidP="00125E2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F0C336" w14:textId="77777777" w:rsidR="00125E2F" w:rsidRPr="00F51FB8" w:rsidRDefault="00125E2F" w:rsidP="00125E2F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B7DC84E" w14:textId="2E66CE27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(7,135,810.8</w:t>
            </w:r>
            <w:r w:rsidR="00EC0478" w:rsidRPr="00F51FB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25E2F" w:rsidRPr="00F51FB8" w14:paraId="08BC6020" w14:textId="77777777" w:rsidTr="009B6716">
        <w:tc>
          <w:tcPr>
            <w:tcW w:w="3685" w:type="dxa"/>
            <w:shd w:val="clear" w:color="auto" w:fill="auto"/>
          </w:tcPr>
          <w:p w14:paraId="74537DF4" w14:textId="77777777" w:rsidR="00125E2F" w:rsidRPr="00F51FB8" w:rsidRDefault="00125E2F" w:rsidP="0012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4213ED7B" w14:textId="6BC51B85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19,657,246.16</w:t>
            </w:r>
          </w:p>
        </w:tc>
        <w:tc>
          <w:tcPr>
            <w:tcW w:w="141" w:type="dxa"/>
          </w:tcPr>
          <w:p w14:paraId="118A5AA2" w14:textId="77777777" w:rsidR="00125E2F" w:rsidRPr="00F51FB8" w:rsidRDefault="00125E2F" w:rsidP="00125E2F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3C3AF41" w14:textId="7FF6210D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3,429,572.62</w:t>
            </w:r>
          </w:p>
        </w:tc>
        <w:tc>
          <w:tcPr>
            <w:tcW w:w="141" w:type="dxa"/>
          </w:tcPr>
          <w:p w14:paraId="0526FF26" w14:textId="77777777" w:rsidR="00125E2F" w:rsidRPr="00F51FB8" w:rsidRDefault="00125E2F" w:rsidP="00125E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4170090" w14:textId="4E34AB93" w:rsidR="00125E2F" w:rsidRPr="00F51FB8" w:rsidRDefault="00125E2F" w:rsidP="00125E2F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7D7126" w14:textId="77777777" w:rsidR="00125E2F" w:rsidRPr="00F51FB8" w:rsidRDefault="00125E2F" w:rsidP="00125E2F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46A9AAC" w14:textId="1EEEC228" w:rsidR="00125E2F" w:rsidRPr="00F51FB8" w:rsidRDefault="00125E2F" w:rsidP="00125E2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23,086,818.78</w:t>
            </w:r>
          </w:p>
        </w:tc>
      </w:tr>
    </w:tbl>
    <w:p w14:paraId="3DC06279" w14:textId="77777777" w:rsidR="000945B3" w:rsidRDefault="000945B3" w:rsidP="000945B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0945B3" w:rsidRPr="00F51FB8" w14:paraId="7B2B4487" w14:textId="77777777" w:rsidTr="009B6716">
        <w:tc>
          <w:tcPr>
            <w:tcW w:w="3685" w:type="dxa"/>
          </w:tcPr>
          <w:p w14:paraId="30DC075E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0413803D" w14:textId="77777777" w:rsidR="000945B3" w:rsidRPr="00F51FB8" w:rsidRDefault="000945B3" w:rsidP="009B67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945B3" w:rsidRPr="00F51FB8" w14:paraId="30D545F3" w14:textId="77777777" w:rsidTr="009B6716">
        <w:tc>
          <w:tcPr>
            <w:tcW w:w="3685" w:type="dxa"/>
          </w:tcPr>
          <w:p w14:paraId="45F0DADD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440938CF" w14:textId="77777777" w:rsidR="000945B3" w:rsidRPr="00F51FB8" w:rsidRDefault="000945B3" w:rsidP="009B67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45B3" w:rsidRPr="00F51FB8" w14:paraId="22B8151B" w14:textId="77777777" w:rsidTr="009B6716">
        <w:tc>
          <w:tcPr>
            <w:tcW w:w="3685" w:type="dxa"/>
          </w:tcPr>
          <w:p w14:paraId="00E95293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121175F8" w14:textId="77777777" w:rsidR="000945B3" w:rsidRPr="00F51FB8" w:rsidRDefault="000945B3" w:rsidP="009B67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2E77726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D2B9CB" w14:textId="77777777" w:rsidR="000945B3" w:rsidRPr="00F51FB8" w:rsidRDefault="000945B3" w:rsidP="009B67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2E7FC1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9E7F53F" w14:textId="77777777" w:rsidR="000945B3" w:rsidRPr="00F51FB8" w:rsidRDefault="000945B3" w:rsidP="009B67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0945B3" w:rsidRPr="00F51FB8" w14:paraId="59EEF6BA" w14:textId="77777777" w:rsidTr="009B6716">
        <w:tc>
          <w:tcPr>
            <w:tcW w:w="3685" w:type="dxa"/>
          </w:tcPr>
          <w:p w14:paraId="0B0E6E86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43B2C99F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CEDA26B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037CAB8E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0CE2167" w14:textId="77777777" w:rsidR="000945B3" w:rsidRPr="00F51FB8" w:rsidRDefault="000945B3" w:rsidP="009B671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5EE45CCF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79C95CB8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3CF6F1C9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68A67812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5593264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0945B3" w:rsidRPr="00F51FB8" w14:paraId="0ED54DC7" w14:textId="77777777" w:rsidTr="009B6716">
        <w:tc>
          <w:tcPr>
            <w:tcW w:w="3685" w:type="dxa"/>
            <w:shd w:val="clear" w:color="auto" w:fill="auto"/>
          </w:tcPr>
          <w:p w14:paraId="3F7C1397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16084F6A" w14:textId="77777777" w:rsidR="000945B3" w:rsidRPr="00F51FB8" w:rsidRDefault="000945B3" w:rsidP="009B671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DB5AE4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3ABE50" w14:textId="77777777" w:rsidR="000945B3" w:rsidRPr="00F51FB8" w:rsidRDefault="000945B3" w:rsidP="009B6716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A3C29B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6D68FB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6159A0" w14:textId="77777777" w:rsidR="000945B3" w:rsidRPr="00F51FB8" w:rsidRDefault="000945B3" w:rsidP="009B671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B80CF0" w14:textId="77777777" w:rsidR="000945B3" w:rsidRPr="00F51FB8" w:rsidRDefault="000945B3" w:rsidP="009B671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45B3" w:rsidRPr="00F51FB8" w14:paraId="48770A15" w14:textId="77777777" w:rsidTr="009B6716">
        <w:tc>
          <w:tcPr>
            <w:tcW w:w="3685" w:type="dxa"/>
            <w:shd w:val="clear" w:color="auto" w:fill="auto"/>
          </w:tcPr>
          <w:p w14:paraId="281575C7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5A542CC2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2,820,640.96 </w:t>
            </w:r>
          </w:p>
        </w:tc>
        <w:tc>
          <w:tcPr>
            <w:tcW w:w="141" w:type="dxa"/>
          </w:tcPr>
          <w:p w14:paraId="6A45E3AB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63C051E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(465,716.42)</w:t>
            </w:r>
          </w:p>
        </w:tc>
        <w:tc>
          <w:tcPr>
            <w:tcW w:w="141" w:type="dxa"/>
          </w:tcPr>
          <w:p w14:paraId="179D1C41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151A09D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38B66F3" w14:textId="77777777" w:rsidR="000945B3" w:rsidRPr="00F51FB8" w:rsidRDefault="000945B3" w:rsidP="009B671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5F94FCC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2,354,924.54 </w:t>
            </w:r>
          </w:p>
        </w:tc>
      </w:tr>
      <w:tr w:rsidR="000945B3" w:rsidRPr="00F51FB8" w14:paraId="4833F077" w14:textId="77777777" w:rsidTr="009B6716">
        <w:trPr>
          <w:trHeight w:val="270"/>
        </w:trPr>
        <w:tc>
          <w:tcPr>
            <w:tcW w:w="3685" w:type="dxa"/>
            <w:shd w:val="clear" w:color="auto" w:fill="auto"/>
          </w:tcPr>
          <w:p w14:paraId="19CA95F8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</w:tcPr>
          <w:p w14:paraId="0BE80E15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4,243,687.80 </w:t>
            </w:r>
          </w:p>
        </w:tc>
        <w:tc>
          <w:tcPr>
            <w:tcW w:w="141" w:type="dxa"/>
          </w:tcPr>
          <w:p w14:paraId="6070FDF0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9CAD6DF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898,446.89 </w:t>
            </w:r>
          </w:p>
        </w:tc>
        <w:tc>
          <w:tcPr>
            <w:tcW w:w="141" w:type="dxa"/>
          </w:tcPr>
          <w:p w14:paraId="25A21E6D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7760746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601F3CD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3F2E479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5,142,134.69 </w:t>
            </w:r>
          </w:p>
        </w:tc>
      </w:tr>
      <w:tr w:rsidR="000945B3" w:rsidRPr="00F51FB8" w14:paraId="1045105D" w14:textId="77777777" w:rsidTr="009B6716">
        <w:trPr>
          <w:trHeight w:val="270"/>
        </w:trPr>
        <w:tc>
          <w:tcPr>
            <w:tcW w:w="3685" w:type="dxa"/>
            <w:shd w:val="clear" w:color="auto" w:fill="auto"/>
          </w:tcPr>
          <w:p w14:paraId="0B9CDE79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</w:tcPr>
          <w:p w14:paraId="1C0F883F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318,380.05 </w:t>
            </w:r>
          </w:p>
        </w:tc>
        <w:tc>
          <w:tcPr>
            <w:tcW w:w="141" w:type="dxa"/>
          </w:tcPr>
          <w:p w14:paraId="1AEAACE2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F72555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(318,380.05)</w:t>
            </w:r>
          </w:p>
        </w:tc>
        <w:tc>
          <w:tcPr>
            <w:tcW w:w="141" w:type="dxa"/>
          </w:tcPr>
          <w:p w14:paraId="1F5FEF72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E71996B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7176FC5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927A07F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</w:tr>
      <w:tr w:rsidR="000945B3" w:rsidRPr="00F51FB8" w14:paraId="39141707" w14:textId="77777777" w:rsidTr="009B6716">
        <w:tc>
          <w:tcPr>
            <w:tcW w:w="3685" w:type="dxa"/>
            <w:shd w:val="clear" w:color="auto" w:fill="auto"/>
          </w:tcPr>
          <w:p w14:paraId="44918CA9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1ECE172C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3,955,821.34 </w:t>
            </w:r>
          </w:p>
        </w:tc>
        <w:tc>
          <w:tcPr>
            <w:tcW w:w="141" w:type="dxa"/>
          </w:tcPr>
          <w:p w14:paraId="635BBC6A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15808A5" w14:textId="3D55A021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482,981.2</w:t>
            </w:r>
            <w:r w:rsidR="00862020" w:rsidRPr="00F51FB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39508F7D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29D7750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DF72E26" w14:textId="77777777" w:rsidR="000945B3" w:rsidRPr="00F51FB8" w:rsidRDefault="000945B3" w:rsidP="009B671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B24BD6" w14:textId="509C3E2A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4,438,802.5</w:t>
            </w:r>
            <w:r w:rsidR="00862020" w:rsidRPr="00F51FB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945B3" w:rsidRPr="00F51FB8" w14:paraId="521DAD55" w14:textId="77777777" w:rsidTr="009B6716">
        <w:tc>
          <w:tcPr>
            <w:tcW w:w="3685" w:type="dxa"/>
            <w:shd w:val="clear" w:color="auto" w:fill="auto"/>
          </w:tcPr>
          <w:p w14:paraId="52C4298E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4A7B0766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579,109.81 </w:t>
            </w:r>
          </w:p>
        </w:tc>
        <w:tc>
          <w:tcPr>
            <w:tcW w:w="141" w:type="dxa"/>
          </w:tcPr>
          <w:p w14:paraId="6CD7B396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A117209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(491,225.23)</w:t>
            </w:r>
          </w:p>
        </w:tc>
        <w:tc>
          <w:tcPr>
            <w:tcW w:w="141" w:type="dxa"/>
          </w:tcPr>
          <w:p w14:paraId="7A509683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0AB183B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ECD2DA1" w14:textId="77777777" w:rsidR="000945B3" w:rsidRPr="00F51FB8" w:rsidRDefault="000945B3" w:rsidP="009B671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05C5B0B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87,884.58 </w:t>
            </w:r>
          </w:p>
        </w:tc>
      </w:tr>
      <w:tr w:rsidR="000945B3" w:rsidRPr="00F51FB8" w14:paraId="42CC88DD" w14:textId="77777777" w:rsidTr="009B6716">
        <w:tc>
          <w:tcPr>
            <w:tcW w:w="3685" w:type="dxa"/>
            <w:shd w:val="clear" w:color="auto" w:fill="auto"/>
          </w:tcPr>
          <w:p w14:paraId="578F64C7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</w:tcPr>
          <w:p w14:paraId="331A0A66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2,920,103.69 </w:t>
            </w:r>
          </w:p>
        </w:tc>
        <w:tc>
          <w:tcPr>
            <w:tcW w:w="141" w:type="dxa"/>
          </w:tcPr>
          <w:p w14:paraId="090DB84F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E646C96" w14:textId="27B3D2CB" w:rsidR="000945B3" w:rsidRPr="00F51FB8" w:rsidRDefault="00B755A0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232,186.79</w:t>
            </w:r>
          </w:p>
        </w:tc>
        <w:tc>
          <w:tcPr>
            <w:tcW w:w="141" w:type="dxa"/>
          </w:tcPr>
          <w:p w14:paraId="1DA6B80C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FEF5A16" w14:textId="656BB66B" w:rsidR="000945B3" w:rsidRPr="00F51FB8" w:rsidRDefault="00B755A0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965,110.32</w:t>
            </w:r>
          </w:p>
        </w:tc>
        <w:tc>
          <w:tcPr>
            <w:tcW w:w="142" w:type="dxa"/>
          </w:tcPr>
          <w:p w14:paraId="3C5FBA89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83EA9E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4,117,400.80 </w:t>
            </w:r>
          </w:p>
        </w:tc>
      </w:tr>
      <w:tr w:rsidR="00B755A0" w:rsidRPr="00F51FB8" w14:paraId="728D9115" w14:textId="77777777" w:rsidTr="009B6716">
        <w:tc>
          <w:tcPr>
            <w:tcW w:w="3685" w:type="dxa"/>
          </w:tcPr>
          <w:p w14:paraId="3BAB5B7B" w14:textId="77777777" w:rsidR="00B755A0" w:rsidRPr="00F51FB8" w:rsidRDefault="00B755A0" w:rsidP="00B7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37E14551" w14:textId="77777777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14,837,743.65 </w:t>
            </w:r>
          </w:p>
        </w:tc>
        <w:tc>
          <w:tcPr>
            <w:tcW w:w="141" w:type="dxa"/>
          </w:tcPr>
          <w:p w14:paraId="582D00C7" w14:textId="77777777" w:rsidR="00B755A0" w:rsidRPr="00F51FB8" w:rsidRDefault="00B755A0" w:rsidP="00B755A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183AFA7" w14:textId="747F3DA6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338,293.19</w:t>
            </w:r>
          </w:p>
        </w:tc>
        <w:tc>
          <w:tcPr>
            <w:tcW w:w="141" w:type="dxa"/>
          </w:tcPr>
          <w:p w14:paraId="43F67FF2" w14:textId="77777777" w:rsidR="00B755A0" w:rsidRPr="00F51FB8" w:rsidRDefault="00B755A0" w:rsidP="00B755A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2973E6E" w14:textId="340236F2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965,110.32</w:t>
            </w:r>
          </w:p>
        </w:tc>
        <w:tc>
          <w:tcPr>
            <w:tcW w:w="142" w:type="dxa"/>
          </w:tcPr>
          <w:p w14:paraId="5F42E1CB" w14:textId="77777777" w:rsidR="00B755A0" w:rsidRPr="00F51FB8" w:rsidRDefault="00B755A0" w:rsidP="00B755A0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3DD0ECD" w14:textId="77777777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16,141,147.16 </w:t>
            </w:r>
          </w:p>
        </w:tc>
      </w:tr>
      <w:tr w:rsidR="00B755A0" w:rsidRPr="00F51FB8" w14:paraId="139537F0" w14:textId="77777777" w:rsidTr="009B6716">
        <w:tc>
          <w:tcPr>
            <w:tcW w:w="3685" w:type="dxa"/>
          </w:tcPr>
          <w:p w14:paraId="3C03BED3" w14:textId="77777777" w:rsidR="00B755A0" w:rsidRPr="00F51FB8" w:rsidRDefault="00B755A0" w:rsidP="00B755A0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76BC8994" w14:textId="77777777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9F6E64E" w14:textId="77777777" w:rsidR="00B755A0" w:rsidRPr="00F51FB8" w:rsidRDefault="00B755A0" w:rsidP="00B755A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FEE1BC5" w14:textId="77777777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AC41CF" w14:textId="77777777" w:rsidR="00B755A0" w:rsidRPr="00F51FB8" w:rsidRDefault="00B755A0" w:rsidP="00B755A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7659BF4" w14:textId="77777777" w:rsidR="00B755A0" w:rsidRPr="00F51FB8" w:rsidRDefault="00B755A0" w:rsidP="00B755A0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1CE64A" w14:textId="77777777" w:rsidR="00B755A0" w:rsidRPr="00F51FB8" w:rsidRDefault="00B755A0" w:rsidP="00B755A0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BB6818" w14:textId="77777777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755A0" w:rsidRPr="00F51FB8" w14:paraId="3818DFDD" w14:textId="77777777" w:rsidTr="009B6716">
        <w:tc>
          <w:tcPr>
            <w:tcW w:w="3685" w:type="dxa"/>
            <w:shd w:val="clear" w:color="auto" w:fill="auto"/>
          </w:tcPr>
          <w:p w14:paraId="5E8FB625" w14:textId="77777777" w:rsidR="00B755A0" w:rsidRPr="00F51FB8" w:rsidRDefault="00B755A0" w:rsidP="00B7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62" w:type="dxa"/>
          </w:tcPr>
          <w:p w14:paraId="4A4B9FFA" w14:textId="77777777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(3,078,883.83)</w:t>
            </w:r>
          </w:p>
        </w:tc>
        <w:tc>
          <w:tcPr>
            <w:tcW w:w="141" w:type="dxa"/>
          </w:tcPr>
          <w:p w14:paraId="5245214C" w14:textId="77777777" w:rsidR="00B755A0" w:rsidRPr="00F51FB8" w:rsidRDefault="00B755A0" w:rsidP="00B755A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1B3488" w14:textId="77777777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(403,755.16)</w:t>
            </w:r>
          </w:p>
        </w:tc>
        <w:tc>
          <w:tcPr>
            <w:tcW w:w="141" w:type="dxa"/>
          </w:tcPr>
          <w:p w14:paraId="4BBB09AA" w14:textId="77777777" w:rsidR="00B755A0" w:rsidRPr="00F51FB8" w:rsidRDefault="00B755A0" w:rsidP="00B755A0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16EAACD" w14:textId="77777777" w:rsidR="00B755A0" w:rsidRPr="00F51FB8" w:rsidRDefault="00B755A0" w:rsidP="00B755A0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D9B77D3" w14:textId="77777777" w:rsidR="00B755A0" w:rsidRPr="00F51FB8" w:rsidRDefault="00B755A0" w:rsidP="00B755A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50D570" w14:textId="77777777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(3,482,638.99)</w:t>
            </w:r>
          </w:p>
        </w:tc>
      </w:tr>
      <w:tr w:rsidR="00B755A0" w:rsidRPr="00F51FB8" w14:paraId="668BC2EB" w14:textId="77777777" w:rsidTr="009B6716">
        <w:tc>
          <w:tcPr>
            <w:tcW w:w="3685" w:type="dxa"/>
            <w:shd w:val="clear" w:color="auto" w:fill="auto"/>
          </w:tcPr>
          <w:p w14:paraId="2D50E147" w14:textId="77777777" w:rsidR="00B755A0" w:rsidRPr="00F51FB8" w:rsidRDefault="00B755A0" w:rsidP="00B7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12DF274E" w14:textId="77777777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(266,177.01)</w:t>
            </w:r>
          </w:p>
        </w:tc>
        <w:tc>
          <w:tcPr>
            <w:tcW w:w="141" w:type="dxa"/>
          </w:tcPr>
          <w:p w14:paraId="15F38BE4" w14:textId="77777777" w:rsidR="00B755A0" w:rsidRPr="00F51FB8" w:rsidRDefault="00B755A0" w:rsidP="00B755A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B4A7847" w14:textId="77777777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266,177.01 </w:t>
            </w:r>
          </w:p>
        </w:tc>
        <w:tc>
          <w:tcPr>
            <w:tcW w:w="141" w:type="dxa"/>
          </w:tcPr>
          <w:p w14:paraId="32F51C74" w14:textId="77777777" w:rsidR="00B755A0" w:rsidRPr="00F51FB8" w:rsidRDefault="00B755A0" w:rsidP="00B755A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0514DC2" w14:textId="77777777" w:rsidR="00B755A0" w:rsidRPr="00F51FB8" w:rsidRDefault="00B755A0" w:rsidP="00B755A0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A20C71F" w14:textId="77777777" w:rsidR="00B755A0" w:rsidRPr="00F51FB8" w:rsidRDefault="00B755A0" w:rsidP="00B755A0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683BA37" w14:textId="77777777" w:rsidR="00B755A0" w:rsidRPr="00F51FB8" w:rsidRDefault="00B755A0" w:rsidP="00B755A0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</w:tr>
      <w:tr w:rsidR="00B755A0" w:rsidRPr="00F51FB8" w14:paraId="054B837B" w14:textId="77777777" w:rsidTr="009B6716">
        <w:tc>
          <w:tcPr>
            <w:tcW w:w="3685" w:type="dxa"/>
            <w:shd w:val="clear" w:color="auto" w:fill="auto"/>
          </w:tcPr>
          <w:p w14:paraId="1AC1A3A4" w14:textId="77777777" w:rsidR="00B755A0" w:rsidRPr="00F51FB8" w:rsidRDefault="00B755A0" w:rsidP="00B7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1AF7E22" w14:textId="77777777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(3,345,060.84)</w:t>
            </w:r>
          </w:p>
        </w:tc>
        <w:tc>
          <w:tcPr>
            <w:tcW w:w="141" w:type="dxa"/>
          </w:tcPr>
          <w:p w14:paraId="148690A2" w14:textId="77777777" w:rsidR="00B755A0" w:rsidRPr="00F51FB8" w:rsidRDefault="00B755A0" w:rsidP="00B755A0">
            <w:pPr>
              <w:tabs>
                <w:tab w:val="left" w:pos="-88"/>
              </w:tabs>
              <w:spacing w:line="300" w:lineRule="exact"/>
              <w:ind w:left="-108" w:right="5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96745C3" w14:textId="77777777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(137,578.15)</w:t>
            </w:r>
          </w:p>
        </w:tc>
        <w:tc>
          <w:tcPr>
            <w:tcW w:w="141" w:type="dxa"/>
          </w:tcPr>
          <w:p w14:paraId="59EBF213" w14:textId="77777777" w:rsidR="00B755A0" w:rsidRPr="00F51FB8" w:rsidRDefault="00B755A0" w:rsidP="00B755A0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BB2B17F" w14:textId="77777777" w:rsidR="00B755A0" w:rsidRPr="00F51FB8" w:rsidRDefault="00B755A0" w:rsidP="00B755A0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15032E0" w14:textId="77777777" w:rsidR="00B755A0" w:rsidRPr="00F51FB8" w:rsidRDefault="00B755A0" w:rsidP="00B755A0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CBC77C5" w14:textId="77777777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(3,482,638.99)</w:t>
            </w:r>
          </w:p>
        </w:tc>
      </w:tr>
      <w:tr w:rsidR="00B755A0" w:rsidRPr="00F51FB8" w14:paraId="63740FFB" w14:textId="77777777" w:rsidTr="009B6716">
        <w:tc>
          <w:tcPr>
            <w:tcW w:w="3685" w:type="dxa"/>
            <w:shd w:val="clear" w:color="auto" w:fill="auto"/>
          </w:tcPr>
          <w:p w14:paraId="3CFFC107" w14:textId="77777777" w:rsidR="00B755A0" w:rsidRPr="00F51FB8" w:rsidRDefault="00B755A0" w:rsidP="00B7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3A9CFDFD" w14:textId="77777777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11,492,682.81 </w:t>
            </w:r>
          </w:p>
        </w:tc>
        <w:tc>
          <w:tcPr>
            <w:tcW w:w="141" w:type="dxa"/>
          </w:tcPr>
          <w:p w14:paraId="33C8A196" w14:textId="77777777" w:rsidR="00B755A0" w:rsidRPr="00F51FB8" w:rsidRDefault="00B755A0" w:rsidP="00B755A0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2EBC6B1" w14:textId="350AC07D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200,715.04 </w:t>
            </w:r>
          </w:p>
        </w:tc>
        <w:tc>
          <w:tcPr>
            <w:tcW w:w="141" w:type="dxa"/>
          </w:tcPr>
          <w:p w14:paraId="1A324DEB" w14:textId="77777777" w:rsidR="00B755A0" w:rsidRPr="00F51FB8" w:rsidRDefault="00B755A0" w:rsidP="00B755A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16E3ED24" w14:textId="336D29D9" w:rsidR="00B755A0" w:rsidRPr="00F51FB8" w:rsidRDefault="0086202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965,110.32</w:t>
            </w:r>
          </w:p>
        </w:tc>
        <w:tc>
          <w:tcPr>
            <w:tcW w:w="142" w:type="dxa"/>
          </w:tcPr>
          <w:p w14:paraId="410D3D78" w14:textId="77777777" w:rsidR="00B755A0" w:rsidRPr="00F51FB8" w:rsidRDefault="00B755A0" w:rsidP="00B755A0">
            <w:pPr>
              <w:spacing w:line="300" w:lineRule="exact"/>
              <w:ind w:left="-3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3FBF1B2" w14:textId="77777777" w:rsidR="00B755A0" w:rsidRPr="00F51FB8" w:rsidRDefault="00B755A0" w:rsidP="00B755A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12,658,508.17 </w:t>
            </w:r>
          </w:p>
        </w:tc>
      </w:tr>
    </w:tbl>
    <w:p w14:paraId="7695F39C" w14:textId="77777777" w:rsidR="000945B3" w:rsidRPr="00F51FB8" w:rsidRDefault="000945B3" w:rsidP="000945B3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0945B3" w:rsidRPr="00F51FB8" w14:paraId="170F577E" w14:textId="77777777" w:rsidTr="009B6716">
        <w:tc>
          <w:tcPr>
            <w:tcW w:w="3685" w:type="dxa"/>
          </w:tcPr>
          <w:p w14:paraId="71AFA94C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7AFEABBC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945B3" w:rsidRPr="00F51FB8" w14:paraId="74EE3F6E" w14:textId="77777777" w:rsidTr="009B6716">
        <w:tc>
          <w:tcPr>
            <w:tcW w:w="3685" w:type="dxa"/>
          </w:tcPr>
          <w:p w14:paraId="429C2A8E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7C1962BF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45B3" w:rsidRPr="00F51FB8" w14:paraId="18A30A3A" w14:textId="77777777" w:rsidTr="009B6716">
        <w:tc>
          <w:tcPr>
            <w:tcW w:w="3685" w:type="dxa"/>
          </w:tcPr>
          <w:p w14:paraId="73045D83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98462DA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6D10D34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F44CB9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301DF7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FA4E85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0945B3" w:rsidRPr="00F51FB8" w14:paraId="61FFA8BD" w14:textId="77777777" w:rsidTr="009B6716">
        <w:tc>
          <w:tcPr>
            <w:tcW w:w="3685" w:type="dxa"/>
          </w:tcPr>
          <w:p w14:paraId="41CC189B" w14:textId="77777777" w:rsidR="000945B3" w:rsidRPr="00F51FB8" w:rsidRDefault="000945B3" w:rsidP="009B671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4DD8BB5D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E98BC73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14823D34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372BAEC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4379D111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33565125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1173B55C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1F0157C0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1190259D" w14:textId="77777777" w:rsidR="000945B3" w:rsidRPr="00F51FB8" w:rsidRDefault="000945B3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0945B3" w:rsidRPr="00F51FB8" w14:paraId="52E74E0D" w14:textId="77777777" w:rsidTr="009B6716">
        <w:tc>
          <w:tcPr>
            <w:tcW w:w="3685" w:type="dxa"/>
            <w:shd w:val="clear" w:color="auto" w:fill="auto"/>
          </w:tcPr>
          <w:p w14:paraId="27F9370C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1EC19FC7" w14:textId="77777777" w:rsidR="000945B3" w:rsidRPr="00F51FB8" w:rsidRDefault="000945B3" w:rsidP="009B671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51B55A9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4B1E900" w14:textId="77777777" w:rsidR="000945B3" w:rsidRPr="00F51FB8" w:rsidRDefault="000945B3" w:rsidP="009B6716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84445BF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E347253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12AE00" w14:textId="77777777" w:rsidR="000945B3" w:rsidRPr="00F51FB8" w:rsidRDefault="000945B3" w:rsidP="009B671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A9F34B" w14:textId="77777777" w:rsidR="000945B3" w:rsidRPr="00F51FB8" w:rsidRDefault="000945B3" w:rsidP="009B671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45B3" w:rsidRPr="00F51FB8" w14:paraId="10A967AF" w14:textId="77777777" w:rsidTr="009B6716">
        <w:tc>
          <w:tcPr>
            <w:tcW w:w="3685" w:type="dxa"/>
            <w:shd w:val="clear" w:color="auto" w:fill="auto"/>
          </w:tcPr>
          <w:p w14:paraId="0EAA1F58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2F81258C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2,990,664.65</w:t>
            </w:r>
          </w:p>
        </w:tc>
        <w:tc>
          <w:tcPr>
            <w:tcW w:w="141" w:type="dxa"/>
          </w:tcPr>
          <w:p w14:paraId="088A36A4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95EEFB2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(170,023.69)</w:t>
            </w:r>
          </w:p>
        </w:tc>
        <w:tc>
          <w:tcPr>
            <w:tcW w:w="141" w:type="dxa"/>
          </w:tcPr>
          <w:p w14:paraId="0A1E4966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6F27757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ED921AA" w14:textId="77777777" w:rsidR="000945B3" w:rsidRPr="00F51FB8" w:rsidRDefault="000945B3" w:rsidP="009B671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ED6786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2,820,640.96</w:t>
            </w:r>
          </w:p>
        </w:tc>
      </w:tr>
      <w:tr w:rsidR="000945B3" w:rsidRPr="00F51FB8" w14:paraId="70B2F878" w14:textId="77777777" w:rsidTr="009B6716">
        <w:trPr>
          <w:trHeight w:val="270"/>
        </w:trPr>
        <w:tc>
          <w:tcPr>
            <w:tcW w:w="3685" w:type="dxa"/>
            <w:shd w:val="clear" w:color="auto" w:fill="auto"/>
          </w:tcPr>
          <w:p w14:paraId="4DFB5C8C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</w:tcPr>
          <w:p w14:paraId="3F1A34A3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3,481,796.11</w:t>
            </w:r>
          </w:p>
        </w:tc>
        <w:tc>
          <w:tcPr>
            <w:tcW w:w="141" w:type="dxa"/>
          </w:tcPr>
          <w:p w14:paraId="6B621985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D79E806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761,891.69</w:t>
            </w:r>
          </w:p>
        </w:tc>
        <w:tc>
          <w:tcPr>
            <w:tcW w:w="141" w:type="dxa"/>
          </w:tcPr>
          <w:p w14:paraId="38C6E674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183B36D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4873AC8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2E6F0DD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4,243,687.80</w:t>
            </w:r>
          </w:p>
        </w:tc>
      </w:tr>
      <w:tr w:rsidR="000945B3" w:rsidRPr="00F51FB8" w14:paraId="27AD4387" w14:textId="77777777" w:rsidTr="009B6716">
        <w:trPr>
          <w:trHeight w:val="270"/>
        </w:trPr>
        <w:tc>
          <w:tcPr>
            <w:tcW w:w="3685" w:type="dxa"/>
            <w:shd w:val="clear" w:color="auto" w:fill="auto"/>
          </w:tcPr>
          <w:p w14:paraId="1CF2F78E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</w:tcPr>
          <w:p w14:paraId="300FB29E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318,380.05</w:t>
            </w:r>
          </w:p>
        </w:tc>
        <w:tc>
          <w:tcPr>
            <w:tcW w:w="141" w:type="dxa"/>
          </w:tcPr>
          <w:p w14:paraId="65441B6E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0DD4878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4431E096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881AECA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21B4796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9614EA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318,380.05</w:t>
            </w:r>
          </w:p>
        </w:tc>
      </w:tr>
      <w:tr w:rsidR="000945B3" w:rsidRPr="00F51FB8" w14:paraId="08232041" w14:textId="77777777" w:rsidTr="009B6716">
        <w:tc>
          <w:tcPr>
            <w:tcW w:w="3685" w:type="dxa"/>
            <w:shd w:val="clear" w:color="auto" w:fill="auto"/>
          </w:tcPr>
          <w:p w14:paraId="3D0468CF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6D35B413" w14:textId="66678901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36C8B" w:rsidRPr="00F51F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="00936C8B" w:rsidRPr="00F51F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265.04</w:t>
            </w:r>
          </w:p>
        </w:tc>
        <w:tc>
          <w:tcPr>
            <w:tcW w:w="141" w:type="dxa"/>
          </w:tcPr>
          <w:p w14:paraId="404A25CD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7990EB3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(1,364,443.70)</w:t>
            </w:r>
          </w:p>
        </w:tc>
        <w:tc>
          <w:tcPr>
            <w:tcW w:w="141" w:type="dxa"/>
          </w:tcPr>
          <w:p w14:paraId="45D5D214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6E91638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7062ABA" w14:textId="77777777" w:rsidR="000945B3" w:rsidRPr="00F51FB8" w:rsidRDefault="000945B3" w:rsidP="009B671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2A1E6E1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3,955,821.34</w:t>
            </w:r>
          </w:p>
        </w:tc>
      </w:tr>
      <w:tr w:rsidR="000945B3" w:rsidRPr="00F51FB8" w14:paraId="0B811322" w14:textId="77777777" w:rsidTr="009B6716">
        <w:tc>
          <w:tcPr>
            <w:tcW w:w="3685" w:type="dxa"/>
            <w:shd w:val="clear" w:color="auto" w:fill="auto"/>
          </w:tcPr>
          <w:p w14:paraId="46992146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7B9E5517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92,788.53</w:t>
            </w:r>
          </w:p>
        </w:tc>
        <w:tc>
          <w:tcPr>
            <w:tcW w:w="141" w:type="dxa"/>
          </w:tcPr>
          <w:p w14:paraId="04334B52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DD34EC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486,321.28</w:t>
            </w:r>
          </w:p>
        </w:tc>
        <w:tc>
          <w:tcPr>
            <w:tcW w:w="141" w:type="dxa"/>
          </w:tcPr>
          <w:p w14:paraId="47441B0C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ACE88FB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069D510" w14:textId="77777777" w:rsidR="000945B3" w:rsidRPr="00F51FB8" w:rsidRDefault="000945B3" w:rsidP="009B671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71F6C0D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579,109.81</w:t>
            </w:r>
          </w:p>
        </w:tc>
      </w:tr>
      <w:tr w:rsidR="000945B3" w:rsidRPr="00F51FB8" w14:paraId="3F4D5B62" w14:textId="77777777" w:rsidTr="009B6716">
        <w:tc>
          <w:tcPr>
            <w:tcW w:w="3685" w:type="dxa"/>
            <w:shd w:val="clear" w:color="auto" w:fill="auto"/>
          </w:tcPr>
          <w:p w14:paraId="71C7AA22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</w:tcPr>
          <w:p w14:paraId="13D6CFB1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2,605,124.89</w:t>
            </w:r>
          </w:p>
        </w:tc>
        <w:tc>
          <w:tcPr>
            <w:tcW w:w="141" w:type="dxa"/>
          </w:tcPr>
          <w:p w14:paraId="32EA7E29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8F6C1F6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314,978.80</w:t>
            </w:r>
          </w:p>
        </w:tc>
        <w:tc>
          <w:tcPr>
            <w:tcW w:w="141" w:type="dxa"/>
          </w:tcPr>
          <w:p w14:paraId="5D7BD6C1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2EA8287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99E5BC5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336F9B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2,920,103.69</w:t>
            </w:r>
          </w:p>
        </w:tc>
      </w:tr>
      <w:tr w:rsidR="000945B3" w:rsidRPr="00F51FB8" w14:paraId="4F7DDB97" w14:textId="77777777" w:rsidTr="009B6716">
        <w:tc>
          <w:tcPr>
            <w:tcW w:w="3685" w:type="dxa"/>
          </w:tcPr>
          <w:p w14:paraId="15B7A2C9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40ECA6E0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14,809,019.27</w:t>
            </w:r>
          </w:p>
        </w:tc>
        <w:tc>
          <w:tcPr>
            <w:tcW w:w="141" w:type="dxa"/>
          </w:tcPr>
          <w:p w14:paraId="51CABF82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A21B9C9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28,724.38</w:t>
            </w:r>
          </w:p>
        </w:tc>
        <w:tc>
          <w:tcPr>
            <w:tcW w:w="141" w:type="dxa"/>
          </w:tcPr>
          <w:p w14:paraId="2AE152E0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13522B5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E815099" w14:textId="77777777" w:rsidR="000945B3" w:rsidRPr="00F51FB8" w:rsidRDefault="000945B3" w:rsidP="009B671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1FDC511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14,837,743.65</w:t>
            </w:r>
          </w:p>
        </w:tc>
      </w:tr>
      <w:tr w:rsidR="000945B3" w:rsidRPr="00F51FB8" w14:paraId="609D21D8" w14:textId="77777777" w:rsidTr="009B6716">
        <w:tc>
          <w:tcPr>
            <w:tcW w:w="3685" w:type="dxa"/>
          </w:tcPr>
          <w:p w14:paraId="2A5E1576" w14:textId="77777777" w:rsidR="000945B3" w:rsidRPr="00F51FB8" w:rsidRDefault="000945B3" w:rsidP="009B6716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766A0F07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CF8477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D19AC0F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EAABB1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1C9830A" w14:textId="77777777" w:rsidR="000945B3" w:rsidRPr="00F51FB8" w:rsidRDefault="000945B3" w:rsidP="009B6716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B4D307" w14:textId="77777777" w:rsidR="000945B3" w:rsidRPr="00F51FB8" w:rsidRDefault="000945B3" w:rsidP="009B671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6107675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45B3" w:rsidRPr="00F51FB8" w14:paraId="5470EA27" w14:textId="77777777" w:rsidTr="009B6716">
        <w:tc>
          <w:tcPr>
            <w:tcW w:w="3685" w:type="dxa"/>
            <w:shd w:val="clear" w:color="auto" w:fill="auto"/>
          </w:tcPr>
          <w:p w14:paraId="07285648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62" w:type="dxa"/>
          </w:tcPr>
          <w:p w14:paraId="3182B078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(4,593,254.04)</w:t>
            </w:r>
          </w:p>
        </w:tc>
        <w:tc>
          <w:tcPr>
            <w:tcW w:w="141" w:type="dxa"/>
          </w:tcPr>
          <w:p w14:paraId="7DB8BACA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2E2D75D" w14:textId="78D24BF4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39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514</w:t>
            </w:r>
            <w:r w:rsidR="005439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51FB8">
              <w:rPr>
                <w:rFonts w:asciiTheme="majorBidi" w:hAnsiTheme="majorBidi" w:cstheme="majorBidi"/>
                <w:sz w:val="24"/>
                <w:szCs w:val="24"/>
              </w:rPr>
              <w:t>370.21</w:t>
            </w:r>
          </w:p>
        </w:tc>
        <w:tc>
          <w:tcPr>
            <w:tcW w:w="141" w:type="dxa"/>
          </w:tcPr>
          <w:p w14:paraId="436CC78D" w14:textId="77777777" w:rsidR="000945B3" w:rsidRPr="00F51FB8" w:rsidRDefault="000945B3" w:rsidP="009B671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F3051FA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BC5B0EC" w14:textId="77777777" w:rsidR="000945B3" w:rsidRPr="00F51FB8" w:rsidRDefault="000945B3" w:rsidP="009B671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A21240E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(3,078,883.83)</w:t>
            </w:r>
          </w:p>
        </w:tc>
      </w:tr>
      <w:tr w:rsidR="000945B3" w:rsidRPr="00F51FB8" w14:paraId="7EA7B7EA" w14:textId="77777777" w:rsidTr="009B6716">
        <w:tc>
          <w:tcPr>
            <w:tcW w:w="3685" w:type="dxa"/>
            <w:shd w:val="clear" w:color="auto" w:fill="auto"/>
          </w:tcPr>
          <w:p w14:paraId="0AD3B56F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76E41FF0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(242,321.39)</w:t>
            </w:r>
          </w:p>
        </w:tc>
        <w:tc>
          <w:tcPr>
            <w:tcW w:w="141" w:type="dxa"/>
          </w:tcPr>
          <w:p w14:paraId="28AA385E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541437E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(23,855.62)</w:t>
            </w:r>
          </w:p>
        </w:tc>
        <w:tc>
          <w:tcPr>
            <w:tcW w:w="141" w:type="dxa"/>
          </w:tcPr>
          <w:p w14:paraId="53C70E57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67E0A15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C557F5F" w14:textId="77777777" w:rsidR="000945B3" w:rsidRPr="00F51FB8" w:rsidRDefault="000945B3" w:rsidP="009B671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704651B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(266,177.01)</w:t>
            </w:r>
          </w:p>
        </w:tc>
      </w:tr>
      <w:tr w:rsidR="000945B3" w:rsidRPr="00F51FB8" w14:paraId="5A4CE5CF" w14:textId="77777777" w:rsidTr="009B6716">
        <w:tc>
          <w:tcPr>
            <w:tcW w:w="3685" w:type="dxa"/>
            <w:shd w:val="clear" w:color="auto" w:fill="auto"/>
          </w:tcPr>
          <w:p w14:paraId="034776A3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679EEA9C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(4,835,575.43)</w:t>
            </w:r>
          </w:p>
        </w:tc>
        <w:tc>
          <w:tcPr>
            <w:tcW w:w="141" w:type="dxa"/>
          </w:tcPr>
          <w:p w14:paraId="569B40A2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D0B6F27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1,490,514.59</w:t>
            </w:r>
          </w:p>
        </w:tc>
        <w:tc>
          <w:tcPr>
            <w:tcW w:w="141" w:type="dxa"/>
          </w:tcPr>
          <w:p w14:paraId="5AB3FF03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64AF9BF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55BDE31" w14:textId="77777777" w:rsidR="000945B3" w:rsidRPr="00F51FB8" w:rsidRDefault="000945B3" w:rsidP="009B671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067D46A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(3,345,060.84)</w:t>
            </w:r>
          </w:p>
        </w:tc>
      </w:tr>
      <w:tr w:rsidR="000945B3" w:rsidRPr="00F51FB8" w14:paraId="51085BA3" w14:textId="77777777" w:rsidTr="009B6716">
        <w:tc>
          <w:tcPr>
            <w:tcW w:w="3685" w:type="dxa"/>
            <w:shd w:val="clear" w:color="auto" w:fill="auto"/>
          </w:tcPr>
          <w:p w14:paraId="5319276A" w14:textId="77777777" w:rsidR="000945B3" w:rsidRPr="00F51FB8" w:rsidRDefault="000945B3" w:rsidP="009B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0709F8F5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9,973,443.84</w:t>
            </w:r>
          </w:p>
        </w:tc>
        <w:tc>
          <w:tcPr>
            <w:tcW w:w="141" w:type="dxa"/>
          </w:tcPr>
          <w:p w14:paraId="24A0949D" w14:textId="77777777" w:rsidR="000945B3" w:rsidRPr="00F51FB8" w:rsidRDefault="000945B3" w:rsidP="009B671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F721B0F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1,519,238.97</w:t>
            </w:r>
          </w:p>
        </w:tc>
        <w:tc>
          <w:tcPr>
            <w:tcW w:w="141" w:type="dxa"/>
          </w:tcPr>
          <w:p w14:paraId="1784E7FE" w14:textId="77777777" w:rsidR="000945B3" w:rsidRPr="00F51FB8" w:rsidRDefault="000945B3" w:rsidP="009B671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60C4B112" w14:textId="77777777" w:rsidR="000945B3" w:rsidRPr="00F51FB8" w:rsidRDefault="000945B3" w:rsidP="009B671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4C9E969" w14:textId="77777777" w:rsidR="000945B3" w:rsidRPr="00F51FB8" w:rsidRDefault="000945B3" w:rsidP="009B671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10C543D" w14:textId="77777777" w:rsidR="000945B3" w:rsidRPr="00F51FB8" w:rsidRDefault="000945B3" w:rsidP="009B671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51FB8">
              <w:rPr>
                <w:rFonts w:asciiTheme="majorBidi" w:hAnsiTheme="majorBidi" w:cstheme="majorBidi"/>
                <w:sz w:val="24"/>
                <w:szCs w:val="24"/>
              </w:rPr>
              <w:t>11,492,682.81</w:t>
            </w:r>
          </w:p>
        </w:tc>
      </w:tr>
    </w:tbl>
    <w:p w14:paraId="6D7DD0AD" w14:textId="77777777" w:rsidR="00981AF6" w:rsidRDefault="00981AF6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0A27238" w14:textId="77777777" w:rsidR="000945B3" w:rsidRDefault="000945B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23F6112" w14:textId="77777777" w:rsidR="000945B3" w:rsidRDefault="000945B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BC48EF4" w14:textId="77777777" w:rsidR="00336BE3" w:rsidRPr="00DF2342" w:rsidRDefault="00336BE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81B4018" w14:textId="77777777" w:rsidR="00981AF6" w:rsidRPr="00DF2342" w:rsidRDefault="00981AF6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870DC75" w14:textId="5E4455FE" w:rsidR="00FD3B83" w:rsidRPr="00DF2342" w:rsidRDefault="001C1D4E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5F59B9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FD3B83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D3B83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10C52"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CC65816" w14:textId="12C65790" w:rsidR="00FD3B83" w:rsidRPr="00DF2342" w:rsidRDefault="00FD3B83" w:rsidP="002973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DF2342" w:rsidRPr="00DF2342" w14:paraId="263CC46E" w14:textId="77777777" w:rsidTr="000A35DC">
        <w:tc>
          <w:tcPr>
            <w:tcW w:w="2835" w:type="dxa"/>
          </w:tcPr>
          <w:p w14:paraId="6BCA9AD1" w14:textId="77777777" w:rsidR="00540644" w:rsidRPr="00DF2342" w:rsidRDefault="00540644" w:rsidP="009E434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6A22A47" w14:textId="77777777" w:rsidR="00540644" w:rsidRPr="00DF2342" w:rsidRDefault="00540644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F2342" w:rsidRPr="00DF2342" w14:paraId="5C010FFE" w14:textId="77777777" w:rsidTr="000A35DC">
        <w:tc>
          <w:tcPr>
            <w:tcW w:w="2835" w:type="dxa"/>
          </w:tcPr>
          <w:p w14:paraId="04487340" w14:textId="77777777" w:rsidR="00540644" w:rsidRPr="00DF2342" w:rsidRDefault="00540644" w:rsidP="009E434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6A7A1612" w14:textId="77777777" w:rsidR="00540644" w:rsidRPr="00DF2342" w:rsidRDefault="00540644" w:rsidP="00EC3A95">
            <w:pPr>
              <w:spacing w:line="300" w:lineRule="exact"/>
              <w:ind w:left="-57" w:right="-57" w:hanging="169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68AD96BD" w14:textId="77777777" w:rsidR="00540644" w:rsidRPr="00DF2342" w:rsidRDefault="00540644" w:rsidP="00EC3A9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667CC792" w14:textId="77777777" w:rsidR="00540644" w:rsidRPr="00DF2342" w:rsidRDefault="00540644" w:rsidP="00EC3A9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342" w:rsidRPr="00DF2342" w14:paraId="616F9FB8" w14:textId="77777777" w:rsidTr="000A35DC">
        <w:tc>
          <w:tcPr>
            <w:tcW w:w="2835" w:type="dxa"/>
          </w:tcPr>
          <w:p w14:paraId="2FCF68F4" w14:textId="77777777" w:rsidR="009E5257" w:rsidRPr="00DF2342" w:rsidRDefault="009E5257" w:rsidP="009E5257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FA1EC6" w14:textId="46C88EEC" w:rsidR="009E5257" w:rsidRPr="00DF2342" w:rsidRDefault="009E5257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107B6C5F" w14:textId="77777777" w:rsidR="009E5257" w:rsidRPr="00DF2342" w:rsidRDefault="009E5257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69F93534" w14:textId="7A21F0A3" w:rsidR="009E5257" w:rsidRPr="00DF2342" w:rsidRDefault="009E5257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41" w:type="dxa"/>
          </w:tcPr>
          <w:p w14:paraId="187AEAAD" w14:textId="77777777" w:rsidR="009E5257" w:rsidRPr="00DF2342" w:rsidRDefault="009E5257" w:rsidP="00EC3A9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3E89C012" w14:textId="169A34E2" w:rsidR="009E5257" w:rsidRPr="00DF2342" w:rsidRDefault="009E5257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459A487B" w14:textId="77777777" w:rsidR="009E5257" w:rsidRPr="00DF2342" w:rsidRDefault="009E5257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4ADB7DA2" w14:textId="76984B70" w:rsidR="009E5257" w:rsidRPr="00DF2342" w:rsidRDefault="009E5257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7D6923" w:rsidRPr="00DF2342" w14:paraId="48BE533E" w14:textId="77777777" w:rsidTr="00567E99">
        <w:tc>
          <w:tcPr>
            <w:tcW w:w="2835" w:type="dxa"/>
            <w:shd w:val="clear" w:color="auto" w:fill="auto"/>
          </w:tcPr>
          <w:p w14:paraId="124F36F4" w14:textId="77777777" w:rsidR="007D6923" w:rsidRPr="00DF2342" w:rsidRDefault="007D6923" w:rsidP="007D6923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vAlign w:val="center"/>
          </w:tcPr>
          <w:p w14:paraId="03FBF1B5" w14:textId="1F942976" w:rsidR="007D6923" w:rsidRPr="007D6923" w:rsidRDefault="007D6923" w:rsidP="00EC3A95">
            <w:pPr>
              <w:tabs>
                <w:tab w:val="left" w:pos="-88"/>
              </w:tabs>
              <w:spacing w:line="300" w:lineRule="exact"/>
              <w:ind w:left="-108" w:right="397" w:hanging="374"/>
              <w:jc w:val="right"/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42" w:type="dxa"/>
          </w:tcPr>
          <w:p w14:paraId="73744FAB" w14:textId="77777777" w:rsidR="007D6923" w:rsidRPr="00DF2342" w:rsidRDefault="007D6923" w:rsidP="007D6923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02145B0" w14:textId="065A5ED6" w:rsidR="007D6923" w:rsidRPr="00DF2342" w:rsidRDefault="007D6923" w:rsidP="007D692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361.58 </w:t>
            </w:r>
          </w:p>
        </w:tc>
        <w:tc>
          <w:tcPr>
            <w:tcW w:w="141" w:type="dxa"/>
          </w:tcPr>
          <w:p w14:paraId="277B4070" w14:textId="77777777" w:rsidR="007D6923" w:rsidRPr="00DF2342" w:rsidRDefault="007D6923" w:rsidP="007D6923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E63D7D0" w14:textId="6BE435BF" w:rsidR="007D6923" w:rsidRPr="00DF2342" w:rsidRDefault="007D6923" w:rsidP="00EC3A95">
            <w:pPr>
              <w:tabs>
                <w:tab w:val="left" w:pos="-88"/>
              </w:tabs>
              <w:spacing w:line="300" w:lineRule="exact"/>
              <w:ind w:left="-108" w:right="397" w:hanging="374"/>
              <w:jc w:val="right"/>
              <w:rPr>
                <w:rFonts w:asciiTheme="majorBidi" w:hAnsiTheme="majorBidi"/>
                <w:bCs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  <w:t xml:space="preserve"> - </w:t>
            </w:r>
          </w:p>
        </w:tc>
        <w:tc>
          <w:tcPr>
            <w:tcW w:w="142" w:type="dxa"/>
          </w:tcPr>
          <w:p w14:paraId="175B1936" w14:textId="77777777" w:rsidR="007D6923" w:rsidRPr="00DF2342" w:rsidRDefault="007D6923" w:rsidP="007D6923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CE2ED82" w14:textId="5EA055D1" w:rsidR="007D6923" w:rsidRPr="00DF2342" w:rsidRDefault="007D6923" w:rsidP="007D692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361.58</w:t>
            </w:r>
          </w:p>
        </w:tc>
      </w:tr>
      <w:tr w:rsidR="007D6923" w:rsidRPr="00DF2342" w14:paraId="36301026" w14:textId="77777777" w:rsidTr="008D2955">
        <w:tc>
          <w:tcPr>
            <w:tcW w:w="2835" w:type="dxa"/>
            <w:shd w:val="clear" w:color="auto" w:fill="auto"/>
          </w:tcPr>
          <w:p w14:paraId="488C4225" w14:textId="77777777" w:rsidR="007D6923" w:rsidRPr="00DF2342" w:rsidRDefault="007D6923" w:rsidP="007D6923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47D2705D" w14:textId="7102F71A" w:rsidR="007D6923" w:rsidRPr="00DF2342" w:rsidRDefault="007D6923" w:rsidP="007D692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69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51,816,969.12 </w:t>
            </w:r>
          </w:p>
        </w:tc>
        <w:tc>
          <w:tcPr>
            <w:tcW w:w="142" w:type="dxa"/>
          </w:tcPr>
          <w:p w14:paraId="6F2D8157" w14:textId="77777777" w:rsidR="007D6923" w:rsidRPr="00DF2342" w:rsidRDefault="007D6923" w:rsidP="007D6923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FC7D37A" w14:textId="73F3E2E6" w:rsidR="007D6923" w:rsidRPr="00DF2342" w:rsidRDefault="007D6923" w:rsidP="007D692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185,000,000.00 </w:t>
            </w:r>
          </w:p>
        </w:tc>
        <w:tc>
          <w:tcPr>
            <w:tcW w:w="141" w:type="dxa"/>
          </w:tcPr>
          <w:p w14:paraId="7008C64F" w14:textId="77777777" w:rsidR="007D6923" w:rsidRPr="00DF2342" w:rsidRDefault="007D6923" w:rsidP="007D692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BACC07C" w14:textId="2CEED5BA" w:rsidR="007D6923" w:rsidRPr="00DF2342" w:rsidRDefault="007D6923" w:rsidP="00EC3A95">
            <w:pPr>
              <w:tabs>
                <w:tab w:val="left" w:pos="-88"/>
              </w:tabs>
              <w:spacing w:line="300" w:lineRule="exact"/>
              <w:ind w:left="-108" w:right="397" w:hanging="374"/>
              <w:jc w:val="right"/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  <w:t xml:space="preserve"> - </w:t>
            </w:r>
          </w:p>
        </w:tc>
        <w:tc>
          <w:tcPr>
            <w:tcW w:w="142" w:type="dxa"/>
          </w:tcPr>
          <w:p w14:paraId="4D610B38" w14:textId="77777777" w:rsidR="007D6923" w:rsidRPr="00DF2342" w:rsidRDefault="007D6923" w:rsidP="007D6923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EF849B3" w14:textId="22437E73" w:rsidR="007D6923" w:rsidRPr="00DF2342" w:rsidRDefault="007D6923" w:rsidP="007D692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125,000,000.00</w:t>
            </w:r>
          </w:p>
        </w:tc>
      </w:tr>
      <w:tr w:rsidR="007D6923" w:rsidRPr="00DF2342" w14:paraId="2D03D04C" w14:textId="77777777" w:rsidTr="000A35DC">
        <w:tc>
          <w:tcPr>
            <w:tcW w:w="2835" w:type="dxa"/>
            <w:shd w:val="clear" w:color="auto" w:fill="auto"/>
          </w:tcPr>
          <w:p w14:paraId="6CE85D84" w14:textId="77777777" w:rsidR="007D6923" w:rsidRPr="00DF2342" w:rsidRDefault="007D6923" w:rsidP="007D6923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76" w:type="dxa"/>
          </w:tcPr>
          <w:p w14:paraId="29587762" w14:textId="19CE8C45" w:rsidR="007D6923" w:rsidRPr="00DF2342" w:rsidRDefault="007D6923" w:rsidP="007D692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69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512,743,578.78 </w:t>
            </w:r>
          </w:p>
        </w:tc>
        <w:tc>
          <w:tcPr>
            <w:tcW w:w="142" w:type="dxa"/>
          </w:tcPr>
          <w:p w14:paraId="41E8A9C4" w14:textId="77777777" w:rsidR="007D6923" w:rsidRPr="00DF2342" w:rsidRDefault="007D6923" w:rsidP="007D69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C5A2C4" w14:textId="39C53B20" w:rsidR="007D6923" w:rsidRPr="00DF2342" w:rsidRDefault="007D6923" w:rsidP="007D692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384,106,062.48 </w:t>
            </w:r>
          </w:p>
        </w:tc>
        <w:tc>
          <w:tcPr>
            <w:tcW w:w="141" w:type="dxa"/>
          </w:tcPr>
          <w:p w14:paraId="5A01F585" w14:textId="77777777" w:rsidR="007D6923" w:rsidRPr="00DF2342" w:rsidRDefault="007D6923" w:rsidP="007D692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34D1A0" w14:textId="56193725" w:rsidR="007D6923" w:rsidRPr="00DF2342" w:rsidRDefault="007D6923" w:rsidP="007D692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444</w:t>
            </w: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796</w:t>
            </w: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937.49</w:t>
            </w:r>
          </w:p>
        </w:tc>
        <w:tc>
          <w:tcPr>
            <w:tcW w:w="142" w:type="dxa"/>
          </w:tcPr>
          <w:p w14:paraId="3D5AA697" w14:textId="77777777" w:rsidR="007D6923" w:rsidRPr="00DF2342" w:rsidRDefault="007D6923" w:rsidP="007D69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9B5C2EC" w14:textId="25E41439" w:rsidR="007D6923" w:rsidRPr="00DF2342" w:rsidRDefault="007D6923" w:rsidP="007D692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326,178,993.22</w:t>
            </w:r>
          </w:p>
        </w:tc>
      </w:tr>
      <w:tr w:rsidR="007D6923" w:rsidRPr="00DF2342" w14:paraId="52F1CC5F" w14:textId="77777777" w:rsidTr="000A35DC">
        <w:trPr>
          <w:trHeight w:val="51"/>
        </w:trPr>
        <w:tc>
          <w:tcPr>
            <w:tcW w:w="2835" w:type="dxa"/>
          </w:tcPr>
          <w:p w14:paraId="065AB10E" w14:textId="77777777" w:rsidR="007D6923" w:rsidRPr="00DF2342" w:rsidRDefault="007D6923" w:rsidP="007D6923">
            <w:pPr>
              <w:tabs>
                <w:tab w:val="left" w:pos="284"/>
                <w:tab w:val="left" w:pos="567"/>
              </w:tabs>
              <w:spacing w:line="300" w:lineRule="exact"/>
              <w:ind w:hanging="5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471776" w14:textId="23E7F53B" w:rsidR="007D6923" w:rsidRPr="00DF2342" w:rsidRDefault="007D6923" w:rsidP="007D692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69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564,560,547.90 </w:t>
            </w:r>
          </w:p>
        </w:tc>
        <w:tc>
          <w:tcPr>
            <w:tcW w:w="142" w:type="dxa"/>
          </w:tcPr>
          <w:p w14:paraId="225BFE9C" w14:textId="77777777" w:rsidR="007D6923" w:rsidRPr="00DF2342" w:rsidRDefault="007D6923" w:rsidP="007D6923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E435A00" w14:textId="0C4D6C75" w:rsidR="007D6923" w:rsidRPr="00DF2342" w:rsidRDefault="007D6923" w:rsidP="007D692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569,106,424.06 </w:t>
            </w:r>
          </w:p>
        </w:tc>
        <w:tc>
          <w:tcPr>
            <w:tcW w:w="141" w:type="dxa"/>
          </w:tcPr>
          <w:p w14:paraId="38E075BC" w14:textId="77777777" w:rsidR="007D6923" w:rsidRPr="00DF2342" w:rsidRDefault="007D6923" w:rsidP="007D692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118EEE" w14:textId="13928522" w:rsidR="007D6923" w:rsidRPr="00DF2342" w:rsidRDefault="007D6923" w:rsidP="007D692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444</w:t>
            </w: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796</w:t>
            </w: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937.49</w:t>
            </w:r>
          </w:p>
        </w:tc>
        <w:tc>
          <w:tcPr>
            <w:tcW w:w="142" w:type="dxa"/>
          </w:tcPr>
          <w:p w14:paraId="3AA50DF0" w14:textId="77777777" w:rsidR="007D6923" w:rsidRPr="00DF2342" w:rsidRDefault="007D6923" w:rsidP="007D6923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91482FB" w14:textId="2BBC89DF" w:rsidR="007D6923" w:rsidRPr="00DF2342" w:rsidRDefault="007D6923" w:rsidP="007D6923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451,179,354.80</w:t>
            </w:r>
          </w:p>
        </w:tc>
      </w:tr>
    </w:tbl>
    <w:p w14:paraId="62D2D88F" w14:textId="77777777" w:rsidR="005C40BD" w:rsidRPr="00DF2342" w:rsidRDefault="005C40BD" w:rsidP="00784090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54178D2" w14:textId="033351B9" w:rsidR="00784090" w:rsidRPr="00DF2342" w:rsidRDefault="005C40BD" w:rsidP="00784090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วงเงินสินเชื่อของบริษัทและบริษัทย่อย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41"/>
        <w:gridCol w:w="993"/>
        <w:gridCol w:w="142"/>
        <w:gridCol w:w="1276"/>
        <w:gridCol w:w="141"/>
        <w:gridCol w:w="1276"/>
        <w:gridCol w:w="142"/>
        <w:gridCol w:w="1275"/>
      </w:tblGrid>
      <w:tr w:rsidR="00DF2342" w:rsidRPr="00DF2342" w14:paraId="308FEED8" w14:textId="77777777" w:rsidTr="00253B0F">
        <w:tc>
          <w:tcPr>
            <w:tcW w:w="2835" w:type="dxa"/>
          </w:tcPr>
          <w:p w14:paraId="30596FCB" w14:textId="77777777" w:rsidR="005263DC" w:rsidRPr="00DF2342" w:rsidRDefault="005263DC" w:rsidP="00253B0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72227FDB" w14:textId="4D341B7E" w:rsidR="005263DC" w:rsidRPr="00DF2342" w:rsidRDefault="005263DC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DF2342" w:rsidRPr="00DF2342" w14:paraId="125C1BED" w14:textId="77777777" w:rsidTr="00253B0F">
        <w:tc>
          <w:tcPr>
            <w:tcW w:w="2835" w:type="dxa"/>
          </w:tcPr>
          <w:p w14:paraId="1CCA98BB" w14:textId="77777777" w:rsidR="005263DC" w:rsidRPr="00DF2342" w:rsidRDefault="005263DC" w:rsidP="00253B0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gridSpan w:val="5"/>
            <w:tcBorders>
              <w:bottom w:val="single" w:sz="6" w:space="0" w:color="auto"/>
            </w:tcBorders>
          </w:tcPr>
          <w:p w14:paraId="2352039E" w14:textId="77777777" w:rsidR="005263DC" w:rsidRPr="00DF2342" w:rsidRDefault="005263DC" w:rsidP="00EC3A9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C619B65" w14:textId="77777777" w:rsidR="005263DC" w:rsidRPr="00DF2342" w:rsidRDefault="005263DC" w:rsidP="00EC3A9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679320BF" w14:textId="77777777" w:rsidR="005263DC" w:rsidRPr="00DF2342" w:rsidRDefault="005263DC" w:rsidP="00EC3A9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342" w:rsidRPr="00DF2342" w14:paraId="219C4AEB" w14:textId="77777777" w:rsidTr="00253B0F">
        <w:tc>
          <w:tcPr>
            <w:tcW w:w="2835" w:type="dxa"/>
          </w:tcPr>
          <w:p w14:paraId="72A81315" w14:textId="77777777" w:rsidR="005263DC" w:rsidRPr="00DF2342" w:rsidRDefault="005263DC" w:rsidP="00253B0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34F1117A" w14:textId="414CB072" w:rsidR="005263DC" w:rsidRPr="00DF2342" w:rsidRDefault="005263DC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E5257"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1F38511C" w14:textId="77777777" w:rsidR="005263DC" w:rsidRPr="00DF2342" w:rsidRDefault="005263DC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4E8C6634" w14:textId="49B1150F" w:rsidR="005263DC" w:rsidRPr="00DF2342" w:rsidRDefault="005263DC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3714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7B39BA38" w14:textId="77777777" w:rsidR="005263DC" w:rsidRPr="00DF2342" w:rsidRDefault="005263DC" w:rsidP="00EC3A95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70A9F4AC" w14:textId="178CD9B9" w:rsidR="005263DC" w:rsidRPr="00DF2342" w:rsidRDefault="005263DC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E5257"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431C4DEA" w14:textId="77777777" w:rsidR="005263DC" w:rsidRPr="00DF2342" w:rsidRDefault="005263DC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2FE5E559" w14:textId="704D60A1" w:rsidR="005263DC" w:rsidRPr="00DF2342" w:rsidRDefault="005263DC" w:rsidP="00EC3A9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3714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DF2342" w:rsidRPr="00DF2342" w14:paraId="3E515CB4" w14:textId="77777777" w:rsidTr="00253B0F">
        <w:tc>
          <w:tcPr>
            <w:tcW w:w="2835" w:type="dxa"/>
            <w:shd w:val="clear" w:color="auto" w:fill="auto"/>
          </w:tcPr>
          <w:p w14:paraId="03F2ED12" w14:textId="6E3725A6" w:rsidR="005263DC" w:rsidRPr="00DF2342" w:rsidRDefault="005263DC" w:rsidP="00253B0F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276" w:type="dxa"/>
            <w:gridSpan w:val="3"/>
          </w:tcPr>
          <w:p w14:paraId="197D7AE5" w14:textId="6EDE1D76" w:rsidR="005263DC" w:rsidRPr="00DF2342" w:rsidRDefault="005263DC" w:rsidP="00253B0F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E0753C" w14:textId="77777777" w:rsidR="005263DC" w:rsidRPr="00DF2342" w:rsidRDefault="005263DC" w:rsidP="00253B0F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6FE7B08" w14:textId="204414C9" w:rsidR="005263DC" w:rsidRPr="00DF2342" w:rsidRDefault="005263DC" w:rsidP="00253B0F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</w:tcPr>
          <w:p w14:paraId="0BC29BAE" w14:textId="77777777" w:rsidR="005263DC" w:rsidRPr="00DF2342" w:rsidRDefault="005263DC" w:rsidP="00253B0F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3DB1769" w14:textId="5BA69236" w:rsidR="005263DC" w:rsidRPr="00DF2342" w:rsidRDefault="005263DC" w:rsidP="00253B0F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71DEFA2" w14:textId="77777777" w:rsidR="005263DC" w:rsidRPr="00DF2342" w:rsidRDefault="005263DC" w:rsidP="00253B0F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27F078B" w14:textId="46022732" w:rsidR="005263DC" w:rsidRPr="00DF2342" w:rsidRDefault="005263DC" w:rsidP="00253B0F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E638B6" w:rsidRPr="00DF2342" w14:paraId="55EC3BEB" w14:textId="77777777" w:rsidTr="00253B0F">
        <w:tc>
          <w:tcPr>
            <w:tcW w:w="2835" w:type="dxa"/>
            <w:shd w:val="clear" w:color="auto" w:fill="auto"/>
          </w:tcPr>
          <w:p w14:paraId="1B928CA8" w14:textId="0C8AA456" w:rsidR="00E638B6" w:rsidRPr="00DF2342" w:rsidRDefault="00E638B6" w:rsidP="00E638B6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เงินเบิกเกินบัญชี</w:t>
            </w:r>
          </w:p>
        </w:tc>
        <w:tc>
          <w:tcPr>
            <w:tcW w:w="1276" w:type="dxa"/>
            <w:gridSpan w:val="3"/>
          </w:tcPr>
          <w:p w14:paraId="602AC08D" w14:textId="0DFEDCED" w:rsidR="00E638B6" w:rsidRPr="00DF2342" w:rsidRDefault="003C0B0B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C0B0B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 62.00</w:t>
            </w:r>
          </w:p>
        </w:tc>
        <w:tc>
          <w:tcPr>
            <w:tcW w:w="142" w:type="dxa"/>
          </w:tcPr>
          <w:p w14:paraId="6329D1EA" w14:textId="77777777" w:rsidR="00E638B6" w:rsidRPr="00DF2342" w:rsidRDefault="00E638B6" w:rsidP="00E638B6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66DF0A" w14:textId="1FB6B73A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72.00</w:t>
            </w:r>
          </w:p>
        </w:tc>
        <w:tc>
          <w:tcPr>
            <w:tcW w:w="141" w:type="dxa"/>
          </w:tcPr>
          <w:p w14:paraId="43876517" w14:textId="77777777" w:rsidR="00E638B6" w:rsidRPr="00DF2342" w:rsidRDefault="00E638B6" w:rsidP="00E638B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3DF0C2" w14:textId="3A762567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57.00</w:t>
            </w:r>
          </w:p>
        </w:tc>
        <w:tc>
          <w:tcPr>
            <w:tcW w:w="142" w:type="dxa"/>
          </w:tcPr>
          <w:p w14:paraId="2F4A0E4E" w14:textId="77777777" w:rsidR="00E638B6" w:rsidRPr="00DF2342" w:rsidRDefault="00E638B6" w:rsidP="00E638B6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7139948" w14:textId="129EE2BC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57.00</w:t>
            </w:r>
          </w:p>
        </w:tc>
      </w:tr>
      <w:tr w:rsidR="00E638B6" w:rsidRPr="00DF2342" w14:paraId="0111B229" w14:textId="77777777" w:rsidTr="00C33C79">
        <w:tc>
          <w:tcPr>
            <w:tcW w:w="2977" w:type="dxa"/>
            <w:gridSpan w:val="2"/>
            <w:shd w:val="clear" w:color="auto" w:fill="auto"/>
          </w:tcPr>
          <w:p w14:paraId="154D0EA3" w14:textId="5509F85E" w:rsidR="00E638B6" w:rsidRPr="00DF2342" w:rsidRDefault="00E638B6" w:rsidP="00E638B6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</w:t>
            </w: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PN L/C T/R L/G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Forward Contracts</w:t>
            </w:r>
          </w:p>
        </w:tc>
        <w:tc>
          <w:tcPr>
            <w:tcW w:w="1134" w:type="dxa"/>
            <w:gridSpan w:val="2"/>
          </w:tcPr>
          <w:p w14:paraId="48373484" w14:textId="2F1E4C22" w:rsidR="00E638B6" w:rsidRPr="00DF2342" w:rsidRDefault="002813A3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</w:t>
            </w:r>
            <w:r w:rsidR="007C1AB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87.87</w:t>
            </w:r>
          </w:p>
        </w:tc>
        <w:tc>
          <w:tcPr>
            <w:tcW w:w="142" w:type="dxa"/>
          </w:tcPr>
          <w:p w14:paraId="08E699BA" w14:textId="77777777" w:rsidR="00E638B6" w:rsidRPr="00DF2342" w:rsidRDefault="00E638B6" w:rsidP="00E638B6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A42C05" w14:textId="219EC615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 2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014.57</w:t>
            </w:r>
          </w:p>
        </w:tc>
        <w:tc>
          <w:tcPr>
            <w:tcW w:w="141" w:type="dxa"/>
          </w:tcPr>
          <w:p w14:paraId="62397F2D" w14:textId="77777777" w:rsidR="00E638B6" w:rsidRPr="00DF2342" w:rsidRDefault="00E638B6" w:rsidP="00E638B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D0C680" w14:textId="2DE7BA3A" w:rsidR="00E638B6" w:rsidRPr="00DF2342" w:rsidRDefault="002813A3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1,831.87</w:t>
            </w:r>
          </w:p>
        </w:tc>
        <w:tc>
          <w:tcPr>
            <w:tcW w:w="142" w:type="dxa"/>
          </w:tcPr>
          <w:p w14:paraId="2E5BFE95" w14:textId="77777777" w:rsidR="00E638B6" w:rsidRPr="00DF2342" w:rsidRDefault="00E638B6" w:rsidP="00E638B6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A426B0E" w14:textId="15EA5942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1</w:t>
            </w: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,834.57</w:t>
            </w:r>
          </w:p>
        </w:tc>
      </w:tr>
      <w:tr w:rsidR="00E638B6" w:rsidRPr="00DF2342" w14:paraId="56E6ACEE" w14:textId="77777777" w:rsidTr="00354171">
        <w:tc>
          <w:tcPr>
            <w:tcW w:w="2835" w:type="dxa"/>
            <w:shd w:val="clear" w:color="auto" w:fill="auto"/>
          </w:tcPr>
          <w:p w14:paraId="25E26CF1" w14:textId="4793289E" w:rsidR="00E638B6" w:rsidRPr="00DF2342" w:rsidRDefault="00E638B6" w:rsidP="00E638B6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Fleet Card</w:t>
            </w: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7A7A17BD" w14:textId="0760D6CE" w:rsidR="00E638B6" w:rsidRPr="00DF2342" w:rsidRDefault="003C0B0B" w:rsidP="003C0B0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C0B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2.10 </w:t>
            </w:r>
          </w:p>
        </w:tc>
        <w:tc>
          <w:tcPr>
            <w:tcW w:w="142" w:type="dxa"/>
          </w:tcPr>
          <w:p w14:paraId="38EDA4B9" w14:textId="77777777" w:rsidR="00E638B6" w:rsidRPr="00DF2342" w:rsidRDefault="00E638B6" w:rsidP="00E638B6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D518D0" w14:textId="2D4F1A53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2.10</w:t>
            </w:r>
          </w:p>
        </w:tc>
        <w:tc>
          <w:tcPr>
            <w:tcW w:w="141" w:type="dxa"/>
          </w:tcPr>
          <w:p w14:paraId="7D25A19A" w14:textId="77777777" w:rsidR="00E638B6" w:rsidRPr="00DF2342" w:rsidRDefault="00E638B6" w:rsidP="00E638B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7B57A12" w14:textId="5F6488E2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1.20</w:t>
            </w:r>
          </w:p>
        </w:tc>
        <w:tc>
          <w:tcPr>
            <w:tcW w:w="142" w:type="dxa"/>
          </w:tcPr>
          <w:p w14:paraId="7818D861" w14:textId="77777777" w:rsidR="00E638B6" w:rsidRPr="00DF2342" w:rsidRDefault="00E638B6" w:rsidP="00E638B6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C320B41" w14:textId="6C15F3F3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1.20</w:t>
            </w:r>
          </w:p>
        </w:tc>
      </w:tr>
      <w:tr w:rsidR="00E638B6" w:rsidRPr="00DF2342" w14:paraId="56E55C9D" w14:textId="77777777" w:rsidTr="00354171">
        <w:tc>
          <w:tcPr>
            <w:tcW w:w="2835" w:type="dxa"/>
            <w:shd w:val="clear" w:color="auto" w:fill="auto"/>
          </w:tcPr>
          <w:p w14:paraId="1DD36AE7" w14:textId="100CEF11" w:rsidR="00E638B6" w:rsidRPr="00DF2342" w:rsidRDefault="00E638B6" w:rsidP="00E638B6">
            <w:pPr>
              <w:tabs>
                <w:tab w:val="left" w:pos="284"/>
                <w:tab w:val="left" w:pos="567"/>
              </w:tabs>
              <w:spacing w:line="300" w:lineRule="exact"/>
              <w:ind w:left="680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2B8D378" w14:textId="285CE2A7" w:rsidR="00E638B6" w:rsidRPr="00DF2342" w:rsidRDefault="003C0B0B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C0B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7C1AB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5E61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3C0B0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1.97</w:t>
            </w:r>
          </w:p>
        </w:tc>
        <w:tc>
          <w:tcPr>
            <w:tcW w:w="142" w:type="dxa"/>
          </w:tcPr>
          <w:p w14:paraId="17957B3D" w14:textId="77777777" w:rsidR="00E638B6" w:rsidRPr="00DF2342" w:rsidRDefault="00E638B6" w:rsidP="00E638B6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A58210" w14:textId="1002196D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,088.67</w:t>
            </w:r>
          </w:p>
        </w:tc>
        <w:tc>
          <w:tcPr>
            <w:tcW w:w="141" w:type="dxa"/>
          </w:tcPr>
          <w:p w14:paraId="547B94C6" w14:textId="77777777" w:rsidR="00E638B6" w:rsidRPr="00DF2342" w:rsidRDefault="00E638B6" w:rsidP="00E638B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075E87" w14:textId="6B1D5A25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1,8</w:t>
            </w:r>
            <w:r w:rsidR="005E61CD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</w:t>
            </w: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0.07</w:t>
            </w:r>
          </w:p>
        </w:tc>
        <w:tc>
          <w:tcPr>
            <w:tcW w:w="142" w:type="dxa"/>
          </w:tcPr>
          <w:p w14:paraId="49C2186A" w14:textId="77777777" w:rsidR="00E638B6" w:rsidRPr="00DF2342" w:rsidRDefault="00E638B6" w:rsidP="00E638B6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62F7D44" w14:textId="2D247374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1,892.77</w:t>
            </w:r>
          </w:p>
        </w:tc>
      </w:tr>
      <w:tr w:rsidR="00E638B6" w:rsidRPr="00DF2342" w14:paraId="2DA397C2" w14:textId="77777777" w:rsidTr="00C33C79">
        <w:tc>
          <w:tcPr>
            <w:tcW w:w="2835" w:type="dxa"/>
            <w:shd w:val="clear" w:color="auto" w:fill="auto"/>
          </w:tcPr>
          <w:p w14:paraId="528F9EC7" w14:textId="77777777" w:rsidR="00E638B6" w:rsidRPr="00DF2342" w:rsidRDefault="00E638B6" w:rsidP="00E638B6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Forward Contracts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57579C48" w14:textId="6ACB0B29" w:rsidR="00E638B6" w:rsidRPr="00DF2342" w:rsidRDefault="00E638B6" w:rsidP="00E638B6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(</w:t>
            </w: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ล้านดอลลาร์สหรัฐอเมริกา</w:t>
            </w: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</w:tcPr>
          <w:p w14:paraId="40DBD562" w14:textId="77777777" w:rsidR="00C20178" w:rsidRDefault="00C20178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  <w:p w14:paraId="57134BE0" w14:textId="5450F535" w:rsidR="00E638B6" w:rsidRPr="00DF2342" w:rsidRDefault="00C20178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14.51</w:t>
            </w:r>
          </w:p>
        </w:tc>
        <w:tc>
          <w:tcPr>
            <w:tcW w:w="142" w:type="dxa"/>
          </w:tcPr>
          <w:p w14:paraId="1A52A26D" w14:textId="77777777" w:rsidR="00E638B6" w:rsidRPr="00DF2342" w:rsidRDefault="00E638B6" w:rsidP="00E638B6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B4D0780" w14:textId="77777777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  <w:p w14:paraId="6F2DDF1A" w14:textId="70323CAB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14.51</w:t>
            </w:r>
          </w:p>
        </w:tc>
        <w:tc>
          <w:tcPr>
            <w:tcW w:w="141" w:type="dxa"/>
          </w:tcPr>
          <w:p w14:paraId="4DD4C86E" w14:textId="77777777" w:rsidR="00E638B6" w:rsidRPr="00DF2342" w:rsidRDefault="00E638B6" w:rsidP="00E638B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416EAC8" w14:textId="77777777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  <w:p w14:paraId="7719F1A9" w14:textId="7E39B6BF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14.51</w:t>
            </w:r>
          </w:p>
        </w:tc>
        <w:tc>
          <w:tcPr>
            <w:tcW w:w="142" w:type="dxa"/>
          </w:tcPr>
          <w:p w14:paraId="3958C819" w14:textId="77777777" w:rsidR="00E638B6" w:rsidRPr="00DF2342" w:rsidRDefault="00E638B6" w:rsidP="00E638B6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8081948" w14:textId="77777777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  <w:p w14:paraId="1E01298C" w14:textId="09BEAAD6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14.51</w:t>
            </w:r>
          </w:p>
        </w:tc>
      </w:tr>
      <w:tr w:rsidR="00E638B6" w:rsidRPr="00DF2342" w14:paraId="4F5BAAD4" w14:textId="77777777" w:rsidTr="00C33C79">
        <w:tc>
          <w:tcPr>
            <w:tcW w:w="2835" w:type="dxa"/>
            <w:shd w:val="clear" w:color="auto" w:fill="auto"/>
          </w:tcPr>
          <w:p w14:paraId="4122886F" w14:textId="3EAF10A0" w:rsidR="00E638B6" w:rsidRPr="00DF2342" w:rsidRDefault="00E638B6" w:rsidP="00E638B6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76" w:type="dxa"/>
            <w:gridSpan w:val="3"/>
          </w:tcPr>
          <w:p w14:paraId="64D8D015" w14:textId="77777777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B39396" w14:textId="77777777" w:rsidR="00E638B6" w:rsidRPr="00DF2342" w:rsidRDefault="00E638B6" w:rsidP="00E638B6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031D927" w14:textId="77777777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dxa"/>
          </w:tcPr>
          <w:p w14:paraId="53648A27" w14:textId="77777777" w:rsidR="00E638B6" w:rsidRPr="00DF2342" w:rsidRDefault="00E638B6" w:rsidP="00E638B6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314E3F7" w14:textId="77777777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37A66DA" w14:textId="77777777" w:rsidR="00E638B6" w:rsidRPr="00DF2342" w:rsidRDefault="00E638B6" w:rsidP="00E638B6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9C89727" w14:textId="77777777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E638B6" w:rsidRPr="00DF2342" w14:paraId="0327AA59" w14:textId="77777777" w:rsidTr="005B714E">
        <w:tc>
          <w:tcPr>
            <w:tcW w:w="3118" w:type="dxa"/>
            <w:gridSpan w:val="3"/>
            <w:shd w:val="clear" w:color="auto" w:fill="auto"/>
          </w:tcPr>
          <w:p w14:paraId="525E2CDF" w14:textId="62277398" w:rsidR="00E638B6" w:rsidRPr="00DF2342" w:rsidRDefault="00E638B6" w:rsidP="00E638B6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เงินฝากสถาบันการเงิน </w:t>
            </w:r>
            <w:r w:rsidRPr="00DF2342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  <w:t xml:space="preserve">(ดูหมายเหตุ </w:t>
            </w:r>
            <w:r w:rsidRPr="00DF2342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  <w:t>10)</w:t>
            </w:r>
          </w:p>
        </w:tc>
        <w:tc>
          <w:tcPr>
            <w:tcW w:w="993" w:type="dxa"/>
          </w:tcPr>
          <w:p w14:paraId="01EC4BCB" w14:textId="0B6818C1" w:rsidR="00E638B6" w:rsidRPr="00DF2342" w:rsidRDefault="00C20178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106.68</w:t>
            </w:r>
          </w:p>
        </w:tc>
        <w:tc>
          <w:tcPr>
            <w:tcW w:w="142" w:type="dxa"/>
          </w:tcPr>
          <w:p w14:paraId="612469FC" w14:textId="77777777" w:rsidR="00E638B6" w:rsidRPr="00DF2342" w:rsidRDefault="00E638B6" w:rsidP="00E638B6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D02CE14" w14:textId="09651ECE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106.71</w:t>
            </w:r>
          </w:p>
        </w:tc>
        <w:tc>
          <w:tcPr>
            <w:tcW w:w="141" w:type="dxa"/>
          </w:tcPr>
          <w:p w14:paraId="7FA8A476" w14:textId="77777777" w:rsidR="00E638B6" w:rsidRPr="00DF2342" w:rsidRDefault="00E638B6" w:rsidP="00E638B6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3BA42D9" w14:textId="0724B128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86.12</w:t>
            </w:r>
          </w:p>
        </w:tc>
        <w:tc>
          <w:tcPr>
            <w:tcW w:w="142" w:type="dxa"/>
          </w:tcPr>
          <w:p w14:paraId="1BA33B9A" w14:textId="77777777" w:rsidR="00E638B6" w:rsidRPr="00DF2342" w:rsidRDefault="00E638B6" w:rsidP="00E638B6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0324255" w14:textId="626CE2C0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86.12</w:t>
            </w:r>
          </w:p>
        </w:tc>
      </w:tr>
      <w:tr w:rsidR="00E638B6" w:rsidRPr="00DF2342" w14:paraId="71CAD887" w14:textId="77777777" w:rsidTr="00253B0F">
        <w:tc>
          <w:tcPr>
            <w:tcW w:w="2835" w:type="dxa"/>
            <w:shd w:val="clear" w:color="auto" w:fill="auto"/>
          </w:tcPr>
          <w:p w14:paraId="23BEC84A" w14:textId="37EE6842" w:rsidR="00E638B6" w:rsidRPr="00DF2342" w:rsidRDefault="00E638B6" w:rsidP="00E638B6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</w:t>
            </w:r>
            <w:r w:rsidRPr="00DF2342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ที่ดิน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F2342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  <w:t xml:space="preserve">(ดูหมายเหตุ </w:t>
            </w:r>
            <w:r w:rsidRPr="00DF2342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  <w:t>13)</w:t>
            </w:r>
          </w:p>
        </w:tc>
        <w:tc>
          <w:tcPr>
            <w:tcW w:w="1276" w:type="dxa"/>
            <w:gridSpan w:val="3"/>
          </w:tcPr>
          <w:p w14:paraId="4FABB169" w14:textId="77777777" w:rsidR="00C20178" w:rsidRPr="00DF2342" w:rsidRDefault="00C20178" w:rsidP="00C20178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69167BF3" w14:textId="08C1D653" w:rsidR="00E638B6" w:rsidRPr="00DF2342" w:rsidRDefault="00C20178" w:rsidP="00C20178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42" w:type="dxa"/>
          </w:tcPr>
          <w:p w14:paraId="1E9E0B8C" w14:textId="77777777" w:rsidR="00E638B6" w:rsidRPr="00DF2342" w:rsidRDefault="00E638B6" w:rsidP="00E638B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4B4DE7" w14:textId="77777777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302DAD69" w14:textId="2CF87EB2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41" w:type="dxa"/>
          </w:tcPr>
          <w:p w14:paraId="63626DC8" w14:textId="77777777" w:rsidR="00E638B6" w:rsidRPr="00DF2342" w:rsidRDefault="00E638B6" w:rsidP="00E638B6">
            <w:pPr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5ACF112" w14:textId="77777777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521A8D4A" w14:textId="76A91973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42" w:type="dxa"/>
          </w:tcPr>
          <w:p w14:paraId="5FAB1E7B" w14:textId="77777777" w:rsidR="00E638B6" w:rsidRPr="00DF2342" w:rsidRDefault="00E638B6" w:rsidP="00E638B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418EF23" w14:textId="77777777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42BD4347" w14:textId="7B9B17C2" w:rsidR="00E638B6" w:rsidRPr="00DF2342" w:rsidRDefault="00E638B6" w:rsidP="00E638B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</w:tr>
    </w:tbl>
    <w:p w14:paraId="21859C69" w14:textId="77777777" w:rsidR="00784090" w:rsidRPr="00DF2342" w:rsidRDefault="00784090" w:rsidP="00784090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65E6741" w14:textId="02415713" w:rsidR="001E27E2" w:rsidRPr="00DF2342" w:rsidRDefault="000C6100" w:rsidP="000B1B1D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1</w:t>
      </w:r>
      <w:r w:rsidR="005F59B9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7</w:t>
      </w:r>
      <w:r w:rsidR="001E27E2" w:rsidRPr="00DF2342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>.</w:t>
      </w:r>
      <w:r w:rsidR="001E27E2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3721D" w:rsidRPr="00DF2342">
        <w:rPr>
          <w:rFonts w:asciiTheme="majorBidi" w:hAnsiTheme="majorBidi"/>
          <w:b/>
          <w:bCs/>
          <w:color w:val="000000" w:themeColor="text1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DF2342" w:rsidRDefault="001E27E2" w:rsidP="000B1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6"/>
        <w:gridCol w:w="134"/>
        <w:gridCol w:w="1250"/>
        <w:gridCol w:w="134"/>
        <w:gridCol w:w="1246"/>
        <w:gridCol w:w="134"/>
        <w:gridCol w:w="1253"/>
      </w:tblGrid>
      <w:tr w:rsidR="00DF2342" w:rsidRPr="00DF2342" w14:paraId="0FD656DA" w14:textId="77777777" w:rsidTr="00A22E7D">
        <w:tc>
          <w:tcPr>
            <w:tcW w:w="3005" w:type="dxa"/>
          </w:tcPr>
          <w:p w14:paraId="321A2742" w14:textId="77777777" w:rsidR="001C6520" w:rsidRPr="00DF2342" w:rsidRDefault="001C6520" w:rsidP="00F15CD0">
            <w:pPr>
              <w:tabs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3060E24C" w14:textId="77777777" w:rsidR="001C6520" w:rsidRPr="00DF2342" w:rsidRDefault="001C6520" w:rsidP="00EC3A95">
            <w:pPr>
              <w:tabs>
                <w:tab w:val="left" w:pos="1152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F2342" w:rsidRPr="00DF2342" w14:paraId="4EFB474B" w14:textId="77777777" w:rsidTr="00A22E7D">
        <w:tc>
          <w:tcPr>
            <w:tcW w:w="3005" w:type="dxa"/>
          </w:tcPr>
          <w:p w14:paraId="2CCEA97C" w14:textId="77777777" w:rsidR="001C6520" w:rsidRPr="00DF2342" w:rsidRDefault="001C6520" w:rsidP="00F15CD0">
            <w:pPr>
              <w:tabs>
                <w:tab w:val="left" w:pos="540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48CE0B" w14:textId="77777777" w:rsidR="001C6520" w:rsidRPr="00DF2342" w:rsidRDefault="001C6520" w:rsidP="00EC3A95">
            <w:pPr>
              <w:tabs>
                <w:tab w:val="left" w:pos="1152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7154739" w14:textId="77777777" w:rsidR="001C6520" w:rsidRPr="00DF2342" w:rsidRDefault="001C6520" w:rsidP="00EC3A95">
            <w:pPr>
              <w:tabs>
                <w:tab w:val="left" w:pos="1152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5A3DA3" w14:textId="77777777" w:rsidR="001C6520" w:rsidRPr="00DF2342" w:rsidRDefault="001C6520" w:rsidP="00EC3A95">
            <w:pPr>
              <w:tabs>
                <w:tab w:val="left" w:pos="1152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342" w:rsidRPr="00DF2342" w14:paraId="512CFE09" w14:textId="77777777" w:rsidTr="00A22E7D">
        <w:tc>
          <w:tcPr>
            <w:tcW w:w="3005" w:type="dxa"/>
          </w:tcPr>
          <w:p w14:paraId="18EAE11D" w14:textId="77777777" w:rsidR="009E5257" w:rsidRPr="00DF2342" w:rsidRDefault="009E5257" w:rsidP="009E5257">
            <w:pPr>
              <w:tabs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5CAD959" w14:textId="1745650E" w:rsidR="009E5257" w:rsidRPr="00DF2342" w:rsidRDefault="009E5257" w:rsidP="00EC3A9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00ED91" w14:textId="77777777" w:rsidR="009E5257" w:rsidRPr="00DF2342" w:rsidRDefault="009E5257" w:rsidP="00EC3A9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08A6C366" w14:textId="66A7117B" w:rsidR="009E5257" w:rsidRPr="00DF2342" w:rsidRDefault="009E5257" w:rsidP="00EC3A9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left w:val="nil"/>
            </w:tcBorders>
          </w:tcPr>
          <w:p w14:paraId="00A2CCDE" w14:textId="77777777" w:rsidR="009E5257" w:rsidRPr="00DF2342" w:rsidRDefault="009E5257" w:rsidP="00EC3A9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6" w:space="0" w:color="auto"/>
            </w:tcBorders>
          </w:tcPr>
          <w:p w14:paraId="009A0598" w14:textId="2B225AD9" w:rsidR="009E5257" w:rsidRPr="00DF2342" w:rsidRDefault="009E5257" w:rsidP="00EC3A9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FD53A63" w14:textId="77777777" w:rsidR="009E5257" w:rsidRPr="00DF2342" w:rsidRDefault="009E5257" w:rsidP="00EC3A9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6" w:space="0" w:color="auto"/>
            </w:tcBorders>
          </w:tcPr>
          <w:p w14:paraId="222DC6B6" w14:textId="21CADFD4" w:rsidR="009E5257" w:rsidRPr="00DF2342" w:rsidRDefault="009E5257" w:rsidP="00EC3A9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DF2342" w:rsidRPr="00DF2342" w14:paraId="31B28392" w14:textId="77777777" w:rsidTr="00A22E7D">
        <w:tc>
          <w:tcPr>
            <w:tcW w:w="3005" w:type="dxa"/>
          </w:tcPr>
          <w:p w14:paraId="461A6D28" w14:textId="77777777" w:rsidR="009E5257" w:rsidRPr="00DF2342" w:rsidRDefault="009E5257" w:rsidP="009E5257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EDA7D6E" w14:textId="426DFB03" w:rsidR="009E5257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69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101,901,773.88   </w:t>
            </w:r>
          </w:p>
        </w:tc>
        <w:tc>
          <w:tcPr>
            <w:tcW w:w="134" w:type="dxa"/>
          </w:tcPr>
          <w:p w14:paraId="1F0AE65D" w14:textId="77777777" w:rsidR="009E5257" w:rsidRPr="00DF2342" w:rsidRDefault="009E5257" w:rsidP="009E5257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0344BF1" w14:textId="3AEA1BB6" w:rsidR="009E5257" w:rsidRPr="00DF2342" w:rsidRDefault="009E5257" w:rsidP="009E5257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125,885,094.87</w:t>
            </w:r>
          </w:p>
        </w:tc>
        <w:tc>
          <w:tcPr>
            <w:tcW w:w="134" w:type="dxa"/>
          </w:tcPr>
          <w:p w14:paraId="7151FAF8" w14:textId="77777777" w:rsidR="009E5257" w:rsidRPr="00DF2342" w:rsidRDefault="009E5257" w:rsidP="009E5257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115F28E" w14:textId="274BD44A" w:rsidR="009E5257" w:rsidRPr="00DF2342" w:rsidRDefault="00BF01D2" w:rsidP="009E5257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23,343,424.39</w:t>
            </w:r>
          </w:p>
        </w:tc>
        <w:tc>
          <w:tcPr>
            <w:tcW w:w="134" w:type="dxa"/>
          </w:tcPr>
          <w:p w14:paraId="7207208D" w14:textId="77777777" w:rsidR="009E5257" w:rsidRPr="00DF2342" w:rsidRDefault="009E5257" w:rsidP="009E5257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678C1E1" w14:textId="487E4ED8" w:rsidR="009E5257" w:rsidRPr="00DF2342" w:rsidRDefault="009E5257" w:rsidP="009E5257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hint="cs"/>
                <w:color w:val="000000" w:themeColor="text1"/>
                <w:sz w:val="26"/>
                <w:szCs w:val="26"/>
              </w:rPr>
              <w:t>60</w:t>
            </w: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,964,899.80</w:t>
            </w:r>
          </w:p>
        </w:tc>
      </w:tr>
      <w:tr w:rsidR="00DF2342" w:rsidRPr="00DF2342" w14:paraId="74D363F2" w14:textId="77777777" w:rsidTr="00A22E7D">
        <w:tc>
          <w:tcPr>
            <w:tcW w:w="3005" w:type="dxa"/>
          </w:tcPr>
          <w:p w14:paraId="286E3FAC" w14:textId="77777777" w:rsidR="009E5257" w:rsidRPr="00DF2342" w:rsidRDefault="009E5257" w:rsidP="009E5257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46" w:type="dxa"/>
            <w:shd w:val="clear" w:color="auto" w:fill="auto"/>
          </w:tcPr>
          <w:p w14:paraId="288D75D7" w14:textId="77777777" w:rsidR="009E5257" w:rsidRPr="00DF2342" w:rsidRDefault="009E5257" w:rsidP="009E5257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5EE701A" w14:textId="77777777" w:rsidR="009E5257" w:rsidRPr="00DF2342" w:rsidRDefault="009E5257" w:rsidP="009E5257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74F7BB9" w14:textId="77777777" w:rsidR="009E5257" w:rsidRPr="00DF2342" w:rsidRDefault="009E5257" w:rsidP="009E5257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7F4A3FB8" w14:textId="77777777" w:rsidR="009E5257" w:rsidRPr="00DF2342" w:rsidRDefault="009E5257" w:rsidP="009E5257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5E7B7C0A" w14:textId="77777777" w:rsidR="009E5257" w:rsidRPr="00DF2342" w:rsidRDefault="009E5257" w:rsidP="009E5257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25271C3" w14:textId="77777777" w:rsidR="009E5257" w:rsidRPr="00DF2342" w:rsidRDefault="009E5257" w:rsidP="009E5257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6FE30F6B" w14:textId="77777777" w:rsidR="009E5257" w:rsidRPr="00DF2342" w:rsidRDefault="009E5257" w:rsidP="009E5257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7D6923" w:rsidRPr="00DF2342" w14:paraId="75945664" w14:textId="77777777" w:rsidTr="00A22E7D">
        <w:tc>
          <w:tcPr>
            <w:tcW w:w="3005" w:type="dxa"/>
          </w:tcPr>
          <w:p w14:paraId="6CAE204A" w14:textId="523CD1AF" w:rsidR="007D6923" w:rsidRPr="00DF2342" w:rsidRDefault="007D6923" w:rsidP="00F51FB8">
            <w:pPr>
              <w:tabs>
                <w:tab w:val="left" w:pos="284"/>
              </w:tabs>
              <w:spacing w:line="320" w:lineRule="exact"/>
              <w:ind w:left="227"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46" w:type="dxa"/>
            <w:shd w:val="clear" w:color="auto" w:fill="auto"/>
          </w:tcPr>
          <w:p w14:paraId="6F19ADF1" w14:textId="070F52C5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69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17,256,269.93 </w:t>
            </w:r>
          </w:p>
        </w:tc>
        <w:tc>
          <w:tcPr>
            <w:tcW w:w="134" w:type="dxa"/>
          </w:tcPr>
          <w:p w14:paraId="4732E884" w14:textId="77777777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70EF470" w14:textId="2BF46978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12,248,566.02</w:t>
            </w:r>
          </w:p>
        </w:tc>
        <w:tc>
          <w:tcPr>
            <w:tcW w:w="134" w:type="dxa"/>
          </w:tcPr>
          <w:p w14:paraId="63C4100D" w14:textId="77777777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73A8B8BB" w14:textId="657B2A59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6,701,808.86 </w:t>
            </w:r>
          </w:p>
        </w:tc>
        <w:tc>
          <w:tcPr>
            <w:tcW w:w="134" w:type="dxa"/>
          </w:tcPr>
          <w:p w14:paraId="2AC3E15C" w14:textId="77777777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7A950FA" w14:textId="0E54F5D7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6,312,928.15</w:t>
            </w:r>
          </w:p>
        </w:tc>
      </w:tr>
      <w:tr w:rsidR="007D6923" w:rsidRPr="00DF2342" w14:paraId="1900BF65" w14:textId="77777777" w:rsidTr="00A22E7D">
        <w:tc>
          <w:tcPr>
            <w:tcW w:w="3005" w:type="dxa"/>
          </w:tcPr>
          <w:p w14:paraId="56C336C8" w14:textId="6B430F13" w:rsidR="007D6923" w:rsidRPr="00DF2342" w:rsidRDefault="007D6923" w:rsidP="00F51FB8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227" w:right="-5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46" w:type="dxa"/>
            <w:shd w:val="clear" w:color="auto" w:fill="auto"/>
          </w:tcPr>
          <w:p w14:paraId="1A198B9F" w14:textId="71E70643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69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1,219,150.34 </w:t>
            </w:r>
          </w:p>
        </w:tc>
        <w:tc>
          <w:tcPr>
            <w:tcW w:w="134" w:type="dxa"/>
          </w:tcPr>
          <w:p w14:paraId="610E1AFE" w14:textId="77777777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52E6001" w14:textId="50BCAFA3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1,651,753.21</w:t>
            </w:r>
          </w:p>
        </w:tc>
        <w:tc>
          <w:tcPr>
            <w:tcW w:w="134" w:type="dxa"/>
          </w:tcPr>
          <w:p w14:paraId="0F260F7C" w14:textId="77777777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422CCB1C" w14:textId="41148EA5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1,046,143.27 </w:t>
            </w:r>
          </w:p>
        </w:tc>
        <w:tc>
          <w:tcPr>
            <w:tcW w:w="134" w:type="dxa"/>
          </w:tcPr>
          <w:p w14:paraId="4B78BA74" w14:textId="77777777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195C057" w14:textId="69566886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1,481,041.74</w:t>
            </w:r>
          </w:p>
        </w:tc>
      </w:tr>
      <w:tr w:rsidR="007D6923" w:rsidRPr="00DF2342" w14:paraId="02D88CF6" w14:textId="77777777" w:rsidTr="00A22E7D">
        <w:tc>
          <w:tcPr>
            <w:tcW w:w="3005" w:type="dxa"/>
          </w:tcPr>
          <w:p w14:paraId="4CBB4DD9" w14:textId="11D1B695" w:rsidR="007D6923" w:rsidRPr="00DF2342" w:rsidRDefault="007D6923" w:rsidP="00F51FB8">
            <w:pPr>
              <w:tabs>
                <w:tab w:val="left" w:pos="364"/>
              </w:tabs>
              <w:spacing w:line="320" w:lineRule="exact"/>
              <w:ind w:left="227" w:right="-5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หนี้สินที่เกิดจากสัญญา</w:t>
            </w:r>
            <w:r w:rsidRPr="00DF2342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-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46" w:type="dxa"/>
            <w:shd w:val="clear" w:color="auto" w:fill="auto"/>
          </w:tcPr>
          <w:p w14:paraId="48A65499" w14:textId="46E8349C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69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20,098,260.98 </w:t>
            </w:r>
          </w:p>
        </w:tc>
        <w:tc>
          <w:tcPr>
            <w:tcW w:w="134" w:type="dxa"/>
          </w:tcPr>
          <w:p w14:paraId="30085876" w14:textId="77777777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B366967" w14:textId="45CEF67A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10,391,873.99</w:t>
            </w:r>
          </w:p>
        </w:tc>
        <w:tc>
          <w:tcPr>
            <w:tcW w:w="134" w:type="dxa"/>
          </w:tcPr>
          <w:p w14:paraId="017679A6" w14:textId="77777777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392597FE" w14:textId="4CB12283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646,333.74 </w:t>
            </w:r>
          </w:p>
        </w:tc>
        <w:tc>
          <w:tcPr>
            <w:tcW w:w="134" w:type="dxa"/>
          </w:tcPr>
          <w:p w14:paraId="7244B813" w14:textId="77777777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51569D2C" w14:textId="745DB7B4" w:rsidR="007D6923" w:rsidRPr="00DF2342" w:rsidRDefault="007D6923" w:rsidP="007D6923">
            <w:pPr>
              <w:spacing w:line="320" w:lineRule="exact"/>
              <w:ind w:hanging="11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658,925.43</w:t>
            </w:r>
          </w:p>
        </w:tc>
      </w:tr>
      <w:tr w:rsidR="00DF2342" w:rsidRPr="00DF2342" w14:paraId="7ABA502B" w14:textId="77777777" w:rsidTr="00A22E7D">
        <w:tc>
          <w:tcPr>
            <w:tcW w:w="3005" w:type="dxa"/>
          </w:tcPr>
          <w:p w14:paraId="48A46307" w14:textId="004ABF48" w:rsidR="00BF01D2" w:rsidRPr="00DF2342" w:rsidRDefault="00BF01D2" w:rsidP="00F51FB8">
            <w:pPr>
              <w:tabs>
                <w:tab w:val="left" w:pos="284"/>
              </w:tabs>
              <w:spacing w:line="320" w:lineRule="exact"/>
              <w:ind w:left="227"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46" w:type="dxa"/>
            <w:shd w:val="clear" w:color="auto" w:fill="auto"/>
          </w:tcPr>
          <w:p w14:paraId="6577DD15" w14:textId="2028B79A" w:rsidR="00BF01D2" w:rsidRPr="00DF2342" w:rsidRDefault="007D6923" w:rsidP="00BF01D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69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7,182,893.50</w:t>
            </w:r>
          </w:p>
        </w:tc>
        <w:tc>
          <w:tcPr>
            <w:tcW w:w="134" w:type="dxa"/>
          </w:tcPr>
          <w:p w14:paraId="426961CB" w14:textId="77777777" w:rsidR="00BF01D2" w:rsidRPr="00DF2342" w:rsidRDefault="00BF01D2" w:rsidP="00BF01D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FD9898D" w14:textId="3AAAE9A2" w:rsidR="00BF01D2" w:rsidRPr="00DF2342" w:rsidRDefault="00BF01D2" w:rsidP="00BF01D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4,831,788.18</w:t>
            </w:r>
          </w:p>
        </w:tc>
        <w:tc>
          <w:tcPr>
            <w:tcW w:w="134" w:type="dxa"/>
          </w:tcPr>
          <w:p w14:paraId="377EDA23" w14:textId="77777777" w:rsidR="00BF01D2" w:rsidRPr="00DF2342" w:rsidRDefault="00BF01D2" w:rsidP="00BF01D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18834A7B" w14:textId="4285DBDF" w:rsidR="00BF01D2" w:rsidRPr="00DF2342" w:rsidRDefault="00BF01D2" w:rsidP="00BF01D2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1,238,967.43 </w:t>
            </w:r>
          </w:p>
        </w:tc>
        <w:tc>
          <w:tcPr>
            <w:tcW w:w="134" w:type="dxa"/>
          </w:tcPr>
          <w:p w14:paraId="7FCD1B62" w14:textId="77777777" w:rsidR="00BF01D2" w:rsidRPr="00DF2342" w:rsidRDefault="00BF01D2" w:rsidP="00BF01D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AA08279" w14:textId="7F68704A" w:rsidR="00BF01D2" w:rsidRPr="00DF2342" w:rsidRDefault="00BF01D2" w:rsidP="00BF01D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211,998.86</w:t>
            </w:r>
          </w:p>
        </w:tc>
      </w:tr>
      <w:tr w:rsidR="00BF01D2" w:rsidRPr="00DF2342" w14:paraId="0231F93E" w14:textId="77777777" w:rsidTr="00A22E7D">
        <w:tc>
          <w:tcPr>
            <w:tcW w:w="3005" w:type="dxa"/>
          </w:tcPr>
          <w:p w14:paraId="58A27755" w14:textId="77777777" w:rsidR="00BF01D2" w:rsidRPr="00DF2342" w:rsidRDefault="00BF01D2" w:rsidP="00BF01D2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C8DF81" w14:textId="2DDF69E6" w:rsidR="00BF01D2" w:rsidRPr="00DF2342" w:rsidRDefault="007D6923" w:rsidP="00BF01D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D692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147,658,348.63</w:t>
            </w:r>
          </w:p>
        </w:tc>
        <w:tc>
          <w:tcPr>
            <w:tcW w:w="134" w:type="dxa"/>
          </w:tcPr>
          <w:p w14:paraId="143339B9" w14:textId="77777777" w:rsidR="00BF01D2" w:rsidRPr="00DF2342" w:rsidRDefault="00BF01D2" w:rsidP="00BF01D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C3A2A61" w14:textId="110418AE" w:rsidR="00BF01D2" w:rsidRPr="00DF2342" w:rsidRDefault="00BF01D2" w:rsidP="00BF01D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155,009,076.27</w:t>
            </w:r>
          </w:p>
        </w:tc>
        <w:tc>
          <w:tcPr>
            <w:tcW w:w="134" w:type="dxa"/>
          </w:tcPr>
          <w:p w14:paraId="2E78793F" w14:textId="77777777" w:rsidR="00BF01D2" w:rsidRPr="00DF2342" w:rsidRDefault="00BF01D2" w:rsidP="00BF01D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D02D97" w14:textId="2C1CA32B" w:rsidR="00BF01D2" w:rsidRPr="00DF2342" w:rsidRDefault="00BF01D2" w:rsidP="00BF01D2">
            <w:pPr>
              <w:spacing w:line="32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32,976,677.69</w:t>
            </w:r>
          </w:p>
        </w:tc>
        <w:tc>
          <w:tcPr>
            <w:tcW w:w="134" w:type="dxa"/>
          </w:tcPr>
          <w:p w14:paraId="7371F389" w14:textId="77777777" w:rsidR="00BF01D2" w:rsidRPr="00DF2342" w:rsidRDefault="00BF01D2" w:rsidP="00BF01D2">
            <w:pPr>
              <w:tabs>
                <w:tab w:val="left" w:pos="284"/>
                <w:tab w:val="left" w:pos="1418"/>
              </w:tabs>
              <w:spacing w:line="320" w:lineRule="exact"/>
              <w:ind w:right="57" w:hanging="24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7598CE5F" w14:textId="37DC6055" w:rsidR="00BF01D2" w:rsidRPr="00DF2342" w:rsidRDefault="00BF01D2" w:rsidP="00BF01D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69,629,793.98</w:t>
            </w:r>
          </w:p>
        </w:tc>
      </w:tr>
    </w:tbl>
    <w:p w14:paraId="0CABB7A5" w14:textId="77777777" w:rsidR="009E5257" w:rsidRPr="00DF2342" w:rsidRDefault="009E5257" w:rsidP="00C956AC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61C3633" w14:textId="77777777" w:rsidR="009E5257" w:rsidRPr="00DF2342" w:rsidRDefault="009E5257" w:rsidP="00C956AC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816BEDF" w14:textId="77777777" w:rsidR="009E5257" w:rsidRPr="00DF2342" w:rsidRDefault="009E5257" w:rsidP="00C956AC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E1CEA22" w14:textId="5100B6E9" w:rsidR="00BB3B91" w:rsidRPr="00DF2342" w:rsidRDefault="00BB3B91" w:rsidP="00CB6BB3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</w:t>
      </w:r>
      <w:r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8.</w:t>
      </w:r>
      <w:r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4C418CA5" w14:textId="3C62009E" w:rsidR="000A444B" w:rsidRPr="000A444B" w:rsidRDefault="000A444B" w:rsidP="00CB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/>
          <w:color w:val="000000" w:themeColor="text1"/>
          <w:spacing w:val="-4"/>
          <w:sz w:val="32"/>
          <w:szCs w:val="32"/>
        </w:rPr>
      </w:pPr>
      <w:r w:rsidRPr="000A444B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มูลค่าตามบัญชีของเงินกู้ยืมระยะยาวจากสถาบันการเงินและการเคลื่อนไหวสำหรับ</w:t>
      </w:r>
      <w:r w:rsidRPr="000A444B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ปี</w:t>
      </w:r>
      <w:r w:rsidRPr="000A444B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0A444B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>
        <w:rPr>
          <w:rFonts w:asciiTheme="majorBidi" w:hAnsiTheme="majorBidi"/>
          <w:color w:val="000000" w:themeColor="text1"/>
          <w:spacing w:val="-4"/>
          <w:sz w:val="32"/>
          <w:szCs w:val="32"/>
        </w:rPr>
        <w:br/>
      </w:r>
      <w:r w:rsidRPr="000A444B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31 </w:t>
      </w:r>
      <w:r w:rsidRPr="000A444B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ธันวาคม</w:t>
      </w:r>
      <w:r w:rsidRPr="000A444B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2567</w:t>
      </w:r>
      <w:r w:rsidRPr="000A444B">
        <w:rPr>
          <w:rFonts w:asciiTheme="majorBidi" w:hAnsiTheme="majorBidi" w:hint="cs"/>
          <w:color w:val="000000" w:themeColor="text1"/>
          <w:spacing w:val="-4"/>
          <w:sz w:val="32"/>
          <w:szCs w:val="32"/>
        </w:rPr>
        <w:t xml:space="preserve"> </w:t>
      </w:r>
      <w:r w:rsidRPr="000A444B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และ</w:t>
      </w:r>
      <w:r w:rsidRPr="000A444B">
        <w:rPr>
          <w:rFonts w:asciiTheme="majorBidi" w:hAnsiTheme="majorBidi" w:hint="cs"/>
          <w:color w:val="000000" w:themeColor="text1"/>
          <w:spacing w:val="-4"/>
          <w:sz w:val="32"/>
          <w:szCs w:val="32"/>
        </w:rPr>
        <w:t xml:space="preserve"> </w:t>
      </w:r>
      <w:r w:rsidRPr="000A444B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2566 </w:t>
      </w:r>
      <w:r w:rsidRPr="000A444B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แสดงได้ดังนี้</w:t>
      </w:r>
    </w:p>
    <w:tbl>
      <w:tblPr>
        <w:tblW w:w="8406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2"/>
        <w:gridCol w:w="1587"/>
        <w:gridCol w:w="130"/>
        <w:gridCol w:w="1587"/>
      </w:tblGrid>
      <w:tr w:rsidR="000A444B" w:rsidRPr="000A444B" w14:paraId="0FE7B7C7" w14:textId="77777777" w:rsidTr="00836D65">
        <w:tc>
          <w:tcPr>
            <w:tcW w:w="5102" w:type="dxa"/>
          </w:tcPr>
          <w:p w14:paraId="09BD6598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cs/>
                <w14:ligatures w14:val="standardContextual"/>
              </w:rPr>
            </w:pPr>
          </w:p>
        </w:tc>
        <w:tc>
          <w:tcPr>
            <w:tcW w:w="3304" w:type="dxa"/>
            <w:gridSpan w:val="3"/>
            <w:tcBorders>
              <w:bottom w:val="single" w:sz="6" w:space="0" w:color="auto"/>
            </w:tcBorders>
          </w:tcPr>
          <w:p w14:paraId="41EF2EEB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cs/>
                <w14:ligatures w14:val="standardContextual"/>
              </w:rPr>
            </w:pP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บาท</w:t>
            </w:r>
          </w:p>
        </w:tc>
      </w:tr>
      <w:tr w:rsidR="000A444B" w:rsidRPr="000A444B" w14:paraId="4B6FC5E2" w14:textId="77777777" w:rsidTr="00836D65">
        <w:tc>
          <w:tcPr>
            <w:tcW w:w="5102" w:type="dxa"/>
          </w:tcPr>
          <w:p w14:paraId="47820EEE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right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33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839ECB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cs/>
                <w14:ligatures w14:val="standardContextual"/>
              </w:rPr>
            </w:pP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</w:tr>
      <w:tr w:rsidR="000A444B" w:rsidRPr="000A444B" w14:paraId="2FE9B309" w14:textId="77777777" w:rsidTr="002C3088">
        <w:tc>
          <w:tcPr>
            <w:tcW w:w="5102" w:type="dxa"/>
          </w:tcPr>
          <w:p w14:paraId="1A075DC6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27A53346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  <w:t>2567</w:t>
            </w:r>
          </w:p>
        </w:tc>
        <w:tc>
          <w:tcPr>
            <w:tcW w:w="130" w:type="dxa"/>
          </w:tcPr>
          <w:p w14:paraId="07ACBCB4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08D008AE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  <w:t>2566</w:t>
            </w:r>
          </w:p>
        </w:tc>
      </w:tr>
      <w:tr w:rsidR="000A444B" w:rsidRPr="000A444B" w14:paraId="27C71684" w14:textId="77777777" w:rsidTr="002C3088">
        <w:tc>
          <w:tcPr>
            <w:tcW w:w="5102" w:type="dxa"/>
          </w:tcPr>
          <w:p w14:paraId="3386201C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  <w:t>1</w:t>
            </w: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 xml:space="preserve"> มกราคม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3B8AA2B8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A44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125,524,932.37 </w:t>
            </w:r>
          </w:p>
        </w:tc>
        <w:tc>
          <w:tcPr>
            <w:tcW w:w="130" w:type="dxa"/>
          </w:tcPr>
          <w:p w14:paraId="509150CC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71D587C9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A44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35,612,000.00</w:t>
            </w:r>
          </w:p>
        </w:tc>
      </w:tr>
      <w:tr w:rsidR="000A444B" w:rsidRPr="000A444B" w14:paraId="3E720B40" w14:textId="77777777" w:rsidTr="002C3088">
        <w:tc>
          <w:tcPr>
            <w:tcW w:w="5102" w:type="dxa"/>
          </w:tcPr>
          <w:p w14:paraId="1BB7A065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เพิ่มขึ้นระหว่างปี</w:t>
            </w:r>
          </w:p>
        </w:tc>
        <w:tc>
          <w:tcPr>
            <w:tcW w:w="1587" w:type="dxa"/>
          </w:tcPr>
          <w:p w14:paraId="6E90FF61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A44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6,994,841.54 </w:t>
            </w:r>
          </w:p>
        </w:tc>
        <w:tc>
          <w:tcPr>
            <w:tcW w:w="130" w:type="dxa"/>
          </w:tcPr>
          <w:p w14:paraId="4BA23163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</w:tcPr>
          <w:p w14:paraId="284D7444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A44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123,512,932.37</w:t>
            </w:r>
          </w:p>
        </w:tc>
      </w:tr>
      <w:tr w:rsidR="000A444B" w:rsidRPr="000A444B" w14:paraId="409406C1" w14:textId="77777777" w:rsidTr="00836D65">
        <w:tc>
          <w:tcPr>
            <w:tcW w:w="5102" w:type="dxa"/>
          </w:tcPr>
          <w:p w14:paraId="38267915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cs/>
                <w14:ligatures w14:val="standardContextual"/>
              </w:rPr>
            </w:pP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จ่ายชำระระหว่างปี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6FFE482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  <w:t>(18,760,165.89)</w:t>
            </w:r>
          </w:p>
        </w:tc>
        <w:tc>
          <w:tcPr>
            <w:tcW w:w="130" w:type="dxa"/>
          </w:tcPr>
          <w:p w14:paraId="11EE2CD1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firstLine="33"/>
              <w:jc w:val="right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939FC61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  <w:t xml:space="preserve">  (33,600,000.00)</w:t>
            </w:r>
          </w:p>
        </w:tc>
      </w:tr>
      <w:tr w:rsidR="000A444B" w:rsidRPr="000A444B" w14:paraId="42566853" w14:textId="77777777" w:rsidTr="00836D65">
        <w:tc>
          <w:tcPr>
            <w:tcW w:w="5102" w:type="dxa"/>
          </w:tcPr>
          <w:p w14:paraId="09D3FB26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ยอดคงเหลือ ณ วันที่ 31 ธันวาคม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4569CE6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A44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113,759,608.02 </w:t>
            </w:r>
          </w:p>
        </w:tc>
        <w:tc>
          <w:tcPr>
            <w:tcW w:w="130" w:type="dxa"/>
          </w:tcPr>
          <w:p w14:paraId="29CDF0F5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CA1B2D4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A44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125,524,932.37</w:t>
            </w:r>
          </w:p>
        </w:tc>
      </w:tr>
      <w:tr w:rsidR="000A444B" w:rsidRPr="000A444B" w14:paraId="0C5E0076" w14:textId="77777777" w:rsidTr="00836D65">
        <w:tc>
          <w:tcPr>
            <w:tcW w:w="5102" w:type="dxa"/>
          </w:tcPr>
          <w:p w14:paraId="07ED14EB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cs/>
                <w14:ligatures w14:val="standardContextual"/>
              </w:rPr>
            </w:pP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u w:val="single"/>
                <w:cs/>
                <w14:ligatures w14:val="standardContextual"/>
              </w:rPr>
              <w:t>หัก</w:t>
            </w: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2D4829E7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  <w:t xml:space="preserve">  (19,862,580.61) </w:t>
            </w:r>
          </w:p>
        </w:tc>
        <w:tc>
          <w:tcPr>
            <w:tcW w:w="130" w:type="dxa"/>
          </w:tcPr>
          <w:p w14:paraId="447C550A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108" w:firstLine="33"/>
              <w:jc w:val="right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0D73D77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14:ligatures w14:val="standardContextual"/>
              </w:rPr>
              <w:t>(18,800,165.89)</w:t>
            </w:r>
          </w:p>
        </w:tc>
      </w:tr>
      <w:tr w:rsidR="000A444B" w:rsidRPr="000A444B" w14:paraId="25B6C2FB" w14:textId="77777777" w:rsidTr="00836D65">
        <w:tc>
          <w:tcPr>
            <w:tcW w:w="5102" w:type="dxa"/>
          </w:tcPr>
          <w:p w14:paraId="0D4456A8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cs/>
                <w14:ligatures w14:val="standardContextual"/>
              </w:rPr>
            </w:pPr>
            <w:r w:rsidRPr="000A444B">
              <w:rPr>
                <w:rFonts w:asciiTheme="majorBidi" w:eastAsia="Calibri" w:hAnsiTheme="majorBidi" w:cstheme="majorBidi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1BD2FD2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A44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93,897,027.41 </w:t>
            </w:r>
          </w:p>
        </w:tc>
        <w:tc>
          <w:tcPr>
            <w:tcW w:w="130" w:type="dxa"/>
          </w:tcPr>
          <w:p w14:paraId="21E03507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15F07B0" w14:textId="77777777" w:rsidR="000A444B" w:rsidRPr="000A444B" w:rsidRDefault="000A444B" w:rsidP="00CB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0A444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106,724,766.48</w:t>
            </w:r>
          </w:p>
        </w:tc>
      </w:tr>
    </w:tbl>
    <w:p w14:paraId="08693E2F" w14:textId="77777777" w:rsidR="000A444B" w:rsidRDefault="000A444B" w:rsidP="00CB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16C628D4" w14:textId="2B737C03" w:rsidR="00BB3B91" w:rsidRDefault="00BB3B91" w:rsidP="00CB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14:paraId="12AA373A" w14:textId="4A8944A3" w:rsidR="00AA0DD5" w:rsidRPr="000F3615" w:rsidRDefault="00AA0DD5" w:rsidP="00CB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F51FB8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F51FB8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31 </w:t>
      </w:r>
      <w:r w:rsidRPr="00F51FB8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F51FB8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2567 </w:t>
      </w:r>
      <w:r w:rsidRPr="00F51FB8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บริษัทมีสัญญากู้ยืมเงิน จำนวน </w:t>
      </w:r>
      <w:r w:rsidRPr="00F51FB8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1 </w:t>
      </w:r>
      <w:r w:rsidRPr="00F51FB8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ฉบับ</w:t>
      </w:r>
      <w:r w:rsidR="000F3615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 w:rsidRPr="00F51FB8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กับธนาคารในประเทศแห่งหนึ่ง </w:t>
      </w:r>
      <w:r w:rsidRPr="000F361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จำนวนเงิน </w:t>
      </w:r>
      <w:r w:rsidRPr="000F3615">
        <w:rPr>
          <w:rFonts w:asciiTheme="majorBidi" w:hAnsiTheme="majorBidi"/>
          <w:color w:val="000000" w:themeColor="text1"/>
          <w:sz w:val="32"/>
          <w:szCs w:val="32"/>
        </w:rPr>
        <w:t xml:space="preserve">3 </w:t>
      </w:r>
      <w:r w:rsidRPr="000F361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ล้านบาท เพื่อใช้เป็นทุนหมุนเวียนภายในกิจการ </w:t>
      </w:r>
      <w:r w:rsidRPr="000F3615">
        <w:rPr>
          <w:rFonts w:asciiTheme="majorBidi" w:hAnsiTheme="majorBidi" w:hint="cs"/>
          <w:color w:val="000000" w:themeColor="text1"/>
          <w:sz w:val="32"/>
          <w:szCs w:val="32"/>
          <w:cs/>
        </w:rPr>
        <w:t>โดยคิด</w:t>
      </w:r>
      <w:r w:rsidRPr="000F3615">
        <w:rPr>
          <w:rFonts w:asciiTheme="majorBidi" w:hAnsiTheme="majorBidi"/>
          <w:color w:val="000000" w:themeColor="text1"/>
          <w:sz w:val="32"/>
          <w:szCs w:val="32"/>
          <w:cs/>
        </w:rPr>
        <w:t>ดอกเบี้ยในอัตรา</w:t>
      </w:r>
      <w:r w:rsidRPr="000F3615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0F3615">
        <w:rPr>
          <w:rFonts w:asciiTheme="majorBidi" w:hAnsiTheme="majorBidi"/>
          <w:color w:val="000000" w:themeColor="text1"/>
          <w:sz w:val="32"/>
          <w:szCs w:val="32"/>
        </w:rPr>
        <w:t xml:space="preserve">MLR </w:t>
      </w:r>
      <w:r w:rsidRPr="000F3615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ลบร้อยละ </w:t>
      </w:r>
      <w:r w:rsidRPr="000F3615">
        <w:rPr>
          <w:rFonts w:asciiTheme="majorBidi" w:hAnsiTheme="majorBidi" w:hint="cs"/>
          <w:color w:val="000000" w:themeColor="text1"/>
          <w:sz w:val="32"/>
          <w:szCs w:val="32"/>
        </w:rPr>
        <w:t xml:space="preserve">1.25 </w:t>
      </w:r>
      <w:r w:rsidRPr="000F3615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ต่อปี </w:t>
      </w:r>
      <w:r w:rsidRPr="000F361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กำหนดชำระคืนเงินต้นงวดที่ </w:t>
      </w:r>
      <w:r w:rsidRPr="000F3615"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 w:rsidRPr="000F361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ถึงงวดที่ </w:t>
      </w:r>
      <w:r w:rsidRPr="000F3615">
        <w:rPr>
          <w:rFonts w:asciiTheme="majorBidi" w:hAnsiTheme="majorBidi"/>
          <w:color w:val="000000" w:themeColor="text1"/>
          <w:sz w:val="32"/>
          <w:szCs w:val="32"/>
        </w:rPr>
        <w:t>35</w:t>
      </w:r>
      <w:r w:rsidRPr="000F3615">
        <w:rPr>
          <w:rFonts w:asciiTheme="majorBidi" w:hAnsiTheme="majorBidi" w:hint="cs"/>
          <w:color w:val="000000" w:themeColor="text1"/>
          <w:sz w:val="32"/>
          <w:szCs w:val="32"/>
        </w:rPr>
        <w:t xml:space="preserve"> </w:t>
      </w:r>
      <w:r w:rsidRPr="000F3615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เดือนละ </w:t>
      </w:r>
      <w:r w:rsidRPr="000F3615">
        <w:rPr>
          <w:rFonts w:asciiTheme="majorBidi" w:hAnsiTheme="majorBidi" w:hint="cs"/>
          <w:color w:val="000000" w:themeColor="text1"/>
          <w:sz w:val="32"/>
          <w:szCs w:val="32"/>
        </w:rPr>
        <w:t>84</w:t>
      </w:r>
      <w:r w:rsidRPr="000F3615">
        <w:rPr>
          <w:rFonts w:asciiTheme="majorBidi" w:hAnsiTheme="majorBidi"/>
          <w:color w:val="000000" w:themeColor="text1"/>
          <w:sz w:val="32"/>
          <w:szCs w:val="32"/>
        </w:rPr>
        <w:t xml:space="preserve">,000.00 </w:t>
      </w:r>
      <w:r w:rsidRPr="000F3615">
        <w:rPr>
          <w:rFonts w:asciiTheme="majorBidi" w:hAnsiTheme="majorBidi" w:hint="cs"/>
          <w:color w:val="000000" w:themeColor="text1"/>
          <w:sz w:val="32"/>
          <w:szCs w:val="32"/>
          <w:cs/>
        </w:rPr>
        <w:t>บาท</w:t>
      </w:r>
      <w:r w:rsidRPr="000F3615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0F3615">
        <w:rPr>
          <w:rFonts w:asciiTheme="majorBidi" w:hAnsiTheme="majorBidi" w:hint="cs"/>
          <w:color w:val="000000" w:themeColor="text1"/>
          <w:sz w:val="32"/>
          <w:szCs w:val="32"/>
          <w:cs/>
        </w:rPr>
        <w:t>และงวด</w:t>
      </w:r>
      <w:r w:rsidRPr="000F3615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0F3615">
        <w:rPr>
          <w:rFonts w:asciiTheme="majorBidi" w:hAnsiTheme="majorBidi"/>
          <w:color w:val="000000" w:themeColor="text1"/>
          <w:sz w:val="32"/>
          <w:szCs w:val="32"/>
        </w:rPr>
        <w:t>36 (</w:t>
      </w:r>
      <w:r w:rsidRPr="000F3615">
        <w:rPr>
          <w:rFonts w:asciiTheme="majorBidi" w:hAnsiTheme="majorBidi"/>
          <w:color w:val="000000" w:themeColor="text1"/>
          <w:sz w:val="32"/>
          <w:szCs w:val="32"/>
          <w:cs/>
        </w:rPr>
        <w:t>งวด</w:t>
      </w:r>
      <w:r w:rsidRPr="000F3615">
        <w:rPr>
          <w:rFonts w:asciiTheme="majorBidi" w:hAnsiTheme="majorBidi" w:hint="cs"/>
          <w:color w:val="000000" w:themeColor="text1"/>
          <w:sz w:val="32"/>
          <w:szCs w:val="32"/>
          <w:cs/>
        </w:rPr>
        <w:t>สุดท้าย)</w:t>
      </w:r>
      <w:r w:rsidRPr="000F361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ชำระหนี้ส่วนที่เหลือทั้งหมด</w:t>
      </w:r>
      <w:r w:rsidRPr="000F3615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0F3615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เงินกู้ยืมนี้ค้ำประกันโดยบริษัท พรพรหมเม็ททอล จำกัด (มหาชน) </w:t>
      </w:r>
    </w:p>
    <w:p w14:paraId="3483975A" w14:textId="6135F786" w:rsidR="00BB3B91" w:rsidRPr="00CB6BB3" w:rsidRDefault="00924B4D" w:rsidP="00CB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ณ</w:t>
      </w:r>
      <w:r w:rsidR="007C1ABC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 w:rsidRPr="00F51FB8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Pr="00F51FB8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31 </w:t>
      </w:r>
      <w:r w:rsidRPr="00F51FB8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2566 </w:t>
      </w:r>
      <w:r w:rsidR="00BB3B91"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</w:t>
      </w:r>
      <w:r w:rsidR="00BB3B91"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ย่อย</w:t>
      </w:r>
      <w:r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มี</w:t>
      </w:r>
      <w:r w:rsidR="00BB3B91"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สัญญา</w:t>
      </w:r>
      <w:r w:rsidR="00BB3B91"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กู้ยืมเงิน </w:t>
      </w:r>
      <w:r w:rsidR="00BB3B91"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จำนวน</w:t>
      </w:r>
      <w:r w:rsidR="00BB3B91"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BB3B91"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="00BB3B91"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ฉบับ</w:t>
      </w:r>
      <w:r w:rsidR="000F361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BB3B91"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กับธนาคารในประเทศแห่งหนึ่ง</w:t>
      </w:r>
      <w:r w:rsidR="00BB3B91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BB3B91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จำนวนเงิน </w:t>
      </w:r>
      <w:r w:rsidR="00BB3B91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50</w:t>
      </w:r>
      <w:r w:rsidR="00BB3B91"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 เพื่อใช้</w:t>
      </w:r>
      <w:r w:rsidR="00BB3B91"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เป็นทุนหมุนเวียนภายในกิจการ </w:t>
      </w:r>
      <w:r w:rsidR="00BB3B91" w:rsidRPr="00DF2342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เงินกู้ยืมนี้มีดอกเบี้ย</w:t>
      </w:r>
      <w:r w:rsidR="00BB3B91"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ในอัตราร้อยละ</w:t>
      </w:r>
      <w:r w:rsidR="00BB3B91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</w:t>
      </w:r>
      <w:r w:rsidR="00BB3B91"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ต่อปี </w:t>
      </w:r>
      <w:r w:rsidR="00BB3B91" w:rsidRPr="00924B4D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กำหนดชำระคืนเงิน</w:t>
      </w:r>
      <w:r w:rsidR="00BB3B91" w:rsidRPr="00924B4D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ต้น</w:t>
      </w:r>
      <w:r w:rsidR="00BB3B91" w:rsidRPr="00924B4D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เดือน</w:t>
      </w:r>
      <w:r w:rsidR="00BB3B91" w:rsidRPr="00924B4D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ละ </w:t>
      </w:r>
      <w:r w:rsidR="00BB3B91" w:rsidRPr="00924B4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2.80</w:t>
      </w:r>
      <w:r w:rsidR="00BB3B91" w:rsidRPr="00924B4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ล้านบาท รวม </w:t>
      </w:r>
      <w:r w:rsidR="00BB3B91" w:rsidRPr="00924B4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</w:t>
      </w:r>
      <w:r w:rsidR="00BB3B91" w:rsidRPr="00924B4D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งวด </w:t>
      </w:r>
      <w:r w:rsidR="00BB3B91" w:rsidRPr="00924B4D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และชำระดอกเบี้ยเป็นรายเดือน</w:t>
      </w:r>
      <w:r w:rsidR="00BB3B91" w:rsidRPr="00924B4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BB3B91" w:rsidRPr="00924B4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โดย </w:t>
      </w:r>
      <w:r w:rsidR="00BB3B91" w:rsidRPr="00924B4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6 </w:t>
      </w:r>
      <w:r w:rsidR="00BB3B91" w:rsidRPr="00924B4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เดือน</w:t>
      </w:r>
      <w:r w:rsidR="00BB3B91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แรก</w:t>
      </w:r>
      <w:r w:rsidR="00BB3B91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3B91" w:rsidRPr="00CB6BB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รัฐบาลชดเชยจ่ายดอกเบี้ยให้และบริษัทย่อยเริ่มชำระงวดแรกตั้งแต่เดือนที่ </w:t>
      </w:r>
      <w:r w:rsidR="00BB3B91" w:rsidRPr="00CB6BB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 </w:t>
      </w:r>
      <w:r w:rsidR="00BB3B91" w:rsidRPr="00CB6BB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เป็นต้นไป</w:t>
      </w:r>
      <w:r w:rsidR="00CB6BB3" w:rsidRPr="00CB6BB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BB3B91" w:rsidRPr="00CB6BB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เงินกู้ยืม</w:t>
      </w:r>
      <w:r w:rsidR="00CB6BB3" w:rsidRPr="00CB6BB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นี้</w:t>
      </w:r>
      <w:r w:rsidR="00BB3B91" w:rsidRPr="00CB6BB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</w:t>
      </w:r>
      <w:r w:rsidR="00BB3B91" w:rsidRPr="00870C01">
        <w:rPr>
          <w:rFonts w:asciiTheme="majorBidi" w:hAnsiTheme="majorBidi" w:cstheme="majorBidi" w:hint="cs"/>
          <w:color w:val="000000" w:themeColor="text1"/>
          <w:spacing w:val="2"/>
          <w:sz w:val="32"/>
          <w:szCs w:val="32"/>
          <w:cs/>
        </w:rPr>
        <w:t xml:space="preserve">หลักประกัน </w:t>
      </w:r>
      <w:r w:rsidR="00CB6BB3" w:rsidRPr="00870C01">
        <w:rPr>
          <w:rFonts w:asciiTheme="majorBidi" w:hAnsiTheme="majorBidi" w:cstheme="majorBidi" w:hint="cs"/>
          <w:color w:val="000000" w:themeColor="text1"/>
          <w:spacing w:val="2"/>
          <w:sz w:val="32"/>
          <w:szCs w:val="32"/>
          <w:cs/>
        </w:rPr>
        <w:t xml:space="preserve">คือ </w:t>
      </w:r>
      <w:r w:rsidR="00BB3B91" w:rsidRPr="00870C0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บริษัท พรพรหมเม็ททอล จำกัด (มหาชน) และ</w:t>
      </w:r>
      <w:r w:rsidR="00BB3B91" w:rsidRPr="00870C01">
        <w:rPr>
          <w:rFonts w:asciiTheme="majorBidi" w:hAnsiTheme="majorBidi" w:cstheme="majorBidi" w:hint="cs"/>
          <w:color w:val="000000" w:themeColor="text1"/>
          <w:spacing w:val="2"/>
          <w:sz w:val="32"/>
          <w:szCs w:val="32"/>
          <w:cs/>
        </w:rPr>
        <w:t>บรรษัทประกันสินเชื่ออุตสาหกรรม</w:t>
      </w:r>
      <w:r w:rsidR="00CB6BB3" w:rsidRPr="00870C01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br/>
      </w:r>
      <w:r w:rsidR="00BB3B91" w:rsidRPr="00CB6BB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ขนาดย่อม</w:t>
      </w:r>
      <w:r w:rsidR="00BB3B91" w:rsidRPr="00CB6BB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3B91" w:rsidRPr="00CB6BB3">
        <w:rPr>
          <w:rFonts w:asciiTheme="majorBidi" w:hAnsiTheme="majorBidi" w:cstheme="majorBidi" w:hint="cs"/>
          <w:color w:val="000000" w:themeColor="text1"/>
          <w:sz w:val="32"/>
          <w:szCs w:val="32"/>
        </w:rPr>
        <w:t>(</w:t>
      </w:r>
      <w:r w:rsidR="00BB3B91" w:rsidRPr="00CB6BB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บยส.)</w:t>
      </w:r>
    </w:p>
    <w:p w14:paraId="37522E3D" w14:textId="77777777" w:rsidR="00BB3B91" w:rsidRPr="00DF2342" w:rsidRDefault="00BB3B91" w:rsidP="00CB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850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6C4AC21" w14:textId="77777777" w:rsidR="00BB3B91" w:rsidRPr="00DF2342" w:rsidRDefault="00BB3B91" w:rsidP="00CB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/>
        <w:contextualSpacing/>
        <w:jc w:val="thaiDistribute"/>
        <w:rPr>
          <w:rFonts w:asciiTheme="majorBidi" w:hAnsiTheme="majorBidi"/>
          <w:color w:val="000000" w:themeColor="text1"/>
          <w:spacing w:val="-6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u w:val="single"/>
          <w:cs/>
        </w:rPr>
        <w:t>บริษัท โซลาร์ พีพีเอ็ม จำกัด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</w:p>
    <w:p w14:paraId="220C6341" w14:textId="77777777" w:rsidR="00BB3B91" w:rsidRDefault="00BB3B91" w:rsidP="00CB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pacing w:val="-6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pacing w:val="-6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DF23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10 </w:t>
      </w:r>
      <w:r w:rsidRPr="00DF234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กรกฎาคม </w:t>
      </w:r>
      <w:r w:rsidRPr="00DF23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2566 </w:t>
      </w:r>
      <w:r w:rsidRPr="00DF23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ย่อย</w:t>
      </w:r>
      <w:r w:rsidRPr="00DF234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ได้</w:t>
      </w:r>
      <w:r w:rsidRPr="00DF23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ทำสัญญา</w:t>
      </w:r>
      <w:r w:rsidRPr="00DF234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กู้ยืมเงิน </w:t>
      </w:r>
      <w:r w:rsidRPr="00DF23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จำนวน</w:t>
      </w:r>
      <w:r w:rsidRPr="00DF234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Pr="00DF23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ฉบับกับธนาคารในประเทศ</w:t>
      </w:r>
      <w:r w:rsidRPr="00DF23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/>
        <w:t>แห่ง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หนึ่ง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มีวงเงินสินเชื่อจำนวนเงิน </w:t>
      </w:r>
      <w:r w:rsidRPr="00DF23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128 </w:t>
      </w:r>
      <w:r w:rsidRPr="00DF234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ล้านบาท สำหรับการติดตั้งแผงโซลาร์ให้กับบริษัทเอกชนแห่งหนึ่ง ใน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รูปแบบสัญญาซื้อขายไฟฟ้าจากระบบผลิตไฟฟ้าพลังงานแสงอาทิตย์ รวม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โครงการ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เงินกู้ยืมนี้มีดอกเบี้ย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ในอัตราถัวเฉลี่ยร้อยละ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MLR-1.468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กำหนดชำระเฉพาะดอกเบี้ยตั้งแต่เดือนที่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1 - 6 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ส่วนเดือนที่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7 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เป็นต้นไป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ชำระคืนเงิน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ต้นพร้อมดอกเบี้ย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เดือน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ละ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2.04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โดยงวดสุดท้ายให้ชำระเงินต้นที่เหลือทั้งหมด ระยะเวลาทั้งสัญญาไม่เกิน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6 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ปี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6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เดือน</w:t>
      </w:r>
    </w:p>
    <w:p w14:paraId="6C24A79D" w14:textId="77777777" w:rsidR="00870C01" w:rsidRDefault="00870C01" w:rsidP="00CB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70582F4B" w14:textId="77777777" w:rsidR="00870C01" w:rsidRDefault="00870C01" w:rsidP="00CB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47563ABB" w14:textId="77777777" w:rsidR="00870C01" w:rsidRDefault="00870C01" w:rsidP="00CB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/>
        <w:contextualSpacing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5048725B" w14:textId="77777777" w:rsidR="00BB3B91" w:rsidRPr="00DF2342" w:rsidRDefault="00BB3B91" w:rsidP="00870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เงินกู้ยืม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กับธนาคารดังกล่าว มีหลักประกันดังนี้</w:t>
      </w:r>
    </w:p>
    <w:p w14:paraId="0657DA50" w14:textId="77777777" w:rsidR="00BB3B91" w:rsidRPr="00DF2342" w:rsidRDefault="00BB3B91" w:rsidP="00870C0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มอบอำนาจการรับเงินตามสัญญา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ซื้อขายไฟฟ้า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ให้แก่ธนาคาร</w:t>
      </w:r>
    </w:p>
    <w:p w14:paraId="735EECF3" w14:textId="77777777" w:rsidR="00BB3B91" w:rsidRPr="00DF2342" w:rsidRDefault="00BB3B91" w:rsidP="00870C0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จดทะเบียนหลักประกันทางธุรกิจ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Solar Plant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ทั้ง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โครงการ</w:t>
      </w:r>
    </w:p>
    <w:p w14:paraId="1BB527D5" w14:textId="77777777" w:rsidR="00BB3B91" w:rsidRPr="00DF2342" w:rsidRDefault="00BB3B91" w:rsidP="00870C0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พรพรหมเม็ททอล จำกัด (มหาชน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)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0FC5CC1B" w14:textId="1B209FF7" w:rsidR="00BB3B91" w:rsidRDefault="00BB3B91" w:rsidP="00870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1B5B1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 </w:t>
      </w:r>
      <w:r w:rsidR="001B5B1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1B5B18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เงินกู้ดังกล่าวเบิกใช้แล้ว จำนวนเงิน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="001B5B18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.12 </w:t>
      </w:r>
      <w:r w:rsidR="001B5B1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ล้านบาทและ </w:t>
      </w:r>
      <w:r w:rsidR="001B5B1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123.12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1B5B1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B5B1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ตามลำดับ</w:t>
      </w:r>
    </w:p>
    <w:p w14:paraId="13AE11B0" w14:textId="77777777" w:rsidR="002C3088" w:rsidRPr="00DF2342" w:rsidRDefault="002C3088" w:rsidP="00870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D54C572" w14:textId="74023910" w:rsidR="005F652E" w:rsidRPr="00DF2342" w:rsidRDefault="000C6100" w:rsidP="00870C01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B3B91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5F652E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F652E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87D86"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01DEB357" w14:textId="37DC5B22" w:rsidR="000E44B5" w:rsidRPr="00DF2342" w:rsidRDefault="000E44B5" w:rsidP="00870C01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="Angsana New" w:eastAsia="SimSun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สำหรับ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ปี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สิ้นสุดวันที่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BB3B91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BB3B91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1"/>
        <w:gridCol w:w="1243"/>
        <w:gridCol w:w="136"/>
        <w:gridCol w:w="1248"/>
        <w:gridCol w:w="134"/>
        <w:gridCol w:w="1247"/>
        <w:gridCol w:w="134"/>
        <w:gridCol w:w="1250"/>
        <w:gridCol w:w="6"/>
      </w:tblGrid>
      <w:tr w:rsidR="00DF2342" w:rsidRPr="00CB6BB3" w14:paraId="1D611384" w14:textId="77777777" w:rsidTr="008D426C">
        <w:tc>
          <w:tcPr>
            <w:tcW w:w="3001" w:type="dxa"/>
          </w:tcPr>
          <w:p w14:paraId="5792CEF2" w14:textId="77777777" w:rsidR="000E44B5" w:rsidRPr="00CB6BB3" w:rsidRDefault="000E44B5" w:rsidP="00DF2342">
            <w:pPr>
              <w:tabs>
                <w:tab w:val="left" w:pos="540"/>
              </w:tabs>
              <w:spacing w:line="320" w:lineRule="exact"/>
              <w:ind w:left="170" w:hanging="22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8" w:type="dxa"/>
            <w:gridSpan w:val="8"/>
            <w:tcBorders>
              <w:bottom w:val="single" w:sz="6" w:space="0" w:color="auto"/>
            </w:tcBorders>
          </w:tcPr>
          <w:p w14:paraId="3619F88D" w14:textId="77777777" w:rsidR="000E44B5" w:rsidRPr="00CB6BB3" w:rsidRDefault="000E44B5" w:rsidP="00DF2342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F2342" w:rsidRPr="00CB6BB3" w14:paraId="117FEC42" w14:textId="77777777" w:rsidTr="008D426C">
        <w:trPr>
          <w:gridAfter w:val="1"/>
          <w:wAfter w:w="6" w:type="dxa"/>
        </w:trPr>
        <w:tc>
          <w:tcPr>
            <w:tcW w:w="3001" w:type="dxa"/>
          </w:tcPr>
          <w:p w14:paraId="30365DB6" w14:textId="77777777" w:rsidR="000E44B5" w:rsidRPr="00CB6BB3" w:rsidRDefault="000E44B5" w:rsidP="00DF2342">
            <w:pPr>
              <w:tabs>
                <w:tab w:val="left" w:pos="540"/>
              </w:tabs>
              <w:spacing w:line="320" w:lineRule="exact"/>
              <w:ind w:left="170" w:hanging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B5CFC8" w14:textId="77777777" w:rsidR="000E44B5" w:rsidRPr="00CB6BB3" w:rsidRDefault="000E44B5" w:rsidP="00DF2342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9F0FC21" w14:textId="77777777" w:rsidR="000E44B5" w:rsidRPr="00CB6BB3" w:rsidRDefault="000E44B5" w:rsidP="00DF2342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55AFA" w14:textId="77777777" w:rsidR="000E44B5" w:rsidRPr="00CB6BB3" w:rsidRDefault="000E44B5" w:rsidP="00DF2342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342" w:rsidRPr="00CB6BB3" w14:paraId="19EA5619" w14:textId="77777777" w:rsidTr="007D6923">
        <w:trPr>
          <w:gridAfter w:val="1"/>
          <w:wAfter w:w="6" w:type="dxa"/>
        </w:trPr>
        <w:tc>
          <w:tcPr>
            <w:tcW w:w="3001" w:type="dxa"/>
          </w:tcPr>
          <w:p w14:paraId="739765BB" w14:textId="77777777" w:rsidR="00BB3B91" w:rsidRPr="00CB6BB3" w:rsidRDefault="00BB3B91" w:rsidP="00DF2342">
            <w:pPr>
              <w:tabs>
                <w:tab w:val="left" w:pos="540"/>
              </w:tabs>
              <w:spacing w:line="320" w:lineRule="exact"/>
              <w:ind w:left="170" w:hanging="22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1226BB43" w14:textId="03BC563C" w:rsidR="00BB3B91" w:rsidRPr="00CB6BB3" w:rsidRDefault="00BB3B91" w:rsidP="00DF2342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2EAA46C" w14:textId="77777777" w:rsidR="00BB3B91" w:rsidRPr="00CB6BB3" w:rsidRDefault="00BB3B91" w:rsidP="00DF2342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</w:tcPr>
          <w:p w14:paraId="2EB2AE15" w14:textId="1C19E136" w:rsidR="00BB3B91" w:rsidRPr="00CB6BB3" w:rsidRDefault="00BB3B91" w:rsidP="00DF2342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left w:val="nil"/>
            </w:tcBorders>
          </w:tcPr>
          <w:p w14:paraId="17CD365F" w14:textId="77777777" w:rsidR="00BB3B91" w:rsidRPr="00CB6BB3" w:rsidRDefault="00BB3B91" w:rsidP="00DF2342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14:paraId="36AB8CB7" w14:textId="563226E4" w:rsidR="00BB3B91" w:rsidRPr="00CB6BB3" w:rsidRDefault="00BB3B91" w:rsidP="00DF2342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E4216C7" w14:textId="77777777" w:rsidR="00BB3B91" w:rsidRPr="00CB6BB3" w:rsidRDefault="00BB3B91" w:rsidP="00DF2342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6" w:space="0" w:color="auto"/>
            </w:tcBorders>
          </w:tcPr>
          <w:p w14:paraId="7870C960" w14:textId="2DC3A8FB" w:rsidR="00BB3B91" w:rsidRPr="00CB6BB3" w:rsidRDefault="00BB3B91" w:rsidP="00DF2342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DF2342" w:rsidRPr="00CB6BB3" w14:paraId="56150DEC" w14:textId="77777777" w:rsidTr="007D6923">
        <w:trPr>
          <w:gridAfter w:val="1"/>
          <w:wAfter w:w="6" w:type="dxa"/>
          <w:trHeight w:val="62"/>
        </w:trPr>
        <w:tc>
          <w:tcPr>
            <w:tcW w:w="3001" w:type="dxa"/>
          </w:tcPr>
          <w:p w14:paraId="4DF5B80D" w14:textId="7062543A" w:rsidR="00BF01D2" w:rsidRPr="00CB6BB3" w:rsidRDefault="00BF01D2" w:rsidP="00DF2342">
            <w:pPr>
              <w:tabs>
                <w:tab w:val="left" w:pos="284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B6BB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 xml:space="preserve">ยอดคงเหลือ </w:t>
            </w: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</w:t>
            </w: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14:paraId="66A2A2B0" w14:textId="5E2B7BC1" w:rsidR="00BF01D2" w:rsidRPr="00CB6BB3" w:rsidRDefault="007D6923" w:rsidP="00DF2342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112,430,180.09</w:t>
            </w:r>
          </w:p>
        </w:tc>
        <w:tc>
          <w:tcPr>
            <w:tcW w:w="136" w:type="dxa"/>
          </w:tcPr>
          <w:p w14:paraId="08481D39" w14:textId="77777777" w:rsidR="00BF01D2" w:rsidRPr="00CB6BB3" w:rsidRDefault="00BF01D2" w:rsidP="00DF23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5195BAAB" w14:textId="151750E6" w:rsidR="00BF01D2" w:rsidRPr="00CB6BB3" w:rsidRDefault="00BF01D2" w:rsidP="00DF2342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61,996,328.91 </w:t>
            </w:r>
          </w:p>
        </w:tc>
        <w:tc>
          <w:tcPr>
            <w:tcW w:w="134" w:type="dxa"/>
          </w:tcPr>
          <w:p w14:paraId="78271D57" w14:textId="77777777" w:rsidR="00BF01D2" w:rsidRPr="00CB6BB3" w:rsidRDefault="00BF01D2" w:rsidP="00DF23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F9D900A" w14:textId="582C4F83" w:rsidR="00BF01D2" w:rsidRPr="00CB6BB3" w:rsidRDefault="00BF01D2" w:rsidP="00DF2342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21,862,789.70</w:t>
            </w:r>
          </w:p>
        </w:tc>
        <w:tc>
          <w:tcPr>
            <w:tcW w:w="134" w:type="dxa"/>
          </w:tcPr>
          <w:p w14:paraId="2AAB85CF" w14:textId="77777777" w:rsidR="00BF01D2" w:rsidRPr="00CB6BB3" w:rsidRDefault="00BF01D2" w:rsidP="00DF23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1391631" w14:textId="33EA7865" w:rsidR="00BF01D2" w:rsidRPr="00CB6BB3" w:rsidRDefault="00BF01D2" w:rsidP="00DF2342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27,608,592.05</w:t>
            </w:r>
          </w:p>
        </w:tc>
      </w:tr>
      <w:tr w:rsidR="00DF2342" w:rsidRPr="00CB6BB3" w14:paraId="218B69D2" w14:textId="77777777" w:rsidTr="007D6923">
        <w:trPr>
          <w:gridAfter w:val="1"/>
          <w:wAfter w:w="6" w:type="dxa"/>
          <w:trHeight w:val="72"/>
        </w:trPr>
        <w:tc>
          <w:tcPr>
            <w:tcW w:w="3001" w:type="dxa"/>
          </w:tcPr>
          <w:p w14:paraId="00C3F273" w14:textId="77777777" w:rsidR="00BF01D2" w:rsidRPr="00CB6BB3" w:rsidRDefault="00BF01D2" w:rsidP="00DF2342">
            <w:pPr>
              <w:tabs>
                <w:tab w:val="left" w:pos="0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B6BB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43" w:type="dxa"/>
            <w:shd w:val="clear" w:color="auto" w:fill="auto"/>
          </w:tcPr>
          <w:p w14:paraId="7838E5D7" w14:textId="78A89776" w:rsidR="00BF01D2" w:rsidRPr="00CB6BB3" w:rsidRDefault="007D6923" w:rsidP="00DF2342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51,593,205.19</w:t>
            </w:r>
          </w:p>
        </w:tc>
        <w:tc>
          <w:tcPr>
            <w:tcW w:w="136" w:type="dxa"/>
          </w:tcPr>
          <w:p w14:paraId="39D64E8F" w14:textId="77777777" w:rsidR="00BF01D2" w:rsidRPr="00CB6BB3" w:rsidRDefault="00BF01D2" w:rsidP="00DF23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8" w:type="dxa"/>
          </w:tcPr>
          <w:p w14:paraId="6D90A714" w14:textId="71E4C895" w:rsidR="00BF01D2" w:rsidRPr="00CB6BB3" w:rsidRDefault="00BF01D2" w:rsidP="00DF2342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70,800,038.34</w:t>
            </w:r>
          </w:p>
        </w:tc>
        <w:tc>
          <w:tcPr>
            <w:tcW w:w="134" w:type="dxa"/>
          </w:tcPr>
          <w:p w14:paraId="61669004" w14:textId="77777777" w:rsidR="00BF01D2" w:rsidRPr="00CB6BB3" w:rsidRDefault="00BF01D2" w:rsidP="00DF23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6AFDD12" w14:textId="36F331F4" w:rsidR="00BF01D2" w:rsidRPr="00CB6BB3" w:rsidRDefault="00BF01D2" w:rsidP="00DF2342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1,155,682.06 </w:t>
            </w:r>
          </w:p>
        </w:tc>
        <w:tc>
          <w:tcPr>
            <w:tcW w:w="134" w:type="dxa"/>
          </w:tcPr>
          <w:p w14:paraId="13C0B96F" w14:textId="77777777" w:rsidR="00BF01D2" w:rsidRPr="00CB6BB3" w:rsidRDefault="00BF01D2" w:rsidP="00DF23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3968C26" w14:textId="01165A93" w:rsidR="00BF01D2" w:rsidRPr="00CB6BB3" w:rsidRDefault="00BF01D2" w:rsidP="00DF2342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2,046,750.00</w:t>
            </w:r>
          </w:p>
        </w:tc>
      </w:tr>
      <w:tr w:rsidR="00DF2342" w:rsidRPr="00CB6BB3" w14:paraId="54E24113" w14:textId="77777777" w:rsidTr="007D6923">
        <w:trPr>
          <w:gridAfter w:val="1"/>
          <w:wAfter w:w="6" w:type="dxa"/>
        </w:trPr>
        <w:tc>
          <w:tcPr>
            <w:tcW w:w="3001" w:type="dxa"/>
          </w:tcPr>
          <w:p w14:paraId="7C6752DC" w14:textId="77777777" w:rsidR="00BF01D2" w:rsidRPr="00CB6BB3" w:rsidRDefault="00BF01D2" w:rsidP="00DF2342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B6BB3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243" w:type="dxa"/>
            <w:shd w:val="clear" w:color="auto" w:fill="auto"/>
          </w:tcPr>
          <w:p w14:paraId="22E2BD42" w14:textId="2ECDEF34" w:rsidR="00BF01D2" w:rsidRPr="00CB6BB3" w:rsidRDefault="007D6923" w:rsidP="00DF234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(22,245,885.52)</w:t>
            </w:r>
          </w:p>
        </w:tc>
        <w:tc>
          <w:tcPr>
            <w:tcW w:w="136" w:type="dxa"/>
          </w:tcPr>
          <w:p w14:paraId="6F833FDA" w14:textId="77777777" w:rsidR="00BF01D2" w:rsidRPr="00CB6BB3" w:rsidRDefault="00BF01D2" w:rsidP="00DF23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8" w:type="dxa"/>
          </w:tcPr>
          <w:p w14:paraId="193574DA" w14:textId="40DE4424" w:rsidR="00BF01D2" w:rsidRPr="00CB6BB3" w:rsidRDefault="00BF01D2" w:rsidP="00DF234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(14,796,970.26)</w:t>
            </w:r>
          </w:p>
        </w:tc>
        <w:tc>
          <w:tcPr>
            <w:tcW w:w="134" w:type="dxa"/>
          </w:tcPr>
          <w:p w14:paraId="32D07CFA" w14:textId="77777777" w:rsidR="00BF01D2" w:rsidRPr="00CB6BB3" w:rsidRDefault="00BF01D2" w:rsidP="00DF23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3575BFD" w14:textId="76BDE139" w:rsidR="00BF01D2" w:rsidRPr="00CB6BB3" w:rsidRDefault="00077CF0" w:rsidP="00DF234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(865,120.08)</w:t>
            </w:r>
          </w:p>
        </w:tc>
        <w:tc>
          <w:tcPr>
            <w:tcW w:w="134" w:type="dxa"/>
          </w:tcPr>
          <w:p w14:paraId="4970B23B" w14:textId="77777777" w:rsidR="00BF01D2" w:rsidRPr="00CB6BB3" w:rsidRDefault="00BF01D2" w:rsidP="00DF2342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372598E" w14:textId="1EC2ECC9" w:rsidR="00BF01D2" w:rsidRPr="00CB6BB3" w:rsidRDefault="00BF01D2" w:rsidP="00DF234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(2,223,335.45)</w:t>
            </w:r>
          </w:p>
        </w:tc>
      </w:tr>
      <w:tr w:rsidR="007D6923" w:rsidRPr="00CB6BB3" w14:paraId="4D4271A1" w14:textId="77777777" w:rsidTr="007D6923">
        <w:trPr>
          <w:gridAfter w:val="1"/>
          <w:wAfter w:w="6" w:type="dxa"/>
        </w:trPr>
        <w:tc>
          <w:tcPr>
            <w:tcW w:w="3001" w:type="dxa"/>
          </w:tcPr>
          <w:p w14:paraId="27C75043" w14:textId="692728E6" w:rsidR="007D6923" w:rsidRPr="00CB6BB3" w:rsidRDefault="007D6923" w:rsidP="007D6923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การเปลี่ยนแปลงการขยายอายุสัญญา</w:t>
            </w:r>
          </w:p>
        </w:tc>
        <w:tc>
          <w:tcPr>
            <w:tcW w:w="12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45ECFB1" w14:textId="7C19928F" w:rsidR="007D6923" w:rsidRPr="00CB6BB3" w:rsidRDefault="007D6923" w:rsidP="007D6923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  <w:t xml:space="preserve"> - </w:t>
            </w:r>
          </w:p>
        </w:tc>
        <w:tc>
          <w:tcPr>
            <w:tcW w:w="136" w:type="dxa"/>
          </w:tcPr>
          <w:p w14:paraId="6452795D" w14:textId="77777777" w:rsidR="007D6923" w:rsidRPr="00CB6BB3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4B06CA3D" w14:textId="69DB661C" w:rsidR="007D6923" w:rsidRPr="00CB6BB3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(5,569,216.90)</w:t>
            </w:r>
          </w:p>
        </w:tc>
        <w:tc>
          <w:tcPr>
            <w:tcW w:w="134" w:type="dxa"/>
          </w:tcPr>
          <w:p w14:paraId="5E895DC0" w14:textId="77777777" w:rsidR="007D6923" w:rsidRPr="00CB6BB3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DE758D" w14:textId="3D27545F" w:rsidR="007D6923" w:rsidRPr="00CB6BB3" w:rsidRDefault="007D6923" w:rsidP="007D6923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  <w:t xml:space="preserve"> - </w:t>
            </w:r>
          </w:p>
        </w:tc>
        <w:tc>
          <w:tcPr>
            <w:tcW w:w="134" w:type="dxa"/>
          </w:tcPr>
          <w:p w14:paraId="2F508428" w14:textId="77777777" w:rsidR="007D6923" w:rsidRPr="00CB6BB3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EEAB584" w14:textId="7A7D14A6" w:rsidR="007D6923" w:rsidRPr="00CB6BB3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(5,569,216.90)</w:t>
            </w:r>
          </w:p>
        </w:tc>
      </w:tr>
      <w:tr w:rsidR="007D6923" w:rsidRPr="00CB6BB3" w14:paraId="0FC204C7" w14:textId="77777777" w:rsidTr="007D6923">
        <w:trPr>
          <w:gridAfter w:val="1"/>
          <w:wAfter w:w="6" w:type="dxa"/>
        </w:trPr>
        <w:tc>
          <w:tcPr>
            <w:tcW w:w="3001" w:type="dxa"/>
          </w:tcPr>
          <w:p w14:paraId="06E7615A" w14:textId="4D624ED9" w:rsidR="007D6923" w:rsidRPr="00CB6BB3" w:rsidRDefault="007D6923" w:rsidP="007D6923">
            <w:pPr>
              <w:tabs>
                <w:tab w:val="left" w:pos="364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B6BB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 xml:space="preserve">ยอดคงเหลือ </w:t>
            </w:r>
            <w:r w:rsidRPr="00CB6BB3">
              <w:rPr>
                <w:rFonts w:asciiTheme="majorBidi" w:hAnsi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CB6BB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31 </w:t>
            </w:r>
            <w:r w:rsidRPr="00CB6BB3">
              <w:rPr>
                <w:rFonts w:asciiTheme="majorBidi" w:hAnsiTheme="majorBidi"/>
                <w:color w:val="000000" w:themeColor="text1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43" w:type="dxa"/>
            <w:tcBorders>
              <w:top w:val="single" w:sz="6" w:space="0" w:color="auto"/>
            </w:tcBorders>
            <w:shd w:val="clear" w:color="auto" w:fill="auto"/>
          </w:tcPr>
          <w:p w14:paraId="758E7F4D" w14:textId="1BD77986" w:rsidR="007D6923" w:rsidRPr="00CB6BB3" w:rsidRDefault="007D6923" w:rsidP="007D692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141,777,499.76 </w:t>
            </w:r>
          </w:p>
        </w:tc>
        <w:tc>
          <w:tcPr>
            <w:tcW w:w="136" w:type="dxa"/>
          </w:tcPr>
          <w:p w14:paraId="76B6A35B" w14:textId="77777777" w:rsidR="007D6923" w:rsidRPr="00CB6BB3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shd w:val="clear" w:color="auto" w:fill="auto"/>
          </w:tcPr>
          <w:p w14:paraId="57A5D9F6" w14:textId="2B01E678" w:rsidR="007D6923" w:rsidRPr="00CB6BB3" w:rsidRDefault="007D6923" w:rsidP="007D692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112,430,180.09 </w:t>
            </w:r>
          </w:p>
        </w:tc>
        <w:tc>
          <w:tcPr>
            <w:tcW w:w="134" w:type="dxa"/>
          </w:tcPr>
          <w:p w14:paraId="10A78E9B" w14:textId="77777777" w:rsidR="007D6923" w:rsidRPr="00CB6BB3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7169ACB" w14:textId="6CDFCD47" w:rsidR="007D6923" w:rsidRPr="00CB6BB3" w:rsidRDefault="007D6923" w:rsidP="007D692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22,153,351.68 </w:t>
            </w:r>
          </w:p>
        </w:tc>
        <w:tc>
          <w:tcPr>
            <w:tcW w:w="134" w:type="dxa"/>
          </w:tcPr>
          <w:p w14:paraId="093CFFFE" w14:textId="77777777" w:rsidR="007D6923" w:rsidRPr="00CB6BB3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4356721" w14:textId="03D406BE" w:rsidR="007D6923" w:rsidRPr="00CB6BB3" w:rsidRDefault="007D6923" w:rsidP="007D692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21,862,789.70</w:t>
            </w:r>
          </w:p>
        </w:tc>
      </w:tr>
      <w:tr w:rsidR="007D6923" w:rsidRPr="00CB6BB3" w14:paraId="53AC0D06" w14:textId="77777777" w:rsidTr="007D6923">
        <w:trPr>
          <w:gridAfter w:val="1"/>
          <w:wAfter w:w="6" w:type="dxa"/>
        </w:trPr>
        <w:tc>
          <w:tcPr>
            <w:tcW w:w="3001" w:type="dxa"/>
          </w:tcPr>
          <w:p w14:paraId="213E0B14" w14:textId="428BA57E" w:rsidR="007D6923" w:rsidRPr="00CB6BB3" w:rsidRDefault="007D6923" w:rsidP="007D6923">
            <w:pPr>
              <w:tabs>
                <w:tab w:val="left" w:pos="284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ส่วนที่ถึงกำหนดชำระ</w:t>
            </w:r>
            <w:r w:rsidRPr="00CB6BB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ภาย</w:t>
            </w: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1243" w:type="dxa"/>
            <w:shd w:val="clear" w:color="auto" w:fill="auto"/>
          </w:tcPr>
          <w:p w14:paraId="643BCE5D" w14:textId="345DCC5E" w:rsidR="007D6923" w:rsidRPr="00CB6BB3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(25,586,071.21)</w:t>
            </w:r>
          </w:p>
        </w:tc>
        <w:tc>
          <w:tcPr>
            <w:tcW w:w="136" w:type="dxa"/>
          </w:tcPr>
          <w:p w14:paraId="6568A64A" w14:textId="77777777" w:rsidR="007D6923" w:rsidRPr="00CB6BB3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7AC06349" w14:textId="4B158F35" w:rsidR="007D6923" w:rsidRPr="00CB6BB3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(16,986,371.77)</w:t>
            </w:r>
          </w:p>
        </w:tc>
        <w:tc>
          <w:tcPr>
            <w:tcW w:w="134" w:type="dxa"/>
          </w:tcPr>
          <w:p w14:paraId="41ADD1C5" w14:textId="77777777" w:rsidR="007D6923" w:rsidRPr="00CB6BB3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4553BEC" w14:textId="60D302D8" w:rsidR="007D6923" w:rsidRPr="00CB6BB3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(1,108,873.16)</w:t>
            </w:r>
          </w:p>
        </w:tc>
        <w:tc>
          <w:tcPr>
            <w:tcW w:w="134" w:type="dxa"/>
          </w:tcPr>
          <w:p w14:paraId="14E89FE8" w14:textId="77777777" w:rsidR="007D6923" w:rsidRPr="00CB6BB3" w:rsidRDefault="007D6923" w:rsidP="007D692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B4B5296" w14:textId="16DA70D3" w:rsidR="007D6923" w:rsidRPr="00CB6BB3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(1,045,246.05)</w:t>
            </w:r>
          </w:p>
        </w:tc>
      </w:tr>
      <w:tr w:rsidR="007D6923" w:rsidRPr="00CB6BB3" w14:paraId="3FCBDB5D" w14:textId="77777777" w:rsidTr="007D6923">
        <w:trPr>
          <w:gridAfter w:val="1"/>
          <w:wAfter w:w="6" w:type="dxa"/>
        </w:trPr>
        <w:tc>
          <w:tcPr>
            <w:tcW w:w="3001" w:type="dxa"/>
          </w:tcPr>
          <w:p w14:paraId="0A7C726E" w14:textId="115935B2" w:rsidR="007D6923" w:rsidRPr="00CB6BB3" w:rsidRDefault="007D6923" w:rsidP="007D6923">
            <w:pPr>
              <w:tabs>
                <w:tab w:val="left" w:pos="284"/>
              </w:tabs>
              <w:spacing w:line="320" w:lineRule="exact"/>
              <w:ind w:left="170" w:hanging="227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หนี้สินตามสัญญาเช่า-สุทธิ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6EDC6B" w14:textId="0D75FEF4" w:rsidR="007D6923" w:rsidRPr="00CB6BB3" w:rsidRDefault="007D6923" w:rsidP="007D692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116,191,428.55 </w:t>
            </w:r>
          </w:p>
        </w:tc>
        <w:tc>
          <w:tcPr>
            <w:tcW w:w="136" w:type="dxa"/>
          </w:tcPr>
          <w:p w14:paraId="220AEEDB" w14:textId="77777777" w:rsidR="007D6923" w:rsidRPr="00CB6BB3" w:rsidRDefault="007D6923" w:rsidP="007D6923">
            <w:pPr>
              <w:spacing w:line="320" w:lineRule="exact"/>
              <w:ind w:left="-105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1EB6AADE" w14:textId="17A24300" w:rsidR="007D6923" w:rsidRPr="00CB6BB3" w:rsidRDefault="007D6923" w:rsidP="007D692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95,443,808.32 </w:t>
            </w:r>
          </w:p>
        </w:tc>
        <w:tc>
          <w:tcPr>
            <w:tcW w:w="134" w:type="dxa"/>
          </w:tcPr>
          <w:p w14:paraId="60C5DC24" w14:textId="77777777" w:rsidR="007D6923" w:rsidRPr="00CB6BB3" w:rsidRDefault="007D6923" w:rsidP="007D6923">
            <w:pPr>
              <w:spacing w:line="320" w:lineRule="exact"/>
              <w:ind w:left="-105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3D1A5C" w14:textId="1A210199" w:rsidR="007D6923" w:rsidRPr="00CB6BB3" w:rsidRDefault="007D6923" w:rsidP="007D692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21,044,478.52 </w:t>
            </w:r>
          </w:p>
        </w:tc>
        <w:tc>
          <w:tcPr>
            <w:tcW w:w="134" w:type="dxa"/>
          </w:tcPr>
          <w:p w14:paraId="75291A47" w14:textId="77777777" w:rsidR="007D6923" w:rsidRPr="00CB6BB3" w:rsidRDefault="007D6923" w:rsidP="007D6923">
            <w:pPr>
              <w:tabs>
                <w:tab w:val="left" w:pos="284"/>
                <w:tab w:val="left" w:pos="1418"/>
              </w:tabs>
              <w:spacing w:line="320" w:lineRule="exact"/>
              <w:ind w:left="-105" w:right="57" w:hanging="249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0336C3B" w14:textId="571E9FEA" w:rsidR="007D6923" w:rsidRPr="00CB6BB3" w:rsidRDefault="007D6923" w:rsidP="007D692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20,817,543.65</w:t>
            </w:r>
          </w:p>
        </w:tc>
      </w:tr>
    </w:tbl>
    <w:p w14:paraId="051C828C" w14:textId="77777777" w:rsidR="00977B6C" w:rsidRPr="00DF2342" w:rsidRDefault="00977B6C" w:rsidP="00870C01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BA57AE0" w14:textId="112F2C59" w:rsidR="00BB3B91" w:rsidRDefault="00BB3B91" w:rsidP="00870C01">
      <w:pPr>
        <w:tabs>
          <w:tab w:val="clear" w:pos="227"/>
        </w:tabs>
        <w:spacing w:line="360" w:lineRule="exact"/>
        <w:ind w:left="289" w:firstLine="578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bookmarkStart w:id="5" w:name="_Hlk159442790"/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ในระหว่างปี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256</w:t>
      </w:r>
      <w:r w:rsidRPr="00DF2342">
        <w:rPr>
          <w:rFonts w:ascii="Angsana New" w:hAnsi="Angsana New" w:hint="cs"/>
          <w:color w:val="000000" w:themeColor="text1"/>
          <w:sz w:val="32"/>
          <w:szCs w:val="32"/>
        </w:rPr>
        <w:t>7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ย่อยแห่งหนึ่งมีการทำ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เช่าลิสซิ่ง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กับบริษัทลิสซิ่งในประเทศ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มูลค่าตามสัญญา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46.73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โดยจำหน่ายโครงการซื้อขายไฟฟ้าและเช่ากลับคืนโครงการดังกล่าว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กำหนด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ระยะเวลา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ผ่อนชำระ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</w:rPr>
        <w:t>60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งวดเดือน ผ่อนชำระงวดเดือน</w:t>
      </w:r>
      <w:r w:rsidRPr="00DF234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ละ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0.76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ล้านบาท</w:t>
      </w:r>
      <w:r w:rsidRPr="00DF2342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</w:rPr>
        <w:t>(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รวมภาษีมูลค่าเพิ่ม)</w:t>
      </w:r>
    </w:p>
    <w:p w14:paraId="640859B2" w14:textId="4797567B" w:rsidR="00924B4D" w:rsidRPr="00DF2342" w:rsidRDefault="00924B4D" w:rsidP="00870C01">
      <w:pPr>
        <w:tabs>
          <w:tab w:val="clear" w:pos="227"/>
        </w:tabs>
        <w:spacing w:line="360" w:lineRule="exact"/>
        <w:ind w:left="289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ย่อยแห่งหนึ่งมี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เช่าลิสซิ่งจำนวน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7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 ตามลำดับ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กับบริษัทลิสซิ่งในประเทศ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มูลค่าตามสัญญา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152.92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104.48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ตามลำดับ โดยจำหน่ายโครงการซื้อขายไฟฟ้าและเช่ากลับคืนโครงการดังกล่าว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กำหนด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ระยะเวลา</w:t>
      </w:r>
      <w:r w:rsidRPr="002C3088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ผ่อนชำระ </w:t>
      </w:r>
      <w:r w:rsidRPr="002C3088">
        <w:rPr>
          <w:rFonts w:ascii="Angsana New" w:hAnsi="Angsana New"/>
          <w:color w:val="000000" w:themeColor="text1"/>
          <w:spacing w:val="-6"/>
          <w:sz w:val="32"/>
          <w:szCs w:val="32"/>
        </w:rPr>
        <w:t>60</w:t>
      </w:r>
      <w:r w:rsidRPr="002C3088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งวดเดือน </w:t>
      </w:r>
      <w:r w:rsidRPr="00CB6BB3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ผ่อนชำระงวดเดือน</w:t>
      </w:r>
      <w:r w:rsidRPr="00CB6BB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ละ</w:t>
      </w:r>
      <w:r w:rsidRPr="002C3088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2C3088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2.38 </w:t>
      </w:r>
      <w:r w:rsidRPr="002C3088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ล้านบาท</w:t>
      </w:r>
      <w:r w:rsidRPr="002C3088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และ </w:t>
      </w:r>
      <w:r w:rsidRPr="002C3088">
        <w:rPr>
          <w:rFonts w:ascii="Angsana New" w:hAnsi="Angsana New"/>
          <w:color w:val="000000" w:themeColor="text1"/>
          <w:spacing w:val="-6"/>
          <w:sz w:val="32"/>
          <w:szCs w:val="32"/>
        </w:rPr>
        <w:t>1.61</w:t>
      </w:r>
      <w:r w:rsidRPr="002C3088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2C3088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ล้านบาท</w:t>
      </w:r>
      <w:r w:rsidRPr="002C3088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2C3088">
        <w:rPr>
          <w:rFonts w:ascii="Angsana New" w:hAnsi="Angsana New"/>
          <w:color w:val="000000" w:themeColor="text1"/>
          <w:spacing w:val="-6"/>
          <w:sz w:val="32"/>
          <w:szCs w:val="32"/>
        </w:rPr>
        <w:t>(</w:t>
      </w:r>
      <w:r w:rsidRPr="002C3088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รวมภาษีมูลค่าเพิ่ม)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</w:p>
    <w:bookmarkEnd w:id="5"/>
    <w:p w14:paraId="449EE193" w14:textId="3AE5FDDF" w:rsidR="000E44B5" w:rsidRDefault="00A233CC" w:rsidP="00870C01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position w:val="2"/>
        </w:rPr>
      </w:pPr>
      <w:r w:rsidRPr="00DF2342">
        <w:rPr>
          <w:rFonts w:ascii="Angsana New" w:hAnsi="Angsana New" w:hint="cs"/>
          <w:color w:val="000000" w:themeColor="text1"/>
          <w:position w:val="2"/>
          <w:cs/>
        </w:rPr>
        <w:t>ค่าใช้จ่ายเกี่ยวกับสัญญาเช่า</w:t>
      </w:r>
      <w:r w:rsidR="000E44B5" w:rsidRPr="00DF2342">
        <w:rPr>
          <w:rFonts w:ascii="Angsana New" w:hAnsi="Angsana New"/>
          <w:color w:val="000000" w:themeColor="text1"/>
          <w:position w:val="2"/>
          <w:cs/>
        </w:rPr>
        <w:t>ที่รับรู้ในงบกำไรขาดทุน</w:t>
      </w:r>
      <w:r w:rsidR="000E44B5" w:rsidRPr="00DF2342">
        <w:rPr>
          <w:rFonts w:ascii="Angsana New" w:hAnsi="Angsana New" w:hint="cs"/>
          <w:color w:val="000000" w:themeColor="text1"/>
          <w:position w:val="2"/>
          <w:cs/>
        </w:rPr>
        <w:t>เบ็ดเสร็จ</w:t>
      </w:r>
      <w:r w:rsidR="000E44B5" w:rsidRPr="00DF2342">
        <w:rPr>
          <w:rFonts w:ascii="Angsana New" w:hAnsi="Angsana New"/>
          <w:color w:val="000000" w:themeColor="text1"/>
          <w:position w:val="2"/>
          <w:cs/>
        </w:rPr>
        <w:t>สำหรับ</w:t>
      </w:r>
      <w:r w:rsidR="000E44B5" w:rsidRPr="00DF2342">
        <w:rPr>
          <w:rFonts w:ascii="Angsana New" w:hAnsi="Angsana New" w:hint="cs"/>
          <w:color w:val="000000" w:themeColor="text1"/>
          <w:position w:val="2"/>
          <w:cs/>
        </w:rPr>
        <w:t>ปี</w:t>
      </w:r>
      <w:r w:rsidR="000E44B5" w:rsidRPr="00DF2342">
        <w:rPr>
          <w:rFonts w:ascii="Angsana New" w:hAnsi="Angsana New"/>
          <w:color w:val="000000" w:themeColor="text1"/>
          <w:position w:val="2"/>
          <w:cs/>
        </w:rPr>
        <w:t>สิ้นสุดวันที่</w:t>
      </w:r>
      <w:r w:rsidR="000E44B5" w:rsidRPr="00DF2342">
        <w:rPr>
          <w:rFonts w:ascii="Angsana New" w:hAnsi="Angsana New"/>
          <w:color w:val="000000" w:themeColor="text1"/>
          <w:position w:val="2"/>
        </w:rPr>
        <w:t xml:space="preserve"> 31 </w:t>
      </w:r>
      <w:r w:rsidR="000E44B5" w:rsidRPr="00DF2342">
        <w:rPr>
          <w:rFonts w:ascii="Angsana New" w:hAnsi="Angsana New" w:hint="cs"/>
          <w:color w:val="000000" w:themeColor="text1"/>
          <w:position w:val="2"/>
          <w:cs/>
        </w:rPr>
        <w:t>ธันวาคม</w:t>
      </w:r>
      <w:r w:rsidR="000E44B5" w:rsidRPr="00DF2342">
        <w:rPr>
          <w:rFonts w:ascii="Angsana New" w:hAnsi="Angsana New" w:hint="cs"/>
          <w:color w:val="000000" w:themeColor="text1"/>
          <w:position w:val="2"/>
        </w:rPr>
        <w:t xml:space="preserve"> </w:t>
      </w:r>
      <w:r w:rsidR="000E44B5" w:rsidRPr="00DF2342">
        <w:rPr>
          <w:rFonts w:ascii="Angsana New" w:hAnsi="Angsana New"/>
          <w:color w:val="000000" w:themeColor="text1"/>
          <w:position w:val="2"/>
        </w:rPr>
        <w:t>256</w:t>
      </w:r>
      <w:r w:rsidR="00BB3B91" w:rsidRPr="00DF2342">
        <w:rPr>
          <w:rFonts w:ascii="Angsana New" w:hAnsi="Angsana New" w:hint="cs"/>
          <w:color w:val="000000" w:themeColor="text1"/>
          <w:position w:val="2"/>
          <w:cs/>
        </w:rPr>
        <w:t>7</w:t>
      </w:r>
      <w:r w:rsidR="000E44B5" w:rsidRPr="00DF2342">
        <w:rPr>
          <w:rFonts w:ascii="Angsana New" w:hAnsi="Angsana New" w:hint="cs"/>
          <w:color w:val="000000" w:themeColor="text1"/>
          <w:position w:val="2"/>
          <w:cs/>
        </w:rPr>
        <w:t xml:space="preserve">และ </w:t>
      </w:r>
      <w:r w:rsidR="000E44B5" w:rsidRPr="00DF2342">
        <w:rPr>
          <w:rFonts w:ascii="Angsana New" w:hAnsi="Angsana New"/>
          <w:color w:val="000000" w:themeColor="text1"/>
          <w:position w:val="2"/>
        </w:rPr>
        <w:t>256</w:t>
      </w:r>
      <w:r w:rsidR="00BB3B91" w:rsidRPr="00DF2342">
        <w:rPr>
          <w:rFonts w:ascii="Angsana New" w:hAnsi="Angsana New"/>
          <w:color w:val="000000" w:themeColor="text1"/>
          <w:position w:val="2"/>
        </w:rPr>
        <w:t>6</w:t>
      </w:r>
      <w:r w:rsidR="000E44B5" w:rsidRPr="00DF2342">
        <w:rPr>
          <w:rFonts w:ascii="Angsana New" w:hAnsi="Angsana New" w:hint="cs"/>
          <w:color w:val="000000" w:themeColor="text1"/>
          <w:position w:val="2"/>
          <w:cs/>
        </w:rPr>
        <w:t xml:space="preserve"> มีดังนี้</w:t>
      </w:r>
    </w:p>
    <w:tbl>
      <w:tblPr>
        <w:tblW w:w="83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47"/>
        <w:gridCol w:w="134"/>
        <w:gridCol w:w="1250"/>
        <w:gridCol w:w="134"/>
        <w:gridCol w:w="1247"/>
        <w:gridCol w:w="137"/>
        <w:gridCol w:w="1249"/>
      </w:tblGrid>
      <w:tr w:rsidR="00DF2342" w:rsidRPr="00EC3A95" w14:paraId="5837C50E" w14:textId="77777777" w:rsidTr="00A22E7D">
        <w:trPr>
          <w:trHeight w:val="20"/>
        </w:trPr>
        <w:tc>
          <w:tcPr>
            <w:tcW w:w="2977" w:type="dxa"/>
          </w:tcPr>
          <w:p w14:paraId="049451F5" w14:textId="77777777" w:rsidR="000E44B5" w:rsidRPr="00EC3A95" w:rsidRDefault="000E44B5" w:rsidP="002C3088">
            <w:pPr>
              <w:spacing w:line="300" w:lineRule="exact"/>
              <w:ind w:left="113" w:hanging="17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</w:tcPr>
          <w:p w14:paraId="4918D1DC" w14:textId="77777777" w:rsidR="000E44B5" w:rsidRPr="00EC3A95" w:rsidRDefault="000E44B5" w:rsidP="002C308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F2342" w:rsidRPr="00EC3A95" w14:paraId="546D2190" w14:textId="77777777" w:rsidTr="00A22E7D">
        <w:trPr>
          <w:trHeight w:val="20"/>
        </w:trPr>
        <w:tc>
          <w:tcPr>
            <w:tcW w:w="2977" w:type="dxa"/>
          </w:tcPr>
          <w:p w14:paraId="6E8F85A5" w14:textId="77777777" w:rsidR="000E44B5" w:rsidRPr="00EC3A95" w:rsidRDefault="000E44B5" w:rsidP="002C3088">
            <w:pPr>
              <w:spacing w:line="300" w:lineRule="exact"/>
              <w:ind w:left="113" w:hanging="17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709CC" w14:textId="77777777" w:rsidR="000E44B5" w:rsidRPr="00EC3A95" w:rsidRDefault="000E44B5" w:rsidP="002C308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00F9E85" w14:textId="77777777" w:rsidR="000E44B5" w:rsidRPr="00EC3A95" w:rsidRDefault="000E44B5" w:rsidP="002C308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410BC3" w14:textId="77777777" w:rsidR="000E44B5" w:rsidRPr="00EC3A95" w:rsidRDefault="000E44B5" w:rsidP="002C308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342" w:rsidRPr="00EC3A95" w14:paraId="19F35B95" w14:textId="77777777" w:rsidTr="004E7D18">
        <w:trPr>
          <w:trHeight w:val="20"/>
        </w:trPr>
        <w:tc>
          <w:tcPr>
            <w:tcW w:w="2977" w:type="dxa"/>
          </w:tcPr>
          <w:p w14:paraId="79AD7676" w14:textId="77777777" w:rsidR="00BB3B91" w:rsidRPr="00EC3A95" w:rsidRDefault="00BB3B91" w:rsidP="002C3088">
            <w:pPr>
              <w:spacing w:line="300" w:lineRule="exact"/>
              <w:ind w:left="113" w:hanging="17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EA69551" w14:textId="1D0599FD" w:rsidR="00BB3B91" w:rsidRPr="00EC3A95" w:rsidRDefault="00BB3B91" w:rsidP="002C3088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BAEF10" w14:textId="77777777" w:rsidR="00BB3B91" w:rsidRPr="00EC3A95" w:rsidRDefault="00BB3B91" w:rsidP="002C3088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4971F9DA" w14:textId="3DC225FC" w:rsidR="00BB3B91" w:rsidRPr="00EC3A95" w:rsidRDefault="00BB3B91" w:rsidP="002C3088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348AED26" w14:textId="77777777" w:rsidR="00BB3B91" w:rsidRPr="00EC3A95" w:rsidRDefault="00BB3B91" w:rsidP="002C3088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0B8932F" w14:textId="12FF4061" w:rsidR="00BB3B91" w:rsidRPr="00EC3A95" w:rsidRDefault="00BB3B91" w:rsidP="002C3088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3F35DBF" w14:textId="77777777" w:rsidR="00BB3B91" w:rsidRPr="00EC3A95" w:rsidRDefault="00BB3B91" w:rsidP="002C3088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3A6042E7" w14:textId="5C12CDBD" w:rsidR="00BB3B91" w:rsidRPr="00EC3A95" w:rsidRDefault="00BB3B91" w:rsidP="002C3088">
            <w:pPr>
              <w:tabs>
                <w:tab w:val="center" w:pos="409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7D6923" w:rsidRPr="00EC3A95" w14:paraId="5639A3AE" w14:textId="77777777" w:rsidTr="004E7D18">
        <w:trPr>
          <w:trHeight w:val="20"/>
        </w:trPr>
        <w:tc>
          <w:tcPr>
            <w:tcW w:w="2977" w:type="dxa"/>
          </w:tcPr>
          <w:p w14:paraId="280D176E" w14:textId="77777777" w:rsidR="007D6923" w:rsidRPr="00EC3A95" w:rsidRDefault="007D6923" w:rsidP="002C3088">
            <w:pPr>
              <w:tabs>
                <w:tab w:val="clear" w:pos="227"/>
                <w:tab w:val="clear" w:pos="680"/>
                <w:tab w:val="left" w:pos="676"/>
              </w:tabs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</w:t>
            </w: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shd w:val="clear" w:color="auto" w:fill="auto"/>
          </w:tcPr>
          <w:p w14:paraId="1948A88F" w14:textId="1C7C56C2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4,611,018.86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774860" w14:textId="77777777" w:rsidR="007D6923" w:rsidRPr="00EC3A95" w:rsidRDefault="007D6923" w:rsidP="002C30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622036DB" w14:textId="6F40F31F" w:rsidR="007D6923" w:rsidRPr="00EC3A95" w:rsidRDefault="00924B4D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5,066,091.69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E5614E" w14:textId="77777777" w:rsidR="007D6923" w:rsidRPr="00EC3A95" w:rsidRDefault="007D6923" w:rsidP="002C30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2D29678" w14:textId="697CC2E5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</w:t>
            </w: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121</w:t>
            </w: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019.15</w:t>
            </w:r>
          </w:p>
        </w:tc>
        <w:tc>
          <w:tcPr>
            <w:tcW w:w="137" w:type="dxa"/>
            <w:vAlign w:val="bottom"/>
          </w:tcPr>
          <w:p w14:paraId="43E36F15" w14:textId="77777777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07294B47" w14:textId="34D88FC0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4,943,630.93</w:t>
            </w:r>
          </w:p>
        </w:tc>
      </w:tr>
      <w:tr w:rsidR="007D6923" w:rsidRPr="00EC3A95" w14:paraId="11DF8557" w14:textId="77777777" w:rsidTr="004E7D18">
        <w:trPr>
          <w:trHeight w:val="20"/>
        </w:trPr>
        <w:tc>
          <w:tcPr>
            <w:tcW w:w="2977" w:type="dxa"/>
          </w:tcPr>
          <w:p w14:paraId="7C492F96" w14:textId="77777777" w:rsidR="007D6923" w:rsidRPr="00EC3A95" w:rsidRDefault="007D6923" w:rsidP="002C3088">
            <w:pPr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7" w:type="dxa"/>
            <w:shd w:val="clear" w:color="auto" w:fill="auto"/>
          </w:tcPr>
          <w:p w14:paraId="1EB3847B" w14:textId="691905C0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4,887,612.68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EE273E" w14:textId="77777777" w:rsidR="007D6923" w:rsidRPr="00EC3A95" w:rsidRDefault="007D6923" w:rsidP="002C30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36645715" w14:textId="60EA9ACC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 3</w:t>
            </w: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485</w:t>
            </w: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683.85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6D8723" w14:textId="77777777" w:rsidR="007D6923" w:rsidRPr="00EC3A95" w:rsidRDefault="007D6923" w:rsidP="002C30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EE620A1" w14:textId="6DAB1CA3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172</w:t>
            </w: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956.76</w:t>
            </w:r>
          </w:p>
        </w:tc>
        <w:tc>
          <w:tcPr>
            <w:tcW w:w="137" w:type="dxa"/>
            <w:vAlign w:val="bottom"/>
          </w:tcPr>
          <w:p w14:paraId="5D7EB54D" w14:textId="77777777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60FE2BB4" w14:textId="365AE955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1,380,049.55</w:t>
            </w:r>
          </w:p>
        </w:tc>
      </w:tr>
      <w:tr w:rsidR="007D6923" w:rsidRPr="00EC3A95" w14:paraId="110A5F67" w14:textId="77777777" w:rsidTr="004E7D18">
        <w:trPr>
          <w:trHeight w:val="20"/>
        </w:trPr>
        <w:tc>
          <w:tcPr>
            <w:tcW w:w="2977" w:type="dxa"/>
          </w:tcPr>
          <w:p w14:paraId="470B1221" w14:textId="77777777" w:rsidR="007D6923" w:rsidRPr="00EC3A95" w:rsidRDefault="007D6923" w:rsidP="002C3088">
            <w:pPr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  <w:shd w:val="clear" w:color="auto" w:fill="auto"/>
          </w:tcPr>
          <w:p w14:paraId="0EC34652" w14:textId="7FFE7634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5,115,459.73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6D7274" w14:textId="77777777" w:rsidR="007D6923" w:rsidRPr="00EC3A95" w:rsidRDefault="007D6923" w:rsidP="002C30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25CCD4F6" w14:textId="1EC958ED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 5,354,160.00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E12AEEB" w14:textId="77777777" w:rsidR="007D6923" w:rsidRPr="00EC3A95" w:rsidRDefault="007D6923" w:rsidP="002C30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DCD4722" w14:textId="01342069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174</w:t>
            </w: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080.00</w:t>
            </w:r>
          </w:p>
        </w:tc>
        <w:tc>
          <w:tcPr>
            <w:tcW w:w="137" w:type="dxa"/>
            <w:vAlign w:val="bottom"/>
          </w:tcPr>
          <w:p w14:paraId="772ED46A" w14:textId="77777777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5A97EA75" w14:textId="5FF5EC58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190</w:t>
            </w: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080.00</w:t>
            </w:r>
          </w:p>
        </w:tc>
      </w:tr>
      <w:tr w:rsidR="007D6923" w:rsidRPr="00EC3A95" w14:paraId="7938E520" w14:textId="77777777" w:rsidTr="00DF0AFC">
        <w:trPr>
          <w:trHeight w:val="20"/>
        </w:trPr>
        <w:tc>
          <w:tcPr>
            <w:tcW w:w="2977" w:type="dxa"/>
          </w:tcPr>
          <w:p w14:paraId="55FA9E2D" w14:textId="7944CB77" w:rsidR="007D6923" w:rsidRPr="00EC3A95" w:rsidRDefault="007D6923" w:rsidP="002C3088">
            <w:pPr>
              <w:tabs>
                <w:tab w:val="clear" w:pos="227"/>
                <w:tab w:val="clear" w:pos="454"/>
                <w:tab w:val="clear" w:pos="680"/>
                <w:tab w:val="left" w:pos="676"/>
              </w:tabs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  <w:r w:rsidRPr="00EC3A9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247" w:type="dxa"/>
            <w:shd w:val="clear" w:color="auto" w:fill="auto"/>
          </w:tcPr>
          <w:p w14:paraId="6F2968EB" w14:textId="77777777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</w:t>
            </w:r>
          </w:p>
          <w:p w14:paraId="0A930130" w14:textId="060B00C6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342,550.00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A143F0" w14:textId="77777777" w:rsidR="007D6923" w:rsidRPr="00EC3A95" w:rsidRDefault="007D6923" w:rsidP="002C30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71E3AA6" w14:textId="1DDC0C35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 498</w:t>
            </w: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BCCAA5" w14:textId="77777777" w:rsidR="007D6923" w:rsidRPr="00EC3A95" w:rsidRDefault="007D6923" w:rsidP="002C30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EB6FBB3" w14:textId="0984F47E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228</w:t>
            </w: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450.00</w:t>
            </w:r>
          </w:p>
        </w:tc>
        <w:tc>
          <w:tcPr>
            <w:tcW w:w="137" w:type="dxa"/>
            <w:vAlign w:val="bottom"/>
          </w:tcPr>
          <w:p w14:paraId="2CE2E11D" w14:textId="77777777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18290887" w14:textId="4FCFFF43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374,400.00</w:t>
            </w:r>
          </w:p>
        </w:tc>
      </w:tr>
      <w:tr w:rsidR="007D6923" w:rsidRPr="00EC3A95" w14:paraId="78CA19A6" w14:textId="77777777" w:rsidTr="00DF0AFC">
        <w:trPr>
          <w:trHeight w:val="20"/>
        </w:trPr>
        <w:tc>
          <w:tcPr>
            <w:tcW w:w="2977" w:type="dxa"/>
          </w:tcPr>
          <w:p w14:paraId="16BB04C6" w14:textId="465C3CE2" w:rsidR="007D6923" w:rsidRPr="00EC3A95" w:rsidRDefault="007D6923" w:rsidP="002C3088">
            <w:pPr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C3A9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B2D50E" w14:textId="7004744E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  14,956,641.27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A44B9C" w14:textId="77777777" w:rsidR="007D6923" w:rsidRPr="00EC3A95" w:rsidRDefault="007D6923" w:rsidP="002C30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F56B1F" w14:textId="14E007E9" w:rsidR="007D6923" w:rsidRPr="00EC3A95" w:rsidRDefault="00924B4D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14,404,635.54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1B8118" w14:textId="77777777" w:rsidR="007D6923" w:rsidRPr="00EC3A95" w:rsidRDefault="007D6923" w:rsidP="002C30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3440DF" w14:textId="5787F0AF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6,696,505.91</w:t>
            </w:r>
          </w:p>
        </w:tc>
        <w:tc>
          <w:tcPr>
            <w:tcW w:w="137" w:type="dxa"/>
            <w:vAlign w:val="bottom"/>
          </w:tcPr>
          <w:p w14:paraId="5AA98BF8" w14:textId="77777777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6B8495" w14:textId="544A3050" w:rsidR="007D6923" w:rsidRPr="00EC3A95" w:rsidRDefault="007D6923" w:rsidP="002C3088">
            <w:pPr>
              <w:spacing w:line="300" w:lineRule="exact"/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C3A9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6,888,160.48</w:t>
            </w:r>
          </w:p>
        </w:tc>
      </w:tr>
    </w:tbl>
    <w:p w14:paraId="463E9249" w14:textId="535A2E21" w:rsidR="004D7A83" w:rsidRDefault="00642EB8" w:rsidP="00061F31">
      <w:pPr>
        <w:tabs>
          <w:tab w:val="clear" w:pos="680"/>
          <w:tab w:val="clear" w:pos="1644"/>
          <w:tab w:val="left" w:pos="675"/>
          <w:tab w:val="left" w:pos="1667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color w:val="000000" w:themeColor="text1"/>
          <w:sz w:val="32"/>
          <w:szCs w:val="32"/>
        </w:rPr>
      </w:pPr>
      <w:r w:rsidRPr="00DF2342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lastRenderedPageBreak/>
        <w:t xml:space="preserve">สำหรับปีสิ้นสุดวันที่ </w:t>
      </w:r>
      <w:r w:rsidRPr="00DF2342">
        <w:rPr>
          <w:rFonts w:ascii="Angsana New" w:eastAsia="MS Mincho" w:hAnsi="Angsana New"/>
          <w:color w:val="000000" w:themeColor="text1"/>
          <w:sz w:val="32"/>
          <w:szCs w:val="32"/>
        </w:rPr>
        <w:t xml:space="preserve">31 </w:t>
      </w:r>
      <w:r w:rsidRPr="00DF2342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DF2342">
        <w:rPr>
          <w:rFonts w:ascii="Angsana New" w:eastAsia="MS Mincho" w:hAnsi="Angsana New"/>
          <w:color w:val="000000" w:themeColor="text1"/>
          <w:sz w:val="32"/>
          <w:szCs w:val="32"/>
        </w:rPr>
        <w:t>256</w:t>
      </w:r>
      <w:r w:rsidR="00BB3B91" w:rsidRPr="00DF2342">
        <w:rPr>
          <w:rFonts w:ascii="Angsana New" w:eastAsia="MS Mincho" w:hAnsi="Angsana New"/>
          <w:color w:val="000000" w:themeColor="text1"/>
          <w:sz w:val="32"/>
          <w:szCs w:val="32"/>
        </w:rPr>
        <w:t>7</w:t>
      </w:r>
      <w:r w:rsidRPr="00DF2342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และ </w:t>
      </w:r>
      <w:r w:rsidRPr="00DF2342">
        <w:rPr>
          <w:rFonts w:ascii="Angsana New" w:eastAsia="MS Mincho" w:hAnsi="Angsana New"/>
          <w:color w:val="000000" w:themeColor="text1"/>
          <w:sz w:val="32"/>
          <w:szCs w:val="32"/>
        </w:rPr>
        <w:t>256</w:t>
      </w:r>
      <w:r w:rsidR="00BB3B91" w:rsidRPr="00DF2342">
        <w:rPr>
          <w:rFonts w:ascii="Angsana New" w:eastAsia="MS Mincho" w:hAnsi="Angsana New"/>
          <w:color w:val="000000" w:themeColor="text1"/>
          <w:sz w:val="32"/>
          <w:szCs w:val="32"/>
        </w:rPr>
        <w:t>6</w:t>
      </w:r>
      <w:r w:rsidRPr="00DF2342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eastAsia="MS Mincho" w:hAnsi="Angsana New"/>
          <w:color w:val="000000" w:themeColor="text1"/>
          <w:sz w:val="32"/>
          <w:szCs w:val="32"/>
          <w:cs/>
        </w:rPr>
        <w:t>กระแสเงินสด</w:t>
      </w:r>
      <w:r w:rsidRPr="00DF2342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จ่าย</w:t>
      </w:r>
      <w:r w:rsidRPr="00DF2342">
        <w:rPr>
          <w:rFonts w:ascii="Angsana New" w:eastAsia="MS Mincho" w:hAnsi="Angsana New"/>
          <w:color w:val="000000" w:themeColor="text1"/>
          <w:sz w:val="32"/>
          <w:szCs w:val="32"/>
          <w:cs/>
        </w:rPr>
        <w:t>ทั้งหมดสำหรับสัญญาเช่า</w:t>
      </w:r>
      <w:r w:rsidRPr="00DF2342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ใน</w:t>
      </w:r>
      <w:r w:rsidRPr="00DF2342">
        <w:rPr>
          <w:rFonts w:ascii="Angsana New" w:eastAsia="MS Mincho" w:hAnsi="Angsana New"/>
          <w:color w:val="000000" w:themeColor="text1"/>
          <w:sz w:val="32"/>
          <w:szCs w:val="32"/>
        </w:rPr>
        <w:br/>
      </w:r>
      <w:r w:rsidRPr="00DF2342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งบการเงินรวม เป็นจำนวนเงิน</w:t>
      </w:r>
      <w:r w:rsidR="007D6923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</w:t>
      </w:r>
      <w:r w:rsidR="007D6923">
        <w:rPr>
          <w:rFonts w:ascii="Angsana New" w:eastAsia="MS Mincho" w:hAnsi="Angsana New"/>
          <w:color w:val="000000" w:themeColor="text1"/>
          <w:sz w:val="32"/>
          <w:szCs w:val="32"/>
        </w:rPr>
        <w:t>32.59</w:t>
      </w:r>
      <w:r w:rsidRPr="00DF2342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eastAsia="MS Mincho" w:hAnsi="Angsana New"/>
          <w:color w:val="000000" w:themeColor="text1"/>
          <w:sz w:val="32"/>
          <w:szCs w:val="32"/>
          <w:cs/>
        </w:rPr>
        <w:t>ล้านบาท</w:t>
      </w:r>
      <w:r w:rsidRPr="00DF2342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และ </w:t>
      </w:r>
      <w:r w:rsidR="00BB3B91" w:rsidRPr="00DF2342">
        <w:rPr>
          <w:rFonts w:ascii="Angsana New" w:eastAsia="MS Mincho" w:hAnsi="Angsana New"/>
          <w:color w:val="000000" w:themeColor="text1"/>
          <w:sz w:val="32"/>
          <w:szCs w:val="32"/>
        </w:rPr>
        <w:t xml:space="preserve">24.14 </w:t>
      </w:r>
      <w:r w:rsidRPr="00DF2342">
        <w:rPr>
          <w:rFonts w:ascii="Angsana New" w:eastAsia="MS Mincho" w:hAnsi="Angsana New"/>
          <w:color w:val="000000" w:themeColor="text1"/>
          <w:sz w:val="32"/>
          <w:szCs w:val="32"/>
          <w:cs/>
        </w:rPr>
        <w:t>ล้านบาท</w:t>
      </w:r>
      <w:r w:rsidRPr="00DF2342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ตามลำดับ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เฉพาะกิจการ จำนวนเงิน</w:t>
      </w:r>
      <w:r w:rsidR="00BB3B91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93057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3.44</w:t>
      </w:r>
      <w:r w:rsidR="0087506C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="008D426C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BB3B91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17</w:t>
      </w:r>
      <w:r w:rsidR="008D426C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eastAsia="MS Mincho" w:hAnsi="Angsana New"/>
          <w:color w:val="000000" w:themeColor="text1"/>
          <w:sz w:val="32"/>
          <w:szCs w:val="32"/>
          <w:cs/>
        </w:rPr>
        <w:t>ล้านบาท</w:t>
      </w:r>
      <w:r w:rsidRPr="00DF2342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ตามลำดับ)</w:t>
      </w:r>
    </w:p>
    <w:p w14:paraId="03B4A860" w14:textId="77777777" w:rsidR="000F3615" w:rsidRPr="00DF2342" w:rsidRDefault="000F3615" w:rsidP="00061F31">
      <w:pPr>
        <w:tabs>
          <w:tab w:val="clear" w:pos="680"/>
          <w:tab w:val="clear" w:pos="1644"/>
          <w:tab w:val="left" w:pos="675"/>
          <w:tab w:val="left" w:pos="1667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color w:val="000000" w:themeColor="text1"/>
          <w:sz w:val="32"/>
          <w:szCs w:val="32"/>
          <w:cs/>
        </w:rPr>
      </w:pPr>
    </w:p>
    <w:p w14:paraId="5F27E4F6" w14:textId="01E99FB9" w:rsidR="00532235" w:rsidRPr="00DF2342" w:rsidRDefault="00A715A8" w:rsidP="00727776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20</w:t>
      </w:r>
      <w:r w:rsidR="00532235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32235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32235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32235"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ประมาณการหนี้สินผลประโยชน์พนักงาน</w:t>
      </w:r>
    </w:p>
    <w:p w14:paraId="18878F2E" w14:textId="4868BC2D" w:rsidR="00532235" w:rsidRPr="00DF2342" w:rsidRDefault="00532235" w:rsidP="00727776">
      <w:pPr>
        <w:tabs>
          <w:tab w:val="left" w:pos="284"/>
          <w:tab w:val="left" w:pos="851"/>
          <w:tab w:val="left" w:pos="1418"/>
        </w:tabs>
        <w:spacing w:line="360" w:lineRule="exact"/>
        <w:ind w:left="131" w:firstLine="720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งบฐานะการเงิน</w:t>
      </w:r>
    </w:p>
    <w:tbl>
      <w:tblPr>
        <w:tblW w:w="840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7"/>
        <w:gridCol w:w="1134"/>
        <w:gridCol w:w="136"/>
        <w:gridCol w:w="1136"/>
        <w:gridCol w:w="138"/>
        <w:gridCol w:w="1134"/>
      </w:tblGrid>
      <w:tr w:rsidR="00DF2342" w:rsidRPr="00EC3A95" w14:paraId="284E6AE8" w14:textId="77777777" w:rsidTr="00BB3B91">
        <w:trPr>
          <w:cantSplit/>
        </w:trPr>
        <w:tc>
          <w:tcPr>
            <w:tcW w:w="3457" w:type="dxa"/>
          </w:tcPr>
          <w:p w14:paraId="3B1A4823" w14:textId="77777777" w:rsidR="00642EB8" w:rsidRPr="00EC3A95" w:rsidRDefault="00642EB8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49" w:type="dxa"/>
            <w:gridSpan w:val="7"/>
            <w:tcBorders>
              <w:bottom w:val="single" w:sz="6" w:space="0" w:color="auto"/>
            </w:tcBorders>
          </w:tcPr>
          <w:p w14:paraId="7A4E48DE" w14:textId="77777777" w:rsidR="00642EB8" w:rsidRPr="00EC3A95" w:rsidRDefault="00642EB8" w:rsidP="007057FF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EC3A95" w14:paraId="4850DEC7" w14:textId="77777777" w:rsidTr="00C14027">
        <w:trPr>
          <w:cantSplit/>
        </w:trPr>
        <w:tc>
          <w:tcPr>
            <w:tcW w:w="3457" w:type="dxa"/>
          </w:tcPr>
          <w:p w14:paraId="6367FC4D" w14:textId="77777777" w:rsidR="00642EB8" w:rsidRPr="00EC3A95" w:rsidRDefault="00642EB8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4714C1" w14:textId="77777777" w:rsidR="00642EB8" w:rsidRPr="00EC3A95" w:rsidRDefault="00642EB8" w:rsidP="007057FF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CF3F079" w14:textId="77777777" w:rsidR="00642EB8" w:rsidRPr="00EC3A95" w:rsidRDefault="00642EB8" w:rsidP="007057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5D5348" w14:textId="77777777" w:rsidR="00642EB8" w:rsidRPr="00EC3A95" w:rsidRDefault="00642EB8" w:rsidP="007057FF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342" w:rsidRPr="00EC3A95" w14:paraId="2FF8B8C6" w14:textId="77777777" w:rsidTr="00C14027">
        <w:trPr>
          <w:cantSplit/>
        </w:trPr>
        <w:tc>
          <w:tcPr>
            <w:tcW w:w="3457" w:type="dxa"/>
          </w:tcPr>
          <w:p w14:paraId="617F482A" w14:textId="77777777" w:rsidR="00BB3B91" w:rsidRPr="00EC3A95" w:rsidRDefault="00BB3B91" w:rsidP="00BB3B9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006539" w14:textId="2A9BA5A7" w:rsidR="00BB3B91" w:rsidRPr="00EC3A95" w:rsidRDefault="00BB3B91" w:rsidP="00BB3B91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938201D" w14:textId="77777777" w:rsidR="00BB3B91" w:rsidRPr="00EC3A95" w:rsidRDefault="00BB3B91" w:rsidP="00BB3B91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34BB4C" w14:textId="788B646A" w:rsidR="00BB3B91" w:rsidRPr="00EC3A95" w:rsidRDefault="00BB3B91" w:rsidP="00BB3B91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6" w:type="dxa"/>
          </w:tcPr>
          <w:p w14:paraId="07022662" w14:textId="77777777" w:rsidR="00BB3B91" w:rsidRPr="00EC3A95" w:rsidRDefault="00BB3B91" w:rsidP="00BB3B9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88733EC" w14:textId="4A1BF20E" w:rsidR="00BB3B91" w:rsidRPr="00EC3A95" w:rsidRDefault="00BB3B91" w:rsidP="00BB3B91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8" w:type="dxa"/>
          </w:tcPr>
          <w:p w14:paraId="75DFD905" w14:textId="77777777" w:rsidR="00BB3B91" w:rsidRPr="00EC3A95" w:rsidRDefault="00BB3B91" w:rsidP="00BB3B91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95916D" w14:textId="26858C26" w:rsidR="00BB3B91" w:rsidRPr="00EC3A95" w:rsidRDefault="00BB3B91" w:rsidP="00BB3B91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DF2342" w:rsidRPr="00EC3A95" w14:paraId="615AB3FC" w14:textId="77777777" w:rsidTr="00C14027">
        <w:trPr>
          <w:cantSplit/>
        </w:trPr>
        <w:tc>
          <w:tcPr>
            <w:tcW w:w="3457" w:type="dxa"/>
          </w:tcPr>
          <w:p w14:paraId="73D543EA" w14:textId="77777777" w:rsidR="00C14027" w:rsidRPr="00EC3A95" w:rsidRDefault="00C14027" w:rsidP="00C14027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EC3A9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ณ วันต</w:t>
            </w:r>
            <w:r w:rsidRPr="00EC3A9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9B6CDB" w14:textId="51B75A31" w:rsidR="00C14027" w:rsidRPr="00EC3A95" w:rsidRDefault="007D6923" w:rsidP="00C14027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 15</w:t>
            </w: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764</w:t>
            </w: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963.42</w:t>
            </w:r>
          </w:p>
        </w:tc>
        <w:tc>
          <w:tcPr>
            <w:tcW w:w="137" w:type="dxa"/>
          </w:tcPr>
          <w:p w14:paraId="00ABE95A" w14:textId="77777777" w:rsidR="00C14027" w:rsidRPr="00EC3A95" w:rsidRDefault="00C14027" w:rsidP="00C14027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23C25D" w14:textId="6940ECCF" w:rsidR="00C14027" w:rsidRPr="00EC3A95" w:rsidRDefault="00C14027" w:rsidP="00C14027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13,735,459.42</w:t>
            </w:r>
          </w:p>
        </w:tc>
        <w:tc>
          <w:tcPr>
            <w:tcW w:w="136" w:type="dxa"/>
          </w:tcPr>
          <w:p w14:paraId="1CE44B1F" w14:textId="77777777" w:rsidR="00C14027" w:rsidRPr="00EC3A95" w:rsidRDefault="00C14027" w:rsidP="00C1402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D22A153" w14:textId="270DE106" w:rsidR="00C14027" w:rsidRPr="00EC3A95" w:rsidRDefault="00C14027" w:rsidP="00C14027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14,600,518.42</w:t>
            </w:r>
          </w:p>
        </w:tc>
        <w:tc>
          <w:tcPr>
            <w:tcW w:w="138" w:type="dxa"/>
          </w:tcPr>
          <w:p w14:paraId="3493EEC8" w14:textId="77777777" w:rsidR="00C14027" w:rsidRPr="00EC3A95" w:rsidRDefault="00C14027" w:rsidP="00C14027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3C2B6D" w14:textId="775CF46E" w:rsidR="00C14027" w:rsidRPr="00EC3A95" w:rsidRDefault="00C14027" w:rsidP="00C14027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13,025,624.42</w:t>
            </w:r>
          </w:p>
        </w:tc>
      </w:tr>
      <w:tr w:rsidR="007D6923" w:rsidRPr="00EC3A95" w14:paraId="1B28F074" w14:textId="77777777" w:rsidTr="00C14027">
        <w:trPr>
          <w:cantSplit/>
        </w:trPr>
        <w:tc>
          <w:tcPr>
            <w:tcW w:w="3457" w:type="dxa"/>
          </w:tcPr>
          <w:p w14:paraId="6FB7BE02" w14:textId="77777777" w:rsidR="007D6923" w:rsidRPr="00EC3A95" w:rsidRDefault="007D6923" w:rsidP="007D6923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1134" w:type="dxa"/>
          </w:tcPr>
          <w:p w14:paraId="77014F67" w14:textId="3D1B9DFE" w:rsidR="007D6923" w:rsidRPr="00EC3A95" w:rsidRDefault="007D6923" w:rsidP="007D6923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1,857,116.00 </w:t>
            </w:r>
          </w:p>
        </w:tc>
        <w:tc>
          <w:tcPr>
            <w:tcW w:w="137" w:type="dxa"/>
          </w:tcPr>
          <w:p w14:paraId="08502C37" w14:textId="77777777" w:rsidR="007D6923" w:rsidRPr="00EC3A95" w:rsidRDefault="007D6923" w:rsidP="007D6923">
            <w:pPr>
              <w:spacing w:line="3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BCEEF5" w14:textId="270AD53E" w:rsidR="007D6923" w:rsidRPr="00EC3A95" w:rsidRDefault="007D6923" w:rsidP="007D6923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2,029,504.00</w:t>
            </w:r>
          </w:p>
        </w:tc>
        <w:tc>
          <w:tcPr>
            <w:tcW w:w="136" w:type="dxa"/>
          </w:tcPr>
          <w:p w14:paraId="1927F098" w14:textId="77777777" w:rsidR="007D6923" w:rsidRPr="00EC3A95" w:rsidRDefault="007D6923" w:rsidP="007D6923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2C45A48D" w14:textId="15D07005" w:rsidR="007D6923" w:rsidRPr="00EC3A95" w:rsidRDefault="007D6923" w:rsidP="007D6923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1,457,448.00 </w:t>
            </w:r>
          </w:p>
        </w:tc>
        <w:tc>
          <w:tcPr>
            <w:tcW w:w="138" w:type="dxa"/>
          </w:tcPr>
          <w:p w14:paraId="06C68AF2" w14:textId="77777777" w:rsidR="007D6923" w:rsidRPr="00EC3A95" w:rsidRDefault="007D6923" w:rsidP="007D6923">
            <w:pPr>
              <w:spacing w:line="300" w:lineRule="exact"/>
              <w:ind w:left="-11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CD119A" w14:textId="357F68FA" w:rsidR="007D6923" w:rsidRPr="00EC3A95" w:rsidRDefault="007D6923" w:rsidP="007D6923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1,574,894.00</w:t>
            </w:r>
          </w:p>
        </w:tc>
      </w:tr>
      <w:tr w:rsidR="007D6923" w:rsidRPr="00EC3A95" w14:paraId="494CD184" w14:textId="77777777" w:rsidTr="00C14027">
        <w:trPr>
          <w:cantSplit/>
        </w:trPr>
        <w:tc>
          <w:tcPr>
            <w:tcW w:w="3457" w:type="dxa"/>
          </w:tcPr>
          <w:p w14:paraId="16F0A1D0" w14:textId="6764BCDC" w:rsidR="007D6923" w:rsidRPr="00EC3A95" w:rsidRDefault="007D6923" w:rsidP="007D6923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</w:t>
            </w:r>
            <w:r w:rsidR="00924B4D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ขาดทุน</w:t>
            </w: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จากการ</w:t>
            </w:r>
            <w:r w:rsidRPr="00EC3A9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วัดมูลค่าใหม่ของผลประโยชน์</w:t>
            </w: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br/>
            </w:r>
            <w:r w:rsidRPr="00EC3A9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พนักงานที่กำหนดไว้</w:t>
            </w:r>
          </w:p>
        </w:tc>
        <w:tc>
          <w:tcPr>
            <w:tcW w:w="1134" w:type="dxa"/>
          </w:tcPr>
          <w:p w14:paraId="181D63B1" w14:textId="77777777" w:rsidR="007D6923" w:rsidRPr="00EC3A95" w:rsidRDefault="007D6923" w:rsidP="007D6923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287C5526" w14:textId="17BF11DF" w:rsidR="007D6923" w:rsidRPr="00EC3A95" w:rsidRDefault="007D6923" w:rsidP="007D6923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4,411,287.58 </w:t>
            </w:r>
          </w:p>
        </w:tc>
        <w:tc>
          <w:tcPr>
            <w:tcW w:w="137" w:type="dxa"/>
            <w:vAlign w:val="bottom"/>
          </w:tcPr>
          <w:p w14:paraId="44DB4934" w14:textId="77777777" w:rsidR="007D6923" w:rsidRPr="00EC3A95" w:rsidRDefault="007D6923" w:rsidP="007D6923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68D34E" w14:textId="77777777" w:rsidR="007D6923" w:rsidRPr="00EC3A95" w:rsidRDefault="007D6923" w:rsidP="007D6923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2B9424C9" w14:textId="1330A64F" w:rsidR="007D6923" w:rsidRPr="00EC3A95" w:rsidRDefault="007D6923" w:rsidP="007D6923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" w:type="dxa"/>
            <w:vAlign w:val="bottom"/>
          </w:tcPr>
          <w:p w14:paraId="6D540523" w14:textId="77777777" w:rsidR="007D6923" w:rsidRPr="00EC3A95" w:rsidRDefault="007D6923" w:rsidP="007D6923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2A65A8A8" w14:textId="77777777" w:rsidR="007D6923" w:rsidRPr="00EC3A95" w:rsidRDefault="007D6923" w:rsidP="007D6923">
            <w:pPr>
              <w:tabs>
                <w:tab w:val="center" w:pos="482"/>
                <w:tab w:val="right" w:pos="1022"/>
              </w:tabs>
              <w:spacing w:line="300" w:lineRule="exact"/>
              <w:ind w:hanging="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</w:p>
          <w:p w14:paraId="402076F2" w14:textId="46B94C5D" w:rsidR="007D6923" w:rsidRPr="00EC3A95" w:rsidRDefault="007D6923" w:rsidP="007D6923">
            <w:pPr>
              <w:tabs>
                <w:tab w:val="center" w:pos="482"/>
                <w:tab w:val="right" w:pos="1022"/>
              </w:tabs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4,825,551.58</w:t>
            </w:r>
          </w:p>
        </w:tc>
        <w:tc>
          <w:tcPr>
            <w:tcW w:w="138" w:type="dxa"/>
            <w:vAlign w:val="bottom"/>
          </w:tcPr>
          <w:p w14:paraId="387FF6E2" w14:textId="77777777" w:rsidR="007D6923" w:rsidRPr="00EC3A95" w:rsidRDefault="007D6923" w:rsidP="007D6923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971B18" w14:textId="77777777" w:rsidR="007D6923" w:rsidRPr="00EC3A95" w:rsidRDefault="007D6923" w:rsidP="007D6923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202F1532" w14:textId="478CCE04" w:rsidR="007D6923" w:rsidRPr="00EC3A95" w:rsidRDefault="007D6923" w:rsidP="007D6923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</w:tr>
      <w:tr w:rsidR="007D6923" w:rsidRPr="00EC3A95" w14:paraId="20BFF621" w14:textId="77777777" w:rsidTr="00C14027">
        <w:trPr>
          <w:cantSplit/>
        </w:trPr>
        <w:tc>
          <w:tcPr>
            <w:tcW w:w="3457" w:type="dxa"/>
          </w:tcPr>
          <w:p w14:paraId="59D747BE" w14:textId="3FC01359" w:rsidR="007D6923" w:rsidRPr="00EC3A95" w:rsidRDefault="007D6923" w:rsidP="007D6923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ผลประโยชน์ที่จ่ายในระหว่างปี</w:t>
            </w:r>
          </w:p>
        </w:tc>
        <w:tc>
          <w:tcPr>
            <w:tcW w:w="1134" w:type="dxa"/>
          </w:tcPr>
          <w:p w14:paraId="32E82D4C" w14:textId="0DCC1B3A" w:rsidR="007D6923" w:rsidRPr="00EC3A95" w:rsidRDefault="007D6923" w:rsidP="007D6923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(296,514.00)</w:t>
            </w:r>
          </w:p>
        </w:tc>
        <w:tc>
          <w:tcPr>
            <w:tcW w:w="137" w:type="dxa"/>
            <w:vAlign w:val="bottom"/>
          </w:tcPr>
          <w:p w14:paraId="101E9E52" w14:textId="77777777" w:rsidR="007D6923" w:rsidRPr="00EC3A95" w:rsidRDefault="007D6923" w:rsidP="007D6923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AC5DE0" w14:textId="1C4C1707" w:rsidR="007D6923" w:rsidRPr="00EC3A95" w:rsidRDefault="007D6923" w:rsidP="007D6923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" w:type="dxa"/>
            <w:vAlign w:val="bottom"/>
          </w:tcPr>
          <w:p w14:paraId="4C9A02B0" w14:textId="77777777" w:rsidR="007D6923" w:rsidRPr="00EC3A95" w:rsidRDefault="007D6923" w:rsidP="007D6923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left="-510" w:right="35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4B65E924" w14:textId="5BA295C3" w:rsidR="007D6923" w:rsidRPr="00EC3A95" w:rsidRDefault="007D6923" w:rsidP="007D6923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(296,514.00)</w:t>
            </w:r>
          </w:p>
        </w:tc>
        <w:tc>
          <w:tcPr>
            <w:tcW w:w="138" w:type="dxa"/>
            <w:vAlign w:val="bottom"/>
          </w:tcPr>
          <w:p w14:paraId="1FADD456" w14:textId="77777777" w:rsidR="007D6923" w:rsidRPr="00EC3A95" w:rsidRDefault="007D6923" w:rsidP="007D6923">
            <w:pPr>
              <w:spacing w:line="300" w:lineRule="exact"/>
              <w:ind w:left="-510" w:right="35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AB79AF1" w14:textId="7971C4A0" w:rsidR="007D6923" w:rsidRPr="00EC3A95" w:rsidRDefault="007D6923" w:rsidP="007D6923">
            <w:pPr>
              <w:spacing w:line="300" w:lineRule="exact"/>
              <w:ind w:left="-510" w:right="352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-</w:t>
            </w:r>
          </w:p>
        </w:tc>
      </w:tr>
      <w:tr w:rsidR="00C14027" w:rsidRPr="00EC3A95" w14:paraId="7DFE4B13" w14:textId="77777777" w:rsidTr="00C14027">
        <w:trPr>
          <w:cantSplit/>
        </w:trPr>
        <w:tc>
          <w:tcPr>
            <w:tcW w:w="3457" w:type="dxa"/>
          </w:tcPr>
          <w:p w14:paraId="230E9131" w14:textId="77777777" w:rsidR="00C14027" w:rsidRPr="00EC3A95" w:rsidRDefault="00C14027" w:rsidP="00C14027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EC3A9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ณ วันส</w:t>
            </w:r>
            <w:r w:rsidRPr="00EC3A9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CF49" w14:textId="12051074" w:rsidR="00C14027" w:rsidRPr="00EC3A95" w:rsidRDefault="007D6923" w:rsidP="00C14027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 21,736,853.00</w:t>
            </w:r>
          </w:p>
        </w:tc>
        <w:tc>
          <w:tcPr>
            <w:tcW w:w="137" w:type="dxa"/>
          </w:tcPr>
          <w:p w14:paraId="64F0C5C3" w14:textId="77777777" w:rsidR="00C14027" w:rsidRPr="00EC3A95" w:rsidRDefault="00C14027" w:rsidP="00C14027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3DFA40F" w14:textId="0A0B608C" w:rsidR="00C14027" w:rsidRPr="00EC3A95" w:rsidRDefault="00C14027" w:rsidP="00C14027">
            <w:pPr>
              <w:spacing w:line="300" w:lineRule="exact"/>
              <w:ind w:left="-56"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 15</w:t>
            </w: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764</w:t>
            </w: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963.42</w:t>
            </w:r>
          </w:p>
        </w:tc>
        <w:tc>
          <w:tcPr>
            <w:tcW w:w="136" w:type="dxa"/>
          </w:tcPr>
          <w:p w14:paraId="35A586B3" w14:textId="77777777" w:rsidR="00C14027" w:rsidRPr="00EC3A95" w:rsidRDefault="00C14027" w:rsidP="00C14027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A2D6429" w14:textId="5F21A0E3" w:rsidR="00C14027" w:rsidRPr="00EC3A95" w:rsidRDefault="00C14027" w:rsidP="00C14027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20,587,004.00</w:t>
            </w:r>
          </w:p>
        </w:tc>
        <w:tc>
          <w:tcPr>
            <w:tcW w:w="138" w:type="dxa"/>
          </w:tcPr>
          <w:p w14:paraId="2A683849" w14:textId="77777777" w:rsidR="00C14027" w:rsidRPr="00EC3A95" w:rsidRDefault="00C14027" w:rsidP="00C14027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44159E" w14:textId="08889FD1" w:rsidR="00C14027" w:rsidRPr="00EC3A95" w:rsidRDefault="00C14027" w:rsidP="00C14027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EC3A95">
              <w:rPr>
                <w:rFonts w:ascii="Angsana New" w:hAnsi="Angsana New"/>
                <w:color w:val="000000" w:themeColor="text1"/>
                <w:sz w:val="24"/>
                <w:szCs w:val="24"/>
              </w:rPr>
              <w:t>14,600,518.42</w:t>
            </w:r>
          </w:p>
        </w:tc>
      </w:tr>
    </w:tbl>
    <w:p w14:paraId="1872BACE" w14:textId="77C4A0F0" w:rsidR="006C75E5" w:rsidRPr="00DF2342" w:rsidRDefault="006C75E5" w:rsidP="0072777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4D6185CF" w14:textId="32E2522C" w:rsidR="00AF4798" w:rsidRPr="00DF2342" w:rsidRDefault="00AF4798" w:rsidP="0072777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0E888F3E" w14:textId="081E4836" w:rsidR="00642EB8" w:rsidRPr="00DF2342" w:rsidRDefault="00642EB8" w:rsidP="0072777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สำหรับปีสิ้นสุดวันที่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256</w:t>
      </w:r>
      <w:r w:rsidR="00BB3B91" w:rsidRPr="00DF2342">
        <w:rPr>
          <w:rFonts w:ascii="Angsana New" w:hAnsi="Angsana New"/>
          <w:color w:val="000000" w:themeColor="text1"/>
          <w:sz w:val="32"/>
          <w:szCs w:val="32"/>
        </w:rPr>
        <w:t>7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BB3B91" w:rsidRPr="00DF2342">
        <w:rPr>
          <w:rFonts w:ascii="Angsana New" w:hAnsi="Angsana New"/>
          <w:color w:val="000000" w:themeColor="text1"/>
          <w:sz w:val="32"/>
          <w:szCs w:val="32"/>
        </w:rPr>
        <w:t>6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DF2342" w:rsidRPr="000F3615" w14:paraId="537AF343" w14:textId="77777777" w:rsidTr="00386CF3">
        <w:tc>
          <w:tcPr>
            <w:tcW w:w="3456" w:type="dxa"/>
            <w:shd w:val="clear" w:color="auto" w:fill="auto"/>
          </w:tcPr>
          <w:p w14:paraId="27EBEEAE" w14:textId="77777777" w:rsidR="00642EB8" w:rsidRPr="000F3615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213042AF" w14:textId="77777777" w:rsidR="00642EB8" w:rsidRPr="000F3615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DF2342" w:rsidRPr="000F3615" w14:paraId="58C6E1A9" w14:textId="77777777" w:rsidTr="00386CF3">
        <w:tc>
          <w:tcPr>
            <w:tcW w:w="3456" w:type="dxa"/>
            <w:shd w:val="clear" w:color="auto" w:fill="auto"/>
          </w:tcPr>
          <w:p w14:paraId="2ED33A51" w14:textId="77777777" w:rsidR="00642EB8" w:rsidRPr="000F3615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70FB41" w14:textId="77777777" w:rsidR="00642EB8" w:rsidRPr="000F3615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163F7E8" w14:textId="77777777" w:rsidR="00642EB8" w:rsidRPr="000F3615" w:rsidRDefault="00642EB8" w:rsidP="007057FF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2A4C89" w14:textId="77777777" w:rsidR="00642EB8" w:rsidRPr="000F3615" w:rsidRDefault="00642EB8" w:rsidP="007057FF">
            <w:pPr>
              <w:tabs>
                <w:tab w:val="clear" w:pos="907"/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342" w:rsidRPr="000F3615" w14:paraId="454FDCAB" w14:textId="77777777" w:rsidTr="00386CF3">
        <w:trPr>
          <w:gridAfter w:val="1"/>
          <w:wAfter w:w="6" w:type="dxa"/>
        </w:trPr>
        <w:tc>
          <w:tcPr>
            <w:tcW w:w="3456" w:type="dxa"/>
            <w:shd w:val="clear" w:color="auto" w:fill="auto"/>
          </w:tcPr>
          <w:p w14:paraId="60CBEB95" w14:textId="77777777" w:rsidR="00BB3B91" w:rsidRPr="000F3615" w:rsidRDefault="00BB3B91" w:rsidP="00BB3B91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198F25" w14:textId="12EB53E4" w:rsidR="00BB3B91" w:rsidRPr="000F3615" w:rsidRDefault="00BB3B91" w:rsidP="00BB3B91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1953405" w14:textId="77777777" w:rsidR="00BB3B91" w:rsidRPr="000F3615" w:rsidRDefault="00BB3B91" w:rsidP="00BB3B91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F9526D" w14:textId="5FEBA9BC" w:rsidR="00BB3B91" w:rsidRPr="000F3615" w:rsidRDefault="00BB3B91" w:rsidP="00BB3B91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2EDBD253" w14:textId="77777777" w:rsidR="00BB3B91" w:rsidRPr="000F3615" w:rsidRDefault="00BB3B91" w:rsidP="00BB3B91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22092DE" w14:textId="04EBA246" w:rsidR="00BB3B91" w:rsidRPr="000F3615" w:rsidRDefault="00BB3B91" w:rsidP="00BB3B91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6AF2AE2" w14:textId="77777777" w:rsidR="00BB3B91" w:rsidRPr="000F3615" w:rsidRDefault="00BB3B91" w:rsidP="00BB3B91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90D10F2" w14:textId="146721C2" w:rsidR="00BB3B91" w:rsidRPr="000F3615" w:rsidRDefault="00BB3B91" w:rsidP="00BB3B91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7D6923" w:rsidRPr="000F3615" w14:paraId="0C98E786" w14:textId="77777777" w:rsidTr="00386CF3">
        <w:trPr>
          <w:gridAfter w:val="1"/>
          <w:wAfter w:w="6" w:type="dxa"/>
        </w:trPr>
        <w:tc>
          <w:tcPr>
            <w:tcW w:w="3456" w:type="dxa"/>
            <w:shd w:val="clear" w:color="auto" w:fill="auto"/>
          </w:tcPr>
          <w:p w14:paraId="23D17446" w14:textId="77777777" w:rsidR="007D6923" w:rsidRPr="000F3615" w:rsidRDefault="007D6923" w:rsidP="007D6923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shd w:val="clear" w:color="auto" w:fill="auto"/>
          </w:tcPr>
          <w:p w14:paraId="35666757" w14:textId="250B5108" w:rsidR="007D6923" w:rsidRPr="000F3615" w:rsidRDefault="007D6923" w:rsidP="007D69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1,510,435.00 </w:t>
            </w:r>
          </w:p>
        </w:tc>
        <w:tc>
          <w:tcPr>
            <w:tcW w:w="134" w:type="dxa"/>
            <w:shd w:val="clear" w:color="auto" w:fill="auto"/>
          </w:tcPr>
          <w:p w14:paraId="34973A24" w14:textId="77777777" w:rsidR="007D6923" w:rsidRPr="000F3615" w:rsidRDefault="007D6923" w:rsidP="007D692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89E4023" w14:textId="76FF7D77" w:rsidR="007D6923" w:rsidRPr="000F3615" w:rsidRDefault="007D6923" w:rsidP="007D69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1,741,186.00 </w:t>
            </w:r>
          </w:p>
        </w:tc>
        <w:tc>
          <w:tcPr>
            <w:tcW w:w="134" w:type="dxa"/>
            <w:shd w:val="clear" w:color="auto" w:fill="auto"/>
          </w:tcPr>
          <w:p w14:paraId="5A0F3603" w14:textId="77777777" w:rsidR="007D6923" w:rsidRPr="000F3615" w:rsidRDefault="007D6923" w:rsidP="007D69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497ECE1" w14:textId="3743D124" w:rsidR="007D6923" w:rsidRPr="000F3615" w:rsidRDefault="007D6923" w:rsidP="007D69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1,129,467.00 </w:t>
            </w:r>
          </w:p>
        </w:tc>
        <w:tc>
          <w:tcPr>
            <w:tcW w:w="134" w:type="dxa"/>
            <w:shd w:val="clear" w:color="auto" w:fill="auto"/>
          </w:tcPr>
          <w:p w14:paraId="23673AC6" w14:textId="77777777" w:rsidR="007D6923" w:rsidRPr="000F3615" w:rsidRDefault="007D6923" w:rsidP="007D692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A4678E6" w14:textId="77CEAFD2" w:rsidR="007D6923" w:rsidRPr="000F3615" w:rsidRDefault="007D6923" w:rsidP="007D69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>1,308,018.00</w:t>
            </w:r>
          </w:p>
        </w:tc>
      </w:tr>
      <w:tr w:rsidR="007D6923" w:rsidRPr="000F3615" w14:paraId="77628E03" w14:textId="77777777" w:rsidTr="00386CF3">
        <w:trPr>
          <w:gridAfter w:val="1"/>
          <w:wAfter w:w="6" w:type="dxa"/>
        </w:trPr>
        <w:tc>
          <w:tcPr>
            <w:tcW w:w="3456" w:type="dxa"/>
            <w:shd w:val="clear" w:color="auto" w:fill="auto"/>
          </w:tcPr>
          <w:p w14:paraId="60F6BC98" w14:textId="77777777" w:rsidR="007D6923" w:rsidRPr="000F3615" w:rsidRDefault="007D6923" w:rsidP="007D6923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shd w:val="clear" w:color="auto" w:fill="auto"/>
          </w:tcPr>
          <w:p w14:paraId="74AE06E8" w14:textId="3E305CF9" w:rsidR="007D6923" w:rsidRPr="000F3615" w:rsidRDefault="007D6923" w:rsidP="007D69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346,681.00 </w:t>
            </w:r>
          </w:p>
        </w:tc>
        <w:tc>
          <w:tcPr>
            <w:tcW w:w="134" w:type="dxa"/>
            <w:shd w:val="clear" w:color="auto" w:fill="auto"/>
          </w:tcPr>
          <w:p w14:paraId="534BDD81" w14:textId="77777777" w:rsidR="007D6923" w:rsidRPr="000F3615" w:rsidRDefault="007D6923" w:rsidP="007D692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07D7502" w14:textId="571399A0" w:rsidR="007D6923" w:rsidRPr="000F3615" w:rsidRDefault="007D6923" w:rsidP="007D69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288,318.00 </w:t>
            </w:r>
          </w:p>
        </w:tc>
        <w:tc>
          <w:tcPr>
            <w:tcW w:w="134" w:type="dxa"/>
            <w:shd w:val="clear" w:color="auto" w:fill="auto"/>
          </w:tcPr>
          <w:p w14:paraId="07FE8AB9" w14:textId="77777777" w:rsidR="007D6923" w:rsidRPr="000F3615" w:rsidRDefault="007D6923" w:rsidP="007D6923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B1C8923" w14:textId="3FBB1C1C" w:rsidR="007D6923" w:rsidRPr="000F3615" w:rsidRDefault="007D6923" w:rsidP="007D69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327,981.00 </w:t>
            </w:r>
          </w:p>
        </w:tc>
        <w:tc>
          <w:tcPr>
            <w:tcW w:w="134" w:type="dxa"/>
            <w:shd w:val="clear" w:color="auto" w:fill="auto"/>
          </w:tcPr>
          <w:p w14:paraId="20C5EAD2" w14:textId="77777777" w:rsidR="007D6923" w:rsidRPr="000F3615" w:rsidRDefault="007D6923" w:rsidP="007D692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3CE2B5E" w14:textId="4DC57031" w:rsidR="007D6923" w:rsidRPr="000F3615" w:rsidRDefault="007D6923" w:rsidP="007D69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>266,876.00</w:t>
            </w:r>
          </w:p>
        </w:tc>
      </w:tr>
      <w:tr w:rsidR="007D6923" w:rsidRPr="000F3615" w14:paraId="779002B0" w14:textId="77777777" w:rsidTr="00386CF3">
        <w:trPr>
          <w:gridAfter w:val="1"/>
          <w:wAfter w:w="6" w:type="dxa"/>
        </w:trPr>
        <w:tc>
          <w:tcPr>
            <w:tcW w:w="3456" w:type="dxa"/>
            <w:shd w:val="clear" w:color="auto" w:fill="auto"/>
          </w:tcPr>
          <w:p w14:paraId="4B052710" w14:textId="77777777" w:rsidR="007D6923" w:rsidRPr="000F3615" w:rsidRDefault="007D6923" w:rsidP="007D6923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B86615" w14:textId="606B97B8" w:rsidR="007D6923" w:rsidRPr="000F3615" w:rsidRDefault="007D6923" w:rsidP="007D69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1,857,116.00 </w:t>
            </w:r>
          </w:p>
        </w:tc>
        <w:tc>
          <w:tcPr>
            <w:tcW w:w="134" w:type="dxa"/>
            <w:shd w:val="clear" w:color="auto" w:fill="auto"/>
          </w:tcPr>
          <w:p w14:paraId="0031023C" w14:textId="77777777" w:rsidR="007D6923" w:rsidRPr="000F3615" w:rsidRDefault="007D6923" w:rsidP="007D692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2F59A9" w14:textId="6E6D242E" w:rsidR="007D6923" w:rsidRPr="000F3615" w:rsidRDefault="007D6923" w:rsidP="007D69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>2,029,504.00</w:t>
            </w:r>
          </w:p>
        </w:tc>
        <w:tc>
          <w:tcPr>
            <w:tcW w:w="134" w:type="dxa"/>
            <w:shd w:val="clear" w:color="auto" w:fill="auto"/>
          </w:tcPr>
          <w:p w14:paraId="7A8FAC7E" w14:textId="77777777" w:rsidR="007D6923" w:rsidRPr="000F3615" w:rsidRDefault="007D6923" w:rsidP="007D6923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94EFD" w14:textId="08322356" w:rsidR="007D6923" w:rsidRPr="000F3615" w:rsidRDefault="007D6923" w:rsidP="007D69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1,457,448.00 </w:t>
            </w:r>
          </w:p>
        </w:tc>
        <w:tc>
          <w:tcPr>
            <w:tcW w:w="134" w:type="dxa"/>
            <w:shd w:val="clear" w:color="auto" w:fill="auto"/>
          </w:tcPr>
          <w:p w14:paraId="4FB82B6E" w14:textId="77777777" w:rsidR="007D6923" w:rsidRPr="000F3615" w:rsidRDefault="007D6923" w:rsidP="007D6923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670DF9" w14:textId="55D1F29A" w:rsidR="007D6923" w:rsidRPr="000F3615" w:rsidRDefault="007D6923" w:rsidP="007D69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>1,574,894.00</w:t>
            </w:r>
          </w:p>
        </w:tc>
      </w:tr>
    </w:tbl>
    <w:p w14:paraId="0FDB7BF0" w14:textId="3DC546F3" w:rsidR="00B942D2" w:rsidRPr="00DF2342" w:rsidRDefault="00686B35" w:rsidP="0097329B">
      <w:pPr>
        <w:pStyle w:val="BodyText3"/>
        <w:tabs>
          <w:tab w:val="left" w:pos="284"/>
          <w:tab w:val="left" w:pos="854"/>
        </w:tabs>
        <w:spacing w:line="400" w:lineRule="exact"/>
        <w:ind w:left="306" w:hanging="448"/>
        <w:jc w:val="left"/>
        <w:rPr>
          <w:rFonts w:ascii="Angsana New" w:hAnsi="Angsana New"/>
          <w:color w:val="000000" w:themeColor="text1"/>
          <w:spacing w:val="-2"/>
        </w:rPr>
      </w:pPr>
      <w:r w:rsidRPr="00DF2342">
        <w:rPr>
          <w:rFonts w:ascii="Angsana New" w:hAnsi="Angsana New"/>
          <w:color w:val="000000" w:themeColor="text1"/>
        </w:rPr>
        <w:tab/>
      </w:r>
      <w:r w:rsidRPr="00DF2342">
        <w:rPr>
          <w:rFonts w:ascii="Angsana New" w:hAnsi="Angsana New"/>
          <w:color w:val="000000" w:themeColor="text1"/>
        </w:rPr>
        <w:tab/>
      </w:r>
    </w:p>
    <w:p w14:paraId="5DD7AE01" w14:textId="77777777" w:rsidR="0097329B" w:rsidRPr="00DF2342" w:rsidRDefault="0097329B" w:rsidP="0097329B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14:paraId="363B4963" w14:textId="77777777" w:rsidR="0097329B" w:rsidRPr="00DF2342" w:rsidRDefault="0097329B" w:rsidP="0097329B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2566</w:t>
      </w:r>
    </w:p>
    <w:tbl>
      <w:tblPr>
        <w:tblW w:w="846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DF2342" w:rsidRPr="00DF2342" w14:paraId="6771356C" w14:textId="77777777" w:rsidTr="00597684">
        <w:trPr>
          <w:gridAfter w:val="1"/>
          <w:wAfter w:w="9" w:type="dxa"/>
          <w:trHeight w:val="60"/>
        </w:trPr>
        <w:tc>
          <w:tcPr>
            <w:tcW w:w="2268" w:type="dxa"/>
          </w:tcPr>
          <w:p w14:paraId="3BB117D6" w14:textId="27357FD7" w:rsidR="00C14027" w:rsidRPr="00DF2342" w:rsidRDefault="00C14027" w:rsidP="0059768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-57" w:right="0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14:paraId="13EC331A" w14:textId="77777777" w:rsidR="00C14027" w:rsidRPr="00DF2342" w:rsidRDefault="00C14027" w:rsidP="0059768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DF2342" w:rsidRPr="00DF2342" w14:paraId="7D94D4A2" w14:textId="77777777" w:rsidTr="00597684">
        <w:trPr>
          <w:trHeight w:val="45"/>
        </w:trPr>
        <w:tc>
          <w:tcPr>
            <w:tcW w:w="2268" w:type="dxa"/>
          </w:tcPr>
          <w:p w14:paraId="7D1B6D49" w14:textId="77777777" w:rsidR="00C14027" w:rsidRPr="00DF2342" w:rsidRDefault="00C14027" w:rsidP="0059768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-57" w:right="0" w:firstLine="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03C8FCB" w14:textId="77777777" w:rsidR="00C14027" w:rsidRPr="00DF2342" w:rsidRDefault="00C14027" w:rsidP="0059768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14:paraId="4E652567" w14:textId="77777777" w:rsidR="00C14027" w:rsidRPr="00DF2342" w:rsidRDefault="00C14027" w:rsidP="0059768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14:paraId="1958C546" w14:textId="77777777" w:rsidR="00C14027" w:rsidRPr="00DF2342" w:rsidRDefault="00C14027" w:rsidP="0059768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F2342" w:rsidRPr="00DF2342" w14:paraId="4C6D9962" w14:textId="77777777" w:rsidTr="00597684">
        <w:tc>
          <w:tcPr>
            <w:tcW w:w="2268" w:type="dxa"/>
          </w:tcPr>
          <w:p w14:paraId="51AE529F" w14:textId="77777777" w:rsidR="00C14027" w:rsidRPr="00DF2342" w:rsidRDefault="00C14027" w:rsidP="00C14027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-57" w:right="0" w:firstLine="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A47CB3" w14:textId="2FE2D695" w:rsidR="00C14027" w:rsidRPr="00DF2342" w:rsidRDefault="00C14027" w:rsidP="00C140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6C5097D2" w14:textId="77777777" w:rsidR="00C14027" w:rsidRPr="00DF2342" w:rsidRDefault="00C14027" w:rsidP="00C140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DD475A" w14:textId="388D6019" w:rsidR="00C14027" w:rsidRPr="00DF2342" w:rsidRDefault="00C14027" w:rsidP="00C140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3714A4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7" w:type="dxa"/>
          </w:tcPr>
          <w:p w14:paraId="46072F79" w14:textId="77777777" w:rsidR="00C14027" w:rsidRPr="00DF2342" w:rsidRDefault="00C14027" w:rsidP="00C140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B4FE77" w14:textId="6DEB988E" w:rsidR="00C14027" w:rsidRPr="00DF2342" w:rsidRDefault="00C14027" w:rsidP="00C140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6692D5F9" w14:textId="77777777" w:rsidR="00C14027" w:rsidRPr="00DF2342" w:rsidRDefault="00C14027" w:rsidP="00C140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279AE2" w14:textId="1D2B2C7A" w:rsidR="00C14027" w:rsidRPr="00DF2342" w:rsidRDefault="00C14027" w:rsidP="00C1402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DF2342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7D6923" w:rsidRPr="00DF2342" w14:paraId="12ECE24A" w14:textId="77777777" w:rsidTr="00597684">
        <w:tc>
          <w:tcPr>
            <w:tcW w:w="2268" w:type="dxa"/>
          </w:tcPr>
          <w:p w14:paraId="23A210CE" w14:textId="77777777" w:rsidR="007D6923" w:rsidRPr="00DF2342" w:rsidRDefault="007D6923" w:rsidP="007D6923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1B6B7E43" w14:textId="66E68183" w:rsidR="007D6923" w:rsidRPr="00DF2342" w:rsidRDefault="007D6923" w:rsidP="007D6923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2.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16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2.59</w:t>
            </w:r>
          </w:p>
        </w:tc>
        <w:tc>
          <w:tcPr>
            <w:tcW w:w="141" w:type="dxa"/>
          </w:tcPr>
          <w:p w14:paraId="05D79880" w14:textId="77777777" w:rsidR="007D6923" w:rsidRPr="00DF2342" w:rsidRDefault="007D6923" w:rsidP="007D6923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B0216E8" w14:textId="31C12D20" w:rsidR="007D6923" w:rsidRPr="00DF2342" w:rsidRDefault="007D6923" w:rsidP="007D6923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2.05 - 3.03</w:t>
            </w:r>
          </w:p>
        </w:tc>
        <w:tc>
          <w:tcPr>
            <w:tcW w:w="137" w:type="dxa"/>
          </w:tcPr>
          <w:p w14:paraId="5A3582CB" w14:textId="77777777" w:rsidR="007D6923" w:rsidRPr="00DF2342" w:rsidRDefault="007D6923" w:rsidP="007D6923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51E78EA5" w14:textId="17ABFD6C" w:rsidR="007D6923" w:rsidRPr="00DF2342" w:rsidRDefault="007D6923" w:rsidP="007D6923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2.16</w:t>
            </w:r>
          </w:p>
        </w:tc>
        <w:tc>
          <w:tcPr>
            <w:tcW w:w="134" w:type="dxa"/>
          </w:tcPr>
          <w:p w14:paraId="3B58352C" w14:textId="77777777" w:rsidR="007D6923" w:rsidRPr="00DF2342" w:rsidRDefault="007D6923" w:rsidP="007D6923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14:paraId="41FC9BAC" w14:textId="2031264D" w:rsidR="007D6923" w:rsidRPr="00DF2342" w:rsidRDefault="007D6923" w:rsidP="007D6923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2.05</w:t>
            </w:r>
          </w:p>
        </w:tc>
      </w:tr>
      <w:tr w:rsidR="007D6923" w:rsidRPr="00DF2342" w14:paraId="7C547D8E" w14:textId="77777777" w:rsidTr="00597684">
        <w:tc>
          <w:tcPr>
            <w:tcW w:w="2268" w:type="dxa"/>
          </w:tcPr>
          <w:p w14:paraId="24B1EB54" w14:textId="77777777" w:rsidR="007D6923" w:rsidRPr="00DF2342" w:rsidRDefault="007D6923" w:rsidP="007D6923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DF234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14:paraId="589DC311" w14:textId="11051F8F" w:rsidR="007D6923" w:rsidRPr="00DF2342" w:rsidRDefault="007D6923" w:rsidP="007D692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3.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14:paraId="37513CF1" w14:textId="77777777" w:rsidR="007D6923" w:rsidRPr="00DF2342" w:rsidRDefault="007D6923" w:rsidP="007D6923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29BB441" w14:textId="4F6F7DF9" w:rsidR="007D6923" w:rsidRPr="00DF2342" w:rsidRDefault="007D6923" w:rsidP="007D692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2.00</w:t>
            </w:r>
          </w:p>
        </w:tc>
        <w:tc>
          <w:tcPr>
            <w:tcW w:w="137" w:type="dxa"/>
          </w:tcPr>
          <w:p w14:paraId="6A5EFF1F" w14:textId="77777777" w:rsidR="007D6923" w:rsidRPr="00DF2342" w:rsidRDefault="007D6923" w:rsidP="007D692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596E3C79" w14:textId="14D06A68" w:rsidR="007D6923" w:rsidRPr="00DF2342" w:rsidRDefault="007D6923" w:rsidP="007D692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3.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14:paraId="7512E397" w14:textId="77777777" w:rsidR="007D6923" w:rsidRPr="00DF2342" w:rsidRDefault="007D6923" w:rsidP="007D6923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70B21ECC" w14:textId="76A1C0CF" w:rsidR="007D6923" w:rsidRPr="00DF2342" w:rsidRDefault="007D6923" w:rsidP="007D692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2.00</w:t>
            </w:r>
          </w:p>
        </w:tc>
      </w:tr>
      <w:tr w:rsidR="007D6923" w:rsidRPr="00DF2342" w14:paraId="536EC5B3" w14:textId="77777777" w:rsidTr="00597684">
        <w:tc>
          <w:tcPr>
            <w:tcW w:w="2268" w:type="dxa"/>
          </w:tcPr>
          <w:p w14:paraId="50619DC1" w14:textId="77777777" w:rsidR="007D6923" w:rsidRPr="00DF2342" w:rsidRDefault="007D6923" w:rsidP="007D6923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DF234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14:paraId="4BEDE7FA" w14:textId="04BC8814" w:rsidR="007D6923" w:rsidRPr="00DF2342" w:rsidRDefault="007D6923" w:rsidP="007D692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 xml:space="preserve">0.00 </w:t>
            </w:r>
            <w:r w:rsid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.00</w:t>
            </w:r>
          </w:p>
        </w:tc>
        <w:tc>
          <w:tcPr>
            <w:tcW w:w="141" w:type="dxa"/>
          </w:tcPr>
          <w:p w14:paraId="00E94D1F" w14:textId="77777777" w:rsidR="007D6923" w:rsidRPr="00DF2342" w:rsidRDefault="007D6923" w:rsidP="007D692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14055F0" w14:textId="6056D128" w:rsidR="007D6923" w:rsidRPr="00DF2342" w:rsidRDefault="007D6923" w:rsidP="007D692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0.00 - 59.00</w:t>
            </w:r>
          </w:p>
        </w:tc>
        <w:tc>
          <w:tcPr>
            <w:tcW w:w="137" w:type="dxa"/>
          </w:tcPr>
          <w:p w14:paraId="6C2D8A17" w14:textId="77777777" w:rsidR="007D6923" w:rsidRPr="00DF2342" w:rsidRDefault="007D6923" w:rsidP="007D692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A1778A6" w14:textId="7634B0D2" w:rsidR="007D6923" w:rsidRPr="00DF2342" w:rsidRDefault="007D6923" w:rsidP="007D692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0.00 - 2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.00</w:t>
            </w:r>
          </w:p>
        </w:tc>
        <w:tc>
          <w:tcPr>
            <w:tcW w:w="134" w:type="dxa"/>
          </w:tcPr>
          <w:p w14:paraId="617C43E8" w14:textId="77777777" w:rsidR="007D6923" w:rsidRPr="00DF2342" w:rsidRDefault="007D6923" w:rsidP="007D692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7745FFAF" w14:textId="4EAF7F2B" w:rsidR="007D6923" w:rsidRPr="00DF2342" w:rsidRDefault="007D6923" w:rsidP="007D692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0.00 - 28.00</w:t>
            </w:r>
          </w:p>
        </w:tc>
      </w:tr>
      <w:tr w:rsidR="007D6923" w:rsidRPr="00DF2342" w14:paraId="130E2D38" w14:textId="77777777" w:rsidTr="00E40081">
        <w:tc>
          <w:tcPr>
            <w:tcW w:w="2268" w:type="dxa"/>
          </w:tcPr>
          <w:p w14:paraId="5BA337DF" w14:textId="77777777" w:rsidR="007D6923" w:rsidRPr="00DF2342" w:rsidRDefault="007D6923" w:rsidP="007D6923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</w:rPr>
            </w:pPr>
            <w:r w:rsidRPr="00DF234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</w:tcPr>
          <w:p w14:paraId="1FA349AB" w14:textId="77777777" w:rsidR="007D6923" w:rsidRPr="00DF2342" w:rsidRDefault="007D6923" w:rsidP="007D692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ของอัตรามรณะ</w:t>
            </w:r>
          </w:p>
        </w:tc>
        <w:tc>
          <w:tcPr>
            <w:tcW w:w="141" w:type="dxa"/>
          </w:tcPr>
          <w:p w14:paraId="564DEEED" w14:textId="77777777" w:rsidR="007D6923" w:rsidRPr="00DF2342" w:rsidRDefault="007D6923" w:rsidP="007D692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D3D0B8" w14:textId="6CCA8486" w:rsidR="007D6923" w:rsidRPr="00DF2342" w:rsidRDefault="007D6923" w:rsidP="007D692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ของอัตรามรณะ</w:t>
            </w:r>
          </w:p>
        </w:tc>
        <w:tc>
          <w:tcPr>
            <w:tcW w:w="137" w:type="dxa"/>
          </w:tcPr>
          <w:p w14:paraId="06FAD56D" w14:textId="77777777" w:rsidR="007D6923" w:rsidRPr="00DF2342" w:rsidRDefault="007D6923" w:rsidP="007D692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FDA5B03" w14:textId="77777777" w:rsidR="007D6923" w:rsidRPr="00DF2342" w:rsidRDefault="007D6923" w:rsidP="007D692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14:paraId="56E26691" w14:textId="77777777" w:rsidR="007D6923" w:rsidRPr="00DF2342" w:rsidRDefault="007D6923" w:rsidP="007D692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4685B8C5" w14:textId="6AFDF1F0" w:rsidR="007D6923" w:rsidRPr="00DF2342" w:rsidRDefault="007D6923" w:rsidP="007D692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ของอัตรามรณะ</w:t>
            </w:r>
          </w:p>
        </w:tc>
      </w:tr>
      <w:tr w:rsidR="007D6923" w:rsidRPr="00DF2342" w14:paraId="77A881CC" w14:textId="77777777" w:rsidTr="00E40081">
        <w:tc>
          <w:tcPr>
            <w:tcW w:w="2268" w:type="dxa"/>
          </w:tcPr>
          <w:p w14:paraId="21E9740B" w14:textId="77777777" w:rsidR="007D6923" w:rsidRPr="00DF2342" w:rsidRDefault="007D6923" w:rsidP="007D6923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</w:tcPr>
          <w:p w14:paraId="14159467" w14:textId="77777777" w:rsidR="007D6923" w:rsidRPr="00DF2342" w:rsidRDefault="007D6923" w:rsidP="007D692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ตามตารางมรณะไทย ปี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14:paraId="1AEAF50F" w14:textId="77777777" w:rsidR="007D6923" w:rsidRPr="00DF2342" w:rsidRDefault="007D6923" w:rsidP="007D692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2C7F86C" w14:textId="46C678B2" w:rsidR="007D6923" w:rsidRPr="00DF2342" w:rsidRDefault="007D6923" w:rsidP="007D692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ตามตารางมรณะไทย ปี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14:paraId="0C921503" w14:textId="77777777" w:rsidR="007D6923" w:rsidRPr="00DF2342" w:rsidRDefault="007D6923" w:rsidP="007D692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B3CDC65" w14:textId="77777777" w:rsidR="007D6923" w:rsidRPr="00DF2342" w:rsidRDefault="007D6923" w:rsidP="007D692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ตามตารางมรณะไทย ปี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14:paraId="48DFF365" w14:textId="77777777" w:rsidR="007D6923" w:rsidRPr="00DF2342" w:rsidRDefault="007D6923" w:rsidP="007D692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52894853" w14:textId="09803D4B" w:rsidR="007D6923" w:rsidRPr="00DF2342" w:rsidRDefault="007D6923" w:rsidP="007D692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ตามตารางมรณะไทย ปี 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2560</w:t>
            </w:r>
          </w:p>
        </w:tc>
      </w:tr>
    </w:tbl>
    <w:p w14:paraId="4F780C5F" w14:textId="77777777" w:rsidR="00C14027" w:rsidRPr="00DF2342" w:rsidRDefault="00C14027" w:rsidP="001B2F1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3A0476CE" w14:textId="77777777" w:rsidR="00A1057F" w:rsidRPr="00DF2342" w:rsidRDefault="00A1057F" w:rsidP="001B2F1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75963B68" w14:textId="77777777" w:rsidR="0097329B" w:rsidRPr="00DF2342" w:rsidRDefault="0097329B" w:rsidP="0097329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1F720AE8" w14:textId="77777777" w:rsidR="0097329B" w:rsidRPr="00DF2342" w:rsidRDefault="0097329B" w:rsidP="0097329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u w:val="single"/>
          <w:cs/>
        </w:rPr>
        <w:lastRenderedPageBreak/>
        <w:t>การ</w:t>
      </w:r>
      <w:r w:rsidRPr="00DF2342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 xml:space="preserve">วิเคราะห์ความอ่อนไหว </w:t>
      </w:r>
    </w:p>
    <w:p w14:paraId="75191F26" w14:textId="5152D47C" w:rsidR="0097329B" w:rsidRPr="00DF2342" w:rsidRDefault="0097329B" w:rsidP="0097329B">
      <w:pPr>
        <w:pStyle w:val="BodyText3"/>
        <w:tabs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</w:rPr>
      </w:pPr>
      <w:r w:rsidRPr="00DF2342">
        <w:rPr>
          <w:rFonts w:ascii="Angsana New" w:hAnsi="Angsana New"/>
          <w:color w:val="000000" w:themeColor="text1"/>
          <w:spacing w:val="-4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DF2342">
        <w:rPr>
          <w:rFonts w:ascii="Angsana New" w:hAnsi="Angsana New"/>
          <w:color w:val="000000" w:themeColor="text1"/>
          <w:spacing w:val="-4"/>
        </w:rPr>
        <w:t xml:space="preserve"> 31 </w:t>
      </w:r>
      <w:r w:rsidRPr="00DF2342">
        <w:rPr>
          <w:rFonts w:ascii="Angsana New" w:hAnsi="Angsana New"/>
          <w:color w:val="000000" w:themeColor="text1"/>
          <w:spacing w:val="-4"/>
          <w:cs/>
        </w:rPr>
        <w:t xml:space="preserve">ธันวาคม </w:t>
      </w:r>
      <w:r w:rsidRPr="00DF2342">
        <w:rPr>
          <w:rFonts w:ascii="Angsana New" w:hAnsi="Angsana New"/>
          <w:color w:val="000000" w:themeColor="text1"/>
          <w:spacing w:val="-4"/>
        </w:rPr>
        <w:t xml:space="preserve">2567 </w:t>
      </w:r>
      <w:r w:rsidRPr="00DF2342">
        <w:rPr>
          <w:rFonts w:ascii="Angsana New" w:hAnsi="Angsana New" w:hint="cs"/>
          <w:color w:val="000000" w:themeColor="text1"/>
          <w:spacing w:val="-4"/>
          <w:cs/>
        </w:rPr>
        <w:t xml:space="preserve">และ </w:t>
      </w:r>
      <w:r w:rsidRPr="00DF2342">
        <w:rPr>
          <w:rFonts w:ascii="Angsana New" w:hAnsi="Angsana New"/>
          <w:color w:val="000000" w:themeColor="text1"/>
          <w:spacing w:val="-4"/>
        </w:rPr>
        <w:t xml:space="preserve">2566 </w:t>
      </w:r>
      <w:r w:rsidRPr="00DF2342">
        <w:rPr>
          <w:rFonts w:ascii="Angsana New" w:hAnsi="Angsana New"/>
          <w:color w:val="000000" w:themeColor="text1"/>
          <w:spacing w:val="-4"/>
          <w:cs/>
        </w:rPr>
        <w:t xml:space="preserve">สรุปได้ดังนี้ </w:t>
      </w:r>
    </w:p>
    <w:tbl>
      <w:tblPr>
        <w:tblW w:w="7828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9"/>
        <w:gridCol w:w="1247"/>
        <w:gridCol w:w="134"/>
        <w:gridCol w:w="1247"/>
        <w:gridCol w:w="139"/>
        <w:gridCol w:w="1247"/>
        <w:gridCol w:w="158"/>
        <w:gridCol w:w="1247"/>
      </w:tblGrid>
      <w:tr w:rsidR="00DF2342" w:rsidRPr="000F3615" w14:paraId="7C2C9ABA" w14:textId="77777777" w:rsidTr="00597684">
        <w:tc>
          <w:tcPr>
            <w:tcW w:w="2409" w:type="dxa"/>
            <w:shd w:val="clear" w:color="auto" w:fill="auto"/>
          </w:tcPr>
          <w:p w14:paraId="5FCCEFD6" w14:textId="77777777" w:rsidR="0097329B" w:rsidRPr="000F3615" w:rsidRDefault="0097329B" w:rsidP="00597684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419C879" w14:textId="77777777" w:rsidR="0097329B" w:rsidRPr="000F3615" w:rsidRDefault="0097329B" w:rsidP="00597684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DF2342" w:rsidRPr="000F3615" w14:paraId="06981964" w14:textId="77777777" w:rsidTr="00597684">
        <w:tc>
          <w:tcPr>
            <w:tcW w:w="2409" w:type="dxa"/>
            <w:shd w:val="clear" w:color="auto" w:fill="auto"/>
          </w:tcPr>
          <w:p w14:paraId="5638CA6E" w14:textId="77777777" w:rsidR="0097329B" w:rsidRPr="000F3615" w:rsidRDefault="0097329B" w:rsidP="00597684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BAB759" w14:textId="77777777" w:rsidR="0097329B" w:rsidRPr="000F3615" w:rsidRDefault="0097329B" w:rsidP="00597684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518C5EC" w14:textId="77777777" w:rsidR="0097329B" w:rsidRPr="000F3615" w:rsidRDefault="0097329B" w:rsidP="00597684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6DBA7D" w14:textId="77777777" w:rsidR="0097329B" w:rsidRPr="000F3615" w:rsidRDefault="0097329B" w:rsidP="00597684">
            <w:pPr>
              <w:tabs>
                <w:tab w:val="clear" w:pos="907"/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342" w:rsidRPr="000F3615" w14:paraId="36ED0B41" w14:textId="77777777" w:rsidTr="00597684">
        <w:tc>
          <w:tcPr>
            <w:tcW w:w="2409" w:type="dxa"/>
            <w:shd w:val="clear" w:color="auto" w:fill="auto"/>
          </w:tcPr>
          <w:p w14:paraId="1412CBDA" w14:textId="77777777" w:rsidR="0097329B" w:rsidRPr="000F3615" w:rsidRDefault="0097329B" w:rsidP="0097329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23185A" w14:textId="4B9A0A39" w:rsidR="0097329B" w:rsidRPr="000F3615" w:rsidRDefault="0097329B" w:rsidP="0097329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6A0A56" w14:textId="77777777" w:rsidR="0097329B" w:rsidRPr="000F3615" w:rsidRDefault="0097329B" w:rsidP="0097329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1B76AE" w14:textId="1357AAD5" w:rsidR="0097329B" w:rsidRPr="000F3615" w:rsidRDefault="0097329B" w:rsidP="0097329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50A4F190" w14:textId="77777777" w:rsidR="0097329B" w:rsidRPr="000F3615" w:rsidRDefault="0097329B" w:rsidP="0097329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D400FE" w14:textId="1D1D65F1" w:rsidR="0097329B" w:rsidRPr="000F3615" w:rsidRDefault="0097329B" w:rsidP="0097329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58" w:type="dxa"/>
            <w:shd w:val="clear" w:color="auto" w:fill="auto"/>
            <w:vAlign w:val="center"/>
          </w:tcPr>
          <w:p w14:paraId="7A370EC0" w14:textId="77777777" w:rsidR="0097329B" w:rsidRPr="000F3615" w:rsidRDefault="0097329B" w:rsidP="0097329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3DCCF8" w14:textId="74C68149" w:rsidR="0097329B" w:rsidRPr="000F3615" w:rsidRDefault="0097329B" w:rsidP="0097329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3615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DF2342" w:rsidRPr="000F3615" w14:paraId="2B69612A" w14:textId="77777777" w:rsidTr="00597684">
        <w:tc>
          <w:tcPr>
            <w:tcW w:w="2409" w:type="dxa"/>
            <w:shd w:val="clear" w:color="auto" w:fill="auto"/>
          </w:tcPr>
          <w:p w14:paraId="3ED58931" w14:textId="77777777" w:rsidR="0097329B" w:rsidRPr="000F3615" w:rsidRDefault="0097329B" w:rsidP="0097329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0" w:hanging="62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47" w:type="dxa"/>
            <w:shd w:val="clear" w:color="auto" w:fill="auto"/>
          </w:tcPr>
          <w:p w14:paraId="20FCE8B5" w14:textId="77777777" w:rsidR="0097329B" w:rsidRPr="000F3615" w:rsidRDefault="0097329B" w:rsidP="0097329B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21781B4F" w14:textId="77777777" w:rsidR="0097329B" w:rsidRPr="000F3615" w:rsidRDefault="0097329B" w:rsidP="0097329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7BC57FB" w14:textId="77777777" w:rsidR="0097329B" w:rsidRPr="000F3615" w:rsidRDefault="0097329B" w:rsidP="0097329B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2F87E717" w14:textId="77777777" w:rsidR="0097329B" w:rsidRPr="000F3615" w:rsidRDefault="0097329B" w:rsidP="0097329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BB92BF5" w14:textId="77777777" w:rsidR="0097329B" w:rsidRPr="000F3615" w:rsidRDefault="0097329B" w:rsidP="0097329B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59D81E3C" w14:textId="77777777" w:rsidR="0097329B" w:rsidRPr="000F3615" w:rsidRDefault="0097329B" w:rsidP="0097329B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30CC188" w14:textId="77777777" w:rsidR="0097329B" w:rsidRPr="000F3615" w:rsidRDefault="0097329B" w:rsidP="0097329B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</w:tr>
      <w:tr w:rsidR="007D6923" w:rsidRPr="000F3615" w14:paraId="1914E004" w14:textId="77777777" w:rsidTr="00597684">
        <w:tc>
          <w:tcPr>
            <w:tcW w:w="2409" w:type="dxa"/>
            <w:shd w:val="clear" w:color="auto" w:fill="auto"/>
          </w:tcPr>
          <w:p w14:paraId="04C14B2C" w14:textId="77777777" w:rsidR="007D6923" w:rsidRPr="000F3615" w:rsidRDefault="007D6923" w:rsidP="007D6923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เพิ่มขึ้นร้อยละ 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066D9255" w14:textId="6009B9CC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(828,588.00)</w:t>
            </w:r>
          </w:p>
        </w:tc>
        <w:tc>
          <w:tcPr>
            <w:tcW w:w="134" w:type="dxa"/>
            <w:shd w:val="clear" w:color="auto" w:fill="auto"/>
          </w:tcPr>
          <w:p w14:paraId="349374F6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7FAD00B" w14:textId="581C4401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(795,730.00)</w:t>
            </w:r>
          </w:p>
        </w:tc>
        <w:tc>
          <w:tcPr>
            <w:tcW w:w="139" w:type="dxa"/>
            <w:shd w:val="clear" w:color="auto" w:fill="auto"/>
          </w:tcPr>
          <w:p w14:paraId="0C0C0533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43028C7" w14:textId="370660BD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(687,471.00)</w:t>
            </w:r>
          </w:p>
        </w:tc>
        <w:tc>
          <w:tcPr>
            <w:tcW w:w="158" w:type="dxa"/>
            <w:shd w:val="clear" w:color="auto" w:fill="auto"/>
          </w:tcPr>
          <w:p w14:paraId="06993D6D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FD63DFD" w14:textId="7B53F23B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(671,626.00)</w:t>
            </w:r>
          </w:p>
        </w:tc>
      </w:tr>
      <w:tr w:rsidR="007D6923" w:rsidRPr="000F3615" w14:paraId="0632259C" w14:textId="77777777" w:rsidTr="00597684">
        <w:tc>
          <w:tcPr>
            <w:tcW w:w="2409" w:type="dxa"/>
            <w:shd w:val="clear" w:color="auto" w:fill="auto"/>
          </w:tcPr>
          <w:p w14:paraId="50E2A968" w14:textId="77777777" w:rsidR="007D6923" w:rsidRPr="000F3615" w:rsidRDefault="007D6923" w:rsidP="007D6923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ลดลงร้อยละ 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2289DE37" w14:textId="7029A5AB" w:rsidR="007D6923" w:rsidRPr="000F3615" w:rsidRDefault="007D6923" w:rsidP="00EC3A9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936,295.00 </w:t>
            </w:r>
          </w:p>
        </w:tc>
        <w:tc>
          <w:tcPr>
            <w:tcW w:w="134" w:type="dxa"/>
            <w:shd w:val="clear" w:color="auto" w:fill="auto"/>
          </w:tcPr>
          <w:p w14:paraId="1E1E98E2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6DBD2B9" w14:textId="28D656AA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899,508.00 </w:t>
            </w:r>
          </w:p>
        </w:tc>
        <w:tc>
          <w:tcPr>
            <w:tcW w:w="139" w:type="dxa"/>
            <w:shd w:val="clear" w:color="auto" w:fill="auto"/>
          </w:tcPr>
          <w:p w14:paraId="0A2FB4AA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3328CBC" w14:textId="23BCE8FE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771,460.00</w:t>
            </w:r>
          </w:p>
        </w:tc>
        <w:tc>
          <w:tcPr>
            <w:tcW w:w="158" w:type="dxa"/>
            <w:shd w:val="clear" w:color="auto" w:fill="auto"/>
          </w:tcPr>
          <w:p w14:paraId="254E043B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D050F8B" w14:textId="0C12E1A8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754,984.00</w:t>
            </w:r>
          </w:p>
        </w:tc>
      </w:tr>
      <w:tr w:rsidR="007D6923" w:rsidRPr="000F3615" w14:paraId="098632C5" w14:textId="77777777" w:rsidTr="00597684">
        <w:tc>
          <w:tcPr>
            <w:tcW w:w="2409" w:type="dxa"/>
            <w:shd w:val="clear" w:color="auto" w:fill="auto"/>
          </w:tcPr>
          <w:p w14:paraId="4CD98A8B" w14:textId="77777777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0" w:hanging="62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อัตราการขึ้น</w:t>
            </w:r>
            <w:r w:rsidRPr="000F361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247" w:type="dxa"/>
            <w:shd w:val="clear" w:color="auto" w:fill="auto"/>
          </w:tcPr>
          <w:p w14:paraId="50A4CB2A" w14:textId="684F4DA6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D12EDD6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A3B13F1" w14:textId="77777777" w:rsidR="007D6923" w:rsidRPr="000F3615" w:rsidRDefault="007D6923" w:rsidP="007D6923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0778DF4B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31AF273" w14:textId="77777777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7BD3F413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D4775FD" w14:textId="77777777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</w:tr>
      <w:tr w:rsidR="007D6923" w:rsidRPr="000F3615" w14:paraId="2EC4F47C" w14:textId="77777777" w:rsidTr="00597684">
        <w:tc>
          <w:tcPr>
            <w:tcW w:w="2409" w:type="dxa"/>
            <w:shd w:val="clear" w:color="auto" w:fill="auto"/>
          </w:tcPr>
          <w:p w14:paraId="7C566A75" w14:textId="77777777" w:rsidR="007D6923" w:rsidRPr="000F3615" w:rsidRDefault="007D6923" w:rsidP="007D6923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เพิ่มขึ้นร้อยละ 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1A3F01DE" w14:textId="19F861DB" w:rsidR="007D6923" w:rsidRPr="000F3615" w:rsidRDefault="007D6923" w:rsidP="00EC3A9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1,183,967.00 </w:t>
            </w:r>
          </w:p>
        </w:tc>
        <w:tc>
          <w:tcPr>
            <w:tcW w:w="134" w:type="dxa"/>
            <w:shd w:val="clear" w:color="auto" w:fill="auto"/>
          </w:tcPr>
          <w:p w14:paraId="7E3762C2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DD4A6C3" w14:textId="1B77E251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1,144,135.00 </w:t>
            </w:r>
          </w:p>
        </w:tc>
        <w:tc>
          <w:tcPr>
            <w:tcW w:w="139" w:type="dxa"/>
            <w:shd w:val="clear" w:color="auto" w:fill="auto"/>
          </w:tcPr>
          <w:p w14:paraId="520E4B19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963EA22" w14:textId="62D5ADF3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798,489.00</w:t>
            </w:r>
          </w:p>
        </w:tc>
        <w:tc>
          <w:tcPr>
            <w:tcW w:w="158" w:type="dxa"/>
            <w:shd w:val="clear" w:color="auto" w:fill="auto"/>
          </w:tcPr>
          <w:p w14:paraId="5919CAFB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D8CD49A" w14:textId="6079FCC0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980,733.00</w:t>
            </w:r>
          </w:p>
        </w:tc>
      </w:tr>
      <w:tr w:rsidR="007D6923" w:rsidRPr="000F3615" w14:paraId="00BC1D58" w14:textId="77777777" w:rsidTr="00597684">
        <w:tc>
          <w:tcPr>
            <w:tcW w:w="2409" w:type="dxa"/>
            <w:shd w:val="clear" w:color="auto" w:fill="auto"/>
          </w:tcPr>
          <w:p w14:paraId="54E3F909" w14:textId="77777777" w:rsidR="007D6923" w:rsidRPr="000F3615" w:rsidRDefault="007D6923" w:rsidP="007D6923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ลดลงร้อยละ 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48D5ACC1" w14:textId="68CED4FD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(1,049,920.00)</w:t>
            </w:r>
          </w:p>
        </w:tc>
        <w:tc>
          <w:tcPr>
            <w:tcW w:w="134" w:type="dxa"/>
            <w:shd w:val="clear" w:color="auto" w:fill="auto"/>
          </w:tcPr>
          <w:p w14:paraId="485143D3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0A3DC14" w14:textId="5352A6D5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(1,030,857.00)</w:t>
            </w:r>
          </w:p>
        </w:tc>
        <w:tc>
          <w:tcPr>
            <w:tcW w:w="139" w:type="dxa"/>
            <w:shd w:val="clear" w:color="auto" w:fill="auto"/>
          </w:tcPr>
          <w:p w14:paraId="593ED0B8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9D9FA95" w14:textId="0D1BA36F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(723,602.00)</w:t>
            </w:r>
          </w:p>
        </w:tc>
        <w:tc>
          <w:tcPr>
            <w:tcW w:w="158" w:type="dxa"/>
            <w:shd w:val="clear" w:color="auto" w:fill="auto"/>
          </w:tcPr>
          <w:p w14:paraId="1A6F1ADF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3669057" w14:textId="7D9A4464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(889,555.00)</w:t>
            </w:r>
          </w:p>
        </w:tc>
      </w:tr>
      <w:tr w:rsidR="007D6923" w:rsidRPr="000F3615" w14:paraId="33135ACD" w14:textId="77777777" w:rsidTr="00597684">
        <w:tc>
          <w:tcPr>
            <w:tcW w:w="2409" w:type="dxa"/>
            <w:shd w:val="clear" w:color="auto" w:fill="auto"/>
          </w:tcPr>
          <w:p w14:paraId="4BBE743D" w14:textId="77777777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0" w:hanging="62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อัตราการ</w:t>
            </w:r>
            <w:r w:rsidRPr="000F361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พนักงาน </w:t>
            </w:r>
          </w:p>
        </w:tc>
        <w:tc>
          <w:tcPr>
            <w:tcW w:w="1247" w:type="dxa"/>
            <w:shd w:val="clear" w:color="auto" w:fill="auto"/>
          </w:tcPr>
          <w:p w14:paraId="647E15A3" w14:textId="47AA38BC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410EC79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84CCB21" w14:textId="77777777" w:rsidR="007D6923" w:rsidRPr="000F3615" w:rsidRDefault="007D6923" w:rsidP="007D6923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25197D6B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DED2FD6" w14:textId="77777777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58" w:type="dxa"/>
            <w:shd w:val="clear" w:color="auto" w:fill="auto"/>
          </w:tcPr>
          <w:p w14:paraId="6F5106E5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12827D73" w14:textId="77777777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</w:tr>
      <w:tr w:rsidR="007D6923" w:rsidRPr="000F3615" w14:paraId="51C61C48" w14:textId="77777777" w:rsidTr="00597684">
        <w:tc>
          <w:tcPr>
            <w:tcW w:w="2409" w:type="dxa"/>
            <w:shd w:val="clear" w:color="auto" w:fill="auto"/>
          </w:tcPr>
          <w:p w14:paraId="088F42E4" w14:textId="77777777" w:rsidR="007D6923" w:rsidRPr="000F3615" w:rsidRDefault="007D6923" w:rsidP="007D6923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เพิ่มขึ้นร้อยละ 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7B05E530" w14:textId="32B93147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(887,450.00)</w:t>
            </w:r>
          </w:p>
        </w:tc>
        <w:tc>
          <w:tcPr>
            <w:tcW w:w="134" w:type="dxa"/>
            <w:shd w:val="clear" w:color="auto" w:fill="auto"/>
          </w:tcPr>
          <w:p w14:paraId="2C3663C4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D9E1D76" w14:textId="6A0EDCC1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(856,738.00)</w:t>
            </w:r>
          </w:p>
        </w:tc>
        <w:tc>
          <w:tcPr>
            <w:tcW w:w="139" w:type="dxa"/>
            <w:shd w:val="clear" w:color="auto" w:fill="auto"/>
          </w:tcPr>
          <w:p w14:paraId="75DD07BD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B7ECFA0" w14:textId="668B957C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(733,320.00)</w:t>
            </w:r>
          </w:p>
        </w:tc>
        <w:tc>
          <w:tcPr>
            <w:tcW w:w="158" w:type="dxa"/>
            <w:shd w:val="clear" w:color="auto" w:fill="auto"/>
          </w:tcPr>
          <w:p w14:paraId="0AF0119B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6E0310A" w14:textId="57246477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(720,557.00)</w:t>
            </w:r>
          </w:p>
        </w:tc>
      </w:tr>
      <w:tr w:rsidR="007D6923" w:rsidRPr="000F3615" w14:paraId="1DC45F8D" w14:textId="77777777" w:rsidTr="00597684">
        <w:tc>
          <w:tcPr>
            <w:tcW w:w="2409" w:type="dxa"/>
            <w:shd w:val="clear" w:color="auto" w:fill="auto"/>
          </w:tcPr>
          <w:p w14:paraId="3837D338" w14:textId="77777777" w:rsidR="007D6923" w:rsidRPr="000F3615" w:rsidRDefault="007D6923" w:rsidP="007D6923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ลดลงร้อยละ 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50AED5BF" w14:textId="05A45114" w:rsidR="007D6923" w:rsidRPr="000F3615" w:rsidRDefault="007D6923" w:rsidP="00EC3A9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231,275.00 </w:t>
            </w:r>
          </w:p>
        </w:tc>
        <w:tc>
          <w:tcPr>
            <w:tcW w:w="134" w:type="dxa"/>
            <w:shd w:val="clear" w:color="auto" w:fill="auto"/>
          </w:tcPr>
          <w:p w14:paraId="5E4AE863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AC1FC4C" w14:textId="1324FC1A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 xml:space="preserve">  221,035.00 </w:t>
            </w:r>
          </w:p>
        </w:tc>
        <w:tc>
          <w:tcPr>
            <w:tcW w:w="139" w:type="dxa"/>
            <w:shd w:val="clear" w:color="auto" w:fill="auto"/>
          </w:tcPr>
          <w:p w14:paraId="7EF8E3BF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D460535" w14:textId="2D6C3698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161,872.00</w:t>
            </w:r>
          </w:p>
        </w:tc>
        <w:tc>
          <w:tcPr>
            <w:tcW w:w="158" w:type="dxa"/>
            <w:shd w:val="clear" w:color="auto" w:fill="auto"/>
          </w:tcPr>
          <w:p w14:paraId="72428E9A" w14:textId="77777777" w:rsidR="007D6923" w:rsidRPr="000F3615" w:rsidRDefault="007D6923" w:rsidP="007D692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E65ADAA" w14:textId="68593DED" w:rsidR="007D6923" w:rsidRPr="000F3615" w:rsidRDefault="007D6923" w:rsidP="007D692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163,220.00</w:t>
            </w:r>
          </w:p>
        </w:tc>
      </w:tr>
    </w:tbl>
    <w:p w14:paraId="370A2D38" w14:textId="77777777" w:rsidR="00A1057F" w:rsidRPr="00DF2342" w:rsidRDefault="00A1057F" w:rsidP="001B2F1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13C931EC" w14:textId="30160529" w:rsidR="00813FD3" w:rsidRPr="00DF2342" w:rsidRDefault="008658C1" w:rsidP="001B2F11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A715A8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813FD3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813FD3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13FD3"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ค่าใช้จ่ายแบ่งตาม</w:t>
      </w:r>
      <w:r w:rsidR="0035742A" w:rsidRPr="00DF234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ธรรมชาติ</w:t>
      </w:r>
    </w:p>
    <w:p w14:paraId="288CF6CA" w14:textId="1E1216E1" w:rsidR="00813FD3" w:rsidRPr="00DF2342" w:rsidRDefault="00813FD3" w:rsidP="001B2F11">
      <w:pPr>
        <w:tabs>
          <w:tab w:val="left" w:pos="1418"/>
          <w:tab w:val="left" w:pos="1985"/>
          <w:tab w:val="left" w:pos="2552"/>
        </w:tabs>
        <w:spacing w:line="380" w:lineRule="exact"/>
        <w:ind w:left="851" w:right="2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รายการค่าใช้จ่ายแบ่งตาม</w:t>
      </w:r>
      <w:r w:rsidR="0035742A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ธรรมชาติ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  <w:gridCol w:w="7"/>
      </w:tblGrid>
      <w:tr w:rsidR="00DF2342" w:rsidRPr="000F3615" w14:paraId="16D0852A" w14:textId="77777777" w:rsidTr="00CB406F">
        <w:trPr>
          <w:cantSplit/>
          <w:trHeight w:val="20"/>
        </w:trPr>
        <w:tc>
          <w:tcPr>
            <w:tcW w:w="3005" w:type="dxa"/>
          </w:tcPr>
          <w:p w14:paraId="42E464DF" w14:textId="77777777" w:rsidR="00813FD3" w:rsidRPr="000F3615" w:rsidRDefault="00813FD3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4EFE8F69" w14:textId="77777777" w:rsidR="00813FD3" w:rsidRPr="000F3615" w:rsidRDefault="00813FD3" w:rsidP="00EC3A95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DF2342" w:rsidRPr="000F3615" w14:paraId="4BEC8213" w14:textId="77777777" w:rsidTr="00CB406F">
        <w:trPr>
          <w:cantSplit/>
          <w:trHeight w:val="20"/>
        </w:trPr>
        <w:tc>
          <w:tcPr>
            <w:tcW w:w="3005" w:type="dxa"/>
          </w:tcPr>
          <w:p w14:paraId="589163D0" w14:textId="77777777" w:rsidR="00813FD3" w:rsidRPr="000F3615" w:rsidRDefault="00813FD3" w:rsidP="00B81DFB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AF0E4F" w14:textId="77777777" w:rsidR="00813FD3" w:rsidRPr="000F3615" w:rsidRDefault="00813FD3" w:rsidP="00EC3A95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C4CE2E" w14:textId="77777777" w:rsidR="00813FD3" w:rsidRPr="000F3615" w:rsidRDefault="00813FD3" w:rsidP="00EC3A95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26A09E" w14:textId="77777777" w:rsidR="00813FD3" w:rsidRPr="000F3615" w:rsidRDefault="00813FD3" w:rsidP="00EC3A95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F2342" w:rsidRPr="000F3615" w14:paraId="7C7B09A7" w14:textId="77777777" w:rsidTr="00CB406F">
        <w:trPr>
          <w:gridAfter w:val="1"/>
          <w:wAfter w:w="7" w:type="dxa"/>
          <w:cantSplit/>
          <w:trHeight w:val="20"/>
        </w:trPr>
        <w:tc>
          <w:tcPr>
            <w:tcW w:w="3005" w:type="dxa"/>
          </w:tcPr>
          <w:p w14:paraId="4B46E0FA" w14:textId="77777777" w:rsidR="00BB3B91" w:rsidRPr="000F3615" w:rsidRDefault="00BB3B91" w:rsidP="00BB3B91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931BAFF" w14:textId="6626D02A" w:rsidR="00BB3B91" w:rsidRPr="000F3615" w:rsidRDefault="00BB3B91" w:rsidP="00EC3A95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DFC339" w14:textId="77777777" w:rsidR="00BB3B91" w:rsidRPr="000F3615" w:rsidRDefault="00BB3B91" w:rsidP="00EC3A95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A511B7A" w14:textId="364596B1" w:rsidR="00BB3B91" w:rsidRPr="000F3615" w:rsidRDefault="00BB3B91" w:rsidP="00EC3A95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34" w:type="dxa"/>
          </w:tcPr>
          <w:p w14:paraId="5497F2E2" w14:textId="77777777" w:rsidR="00BB3B91" w:rsidRPr="000F3615" w:rsidRDefault="00BB3B91" w:rsidP="00EC3A95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44DA097" w14:textId="58FE9E8A" w:rsidR="00BB3B91" w:rsidRPr="000F3615" w:rsidRDefault="00BB3B91" w:rsidP="00EC3A95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16AE8E" w14:textId="77777777" w:rsidR="00BB3B91" w:rsidRPr="000F3615" w:rsidRDefault="00BB3B91" w:rsidP="00EC3A95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E332E11" w14:textId="4F9D52B2" w:rsidR="00BB3B91" w:rsidRPr="000F3615" w:rsidRDefault="00BB3B91" w:rsidP="00EC3A95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</w:tr>
      <w:tr w:rsidR="00003B4C" w:rsidRPr="000F3615" w14:paraId="23BE5F14" w14:textId="77777777" w:rsidTr="00CB406F">
        <w:trPr>
          <w:gridAfter w:val="1"/>
          <w:wAfter w:w="7" w:type="dxa"/>
          <w:cantSplit/>
          <w:trHeight w:val="20"/>
        </w:trPr>
        <w:tc>
          <w:tcPr>
            <w:tcW w:w="3005" w:type="dxa"/>
          </w:tcPr>
          <w:p w14:paraId="172E56D0" w14:textId="77777777" w:rsidR="00003B4C" w:rsidRPr="000F3615" w:rsidRDefault="00003B4C" w:rsidP="00003B4C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113" w:right="-57" w:hanging="17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การเปลี่ยนแปลงในสินค้าคง</w:t>
            </w:r>
            <w:r w:rsidRPr="000F361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สำเร็จรูปและสินค้าระหว่างผลิต</w:t>
            </w:r>
          </w:p>
        </w:tc>
        <w:tc>
          <w:tcPr>
            <w:tcW w:w="1247" w:type="dxa"/>
          </w:tcPr>
          <w:p w14:paraId="635376A7" w14:textId="77777777" w:rsidR="004C6E9A" w:rsidRDefault="004C6E9A" w:rsidP="00003B4C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67C528E0" w14:textId="747C659F" w:rsidR="00003B4C" w:rsidRPr="000F3615" w:rsidRDefault="004C6E9A" w:rsidP="00003B4C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50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253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083.95</w:t>
            </w:r>
          </w:p>
        </w:tc>
        <w:tc>
          <w:tcPr>
            <w:tcW w:w="134" w:type="dxa"/>
            <w:vAlign w:val="bottom"/>
          </w:tcPr>
          <w:p w14:paraId="11BE05E0" w14:textId="77777777" w:rsidR="00003B4C" w:rsidRPr="000F3615" w:rsidRDefault="00003B4C" w:rsidP="00003B4C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1F41673" w14:textId="38820B6C" w:rsidR="00003B4C" w:rsidRPr="000F3615" w:rsidRDefault="00003B4C" w:rsidP="00003B4C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 107,981,692.62</w:t>
            </w:r>
          </w:p>
        </w:tc>
        <w:tc>
          <w:tcPr>
            <w:tcW w:w="134" w:type="dxa"/>
            <w:vAlign w:val="bottom"/>
          </w:tcPr>
          <w:p w14:paraId="4C0E1CD5" w14:textId="77777777" w:rsidR="00003B4C" w:rsidRPr="000F3615" w:rsidRDefault="00003B4C" w:rsidP="00003B4C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474F62A" w14:textId="580A48AD" w:rsidR="00003B4C" w:rsidRPr="000F3615" w:rsidRDefault="00003B4C" w:rsidP="00003B4C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6,878,718.89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147A7B" w14:textId="77777777" w:rsidR="00003B4C" w:rsidRPr="000F3615" w:rsidRDefault="00003B4C" w:rsidP="00003B4C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AAB96A0" w14:textId="2DCB06E3" w:rsidR="00003B4C" w:rsidRPr="000F3615" w:rsidRDefault="00003B4C" w:rsidP="00003B4C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131,334,666.64</w:t>
            </w:r>
          </w:p>
        </w:tc>
      </w:tr>
      <w:tr w:rsidR="00003B4C" w:rsidRPr="000F3615" w14:paraId="548E9513" w14:textId="77777777" w:rsidTr="00CB406F">
        <w:trPr>
          <w:gridAfter w:val="1"/>
          <w:wAfter w:w="7" w:type="dxa"/>
          <w:cantSplit/>
          <w:trHeight w:val="20"/>
        </w:trPr>
        <w:tc>
          <w:tcPr>
            <w:tcW w:w="3005" w:type="dxa"/>
          </w:tcPr>
          <w:p w14:paraId="59524BEB" w14:textId="77777777" w:rsidR="00003B4C" w:rsidRPr="000F3615" w:rsidRDefault="00003B4C" w:rsidP="00003B4C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0F361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ซื้อสินค้าซื้อมาเพื่อขาย</w:t>
            </w:r>
          </w:p>
        </w:tc>
        <w:tc>
          <w:tcPr>
            <w:tcW w:w="1247" w:type="dxa"/>
          </w:tcPr>
          <w:p w14:paraId="4537656A" w14:textId="72B85A7A" w:rsidR="00003B4C" w:rsidRPr="000F3615" w:rsidRDefault="004C6E9A" w:rsidP="00003B4C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 1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038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925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113.28</w:t>
            </w:r>
          </w:p>
        </w:tc>
        <w:tc>
          <w:tcPr>
            <w:tcW w:w="134" w:type="dxa"/>
            <w:vAlign w:val="bottom"/>
          </w:tcPr>
          <w:p w14:paraId="793A74B0" w14:textId="77777777" w:rsidR="00003B4C" w:rsidRPr="000F3615" w:rsidRDefault="00003B4C" w:rsidP="00003B4C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29B7454" w14:textId="56D5AD79" w:rsidR="00003B4C" w:rsidRPr="000F3615" w:rsidRDefault="00003B4C" w:rsidP="00003B4C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1,353,780,817.37</w:t>
            </w:r>
          </w:p>
        </w:tc>
        <w:tc>
          <w:tcPr>
            <w:tcW w:w="134" w:type="dxa"/>
            <w:vAlign w:val="bottom"/>
          </w:tcPr>
          <w:p w14:paraId="30CAA60A" w14:textId="77777777" w:rsidR="00003B4C" w:rsidRPr="000F3615" w:rsidRDefault="00003B4C" w:rsidP="00003B4C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9509A35" w14:textId="20644B90" w:rsidR="00003B4C" w:rsidRPr="000F3615" w:rsidRDefault="00003B4C" w:rsidP="00003B4C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1,114,448,649.46</w:t>
            </w:r>
          </w:p>
        </w:tc>
        <w:tc>
          <w:tcPr>
            <w:tcW w:w="134" w:type="dxa"/>
            <w:vAlign w:val="bottom"/>
          </w:tcPr>
          <w:p w14:paraId="5438D585" w14:textId="77777777" w:rsidR="00003B4C" w:rsidRPr="000F3615" w:rsidRDefault="00003B4C" w:rsidP="00003B4C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364293C" w14:textId="41DA7EA8" w:rsidR="00003B4C" w:rsidRPr="000F3615" w:rsidRDefault="00003B4C" w:rsidP="00003B4C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1,181,251,571.21</w:t>
            </w:r>
          </w:p>
        </w:tc>
      </w:tr>
      <w:tr w:rsidR="00003B4C" w:rsidRPr="000F3615" w14:paraId="1DD41D5A" w14:textId="77777777" w:rsidTr="00CB406F">
        <w:trPr>
          <w:gridAfter w:val="1"/>
          <w:wAfter w:w="7" w:type="dxa"/>
          <w:cantSplit/>
          <w:trHeight w:val="20"/>
        </w:trPr>
        <w:tc>
          <w:tcPr>
            <w:tcW w:w="3005" w:type="dxa"/>
          </w:tcPr>
          <w:p w14:paraId="7CF9CF2B" w14:textId="77777777" w:rsidR="00003B4C" w:rsidRPr="000F3615" w:rsidRDefault="00003B4C" w:rsidP="00003B4C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0F361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วัตถุดิบ และวัสดุสิ้นเปลืองใช้ไป</w:t>
            </w:r>
          </w:p>
        </w:tc>
        <w:tc>
          <w:tcPr>
            <w:tcW w:w="1247" w:type="dxa"/>
          </w:tcPr>
          <w:p w14:paraId="168D9996" w14:textId="4F7C553B" w:rsidR="00003B4C" w:rsidRPr="000F3615" w:rsidRDefault="004C6E9A" w:rsidP="00003B4C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 410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434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214.49</w:t>
            </w:r>
          </w:p>
        </w:tc>
        <w:tc>
          <w:tcPr>
            <w:tcW w:w="134" w:type="dxa"/>
            <w:vAlign w:val="bottom"/>
          </w:tcPr>
          <w:p w14:paraId="5149D7CC" w14:textId="77777777" w:rsidR="00003B4C" w:rsidRPr="000F3615" w:rsidRDefault="00003B4C" w:rsidP="00003B4C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8E891D1" w14:textId="121AD18A" w:rsidR="00003B4C" w:rsidRPr="000F3615" w:rsidRDefault="00003B4C" w:rsidP="00003B4C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242,548,977.51</w:t>
            </w:r>
          </w:p>
        </w:tc>
        <w:tc>
          <w:tcPr>
            <w:tcW w:w="134" w:type="dxa"/>
            <w:vAlign w:val="bottom"/>
          </w:tcPr>
          <w:p w14:paraId="2D2EB733" w14:textId="77777777" w:rsidR="00003B4C" w:rsidRPr="000F3615" w:rsidRDefault="00003B4C" w:rsidP="00003B4C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436E2CF" w14:textId="41572516" w:rsidR="00003B4C" w:rsidRPr="000F3615" w:rsidRDefault="00003B4C" w:rsidP="00EC3A9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8A823BF" w14:textId="77777777" w:rsidR="00003B4C" w:rsidRPr="000F3615" w:rsidRDefault="00003B4C" w:rsidP="00EC3A9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5703CA9" w14:textId="1FBAD81D" w:rsidR="00003B4C" w:rsidRPr="000F3615" w:rsidRDefault="00003B4C" w:rsidP="00EC3A9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03B4C" w:rsidRPr="000F3615" w14:paraId="5509F9EC" w14:textId="77777777" w:rsidTr="00CB406F">
        <w:trPr>
          <w:gridAfter w:val="1"/>
          <w:wAfter w:w="7" w:type="dxa"/>
          <w:cantSplit/>
          <w:trHeight w:val="20"/>
        </w:trPr>
        <w:tc>
          <w:tcPr>
            <w:tcW w:w="3005" w:type="dxa"/>
          </w:tcPr>
          <w:p w14:paraId="6D76C622" w14:textId="303C6AE8" w:rsidR="00003B4C" w:rsidRPr="000F3615" w:rsidRDefault="00003B4C" w:rsidP="00003B4C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113" w:right="-57" w:hanging="17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0F361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เงินเดือน ค่าแรง และผลประโยชน์อื่น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</w:r>
            <w:r w:rsidRPr="000F361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ของพนักงาน</w:t>
            </w:r>
          </w:p>
        </w:tc>
        <w:tc>
          <w:tcPr>
            <w:tcW w:w="1247" w:type="dxa"/>
          </w:tcPr>
          <w:p w14:paraId="3C8683EF" w14:textId="77777777" w:rsidR="004C6E9A" w:rsidRDefault="004C6E9A" w:rsidP="00003B4C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  <w:p w14:paraId="782AFB94" w14:textId="3295EBDE" w:rsidR="00003B4C" w:rsidRPr="000F3615" w:rsidRDefault="004C6E9A" w:rsidP="00003B4C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 140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652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4C6E9A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756.83</w:t>
            </w:r>
          </w:p>
        </w:tc>
        <w:tc>
          <w:tcPr>
            <w:tcW w:w="134" w:type="dxa"/>
            <w:vAlign w:val="bottom"/>
          </w:tcPr>
          <w:p w14:paraId="24024C69" w14:textId="77777777" w:rsidR="00003B4C" w:rsidRPr="000F3615" w:rsidRDefault="00003B4C" w:rsidP="00003B4C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FF6A675" w14:textId="77777777" w:rsidR="00003B4C" w:rsidRPr="000F3615" w:rsidRDefault="00003B4C" w:rsidP="00003B4C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73A2FE4" w14:textId="145CD0B7" w:rsidR="00003B4C" w:rsidRPr="000F3615" w:rsidRDefault="00003B4C" w:rsidP="00003B4C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133,346,763.96</w:t>
            </w:r>
          </w:p>
        </w:tc>
        <w:tc>
          <w:tcPr>
            <w:tcW w:w="134" w:type="dxa"/>
            <w:vAlign w:val="bottom"/>
          </w:tcPr>
          <w:p w14:paraId="5E4BE5D7" w14:textId="77777777" w:rsidR="00003B4C" w:rsidRPr="000F3615" w:rsidRDefault="00003B4C" w:rsidP="00003B4C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0BD42CC" w14:textId="52651961" w:rsidR="00003B4C" w:rsidRPr="000F3615" w:rsidRDefault="00003B4C" w:rsidP="00003B4C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0F3615">
              <w:rPr>
                <w:rFonts w:asciiTheme="majorBidi" w:hAnsiTheme="majorBidi"/>
                <w:color w:val="000000" w:themeColor="text1"/>
                <w:sz w:val="24"/>
                <w:szCs w:val="24"/>
                <w:cs/>
                <w:lang w:val="en-US"/>
              </w:rPr>
              <w:t>63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0F3615">
              <w:rPr>
                <w:rFonts w:asciiTheme="majorBidi" w:hAnsiTheme="majorBidi"/>
                <w:color w:val="000000" w:themeColor="text1"/>
                <w:sz w:val="24"/>
                <w:szCs w:val="24"/>
                <w:cs/>
                <w:lang w:val="en-US"/>
              </w:rPr>
              <w:t>698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0F3615">
              <w:rPr>
                <w:rFonts w:asciiTheme="majorBidi" w:hAnsiTheme="majorBidi"/>
                <w:color w:val="000000" w:themeColor="text1"/>
                <w:sz w:val="24"/>
                <w:szCs w:val="24"/>
                <w:cs/>
                <w:lang w:val="en-US"/>
              </w:rPr>
              <w:t>443.52</w:t>
            </w:r>
          </w:p>
        </w:tc>
        <w:tc>
          <w:tcPr>
            <w:tcW w:w="134" w:type="dxa"/>
            <w:vAlign w:val="bottom"/>
          </w:tcPr>
          <w:p w14:paraId="17B84FD9" w14:textId="77777777" w:rsidR="00003B4C" w:rsidRPr="000F3615" w:rsidRDefault="00003B4C" w:rsidP="00003B4C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4DBF31A" w14:textId="7BBC328D" w:rsidR="00003B4C" w:rsidRPr="000F3615" w:rsidRDefault="00003B4C" w:rsidP="00003B4C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64,198,302.69</w:t>
            </w:r>
          </w:p>
        </w:tc>
      </w:tr>
      <w:tr w:rsidR="004C6E9A" w:rsidRPr="000F3615" w14:paraId="47F6F3E1" w14:textId="77777777" w:rsidTr="00CB406F">
        <w:trPr>
          <w:gridAfter w:val="1"/>
          <w:wAfter w:w="7" w:type="dxa"/>
          <w:cantSplit/>
          <w:trHeight w:val="20"/>
        </w:trPr>
        <w:tc>
          <w:tcPr>
            <w:tcW w:w="3005" w:type="dxa"/>
          </w:tcPr>
          <w:p w14:paraId="7AC5A587" w14:textId="77777777" w:rsidR="004C6E9A" w:rsidRPr="000F3615" w:rsidRDefault="004C6E9A" w:rsidP="004C6E9A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47" w:type="dxa"/>
          </w:tcPr>
          <w:p w14:paraId="0B6C213C" w14:textId="4BBC8E1C" w:rsidR="004C6E9A" w:rsidRPr="004C6E9A" w:rsidRDefault="004C6E9A" w:rsidP="004C6E9A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6E9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54,576,822.46 </w:t>
            </w:r>
          </w:p>
        </w:tc>
        <w:tc>
          <w:tcPr>
            <w:tcW w:w="134" w:type="dxa"/>
            <w:vAlign w:val="bottom"/>
          </w:tcPr>
          <w:p w14:paraId="4E43B192" w14:textId="77777777" w:rsidR="004C6E9A" w:rsidRPr="000F3615" w:rsidRDefault="004C6E9A" w:rsidP="004C6E9A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5FFFF6A" w14:textId="2146AABC" w:rsidR="004C6E9A" w:rsidRPr="000F3615" w:rsidRDefault="004C6E9A" w:rsidP="004C6E9A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56,650,780.86</w:t>
            </w:r>
          </w:p>
        </w:tc>
        <w:tc>
          <w:tcPr>
            <w:tcW w:w="134" w:type="dxa"/>
            <w:vAlign w:val="bottom"/>
          </w:tcPr>
          <w:p w14:paraId="18F64307" w14:textId="77777777" w:rsidR="004C6E9A" w:rsidRPr="000F3615" w:rsidRDefault="004C6E9A" w:rsidP="004C6E9A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A761BE4" w14:textId="1D980113" w:rsidR="004C6E9A" w:rsidRPr="000F3615" w:rsidRDefault="004C6E9A" w:rsidP="004C6E9A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28,338,619.17</w:t>
            </w:r>
          </w:p>
        </w:tc>
        <w:tc>
          <w:tcPr>
            <w:tcW w:w="134" w:type="dxa"/>
            <w:vAlign w:val="bottom"/>
          </w:tcPr>
          <w:p w14:paraId="6018C415" w14:textId="77777777" w:rsidR="004C6E9A" w:rsidRPr="000F3615" w:rsidRDefault="004C6E9A" w:rsidP="004C6E9A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12733B2" w14:textId="6C1F3177" w:rsidR="004C6E9A" w:rsidRPr="000F3615" w:rsidRDefault="004C6E9A" w:rsidP="004C6E9A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30,993,550.72</w:t>
            </w:r>
          </w:p>
        </w:tc>
      </w:tr>
      <w:tr w:rsidR="004C6E9A" w:rsidRPr="000F3615" w14:paraId="2C8A3790" w14:textId="77777777" w:rsidTr="00CB406F">
        <w:trPr>
          <w:gridAfter w:val="1"/>
          <w:wAfter w:w="7" w:type="dxa"/>
          <w:cantSplit/>
          <w:trHeight w:val="20"/>
        </w:trPr>
        <w:tc>
          <w:tcPr>
            <w:tcW w:w="3005" w:type="dxa"/>
          </w:tcPr>
          <w:p w14:paraId="67F6CBC3" w14:textId="77777777" w:rsidR="004C6E9A" w:rsidRPr="000F3615" w:rsidRDefault="004C6E9A" w:rsidP="004C6E9A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0F361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ค่าใช้จ่ายในการเดินทางและค่าขนส่ง</w:t>
            </w:r>
          </w:p>
        </w:tc>
        <w:tc>
          <w:tcPr>
            <w:tcW w:w="1247" w:type="dxa"/>
          </w:tcPr>
          <w:p w14:paraId="01F3ED8E" w14:textId="1BA4AB28" w:rsidR="004C6E9A" w:rsidRPr="004C6E9A" w:rsidRDefault="004C6E9A" w:rsidP="004C6E9A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C6E9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7,115,867.99 </w:t>
            </w:r>
          </w:p>
        </w:tc>
        <w:tc>
          <w:tcPr>
            <w:tcW w:w="134" w:type="dxa"/>
            <w:vAlign w:val="bottom"/>
          </w:tcPr>
          <w:p w14:paraId="05ED21C7" w14:textId="77777777" w:rsidR="004C6E9A" w:rsidRPr="000F3615" w:rsidRDefault="004C6E9A" w:rsidP="004C6E9A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53583D1" w14:textId="315F1DF3" w:rsidR="004C6E9A" w:rsidRPr="000F3615" w:rsidRDefault="004C6E9A" w:rsidP="004C6E9A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7,171,114.71</w:t>
            </w:r>
          </w:p>
        </w:tc>
        <w:tc>
          <w:tcPr>
            <w:tcW w:w="134" w:type="dxa"/>
            <w:vAlign w:val="bottom"/>
          </w:tcPr>
          <w:p w14:paraId="210EE66C" w14:textId="77777777" w:rsidR="004C6E9A" w:rsidRPr="000F3615" w:rsidRDefault="004C6E9A" w:rsidP="004C6E9A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3AA9161" w14:textId="0C265CE2" w:rsidR="004C6E9A" w:rsidRPr="000F3615" w:rsidRDefault="004C6E9A" w:rsidP="004C6E9A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0F3615">
              <w:rPr>
                <w:rFonts w:asciiTheme="majorBidi" w:hAnsiTheme="majorBidi"/>
                <w:color w:val="000000" w:themeColor="text1"/>
                <w:sz w:val="24"/>
                <w:szCs w:val="24"/>
                <w:cs/>
                <w:lang w:val="en-US"/>
              </w:rPr>
              <w:t>5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0F3615">
              <w:rPr>
                <w:rFonts w:asciiTheme="majorBidi" w:hAnsiTheme="majorBidi"/>
                <w:color w:val="000000" w:themeColor="text1"/>
                <w:sz w:val="24"/>
                <w:szCs w:val="24"/>
                <w:cs/>
                <w:lang w:val="en-US"/>
              </w:rPr>
              <w:t>371</w:t>
            </w: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0F3615">
              <w:rPr>
                <w:rFonts w:asciiTheme="majorBidi" w:hAnsiTheme="majorBidi"/>
                <w:color w:val="000000" w:themeColor="text1"/>
                <w:sz w:val="24"/>
                <w:szCs w:val="24"/>
                <w:cs/>
                <w:lang w:val="en-US"/>
              </w:rPr>
              <w:t>440.69</w:t>
            </w:r>
          </w:p>
        </w:tc>
        <w:tc>
          <w:tcPr>
            <w:tcW w:w="134" w:type="dxa"/>
            <w:vAlign w:val="bottom"/>
          </w:tcPr>
          <w:p w14:paraId="51980F67" w14:textId="77777777" w:rsidR="004C6E9A" w:rsidRPr="000F3615" w:rsidRDefault="004C6E9A" w:rsidP="004C6E9A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193C21A" w14:textId="00353522" w:rsidR="004C6E9A" w:rsidRPr="000F3615" w:rsidRDefault="004C6E9A" w:rsidP="004C6E9A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F361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5,336,825.37</w:t>
            </w:r>
          </w:p>
        </w:tc>
      </w:tr>
    </w:tbl>
    <w:p w14:paraId="776EC81C" w14:textId="77777777" w:rsidR="00DF2342" w:rsidRDefault="00DF2342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0A761846" w14:textId="77777777" w:rsidR="00BA5A2B" w:rsidRDefault="00BA5A2B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312FE956" w14:textId="77777777" w:rsidR="00BA5A2B" w:rsidRDefault="00BA5A2B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16EA3608" w14:textId="77777777" w:rsidR="00BA5A2B" w:rsidRDefault="00BA5A2B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33E8946D" w14:textId="77777777" w:rsidR="00BA5A2B" w:rsidRDefault="00BA5A2B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2ADCF505" w14:textId="77777777" w:rsidR="00BA5A2B" w:rsidRDefault="00BA5A2B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03419DB6" w14:textId="77777777" w:rsidR="00BA5A2B" w:rsidRDefault="00BA5A2B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0C343A11" w14:textId="77777777" w:rsidR="00BA5A2B" w:rsidRDefault="00BA5A2B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1CA64BD1" w14:textId="77777777" w:rsidR="00BA5A2B" w:rsidRDefault="00BA5A2B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3CBF29F8" w14:textId="77777777" w:rsidR="00BA5A2B" w:rsidRDefault="00BA5A2B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14:paraId="141B9A7B" w14:textId="1F8A5EC7" w:rsidR="00D61C98" w:rsidRPr="00DF2342" w:rsidRDefault="00410470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lastRenderedPageBreak/>
        <w:t>2</w:t>
      </w:r>
      <w:r w:rsidR="00A715A8" w:rsidRPr="00DF2342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DB121F" w:rsidRPr="00DF2342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5D0D18" w:rsidRPr="00DF2342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DB121F"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ค่าใช้จ่ายภาษีเงินได้</w:t>
      </w:r>
    </w:p>
    <w:p w14:paraId="79EE422B" w14:textId="2957D903" w:rsidR="003C4A14" w:rsidRPr="00DF2342" w:rsidRDefault="003C4A14" w:rsidP="003C4A14">
      <w:pPr>
        <w:pStyle w:val="BodyTextIndent"/>
        <w:tabs>
          <w:tab w:val="left" w:pos="284"/>
          <w:tab w:val="left" w:pos="851"/>
          <w:tab w:val="left" w:pos="993"/>
        </w:tabs>
        <w:spacing w:after="0" w:line="360" w:lineRule="exact"/>
        <w:ind w:left="864" w:hanging="63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10470" w:rsidRPr="00DF2342">
        <w:rPr>
          <w:rFonts w:ascii="Angsana New" w:hAnsi="Angsana New"/>
          <w:color w:val="000000" w:themeColor="text1"/>
          <w:sz w:val="32"/>
          <w:szCs w:val="32"/>
        </w:rPr>
        <w:t>2</w:t>
      </w:r>
      <w:r w:rsidR="00A715A8" w:rsidRPr="00DF2342">
        <w:rPr>
          <w:rFonts w:ascii="Angsana New" w:hAnsi="Angsana New"/>
          <w:color w:val="000000" w:themeColor="text1"/>
          <w:sz w:val="32"/>
          <w:szCs w:val="32"/>
        </w:rPr>
        <w:t>2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.1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ส่วนประกอบหลักของค่าใช้จ่ายภาษีเงินได้สำหรับปีสิ้นสุดวันที่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256</w:t>
      </w:r>
      <w:r w:rsidR="00BB3B91" w:rsidRPr="00DF2342">
        <w:rPr>
          <w:rFonts w:ascii="Angsana New" w:hAnsi="Angsana New"/>
          <w:color w:val="000000" w:themeColor="text1"/>
          <w:sz w:val="32"/>
          <w:szCs w:val="32"/>
        </w:rPr>
        <w:t>7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BB3B91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6"/>
        <w:gridCol w:w="1134"/>
        <w:gridCol w:w="134"/>
        <w:gridCol w:w="1136"/>
        <w:gridCol w:w="135"/>
        <w:gridCol w:w="1133"/>
        <w:gridCol w:w="134"/>
        <w:gridCol w:w="1083"/>
      </w:tblGrid>
      <w:tr w:rsidR="00DF2342" w:rsidRPr="00BA5A2B" w14:paraId="7405FF5F" w14:textId="77777777" w:rsidTr="009E434C">
        <w:trPr>
          <w:cantSplit/>
          <w:trHeight w:val="20"/>
        </w:trPr>
        <w:tc>
          <w:tcPr>
            <w:tcW w:w="3456" w:type="dxa"/>
          </w:tcPr>
          <w:p w14:paraId="446D5C17" w14:textId="77777777" w:rsidR="003C4A14" w:rsidRPr="00BA5A2B" w:rsidRDefault="003C4A14" w:rsidP="00DF2342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14:paraId="3272AA8F" w14:textId="77777777" w:rsidR="003C4A14" w:rsidRPr="00BA5A2B" w:rsidRDefault="003C4A14" w:rsidP="00EC3A95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DF2342" w:rsidRPr="00BA5A2B" w14:paraId="5B355938" w14:textId="77777777" w:rsidTr="009E434C">
        <w:trPr>
          <w:cantSplit/>
          <w:trHeight w:val="20"/>
        </w:trPr>
        <w:tc>
          <w:tcPr>
            <w:tcW w:w="3456" w:type="dxa"/>
          </w:tcPr>
          <w:p w14:paraId="2522CE08" w14:textId="77777777" w:rsidR="003C4A14" w:rsidRPr="00BA5A2B" w:rsidRDefault="003C4A14" w:rsidP="00DF2342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46DFC0" w14:textId="77777777" w:rsidR="003C4A14" w:rsidRPr="00BA5A2B" w:rsidRDefault="003C4A14" w:rsidP="00EC3A9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02903C" w14:textId="77777777" w:rsidR="003C4A14" w:rsidRPr="00BA5A2B" w:rsidRDefault="003C4A14" w:rsidP="00EC3A9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40C37" w14:textId="77777777" w:rsidR="003C4A14" w:rsidRPr="00BA5A2B" w:rsidRDefault="003C4A14" w:rsidP="00EC3A9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F2342" w:rsidRPr="00BA5A2B" w14:paraId="1219A0E4" w14:textId="77777777" w:rsidTr="009E434C">
        <w:trPr>
          <w:cantSplit/>
          <w:trHeight w:val="20"/>
        </w:trPr>
        <w:tc>
          <w:tcPr>
            <w:tcW w:w="3456" w:type="dxa"/>
          </w:tcPr>
          <w:p w14:paraId="28AC9EE0" w14:textId="77777777" w:rsidR="00BB3B91" w:rsidRPr="00BA5A2B" w:rsidRDefault="00BB3B91" w:rsidP="00DF2342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157AF93" w14:textId="50F175FF" w:rsidR="00BB3B91" w:rsidRPr="00BA5A2B" w:rsidRDefault="00BB3B91" w:rsidP="00EC3A95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BA5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F756B9" w14:textId="77777777" w:rsidR="00BB3B91" w:rsidRPr="00BA5A2B" w:rsidRDefault="00BB3B91" w:rsidP="00EC3A95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AC6B326" w14:textId="1811E71D" w:rsidR="00BB3B91" w:rsidRPr="00BA5A2B" w:rsidRDefault="00BB3B91" w:rsidP="00EC3A95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5" w:type="dxa"/>
          </w:tcPr>
          <w:p w14:paraId="33D3AA23" w14:textId="77777777" w:rsidR="00BB3B91" w:rsidRPr="00BA5A2B" w:rsidRDefault="00BB3B91" w:rsidP="00EC3A95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A32BD2E" w14:textId="2FF8A4DA" w:rsidR="00BB3B91" w:rsidRPr="00BA5A2B" w:rsidRDefault="00BB3B91" w:rsidP="00EC3A95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BA5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907DF4" w14:textId="77777777" w:rsidR="00BB3B91" w:rsidRPr="00BA5A2B" w:rsidRDefault="00BB3B91" w:rsidP="00EC3A95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2D3CD73A" w14:textId="0D2DAC3D" w:rsidR="00BB3B91" w:rsidRPr="00BA5A2B" w:rsidRDefault="00BB3B91" w:rsidP="00EC3A95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DF2342" w:rsidRPr="00BA5A2B" w14:paraId="0BF2EEE3" w14:textId="77777777" w:rsidTr="009E434C">
        <w:trPr>
          <w:cantSplit/>
          <w:trHeight w:val="20"/>
        </w:trPr>
        <w:tc>
          <w:tcPr>
            <w:tcW w:w="3456" w:type="dxa"/>
          </w:tcPr>
          <w:p w14:paraId="7C3E15FA" w14:textId="77777777" w:rsidR="00BB3B91" w:rsidRPr="00BA5A2B" w:rsidRDefault="00BB3B91" w:rsidP="00DF2342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ค่าใช้จ่าย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74DE1F23" w14:textId="77777777" w:rsidR="00BB3B91" w:rsidRPr="00BA5A2B" w:rsidRDefault="00BB3B91" w:rsidP="00DF23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5D83B8" w14:textId="77777777" w:rsidR="00BB3B91" w:rsidRPr="00BA5A2B" w:rsidRDefault="00BB3B91" w:rsidP="00DF23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692E305" w14:textId="77777777" w:rsidR="00BB3B91" w:rsidRPr="00BA5A2B" w:rsidRDefault="00BB3B91" w:rsidP="00DF23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</w:tcPr>
          <w:p w14:paraId="4C1BDAA2" w14:textId="77777777" w:rsidR="00BB3B91" w:rsidRPr="00BA5A2B" w:rsidRDefault="00BB3B91" w:rsidP="00DF23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39F4BF2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316D9C" w14:textId="77777777" w:rsidR="00BB3B91" w:rsidRPr="00BA5A2B" w:rsidRDefault="00BB3B91" w:rsidP="00DF23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046ECB1" w14:textId="77777777" w:rsidR="00BB3B91" w:rsidRPr="00BA5A2B" w:rsidRDefault="00BB3B91" w:rsidP="00DF23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F2342" w:rsidRPr="00BA5A2B" w14:paraId="69203F62" w14:textId="77777777" w:rsidTr="009E434C">
        <w:trPr>
          <w:cantSplit/>
          <w:trHeight w:val="20"/>
        </w:trPr>
        <w:tc>
          <w:tcPr>
            <w:tcW w:w="3456" w:type="dxa"/>
          </w:tcPr>
          <w:p w14:paraId="01C330DE" w14:textId="77777777" w:rsidR="00BB3B91" w:rsidRPr="00BA5A2B" w:rsidRDefault="00BB3B91" w:rsidP="00DF2342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ภาษีเงินได้ของ</w:t>
            </w: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ปี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vAlign w:val="bottom"/>
          </w:tcPr>
          <w:p w14:paraId="3836632E" w14:textId="77777777" w:rsidR="00BB3B91" w:rsidRPr="00BA5A2B" w:rsidRDefault="00BB3B91" w:rsidP="00DF23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987ADD6" w14:textId="77777777" w:rsidR="00BB3B91" w:rsidRPr="00BA5A2B" w:rsidRDefault="00BB3B91" w:rsidP="00DF23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524B839" w14:textId="77777777" w:rsidR="00BB3B91" w:rsidRPr="00BA5A2B" w:rsidRDefault="00BB3B91" w:rsidP="00DF23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6CBC0F23" w14:textId="77777777" w:rsidR="00BB3B91" w:rsidRPr="00BA5A2B" w:rsidRDefault="00BB3B91" w:rsidP="00DF234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59DA6E8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C18C90F" w14:textId="77777777" w:rsidR="00BB3B91" w:rsidRPr="00BA5A2B" w:rsidRDefault="00BB3B91" w:rsidP="00DF234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DE5EF76" w14:textId="77777777" w:rsidR="00BB3B91" w:rsidRPr="00BA5A2B" w:rsidRDefault="00BB3B91" w:rsidP="00DF2342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F2342" w:rsidRPr="00BA5A2B" w14:paraId="4C59A86D" w14:textId="77777777" w:rsidTr="009E434C">
        <w:trPr>
          <w:cantSplit/>
          <w:trHeight w:val="20"/>
        </w:trPr>
        <w:tc>
          <w:tcPr>
            <w:tcW w:w="3456" w:type="dxa"/>
          </w:tcPr>
          <w:p w14:paraId="152C7150" w14:textId="7016D416" w:rsidR="00BB3B91" w:rsidRPr="00BA5A2B" w:rsidRDefault="00BB3B91" w:rsidP="00DF2342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ภาษีเงินได้สำหรับปี</w:t>
            </w:r>
          </w:p>
        </w:tc>
        <w:tc>
          <w:tcPr>
            <w:tcW w:w="1134" w:type="dxa"/>
            <w:vAlign w:val="bottom"/>
          </w:tcPr>
          <w:p w14:paraId="6503D451" w14:textId="4FC8E6FF" w:rsidR="00BB3B91" w:rsidRPr="00BA5A2B" w:rsidRDefault="008576C6" w:rsidP="008576C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29,214,278.22</w:t>
            </w:r>
          </w:p>
        </w:tc>
        <w:tc>
          <w:tcPr>
            <w:tcW w:w="134" w:type="dxa"/>
            <w:vAlign w:val="bottom"/>
          </w:tcPr>
          <w:p w14:paraId="5EF5017D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846FEFC" w14:textId="6F55179D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34,416,757.20</w:t>
            </w:r>
          </w:p>
        </w:tc>
        <w:tc>
          <w:tcPr>
            <w:tcW w:w="135" w:type="dxa"/>
            <w:vAlign w:val="bottom"/>
          </w:tcPr>
          <w:p w14:paraId="56B0FCEF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EE45289" w14:textId="1C680660" w:rsidR="00BB3B91" w:rsidRPr="00BA5A2B" w:rsidRDefault="00904B1F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17,427,467.44</w:t>
            </w:r>
          </w:p>
        </w:tc>
        <w:tc>
          <w:tcPr>
            <w:tcW w:w="134" w:type="dxa"/>
            <w:vAlign w:val="bottom"/>
          </w:tcPr>
          <w:p w14:paraId="783F3951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C86D9AE" w14:textId="136C362F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13,853,863.25</w:t>
            </w:r>
          </w:p>
        </w:tc>
      </w:tr>
      <w:tr w:rsidR="00DF2342" w:rsidRPr="00BA5A2B" w14:paraId="0CCA0269" w14:textId="77777777" w:rsidTr="00A60E98">
        <w:trPr>
          <w:cantSplit/>
          <w:trHeight w:val="20"/>
        </w:trPr>
        <w:tc>
          <w:tcPr>
            <w:tcW w:w="3456" w:type="dxa"/>
          </w:tcPr>
          <w:p w14:paraId="29B45404" w14:textId="77777777" w:rsidR="00BB3B91" w:rsidRPr="00BA5A2B" w:rsidRDefault="00BB3B91" w:rsidP="00DF2342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0607DFD8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7231265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7859DFC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7C0A9899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D8D0D6F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7492BDF" w14:textId="77777777" w:rsidR="00BB3B91" w:rsidRPr="00BA5A2B" w:rsidRDefault="00BB3B91" w:rsidP="00DF2342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D24EDF6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F2342" w:rsidRPr="00BA5A2B" w14:paraId="18ED82E1" w14:textId="77777777" w:rsidTr="00F44DC5">
        <w:trPr>
          <w:cantSplit/>
          <w:trHeight w:val="20"/>
        </w:trPr>
        <w:tc>
          <w:tcPr>
            <w:tcW w:w="3456" w:type="dxa"/>
          </w:tcPr>
          <w:p w14:paraId="3CCB3C5A" w14:textId="1D0FBA55" w:rsidR="00BB3B91" w:rsidRPr="00BA5A2B" w:rsidRDefault="00BB3B91" w:rsidP="00DF2342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454" w:hanging="17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BD72A1A" w14:textId="378FBE7D" w:rsidR="00BB3B91" w:rsidRPr="00BA5A2B" w:rsidRDefault="008576C6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576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2,373,744.32</w:t>
            </w:r>
          </w:p>
        </w:tc>
        <w:tc>
          <w:tcPr>
            <w:tcW w:w="134" w:type="dxa"/>
            <w:vAlign w:val="bottom"/>
          </w:tcPr>
          <w:p w14:paraId="68770661" w14:textId="77777777" w:rsidR="00BB3B91" w:rsidRPr="00BA5A2B" w:rsidRDefault="00BB3B91" w:rsidP="00DF2342">
            <w:pPr>
              <w:tabs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93C9666" w14:textId="43B43A83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3,429,572.62</w:t>
            </w:r>
          </w:p>
        </w:tc>
        <w:tc>
          <w:tcPr>
            <w:tcW w:w="135" w:type="dxa"/>
            <w:vAlign w:val="bottom"/>
          </w:tcPr>
          <w:p w14:paraId="646294C1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4F197D1" w14:textId="7B5C9BAB" w:rsidR="00BB3B91" w:rsidRPr="00BA5A2B" w:rsidRDefault="00904B1F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(200,715.04)</w:t>
            </w:r>
          </w:p>
        </w:tc>
        <w:tc>
          <w:tcPr>
            <w:tcW w:w="134" w:type="dxa"/>
            <w:vAlign w:val="bottom"/>
          </w:tcPr>
          <w:p w14:paraId="3359EF63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1C41873A" w14:textId="5058BC3C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(1,519,</w:t>
            </w:r>
            <w:r w:rsidRPr="00BA5A2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238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.97)</w:t>
            </w:r>
          </w:p>
        </w:tc>
      </w:tr>
      <w:tr w:rsidR="00DF2342" w:rsidRPr="00BA5A2B" w14:paraId="17D0FEB2" w14:textId="77777777" w:rsidTr="00F44DC5">
        <w:trPr>
          <w:cantSplit/>
          <w:trHeight w:val="20"/>
        </w:trPr>
        <w:tc>
          <w:tcPr>
            <w:tcW w:w="3456" w:type="dxa"/>
          </w:tcPr>
          <w:p w14:paraId="6AC2BE2A" w14:textId="77777777" w:rsidR="00BB3B91" w:rsidRPr="00BA5A2B" w:rsidRDefault="00BB3B91" w:rsidP="00DF2342">
            <w:pPr>
              <w:tabs>
                <w:tab w:val="left" w:pos="1130"/>
              </w:tabs>
              <w:spacing w:line="300" w:lineRule="exact"/>
              <w:ind w:firstLine="696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063596" w14:textId="4D89F245" w:rsidR="00BB3B91" w:rsidRPr="00BA5A2B" w:rsidRDefault="008576C6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576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31</w:t>
            </w:r>
            <w:r w:rsidRPr="008576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576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588</w:t>
            </w:r>
            <w:r w:rsidRPr="008576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576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022.54</w:t>
            </w:r>
          </w:p>
        </w:tc>
        <w:tc>
          <w:tcPr>
            <w:tcW w:w="134" w:type="dxa"/>
            <w:vAlign w:val="bottom"/>
          </w:tcPr>
          <w:p w14:paraId="25429DA6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A6C133" w14:textId="4451B436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37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846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329.82</w:t>
            </w:r>
          </w:p>
        </w:tc>
        <w:tc>
          <w:tcPr>
            <w:tcW w:w="135" w:type="dxa"/>
            <w:vAlign w:val="bottom"/>
          </w:tcPr>
          <w:p w14:paraId="234E777A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4A54C5" w14:textId="617F533D" w:rsidR="00BB3B91" w:rsidRPr="00BA5A2B" w:rsidRDefault="00907156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17,226,752.40</w:t>
            </w:r>
          </w:p>
        </w:tc>
        <w:tc>
          <w:tcPr>
            <w:tcW w:w="134" w:type="dxa"/>
            <w:vAlign w:val="bottom"/>
          </w:tcPr>
          <w:p w14:paraId="02A2CE0E" w14:textId="77777777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C7A350" w14:textId="0D9B28B3" w:rsidR="00BB3B91" w:rsidRPr="00BA5A2B" w:rsidRDefault="00BB3B91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</w:t>
            </w:r>
            <w:r w:rsidRPr="00BA5A2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334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A5A2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624.28</w:t>
            </w:r>
          </w:p>
        </w:tc>
      </w:tr>
      <w:tr w:rsidR="00DF2342" w:rsidRPr="00BA5A2B" w14:paraId="756F3B12" w14:textId="77777777" w:rsidTr="008A3CAF">
        <w:trPr>
          <w:cantSplit/>
          <w:trHeight w:val="20"/>
        </w:trPr>
        <w:tc>
          <w:tcPr>
            <w:tcW w:w="8345" w:type="dxa"/>
            <w:gridSpan w:val="8"/>
          </w:tcPr>
          <w:p w14:paraId="1E567264" w14:textId="5A8407DA" w:rsidR="00F44DC5" w:rsidRPr="00BA5A2B" w:rsidRDefault="00F44DC5" w:rsidP="00DF2342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</w:tr>
      <w:tr w:rsidR="00DF2342" w:rsidRPr="00BA5A2B" w14:paraId="1D2467CB" w14:textId="77777777" w:rsidTr="00904B1F">
        <w:trPr>
          <w:cantSplit/>
          <w:trHeight w:val="20"/>
        </w:trPr>
        <w:tc>
          <w:tcPr>
            <w:tcW w:w="3456" w:type="dxa"/>
          </w:tcPr>
          <w:p w14:paraId="3355929C" w14:textId="2566B8F8" w:rsidR="00F44DC5" w:rsidRPr="00BA5A2B" w:rsidRDefault="00F44DC5" w:rsidP="00DF2342">
            <w:pPr>
              <w:tabs>
                <w:tab w:val="left" w:pos="300"/>
                <w:tab w:val="left" w:pos="872"/>
              </w:tabs>
              <w:spacing w:line="300" w:lineRule="exact"/>
              <w:ind w:left="283" w:hanging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</w:t>
            </w:r>
            <w:r w:rsidR="001E791E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ขาดทุน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vAlign w:val="bottom"/>
          </w:tcPr>
          <w:p w14:paraId="74E63227" w14:textId="468CE6E6" w:rsidR="00F44DC5" w:rsidRPr="00BA5A2B" w:rsidRDefault="002A247A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A247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882,257.52</w:t>
            </w:r>
          </w:p>
        </w:tc>
        <w:tc>
          <w:tcPr>
            <w:tcW w:w="134" w:type="dxa"/>
            <w:vAlign w:val="bottom"/>
          </w:tcPr>
          <w:p w14:paraId="3E1EE6F2" w14:textId="77777777" w:rsidR="00F44DC5" w:rsidRPr="00BA5A2B" w:rsidRDefault="00F44DC5" w:rsidP="00904B1F">
            <w:pPr>
              <w:tabs>
                <w:tab w:val="clear" w:pos="227"/>
                <w:tab w:val="left" w:pos="-39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428EB798" w14:textId="2F83A332" w:rsidR="00F44DC5" w:rsidRPr="00BA5A2B" w:rsidRDefault="00F44DC5" w:rsidP="00DF234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42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78260859" w14:textId="77777777" w:rsidR="00F44DC5" w:rsidRPr="00BA5A2B" w:rsidRDefault="00F44DC5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661B3F22" w14:textId="4A413D3F" w:rsidR="00F44DC5" w:rsidRPr="00BA5A2B" w:rsidRDefault="00907156" w:rsidP="00CB406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965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110.32</w:t>
            </w:r>
          </w:p>
        </w:tc>
        <w:tc>
          <w:tcPr>
            <w:tcW w:w="134" w:type="dxa"/>
            <w:vAlign w:val="bottom"/>
          </w:tcPr>
          <w:p w14:paraId="3E51DE7B" w14:textId="77777777" w:rsidR="00F44DC5" w:rsidRPr="00BA5A2B" w:rsidRDefault="00F44DC5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65D0FA6F" w14:textId="78469A01" w:rsidR="00F44DC5" w:rsidRPr="00BA5A2B" w:rsidRDefault="00F44DC5" w:rsidP="00DF234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42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hint="cs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2342" w:rsidRPr="00BA5A2B" w14:paraId="1ECBED90" w14:textId="77777777" w:rsidTr="00904B1F">
        <w:trPr>
          <w:cantSplit/>
          <w:trHeight w:val="20"/>
        </w:trPr>
        <w:tc>
          <w:tcPr>
            <w:tcW w:w="3456" w:type="dxa"/>
          </w:tcPr>
          <w:p w14:paraId="564095AA" w14:textId="1EF9AB4F" w:rsidR="00F44DC5" w:rsidRPr="00BA5A2B" w:rsidRDefault="00F44DC5" w:rsidP="00DF2342">
            <w:pPr>
              <w:tabs>
                <w:tab w:val="left" w:pos="1130"/>
              </w:tabs>
              <w:spacing w:line="300" w:lineRule="exact"/>
              <w:ind w:firstLine="696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BA71E7" w14:textId="625BBFF2" w:rsidR="00F44DC5" w:rsidRPr="00BA5A2B" w:rsidRDefault="002A247A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A247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882,257.52</w:t>
            </w:r>
          </w:p>
        </w:tc>
        <w:tc>
          <w:tcPr>
            <w:tcW w:w="134" w:type="dxa"/>
            <w:vAlign w:val="bottom"/>
          </w:tcPr>
          <w:p w14:paraId="39B067E9" w14:textId="77777777" w:rsidR="00F44DC5" w:rsidRPr="00BA5A2B" w:rsidRDefault="00F44DC5" w:rsidP="00904B1F">
            <w:pPr>
              <w:tabs>
                <w:tab w:val="clear" w:pos="227"/>
                <w:tab w:val="left" w:pos="-39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8F29F0" w14:textId="5623E274" w:rsidR="00F44DC5" w:rsidRPr="00BA5A2B" w:rsidRDefault="00F44DC5" w:rsidP="00DF234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42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7248C349" w14:textId="77777777" w:rsidR="00F44DC5" w:rsidRPr="00BA5A2B" w:rsidRDefault="00F44DC5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78C552" w14:textId="39F889D5" w:rsidR="00F44DC5" w:rsidRPr="00BA5A2B" w:rsidRDefault="00907156" w:rsidP="00CB406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965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110.32</w:t>
            </w:r>
          </w:p>
        </w:tc>
        <w:tc>
          <w:tcPr>
            <w:tcW w:w="134" w:type="dxa"/>
            <w:vAlign w:val="bottom"/>
          </w:tcPr>
          <w:p w14:paraId="7036DA17" w14:textId="77777777" w:rsidR="00F44DC5" w:rsidRPr="00BA5A2B" w:rsidRDefault="00F44DC5" w:rsidP="00DF2342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599593" w14:textId="541C2D8C" w:rsidR="00F44DC5" w:rsidRPr="00BA5A2B" w:rsidRDefault="00F44DC5" w:rsidP="00DF234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42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hint="cs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11DADDD7" w14:textId="77777777" w:rsidR="00F44DC5" w:rsidRPr="00DF2342" w:rsidRDefault="00F44DC5" w:rsidP="003C4A14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D124A65" w14:textId="6357F3D9" w:rsidR="003C4A14" w:rsidRPr="00DF2342" w:rsidRDefault="00410470" w:rsidP="00F32027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>2</w:t>
      </w:r>
      <w:r w:rsidR="00A715A8" w:rsidRPr="00DF2342">
        <w:rPr>
          <w:rFonts w:ascii="Angsana New" w:hAnsi="Angsana New"/>
          <w:color w:val="000000" w:themeColor="text1"/>
          <w:sz w:val="32"/>
          <w:szCs w:val="32"/>
        </w:rPr>
        <w:t>2</w:t>
      </w:r>
      <w:r w:rsidR="003C4A14" w:rsidRPr="00DF2342">
        <w:rPr>
          <w:rFonts w:ascii="Angsana New" w:hAnsi="Angsana New"/>
          <w:color w:val="000000" w:themeColor="text1"/>
          <w:sz w:val="32"/>
          <w:szCs w:val="32"/>
        </w:rPr>
        <w:t>.2</w:t>
      </w:r>
      <w:r w:rsidR="003C4A14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3C4A14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3C4A14" w:rsidRPr="00DF2342">
        <w:rPr>
          <w:rFonts w:ascii="Angsana New" w:hAnsi="Angsana New"/>
          <w:color w:val="000000" w:themeColor="text1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="003C4A14" w:rsidRPr="00DF2342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3C4A14"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3C4A14" w:rsidRPr="00DF2342">
        <w:rPr>
          <w:rFonts w:ascii="Angsana New" w:hAnsi="Angsana New"/>
          <w:color w:val="000000" w:themeColor="text1"/>
          <w:sz w:val="32"/>
          <w:szCs w:val="32"/>
        </w:rPr>
        <w:t>256</w:t>
      </w:r>
      <w:r w:rsidR="00BB3B91" w:rsidRPr="00DF2342">
        <w:rPr>
          <w:rFonts w:ascii="Angsana New" w:hAnsi="Angsana New"/>
          <w:color w:val="000000" w:themeColor="text1"/>
          <w:sz w:val="32"/>
          <w:szCs w:val="32"/>
        </w:rPr>
        <w:t>7</w:t>
      </w:r>
      <w:r w:rsidR="003C4A14"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="003C4A14" w:rsidRPr="00DF2342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BB3B91" w:rsidRPr="00DF2342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="003C4A14" w:rsidRPr="00DF2342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6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34"/>
        <w:gridCol w:w="1136"/>
        <w:gridCol w:w="134"/>
        <w:gridCol w:w="1129"/>
        <w:gridCol w:w="139"/>
        <w:gridCol w:w="1134"/>
        <w:gridCol w:w="6"/>
      </w:tblGrid>
      <w:tr w:rsidR="00DF2342" w:rsidRPr="00BA5A2B" w14:paraId="19E1AC61" w14:textId="77777777" w:rsidTr="00390DDB">
        <w:trPr>
          <w:cantSplit/>
        </w:trPr>
        <w:tc>
          <w:tcPr>
            <w:tcW w:w="3515" w:type="dxa"/>
          </w:tcPr>
          <w:p w14:paraId="41BD01AC" w14:textId="77777777" w:rsidR="003C4A14" w:rsidRPr="00BA5A2B" w:rsidRDefault="003C4A14" w:rsidP="00B81DF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</w:tcPr>
          <w:p w14:paraId="0AF5FC6E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F2342" w:rsidRPr="00BA5A2B" w14:paraId="1889FFB7" w14:textId="77777777" w:rsidTr="00390DDB">
        <w:trPr>
          <w:cantSplit/>
        </w:trPr>
        <w:tc>
          <w:tcPr>
            <w:tcW w:w="3515" w:type="dxa"/>
          </w:tcPr>
          <w:p w14:paraId="019EC35C" w14:textId="77777777" w:rsidR="003C4A14" w:rsidRPr="00BA5A2B" w:rsidRDefault="003C4A14" w:rsidP="00B81DF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B943CA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86A6C08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5BF576F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342" w:rsidRPr="00BA5A2B" w14:paraId="4CFB9024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0123C06A" w14:textId="77777777" w:rsidR="00156CF1" w:rsidRPr="00BA5A2B" w:rsidRDefault="00156CF1" w:rsidP="00156CF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994712" w14:textId="07FA353B" w:rsidR="00156CF1" w:rsidRPr="00BA5A2B" w:rsidRDefault="00156CF1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3A486FF5" w14:textId="77777777" w:rsidR="00156CF1" w:rsidRPr="00BA5A2B" w:rsidRDefault="00156CF1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FBD6F6" w14:textId="1B090CDB" w:rsidR="00156CF1" w:rsidRPr="00BA5A2B" w:rsidRDefault="00156CF1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63723D62" w14:textId="77777777" w:rsidR="00156CF1" w:rsidRPr="00BA5A2B" w:rsidRDefault="00156CF1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0A9C446" w14:textId="464D1382" w:rsidR="00156CF1" w:rsidRPr="00BA5A2B" w:rsidRDefault="00156CF1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BDB8BF1" w14:textId="77777777" w:rsidR="00156CF1" w:rsidRPr="00BA5A2B" w:rsidRDefault="00156CF1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0948693" w14:textId="0D4178C0" w:rsidR="00156CF1" w:rsidRPr="00BA5A2B" w:rsidRDefault="00156CF1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904B1F" w:rsidRPr="00BA5A2B" w14:paraId="3B188306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69D58DA4" w14:textId="06FAA22E" w:rsidR="00904B1F" w:rsidRPr="00BA5A2B" w:rsidRDefault="00904B1F" w:rsidP="00904B1F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กำไรทางบัญชีสำหรับปี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A7C13E" w14:textId="6269425E" w:rsidR="00904B1F" w:rsidRPr="00BA5A2B" w:rsidRDefault="008576C6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576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151,406,408.17</w:t>
            </w:r>
          </w:p>
        </w:tc>
        <w:tc>
          <w:tcPr>
            <w:tcW w:w="134" w:type="dxa"/>
          </w:tcPr>
          <w:p w14:paraId="7EAD3A3E" w14:textId="77777777" w:rsidR="00904B1F" w:rsidRPr="00BA5A2B" w:rsidRDefault="00904B1F" w:rsidP="00904B1F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A04ABE" w14:textId="1AD58AB7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203,781,816.58</w:t>
            </w:r>
          </w:p>
        </w:tc>
        <w:tc>
          <w:tcPr>
            <w:tcW w:w="134" w:type="dxa"/>
          </w:tcPr>
          <w:p w14:paraId="5E603C5B" w14:textId="77777777" w:rsidR="00904B1F" w:rsidRPr="00BA5A2B" w:rsidRDefault="00904B1F" w:rsidP="00904B1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2CF84707" w14:textId="23BFF1E3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85,467,292.37 </w:t>
            </w:r>
          </w:p>
        </w:tc>
        <w:tc>
          <w:tcPr>
            <w:tcW w:w="139" w:type="dxa"/>
          </w:tcPr>
          <w:p w14:paraId="4BC99476" w14:textId="77777777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514032" w14:textId="6991336B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61,327,439.06</w:t>
            </w:r>
          </w:p>
        </w:tc>
      </w:tr>
      <w:tr w:rsidR="00904B1F" w:rsidRPr="00BA5A2B" w14:paraId="3365576B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3667543F" w14:textId="77777777" w:rsidR="00904B1F" w:rsidRPr="00BA5A2B" w:rsidRDefault="00904B1F" w:rsidP="00904B1F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อัตราภาษีที่ใช้ (</w:t>
            </w: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17D146" w14:textId="2B95236E" w:rsidR="00904B1F" w:rsidRPr="00BA5A2B" w:rsidRDefault="008576C6" w:rsidP="00904B1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6DC442D8" w14:textId="77777777" w:rsidR="00904B1F" w:rsidRPr="00BA5A2B" w:rsidRDefault="00904B1F" w:rsidP="00904B1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453F33" w14:textId="2000769A" w:rsidR="00904B1F" w:rsidRPr="00BA5A2B" w:rsidRDefault="00904B1F" w:rsidP="00904B1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04963C35" w14:textId="77777777" w:rsidR="00904B1F" w:rsidRPr="00BA5A2B" w:rsidRDefault="00904B1F" w:rsidP="00904B1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9064F8" w14:textId="15AF52CE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9" w:type="dxa"/>
          </w:tcPr>
          <w:p w14:paraId="487E3BE9" w14:textId="77777777" w:rsidR="00904B1F" w:rsidRPr="00BA5A2B" w:rsidRDefault="00904B1F" w:rsidP="00904B1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CD2DDE" w14:textId="63837E23" w:rsidR="00904B1F" w:rsidRPr="00BA5A2B" w:rsidRDefault="00904B1F" w:rsidP="00904B1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</w:p>
        </w:tc>
      </w:tr>
      <w:tr w:rsidR="00904B1F" w:rsidRPr="00BA5A2B" w14:paraId="2DE1E09B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51D77F6F" w14:textId="77777777" w:rsidR="00904B1F" w:rsidRPr="00BA5A2B" w:rsidRDefault="00904B1F" w:rsidP="00904B1F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409DD0" w14:textId="72A23C17" w:rsidR="00904B1F" w:rsidRPr="00BA5A2B" w:rsidRDefault="008576C6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576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30,281,281.63</w:t>
            </w:r>
          </w:p>
        </w:tc>
        <w:tc>
          <w:tcPr>
            <w:tcW w:w="134" w:type="dxa"/>
          </w:tcPr>
          <w:p w14:paraId="70F32241" w14:textId="77777777" w:rsidR="00904B1F" w:rsidRPr="00BA5A2B" w:rsidRDefault="00904B1F" w:rsidP="00904B1F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7614D2" w14:textId="4D39F731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40,756,363.32</w:t>
            </w:r>
          </w:p>
        </w:tc>
        <w:tc>
          <w:tcPr>
            <w:tcW w:w="134" w:type="dxa"/>
          </w:tcPr>
          <w:p w14:paraId="5F0983D8" w14:textId="77777777" w:rsidR="00904B1F" w:rsidRPr="00BA5A2B" w:rsidRDefault="00904B1F" w:rsidP="00904B1F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0B13E138" w14:textId="02086B4D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17,093,458.47 </w:t>
            </w:r>
          </w:p>
        </w:tc>
        <w:tc>
          <w:tcPr>
            <w:tcW w:w="139" w:type="dxa"/>
          </w:tcPr>
          <w:p w14:paraId="14B3DC77" w14:textId="77777777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1D80C5" w14:textId="5B93D336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12,265,487.81</w:t>
            </w:r>
          </w:p>
        </w:tc>
      </w:tr>
      <w:tr w:rsidR="00DF2342" w:rsidRPr="00BA5A2B" w14:paraId="2D895BF5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4D726862" w14:textId="77777777" w:rsidR="00156CF1" w:rsidRPr="00BA5A2B" w:rsidRDefault="00156CF1" w:rsidP="00156CF1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</w:tcBorders>
          </w:tcPr>
          <w:p w14:paraId="391B5BC8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99CDBE0" w14:textId="77777777" w:rsidR="00156CF1" w:rsidRPr="00BA5A2B" w:rsidRDefault="00156CF1" w:rsidP="00156CF1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41AC0082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E9C56C9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9" w:type="dxa"/>
          </w:tcPr>
          <w:p w14:paraId="4EBA5BDF" w14:textId="77777777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dxa"/>
          </w:tcPr>
          <w:p w14:paraId="5E6367C8" w14:textId="77777777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914178" w14:textId="77777777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F2342" w:rsidRPr="00BA5A2B" w14:paraId="759E7E40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099984CC" w14:textId="77777777" w:rsidR="00156CF1" w:rsidRPr="00BA5A2B" w:rsidRDefault="00156CF1" w:rsidP="00156CF1">
            <w:pPr>
              <w:spacing w:line="300" w:lineRule="exact"/>
              <w:ind w:left="449" w:right="-198" w:hanging="311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ผลกระทบทางภาษี</w:t>
            </w:r>
            <w:r w:rsidRPr="00BA5A2B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>ของค่าใช้จ่ายที่ไม่สามารถ</w:t>
            </w:r>
          </w:p>
        </w:tc>
        <w:tc>
          <w:tcPr>
            <w:tcW w:w="1134" w:type="dxa"/>
            <w:tcBorders>
              <w:left w:val="nil"/>
            </w:tcBorders>
          </w:tcPr>
          <w:p w14:paraId="618841D3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5232F0" w14:textId="77777777" w:rsidR="00156CF1" w:rsidRPr="00BA5A2B" w:rsidRDefault="00156CF1" w:rsidP="00156CF1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4379019F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4001D6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69336BF" w14:textId="77777777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dxa"/>
          </w:tcPr>
          <w:p w14:paraId="08A82C96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44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C318E3" w14:textId="77777777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F2342" w:rsidRPr="00BA5A2B" w14:paraId="2EBE0852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5C5E4985" w14:textId="77777777" w:rsidR="00156CF1" w:rsidRPr="00BA5A2B" w:rsidRDefault="00156CF1" w:rsidP="00156CF1">
            <w:pPr>
              <w:spacing w:line="300" w:lineRule="exact"/>
              <w:ind w:left="449" w:hanging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28375F4A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4F69E7" w14:textId="77777777" w:rsidR="00156CF1" w:rsidRPr="00BA5A2B" w:rsidRDefault="00156CF1" w:rsidP="00156CF1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49EC2D2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A4CE86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293DB85" w14:textId="77777777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dxa"/>
          </w:tcPr>
          <w:p w14:paraId="2D596C49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44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9C06CF" w14:textId="77777777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F2342" w:rsidRPr="00BA5A2B" w14:paraId="167F509C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4B51F274" w14:textId="77777777" w:rsidR="00156CF1" w:rsidRPr="00BA5A2B" w:rsidRDefault="00156CF1" w:rsidP="00156CF1">
            <w:pPr>
              <w:spacing w:line="300" w:lineRule="exact"/>
              <w:ind w:left="454" w:hanging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- 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1CF1C9E" w14:textId="48CC239C" w:rsidR="00156CF1" w:rsidRPr="00BA5A2B" w:rsidRDefault="001C5923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1,385,508.86</w:t>
            </w:r>
          </w:p>
        </w:tc>
        <w:tc>
          <w:tcPr>
            <w:tcW w:w="134" w:type="dxa"/>
            <w:vAlign w:val="bottom"/>
          </w:tcPr>
          <w:p w14:paraId="21899006" w14:textId="77777777" w:rsidR="00156CF1" w:rsidRPr="00BA5A2B" w:rsidRDefault="00156CF1" w:rsidP="00156CF1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3566F99E" w14:textId="28E112C4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 781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A5A2B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540.58</w:t>
            </w:r>
          </w:p>
        </w:tc>
        <w:tc>
          <w:tcPr>
            <w:tcW w:w="134" w:type="dxa"/>
            <w:vAlign w:val="bottom"/>
          </w:tcPr>
          <w:p w14:paraId="4A82E828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B11247E" w14:textId="52A710CD" w:rsidR="00156CF1" w:rsidRPr="00BA5A2B" w:rsidRDefault="00E638B6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462,455.66</w:t>
            </w:r>
          </w:p>
        </w:tc>
        <w:tc>
          <w:tcPr>
            <w:tcW w:w="139" w:type="dxa"/>
            <w:vAlign w:val="bottom"/>
          </w:tcPr>
          <w:p w14:paraId="7BB1C711" w14:textId="77777777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2EDA73" w14:textId="080667C3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150,504.03</w:t>
            </w:r>
          </w:p>
        </w:tc>
      </w:tr>
      <w:tr w:rsidR="00DF2342" w:rsidRPr="00BA5A2B" w14:paraId="7905AF73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2D443AA1" w14:textId="77777777" w:rsidR="00156CF1" w:rsidRPr="00BA5A2B" w:rsidRDefault="00156CF1" w:rsidP="00156CF1">
            <w:pPr>
              <w:spacing w:line="300" w:lineRule="exact"/>
              <w:ind w:left="449" w:right="-56" w:hanging="311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ผลกระทบทาง</w:t>
            </w:r>
            <w:r w:rsidRPr="00BA5A2B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>ภาษีของรายได้หรือกำไรที่ต้อง</w:t>
            </w:r>
          </w:p>
        </w:tc>
        <w:tc>
          <w:tcPr>
            <w:tcW w:w="1134" w:type="dxa"/>
            <w:tcBorders>
              <w:left w:val="nil"/>
            </w:tcBorders>
          </w:tcPr>
          <w:p w14:paraId="2D89F0AE" w14:textId="77777777" w:rsidR="00156CF1" w:rsidRPr="00BA5A2B" w:rsidRDefault="00156CF1" w:rsidP="00C64E04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E313E9" w14:textId="77777777" w:rsidR="00156CF1" w:rsidRPr="00BA5A2B" w:rsidRDefault="00156CF1" w:rsidP="00156CF1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57F9D2C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BD7E6B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FA7BC1D" w14:textId="77777777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dxa"/>
          </w:tcPr>
          <w:p w14:paraId="40E89E72" w14:textId="77777777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134332" w14:textId="77777777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F2342" w:rsidRPr="00BA5A2B" w14:paraId="745B1A30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6A28CA42" w14:textId="77777777" w:rsidR="00156CF1" w:rsidRPr="00BA5A2B" w:rsidRDefault="00156CF1" w:rsidP="00156CF1">
            <w:pPr>
              <w:spacing w:line="300" w:lineRule="exact"/>
              <w:ind w:left="449" w:hanging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นำมาคำนวณกำไรทางภาษี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39E42D01" w14:textId="77777777" w:rsidR="00156CF1" w:rsidRPr="00BA5A2B" w:rsidRDefault="00156CF1" w:rsidP="00C64E04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19F4FD7" w14:textId="77777777" w:rsidR="00156CF1" w:rsidRPr="00BA5A2B" w:rsidRDefault="00156CF1" w:rsidP="00156CF1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7C6A1BA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37465E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5937BBC" w14:textId="77777777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9" w:type="dxa"/>
          </w:tcPr>
          <w:p w14:paraId="75FEB13D" w14:textId="77777777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E2581D" w14:textId="77777777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F2342" w:rsidRPr="00BA5A2B" w14:paraId="060335E5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6608927B" w14:textId="77777777" w:rsidR="00156CF1" w:rsidRPr="00BA5A2B" w:rsidRDefault="00156CF1" w:rsidP="00156CF1">
            <w:pPr>
              <w:spacing w:line="300" w:lineRule="exact"/>
              <w:ind w:left="454" w:hanging="17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 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71E85A03" w14:textId="36C2AF46" w:rsidR="00156CF1" w:rsidRPr="00BA5A2B" w:rsidRDefault="001C5923" w:rsidP="001C592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(91,600.00)</w:t>
            </w:r>
          </w:p>
        </w:tc>
        <w:tc>
          <w:tcPr>
            <w:tcW w:w="134" w:type="dxa"/>
            <w:shd w:val="clear" w:color="auto" w:fill="auto"/>
          </w:tcPr>
          <w:p w14:paraId="79D2236A" w14:textId="77777777" w:rsidR="00156CF1" w:rsidRPr="00BA5A2B" w:rsidRDefault="00156CF1" w:rsidP="00156CF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0DA5A34E" w14:textId="6E9D1183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(81,367.56)</w:t>
            </w:r>
          </w:p>
        </w:tc>
        <w:tc>
          <w:tcPr>
            <w:tcW w:w="134" w:type="dxa"/>
            <w:shd w:val="clear" w:color="auto" w:fill="auto"/>
          </w:tcPr>
          <w:p w14:paraId="26769C50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2F576CA6" w14:textId="649AFDFA" w:rsidR="00156CF1" w:rsidRPr="00BA5A2B" w:rsidRDefault="00E638B6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(91,600.00)</w:t>
            </w:r>
          </w:p>
        </w:tc>
        <w:tc>
          <w:tcPr>
            <w:tcW w:w="139" w:type="dxa"/>
          </w:tcPr>
          <w:p w14:paraId="47EFF000" w14:textId="77777777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D705B7" w14:textId="11036065" w:rsidR="00156CF1" w:rsidRPr="00BA5A2B" w:rsidRDefault="00156CF1" w:rsidP="00156CF1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(81,367.56)</w:t>
            </w:r>
          </w:p>
        </w:tc>
      </w:tr>
      <w:tr w:rsidR="00E638B6" w:rsidRPr="00BA5A2B" w14:paraId="4B56C1A6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443741B2" w14:textId="77777777" w:rsidR="00E638B6" w:rsidRPr="00BA5A2B" w:rsidRDefault="00E638B6" w:rsidP="00E638B6">
            <w:pPr>
              <w:spacing w:line="300" w:lineRule="exact"/>
              <w:ind w:left="454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 </w:t>
            </w: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ขาดทุนทางภาษีที่ยังไม่ได้บันทึกสินทรัพย์</w:t>
            </w:r>
          </w:p>
          <w:p w14:paraId="16E029A6" w14:textId="77777777" w:rsidR="00E638B6" w:rsidRPr="00BA5A2B" w:rsidRDefault="00E638B6" w:rsidP="00E638B6">
            <w:pPr>
              <w:spacing w:line="300" w:lineRule="exact"/>
              <w:ind w:left="454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</w: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2C6950C3" w14:textId="77777777" w:rsidR="00C64E04" w:rsidRDefault="00C64E04" w:rsidP="00E638B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E0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14:paraId="1AD39532" w14:textId="67686EA3" w:rsidR="00E638B6" w:rsidRPr="00BA5A2B" w:rsidRDefault="00C64E04" w:rsidP="00E638B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64E0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(297,304.84)</w:t>
            </w:r>
          </w:p>
        </w:tc>
        <w:tc>
          <w:tcPr>
            <w:tcW w:w="134" w:type="dxa"/>
            <w:shd w:val="clear" w:color="auto" w:fill="auto"/>
          </w:tcPr>
          <w:p w14:paraId="420F65BF" w14:textId="77777777" w:rsidR="00E638B6" w:rsidRPr="00BA5A2B" w:rsidRDefault="00E638B6" w:rsidP="00E638B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4810BE6E" w14:textId="77777777" w:rsidR="00E638B6" w:rsidRPr="00BA5A2B" w:rsidRDefault="00E638B6" w:rsidP="00E638B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</w:p>
          <w:p w14:paraId="63BF2E45" w14:textId="4566556E" w:rsidR="00E638B6" w:rsidRPr="00BA5A2B" w:rsidRDefault="00E638B6" w:rsidP="00E638B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(187,970.14)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5EFDC2" w14:textId="77777777" w:rsidR="00E638B6" w:rsidRPr="00BA5A2B" w:rsidRDefault="00E638B6" w:rsidP="00E638B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F39DC83" w14:textId="68D5FE58" w:rsidR="00E638B6" w:rsidRPr="00BA5A2B" w:rsidRDefault="00E638B6" w:rsidP="00E638B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bottom"/>
          </w:tcPr>
          <w:p w14:paraId="59CD49AE" w14:textId="77777777" w:rsidR="00E638B6" w:rsidRPr="00BA5A2B" w:rsidRDefault="00E638B6" w:rsidP="00E638B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908BFA" w14:textId="127CBEA3" w:rsidR="00E638B6" w:rsidRPr="00BA5A2B" w:rsidRDefault="00E638B6" w:rsidP="00E638B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8576C6" w:rsidRPr="00BA5A2B" w14:paraId="011A79DD" w14:textId="77777777" w:rsidTr="006D12C1">
        <w:trPr>
          <w:gridAfter w:val="1"/>
          <w:wAfter w:w="6" w:type="dxa"/>
          <w:cantSplit/>
        </w:trPr>
        <w:tc>
          <w:tcPr>
            <w:tcW w:w="3515" w:type="dxa"/>
          </w:tcPr>
          <w:p w14:paraId="3B35978E" w14:textId="227D8D99" w:rsidR="008576C6" w:rsidRPr="00BA5A2B" w:rsidRDefault="008576C6" w:rsidP="008576C6">
            <w:pPr>
              <w:spacing w:line="300" w:lineRule="exact"/>
              <w:ind w:left="454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 </w:t>
            </w: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ขาดทุนสะสมใช้ไป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203FF0D" w14:textId="34579FB8" w:rsidR="008576C6" w:rsidRPr="00BA5A2B" w:rsidRDefault="008576C6" w:rsidP="008576C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E5C4EBE" w14:textId="77777777" w:rsidR="008576C6" w:rsidRPr="00BA5A2B" w:rsidRDefault="008576C6" w:rsidP="008576C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</w:tcPr>
          <w:p w14:paraId="7645B1A0" w14:textId="468AD120" w:rsidR="008576C6" w:rsidRPr="00BA5A2B" w:rsidRDefault="008576C6" w:rsidP="008576C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(3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577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436.39)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BC48D3" w14:textId="77777777" w:rsidR="008576C6" w:rsidRPr="00BA5A2B" w:rsidRDefault="008576C6" w:rsidP="008576C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442B0AD" w14:textId="748B64A3" w:rsidR="008576C6" w:rsidRPr="00BA5A2B" w:rsidRDefault="008576C6" w:rsidP="008576C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bottom"/>
          </w:tcPr>
          <w:p w14:paraId="1D80B783" w14:textId="77777777" w:rsidR="008576C6" w:rsidRPr="00BA5A2B" w:rsidRDefault="008576C6" w:rsidP="008576C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0CEE2F" w14:textId="59C058C8" w:rsidR="008576C6" w:rsidRPr="00BA5A2B" w:rsidRDefault="008576C6" w:rsidP="008576C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</w:tr>
      <w:tr w:rsidR="008576C6" w:rsidRPr="00BA5A2B" w14:paraId="1B4F4799" w14:textId="77777777" w:rsidTr="00BC0C80">
        <w:trPr>
          <w:gridAfter w:val="1"/>
          <w:wAfter w:w="6" w:type="dxa"/>
          <w:cantSplit/>
        </w:trPr>
        <w:tc>
          <w:tcPr>
            <w:tcW w:w="3515" w:type="dxa"/>
          </w:tcPr>
          <w:p w14:paraId="547FA31C" w14:textId="0AA87E9E" w:rsidR="008576C6" w:rsidRPr="00BA5A2B" w:rsidRDefault="008576C6" w:rsidP="008576C6">
            <w:pPr>
              <w:spacing w:line="300" w:lineRule="exact"/>
              <w:ind w:left="454" w:hanging="17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 </w:t>
            </w: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FA14376" w14:textId="1628A1D4" w:rsidR="008576C6" w:rsidRPr="00C64E04" w:rsidRDefault="001C5923" w:rsidP="00C64E04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310,136.89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A5DAFD" w14:textId="77777777" w:rsidR="008576C6" w:rsidRPr="00BA5A2B" w:rsidRDefault="008576C6" w:rsidP="008576C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shd w:val="clear" w:color="auto" w:fill="auto"/>
            <w:vAlign w:val="bottom"/>
          </w:tcPr>
          <w:p w14:paraId="7DCEDC92" w14:textId="5C8D50B3" w:rsidR="008576C6" w:rsidRPr="00BA5A2B" w:rsidRDefault="008576C6" w:rsidP="008576C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 155,200.01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F0C3E1" w14:textId="77777777" w:rsidR="008576C6" w:rsidRPr="00BA5A2B" w:rsidRDefault="008576C6" w:rsidP="008576C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</w:tcPr>
          <w:p w14:paraId="46974583" w14:textId="4EEC5872" w:rsidR="008576C6" w:rsidRPr="00BA5A2B" w:rsidRDefault="008576C6" w:rsidP="008576C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(237,561.73)</w:t>
            </w:r>
          </w:p>
        </w:tc>
        <w:tc>
          <w:tcPr>
            <w:tcW w:w="139" w:type="dxa"/>
            <w:vAlign w:val="bottom"/>
          </w:tcPr>
          <w:p w14:paraId="345283F7" w14:textId="77777777" w:rsidR="008576C6" w:rsidRPr="00BA5A2B" w:rsidRDefault="008576C6" w:rsidP="008576C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9D583F" w14:textId="760539BD" w:rsidR="008576C6" w:rsidRPr="00BA5A2B" w:rsidRDefault="008576C6" w:rsidP="008576C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-</w:t>
            </w:r>
          </w:p>
        </w:tc>
      </w:tr>
      <w:tr w:rsidR="008576C6" w:rsidRPr="00BA5A2B" w14:paraId="1D42B54C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5A4FD040" w14:textId="77777777" w:rsidR="008576C6" w:rsidRPr="00BA5A2B" w:rsidRDefault="008576C6" w:rsidP="008576C6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F50403" w14:textId="6B2EE441" w:rsidR="008576C6" w:rsidRPr="00BA5A2B" w:rsidRDefault="00C64E04" w:rsidP="008576C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1,306,740.91</w:t>
            </w:r>
          </w:p>
        </w:tc>
        <w:tc>
          <w:tcPr>
            <w:tcW w:w="134" w:type="dxa"/>
          </w:tcPr>
          <w:p w14:paraId="4CA7BBFC" w14:textId="77777777" w:rsidR="008576C6" w:rsidRPr="00BA5A2B" w:rsidRDefault="008576C6" w:rsidP="008576C6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E384AB" w14:textId="0B76BE93" w:rsidR="008576C6" w:rsidRPr="00BA5A2B" w:rsidRDefault="008576C6" w:rsidP="008576C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2,910,033.50)</w:t>
            </w:r>
          </w:p>
        </w:tc>
        <w:tc>
          <w:tcPr>
            <w:tcW w:w="134" w:type="dxa"/>
          </w:tcPr>
          <w:p w14:paraId="086570F6" w14:textId="77777777" w:rsidR="008576C6" w:rsidRPr="00BA5A2B" w:rsidRDefault="008576C6" w:rsidP="008576C6">
            <w:pPr>
              <w:tabs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6AB42DE" w14:textId="5C0A000E" w:rsidR="008576C6" w:rsidRPr="00BA5A2B" w:rsidRDefault="008576C6" w:rsidP="008576C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133,293.93 </w:t>
            </w:r>
          </w:p>
        </w:tc>
        <w:tc>
          <w:tcPr>
            <w:tcW w:w="139" w:type="dxa"/>
          </w:tcPr>
          <w:p w14:paraId="63310CA6" w14:textId="77777777" w:rsidR="008576C6" w:rsidRPr="00BA5A2B" w:rsidRDefault="008576C6" w:rsidP="008576C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BF1983" w14:textId="23586B67" w:rsidR="008576C6" w:rsidRPr="00BA5A2B" w:rsidRDefault="008576C6" w:rsidP="008576C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69,136.47 </w:t>
            </w:r>
          </w:p>
        </w:tc>
      </w:tr>
      <w:tr w:rsidR="008576C6" w:rsidRPr="00BA5A2B" w14:paraId="05640A17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2331DE15" w14:textId="77777777" w:rsidR="008576C6" w:rsidRPr="00BA5A2B" w:rsidRDefault="008576C6" w:rsidP="008576C6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B218B51" w14:textId="71EAB304" w:rsidR="008576C6" w:rsidRPr="00BA5A2B" w:rsidRDefault="00C64E04" w:rsidP="008576C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64E0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31,588,022.54</w:t>
            </w:r>
          </w:p>
        </w:tc>
        <w:tc>
          <w:tcPr>
            <w:tcW w:w="134" w:type="dxa"/>
          </w:tcPr>
          <w:p w14:paraId="60EA8B66" w14:textId="77777777" w:rsidR="008576C6" w:rsidRPr="00BA5A2B" w:rsidRDefault="008576C6" w:rsidP="008576C6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F2B441" w14:textId="0A2E71D2" w:rsidR="008576C6" w:rsidRPr="00BA5A2B" w:rsidRDefault="008576C6" w:rsidP="008576C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37,846,329.82</w:t>
            </w:r>
          </w:p>
        </w:tc>
        <w:tc>
          <w:tcPr>
            <w:tcW w:w="134" w:type="dxa"/>
          </w:tcPr>
          <w:p w14:paraId="19F9E02E" w14:textId="77777777" w:rsidR="008576C6" w:rsidRPr="00BA5A2B" w:rsidRDefault="008576C6" w:rsidP="008576C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221A11E4" w14:textId="6BA10173" w:rsidR="008576C6" w:rsidRPr="00BA5A2B" w:rsidRDefault="008576C6" w:rsidP="008576C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17,226,752.40</w:t>
            </w:r>
          </w:p>
        </w:tc>
        <w:tc>
          <w:tcPr>
            <w:tcW w:w="139" w:type="dxa"/>
          </w:tcPr>
          <w:p w14:paraId="5D2D0EC0" w14:textId="77777777" w:rsidR="008576C6" w:rsidRPr="00BA5A2B" w:rsidRDefault="008576C6" w:rsidP="008576C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49BBB10" w14:textId="7FDB48F8" w:rsidR="008576C6" w:rsidRPr="00BA5A2B" w:rsidRDefault="008576C6" w:rsidP="008576C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12,334,624.28 </w:t>
            </w:r>
          </w:p>
        </w:tc>
      </w:tr>
    </w:tbl>
    <w:p w14:paraId="634D9E59" w14:textId="4606322F" w:rsidR="003C4A14" w:rsidRPr="00DF2342" w:rsidRDefault="003C4A14" w:rsidP="0095612C">
      <w:pPr>
        <w:pStyle w:val="BodyTextIndent"/>
        <w:tabs>
          <w:tab w:val="left" w:pos="284"/>
          <w:tab w:val="left" w:pos="993"/>
        </w:tabs>
        <w:spacing w:after="0" w:line="2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A89A454" w14:textId="77777777" w:rsidR="00156CF1" w:rsidRPr="00DF2342" w:rsidRDefault="00156CF1" w:rsidP="0095612C">
      <w:pPr>
        <w:pStyle w:val="BodyTextIndent"/>
        <w:tabs>
          <w:tab w:val="left" w:pos="284"/>
          <w:tab w:val="left" w:pos="993"/>
        </w:tabs>
        <w:spacing w:after="0" w:line="2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3C0B9EA" w14:textId="4E8BB6BD" w:rsidR="003C4A14" w:rsidRPr="00DF2342" w:rsidRDefault="00410470" w:rsidP="003C4A14">
      <w:pPr>
        <w:pStyle w:val="BodyTextIndent"/>
        <w:tabs>
          <w:tab w:val="left" w:pos="284"/>
          <w:tab w:val="left" w:pos="993"/>
        </w:tabs>
        <w:spacing w:after="0"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lastRenderedPageBreak/>
        <w:t>2</w:t>
      </w:r>
      <w:r w:rsidR="00A715A8" w:rsidRPr="00DF2342">
        <w:rPr>
          <w:rFonts w:ascii="Angsana New" w:hAnsi="Angsana New"/>
          <w:color w:val="000000" w:themeColor="text1"/>
          <w:sz w:val="32"/>
          <w:szCs w:val="32"/>
        </w:rPr>
        <w:t>2</w:t>
      </w:r>
      <w:r w:rsidR="003C4A14" w:rsidRPr="00DF2342">
        <w:rPr>
          <w:rFonts w:ascii="Angsana New" w:hAnsi="Angsana New"/>
          <w:color w:val="000000" w:themeColor="text1"/>
          <w:sz w:val="32"/>
          <w:szCs w:val="32"/>
        </w:rPr>
        <w:t>.3</w:t>
      </w:r>
      <w:r w:rsidR="003C4A14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3C4A14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3C4A14"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="003C4A14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31 </w:t>
      </w:r>
      <w:r w:rsidR="003C4A14"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ธันวาคม</w:t>
      </w:r>
      <w:r w:rsidR="003C4A14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256</w:t>
      </w:r>
      <w:r w:rsidR="00156CF1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>7</w:t>
      </w:r>
      <w:r w:rsidR="003C4A14"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และ</w:t>
      </w:r>
      <w:r w:rsidR="003C4A14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256</w:t>
      </w:r>
      <w:r w:rsidR="00156CF1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>6</w:t>
      </w:r>
      <w:r w:rsidR="003C4A14"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3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133"/>
        <w:gridCol w:w="134"/>
        <w:gridCol w:w="858"/>
        <w:gridCol w:w="138"/>
        <w:gridCol w:w="1180"/>
        <w:gridCol w:w="134"/>
        <w:gridCol w:w="883"/>
      </w:tblGrid>
      <w:tr w:rsidR="00DF2342" w:rsidRPr="00BA5A2B" w14:paraId="49B7FB2E" w14:textId="77777777" w:rsidTr="009E434C">
        <w:trPr>
          <w:cantSplit/>
        </w:trPr>
        <w:tc>
          <w:tcPr>
            <w:tcW w:w="3912" w:type="dxa"/>
          </w:tcPr>
          <w:p w14:paraId="03A909F9" w14:textId="77777777" w:rsidR="003C4A14" w:rsidRPr="00BA5A2B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4460" w:type="dxa"/>
            <w:gridSpan w:val="7"/>
            <w:tcBorders>
              <w:left w:val="nil"/>
              <w:bottom w:val="single" w:sz="6" w:space="0" w:color="auto"/>
            </w:tcBorders>
          </w:tcPr>
          <w:p w14:paraId="06F03F45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F2342" w:rsidRPr="00BA5A2B" w14:paraId="674283A9" w14:textId="77777777" w:rsidTr="009E434C">
        <w:trPr>
          <w:cantSplit/>
        </w:trPr>
        <w:tc>
          <w:tcPr>
            <w:tcW w:w="3912" w:type="dxa"/>
          </w:tcPr>
          <w:p w14:paraId="322BE7A2" w14:textId="77777777" w:rsidR="003C4A14" w:rsidRPr="00BA5A2B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ind w:hanging="16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61F61C" w14:textId="046D6BA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156CF1"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8" w:type="dxa"/>
          </w:tcPr>
          <w:p w14:paraId="1E2B7C39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494757" w14:textId="2DF0B7EA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156CF1"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</w:tr>
      <w:tr w:rsidR="00DF2342" w:rsidRPr="00BA5A2B" w14:paraId="6FDDEBCC" w14:textId="77777777" w:rsidTr="009E434C">
        <w:trPr>
          <w:cantSplit/>
        </w:trPr>
        <w:tc>
          <w:tcPr>
            <w:tcW w:w="3912" w:type="dxa"/>
          </w:tcPr>
          <w:p w14:paraId="7DC1C6ED" w14:textId="77777777" w:rsidR="003C4A14" w:rsidRPr="00BA5A2B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F97ED1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จำนวนภาษี </w:t>
            </w:r>
          </w:p>
          <w:p w14:paraId="3782D033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  <w:tc>
          <w:tcPr>
            <w:tcW w:w="134" w:type="dxa"/>
          </w:tcPr>
          <w:p w14:paraId="3079F7D0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24C4BF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อัตราภาษี </w:t>
            </w:r>
          </w:p>
          <w:p w14:paraId="679CB996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ร้อยละ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14:paraId="0288A668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4F64A15F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จำนวนภาษี </w:t>
            </w:r>
          </w:p>
          <w:p w14:paraId="628F9F31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DAF7F0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</w:tcPr>
          <w:p w14:paraId="7D66838E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อัตราภาษี </w:t>
            </w:r>
          </w:p>
          <w:p w14:paraId="60D1E8D4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ร้อยละ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F2342" w:rsidRPr="00BA5A2B" w14:paraId="30AA52CD" w14:textId="77777777" w:rsidTr="009E434C">
        <w:trPr>
          <w:cantSplit/>
        </w:trPr>
        <w:tc>
          <w:tcPr>
            <w:tcW w:w="3912" w:type="dxa"/>
          </w:tcPr>
          <w:p w14:paraId="2FABE8B2" w14:textId="271DEE26" w:rsidR="00156CF1" w:rsidRPr="00BA5A2B" w:rsidRDefault="00156CF1" w:rsidP="00156CF1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0ACA9B" w14:textId="10168369" w:rsidR="00156CF1" w:rsidRPr="00BA5A2B" w:rsidRDefault="00B97A6D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576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151,406,408.17</w:t>
            </w:r>
          </w:p>
        </w:tc>
        <w:tc>
          <w:tcPr>
            <w:tcW w:w="134" w:type="dxa"/>
          </w:tcPr>
          <w:p w14:paraId="460B8343" w14:textId="77777777" w:rsidR="00156CF1" w:rsidRPr="00BA5A2B" w:rsidRDefault="00156CF1" w:rsidP="00156CF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</w:tcBorders>
          </w:tcPr>
          <w:p w14:paraId="42B76AFF" w14:textId="77777777" w:rsidR="00156CF1" w:rsidRPr="00BA5A2B" w:rsidRDefault="00156CF1" w:rsidP="00156CF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8" w:type="dxa"/>
          </w:tcPr>
          <w:p w14:paraId="11908152" w14:textId="77777777" w:rsidR="00156CF1" w:rsidRPr="00BA5A2B" w:rsidRDefault="00156CF1" w:rsidP="00156CF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6FBDE19B" w14:textId="14DF8CD9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203,781,816.58</w:t>
            </w:r>
          </w:p>
        </w:tc>
        <w:tc>
          <w:tcPr>
            <w:tcW w:w="134" w:type="dxa"/>
          </w:tcPr>
          <w:p w14:paraId="6284E7B3" w14:textId="77777777" w:rsidR="00156CF1" w:rsidRPr="00BA5A2B" w:rsidRDefault="00156CF1" w:rsidP="00156CF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14:paraId="1FB9A98D" w14:textId="77777777" w:rsidR="00156CF1" w:rsidRPr="00BA5A2B" w:rsidRDefault="00156CF1" w:rsidP="00156CF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F2342" w:rsidRPr="00BA5A2B" w14:paraId="0C105C58" w14:textId="77777777" w:rsidTr="009E434C">
        <w:trPr>
          <w:cantSplit/>
        </w:trPr>
        <w:tc>
          <w:tcPr>
            <w:tcW w:w="3912" w:type="dxa"/>
          </w:tcPr>
          <w:p w14:paraId="11374E61" w14:textId="77777777" w:rsidR="00156CF1" w:rsidRPr="00BA5A2B" w:rsidRDefault="00156CF1" w:rsidP="00156CF1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11C692CB" w14:textId="4FB3B311" w:rsidR="00156CF1" w:rsidRPr="00BA5A2B" w:rsidRDefault="00B97A6D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97A6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30,281,281.63</w:t>
            </w:r>
          </w:p>
        </w:tc>
        <w:tc>
          <w:tcPr>
            <w:tcW w:w="134" w:type="dxa"/>
          </w:tcPr>
          <w:p w14:paraId="09FA2807" w14:textId="77777777" w:rsidR="00156CF1" w:rsidRPr="00BA5A2B" w:rsidRDefault="00156CF1" w:rsidP="00156CF1">
            <w:pPr>
              <w:spacing w:line="300" w:lineRule="exact"/>
              <w:ind w:hanging="4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</w:tcBorders>
          </w:tcPr>
          <w:p w14:paraId="5CDE4372" w14:textId="0FFEA130" w:rsidR="00156CF1" w:rsidRPr="00BA5A2B" w:rsidRDefault="00B97A6D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20.00</w:t>
            </w:r>
          </w:p>
        </w:tc>
        <w:tc>
          <w:tcPr>
            <w:tcW w:w="138" w:type="dxa"/>
          </w:tcPr>
          <w:p w14:paraId="55CE6160" w14:textId="77777777" w:rsidR="00156CF1" w:rsidRPr="00BA5A2B" w:rsidRDefault="00156CF1" w:rsidP="00156CF1">
            <w:pPr>
              <w:spacing w:line="300" w:lineRule="exact"/>
              <w:ind w:hanging="44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697A8E78" w14:textId="16E43C44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40,756,363.32</w:t>
            </w:r>
          </w:p>
        </w:tc>
        <w:tc>
          <w:tcPr>
            <w:tcW w:w="134" w:type="dxa"/>
          </w:tcPr>
          <w:p w14:paraId="1DB86F55" w14:textId="77777777" w:rsidR="00156CF1" w:rsidRPr="00BA5A2B" w:rsidRDefault="00156CF1" w:rsidP="00156CF1">
            <w:pPr>
              <w:spacing w:line="300" w:lineRule="exact"/>
              <w:ind w:hanging="4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</w:tcPr>
          <w:p w14:paraId="4793CC45" w14:textId="15E3E493" w:rsidR="00156CF1" w:rsidRPr="00BA5A2B" w:rsidRDefault="00156CF1" w:rsidP="00156CF1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20.00</w:t>
            </w:r>
          </w:p>
        </w:tc>
      </w:tr>
      <w:tr w:rsidR="00DF2342" w:rsidRPr="00BA5A2B" w14:paraId="3DA71B98" w14:textId="77777777" w:rsidTr="009E434C">
        <w:trPr>
          <w:cantSplit/>
        </w:trPr>
        <w:tc>
          <w:tcPr>
            <w:tcW w:w="3912" w:type="dxa"/>
          </w:tcPr>
          <w:p w14:paraId="6AB3574F" w14:textId="77777777" w:rsidR="00156CF1" w:rsidRPr="00BA5A2B" w:rsidRDefault="00156CF1" w:rsidP="00156CF1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7D296C81" w14:textId="47FCA6C2" w:rsidR="00156CF1" w:rsidRPr="00BA5A2B" w:rsidRDefault="00B97A6D" w:rsidP="00B97A6D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1,306,740.91</w:t>
            </w:r>
          </w:p>
        </w:tc>
        <w:tc>
          <w:tcPr>
            <w:tcW w:w="134" w:type="dxa"/>
          </w:tcPr>
          <w:p w14:paraId="393485E7" w14:textId="77777777" w:rsidR="00156CF1" w:rsidRPr="00BA5A2B" w:rsidRDefault="00156CF1" w:rsidP="00DF2342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6" w:space="0" w:color="auto"/>
            </w:tcBorders>
          </w:tcPr>
          <w:p w14:paraId="2F01BE45" w14:textId="6FA88EDD" w:rsidR="00156CF1" w:rsidRPr="00BA5A2B" w:rsidRDefault="00B97A6D" w:rsidP="00B97A6D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0.86</w:t>
            </w:r>
          </w:p>
        </w:tc>
        <w:tc>
          <w:tcPr>
            <w:tcW w:w="138" w:type="dxa"/>
          </w:tcPr>
          <w:p w14:paraId="70ED1E40" w14:textId="77777777" w:rsidR="00156CF1" w:rsidRPr="00BA5A2B" w:rsidRDefault="00156CF1" w:rsidP="00DF2342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53AE7E80" w14:textId="2C72FF57" w:rsidR="00156CF1" w:rsidRPr="00BA5A2B" w:rsidRDefault="00156CF1" w:rsidP="00DF2342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(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2,910,033.50)</w:t>
            </w:r>
          </w:p>
        </w:tc>
        <w:tc>
          <w:tcPr>
            <w:tcW w:w="134" w:type="dxa"/>
          </w:tcPr>
          <w:p w14:paraId="6837DB13" w14:textId="77777777" w:rsidR="00156CF1" w:rsidRPr="00BA5A2B" w:rsidRDefault="00156CF1" w:rsidP="00DF2342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6" w:space="0" w:color="auto"/>
            </w:tcBorders>
          </w:tcPr>
          <w:p w14:paraId="41DC5B4B" w14:textId="55048048" w:rsidR="00156CF1" w:rsidRPr="00BA5A2B" w:rsidRDefault="00156CF1" w:rsidP="00DF2342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(1.43)</w:t>
            </w:r>
          </w:p>
        </w:tc>
      </w:tr>
      <w:tr w:rsidR="00B97A6D" w:rsidRPr="00BA5A2B" w14:paraId="0B2FE245" w14:textId="77777777" w:rsidTr="009E434C">
        <w:trPr>
          <w:cantSplit/>
        </w:trPr>
        <w:tc>
          <w:tcPr>
            <w:tcW w:w="3912" w:type="dxa"/>
          </w:tcPr>
          <w:p w14:paraId="4EDA7DC5" w14:textId="77777777" w:rsidR="00B97A6D" w:rsidRPr="00BA5A2B" w:rsidRDefault="00B97A6D" w:rsidP="00B97A6D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pacing w:val="-8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F17C975" w14:textId="7A0D2F0F" w:rsidR="00B97A6D" w:rsidRPr="00BA5A2B" w:rsidRDefault="00B97A6D" w:rsidP="00B97A6D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97A6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31,588,022.54</w:t>
            </w:r>
          </w:p>
        </w:tc>
        <w:tc>
          <w:tcPr>
            <w:tcW w:w="134" w:type="dxa"/>
          </w:tcPr>
          <w:p w14:paraId="3E984DA5" w14:textId="77777777" w:rsidR="00B97A6D" w:rsidRPr="00BA5A2B" w:rsidRDefault="00B97A6D" w:rsidP="00B97A6D">
            <w:pPr>
              <w:tabs>
                <w:tab w:val="left" w:pos="284"/>
                <w:tab w:val="left" w:pos="567"/>
              </w:tabs>
              <w:spacing w:line="300" w:lineRule="exact"/>
              <w:ind w:hanging="44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3E778FF" w14:textId="216F5C96" w:rsidR="00B97A6D" w:rsidRPr="00BA5A2B" w:rsidRDefault="00B97A6D" w:rsidP="00B97A6D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20.86</w:t>
            </w:r>
          </w:p>
        </w:tc>
        <w:tc>
          <w:tcPr>
            <w:tcW w:w="138" w:type="dxa"/>
          </w:tcPr>
          <w:p w14:paraId="1219C879" w14:textId="77777777" w:rsidR="00B97A6D" w:rsidRPr="00BA5A2B" w:rsidRDefault="00B97A6D" w:rsidP="00B97A6D">
            <w:pPr>
              <w:tabs>
                <w:tab w:val="left" w:pos="284"/>
                <w:tab w:val="left" w:pos="567"/>
              </w:tabs>
              <w:spacing w:line="300" w:lineRule="exact"/>
              <w:ind w:hanging="44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14:paraId="022C8AED" w14:textId="0740481B" w:rsidR="00B97A6D" w:rsidRPr="00BA5A2B" w:rsidRDefault="00B97A6D" w:rsidP="00B97A6D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37,846,329.82</w:t>
            </w:r>
          </w:p>
        </w:tc>
        <w:tc>
          <w:tcPr>
            <w:tcW w:w="134" w:type="dxa"/>
          </w:tcPr>
          <w:p w14:paraId="01DA45B9" w14:textId="77777777" w:rsidR="00B97A6D" w:rsidRPr="00BA5A2B" w:rsidRDefault="00B97A6D" w:rsidP="00B97A6D">
            <w:pPr>
              <w:tabs>
                <w:tab w:val="left" w:pos="284"/>
                <w:tab w:val="left" w:pos="567"/>
              </w:tabs>
              <w:spacing w:line="300" w:lineRule="exact"/>
              <w:ind w:hanging="44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double" w:sz="6" w:space="0" w:color="auto"/>
            </w:tcBorders>
          </w:tcPr>
          <w:p w14:paraId="2DB17059" w14:textId="4CD6D9CB" w:rsidR="00B97A6D" w:rsidRPr="00BA5A2B" w:rsidRDefault="00B97A6D" w:rsidP="00B97A6D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18.57</w:t>
            </w:r>
          </w:p>
        </w:tc>
      </w:tr>
    </w:tbl>
    <w:p w14:paraId="47081807" w14:textId="77777777" w:rsidR="003C4A14" w:rsidRPr="00BA5A2B" w:rsidRDefault="003C4A14" w:rsidP="00F32027">
      <w:pPr>
        <w:spacing w:line="280" w:lineRule="exact"/>
        <w:rPr>
          <w:color w:val="000000" w:themeColor="text1"/>
          <w:sz w:val="24"/>
          <w:szCs w:val="24"/>
        </w:rPr>
      </w:pPr>
    </w:p>
    <w:tbl>
      <w:tblPr>
        <w:tblW w:w="84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133"/>
        <w:gridCol w:w="142"/>
        <w:gridCol w:w="850"/>
        <w:gridCol w:w="138"/>
        <w:gridCol w:w="1180"/>
        <w:gridCol w:w="154"/>
        <w:gridCol w:w="896"/>
      </w:tblGrid>
      <w:tr w:rsidR="00DF2342" w:rsidRPr="00BA5A2B" w14:paraId="11AB3875" w14:textId="77777777" w:rsidTr="009E434C">
        <w:trPr>
          <w:cantSplit/>
          <w:trHeight w:val="20"/>
        </w:trPr>
        <w:tc>
          <w:tcPr>
            <w:tcW w:w="3912" w:type="dxa"/>
          </w:tcPr>
          <w:p w14:paraId="1C8EAFC5" w14:textId="77777777" w:rsidR="003C4A14" w:rsidRPr="00BA5A2B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color w:val="000000" w:themeColor="text1"/>
                <w:sz w:val="24"/>
                <w:szCs w:val="24"/>
              </w:rPr>
              <w:br w:type="page"/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28F9C946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342" w:rsidRPr="00BA5A2B" w14:paraId="0BFE9500" w14:textId="77777777" w:rsidTr="009E434C">
        <w:trPr>
          <w:cantSplit/>
          <w:trHeight w:val="20"/>
        </w:trPr>
        <w:tc>
          <w:tcPr>
            <w:tcW w:w="3912" w:type="dxa"/>
          </w:tcPr>
          <w:p w14:paraId="70A1928E" w14:textId="77777777" w:rsidR="003C4A14" w:rsidRPr="00BA5A2B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803851" w14:textId="6D919E3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156CF1"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8" w:type="dxa"/>
          </w:tcPr>
          <w:p w14:paraId="2EFD301A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2B2386" w14:textId="431F13A8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156CF1"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</w:p>
        </w:tc>
      </w:tr>
      <w:tr w:rsidR="00DF2342" w:rsidRPr="00BA5A2B" w14:paraId="4347EF01" w14:textId="77777777" w:rsidTr="009E434C">
        <w:trPr>
          <w:cantSplit/>
          <w:trHeight w:val="20"/>
        </w:trPr>
        <w:tc>
          <w:tcPr>
            <w:tcW w:w="3912" w:type="dxa"/>
          </w:tcPr>
          <w:p w14:paraId="40A6DD8B" w14:textId="77777777" w:rsidR="003C4A14" w:rsidRPr="00BA5A2B" w:rsidRDefault="003C4A14" w:rsidP="00F3202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8DEE58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จำนวนภาษี </w:t>
            </w:r>
          </w:p>
          <w:p w14:paraId="4BFD7F6F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570E9A84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4AA7F2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อัตราภาษี </w:t>
            </w:r>
          </w:p>
          <w:p w14:paraId="5919E1A1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ร้อยละ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14:paraId="50F1BAD9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6499FD1B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จำนวนภาษี </w:t>
            </w:r>
          </w:p>
          <w:p w14:paraId="028FF2B1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บาท)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675E29C5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227550A0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อัตราภาษี </w:t>
            </w:r>
          </w:p>
          <w:p w14:paraId="09A2BD61" w14:textId="77777777" w:rsidR="003C4A14" w:rsidRPr="00BA5A2B" w:rsidRDefault="003C4A14" w:rsidP="00EC3A9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ร้อยละ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04B1F" w:rsidRPr="00BA5A2B" w14:paraId="04D09222" w14:textId="77777777" w:rsidTr="009E434C">
        <w:trPr>
          <w:cantSplit/>
          <w:trHeight w:val="20"/>
        </w:trPr>
        <w:tc>
          <w:tcPr>
            <w:tcW w:w="3912" w:type="dxa"/>
          </w:tcPr>
          <w:p w14:paraId="39A8DF1E" w14:textId="77777777" w:rsidR="00904B1F" w:rsidRPr="00BA5A2B" w:rsidRDefault="00904B1F" w:rsidP="00904B1F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1E844F01" w14:textId="0E7A2D46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85,467,292.37</w:t>
            </w:r>
          </w:p>
        </w:tc>
        <w:tc>
          <w:tcPr>
            <w:tcW w:w="142" w:type="dxa"/>
          </w:tcPr>
          <w:p w14:paraId="54D78951" w14:textId="77777777" w:rsidR="00904B1F" w:rsidRPr="00BA5A2B" w:rsidRDefault="00904B1F" w:rsidP="00904B1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6BBBCBDA" w14:textId="77777777" w:rsidR="00904B1F" w:rsidRPr="00BA5A2B" w:rsidRDefault="00904B1F" w:rsidP="00904B1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8" w:type="dxa"/>
          </w:tcPr>
          <w:p w14:paraId="1E886BD3" w14:textId="77777777" w:rsidR="00904B1F" w:rsidRPr="00BA5A2B" w:rsidRDefault="00904B1F" w:rsidP="00904B1F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729D3A6B" w14:textId="3F8BB84A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61,327,439.06</w:t>
            </w:r>
          </w:p>
        </w:tc>
        <w:tc>
          <w:tcPr>
            <w:tcW w:w="154" w:type="dxa"/>
          </w:tcPr>
          <w:p w14:paraId="14D700A0" w14:textId="77777777" w:rsidR="00904B1F" w:rsidRPr="00BA5A2B" w:rsidRDefault="00904B1F" w:rsidP="00904B1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dxa"/>
          </w:tcPr>
          <w:p w14:paraId="173FC761" w14:textId="77777777" w:rsidR="00904B1F" w:rsidRPr="00BA5A2B" w:rsidRDefault="00904B1F" w:rsidP="00904B1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904B1F" w:rsidRPr="00BA5A2B" w14:paraId="2DFA471D" w14:textId="77777777" w:rsidTr="009E434C">
        <w:trPr>
          <w:cantSplit/>
          <w:trHeight w:val="20"/>
        </w:trPr>
        <w:tc>
          <w:tcPr>
            <w:tcW w:w="3912" w:type="dxa"/>
          </w:tcPr>
          <w:p w14:paraId="5082D72D" w14:textId="77777777" w:rsidR="00904B1F" w:rsidRPr="00BA5A2B" w:rsidRDefault="00904B1F" w:rsidP="00904B1F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4685B55C" w14:textId="00279DFE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17,093,458.47</w:t>
            </w:r>
          </w:p>
        </w:tc>
        <w:tc>
          <w:tcPr>
            <w:tcW w:w="142" w:type="dxa"/>
          </w:tcPr>
          <w:p w14:paraId="128B665D" w14:textId="77777777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08E2AC65" w14:textId="1A53C5C2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20.00</w:t>
            </w:r>
          </w:p>
        </w:tc>
        <w:tc>
          <w:tcPr>
            <w:tcW w:w="138" w:type="dxa"/>
          </w:tcPr>
          <w:p w14:paraId="7AFC516A" w14:textId="77777777" w:rsidR="00904B1F" w:rsidRPr="00BA5A2B" w:rsidRDefault="00904B1F" w:rsidP="00904B1F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3CCC4E96" w14:textId="535F7A61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12,265,487.81</w:t>
            </w:r>
          </w:p>
        </w:tc>
        <w:tc>
          <w:tcPr>
            <w:tcW w:w="154" w:type="dxa"/>
          </w:tcPr>
          <w:p w14:paraId="04EFACBC" w14:textId="77777777" w:rsidR="00904B1F" w:rsidRPr="00BA5A2B" w:rsidRDefault="00904B1F" w:rsidP="00904B1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dxa"/>
          </w:tcPr>
          <w:p w14:paraId="79C24C69" w14:textId="7EFF8373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20.00</w:t>
            </w:r>
          </w:p>
        </w:tc>
      </w:tr>
      <w:tr w:rsidR="00904B1F" w:rsidRPr="00BA5A2B" w14:paraId="44B77D05" w14:textId="77777777" w:rsidTr="009E434C">
        <w:trPr>
          <w:cantSplit/>
          <w:trHeight w:val="20"/>
        </w:trPr>
        <w:tc>
          <w:tcPr>
            <w:tcW w:w="3912" w:type="dxa"/>
          </w:tcPr>
          <w:p w14:paraId="7586FDD2" w14:textId="77777777" w:rsidR="00904B1F" w:rsidRPr="00BA5A2B" w:rsidRDefault="00904B1F" w:rsidP="00904B1F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56C45CC5" w14:textId="0AE4B84C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133,293.93 </w:t>
            </w:r>
          </w:p>
        </w:tc>
        <w:tc>
          <w:tcPr>
            <w:tcW w:w="142" w:type="dxa"/>
          </w:tcPr>
          <w:p w14:paraId="4627D898" w14:textId="77777777" w:rsidR="00904B1F" w:rsidRPr="00BA5A2B" w:rsidRDefault="00904B1F" w:rsidP="00904B1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01AD0FB2" w14:textId="695C471B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0.16 </w:t>
            </w:r>
          </w:p>
        </w:tc>
        <w:tc>
          <w:tcPr>
            <w:tcW w:w="138" w:type="dxa"/>
          </w:tcPr>
          <w:p w14:paraId="673FD649" w14:textId="77777777" w:rsidR="00904B1F" w:rsidRPr="00BA5A2B" w:rsidRDefault="00904B1F" w:rsidP="00904B1F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170C9853" w14:textId="09057BC7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69,136.47</w:t>
            </w:r>
          </w:p>
        </w:tc>
        <w:tc>
          <w:tcPr>
            <w:tcW w:w="154" w:type="dxa"/>
          </w:tcPr>
          <w:p w14:paraId="593C5E8D" w14:textId="77777777" w:rsidR="00904B1F" w:rsidRPr="00BA5A2B" w:rsidRDefault="00904B1F" w:rsidP="00904B1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14:paraId="7C041C1D" w14:textId="3287F7EF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0.11 </w:t>
            </w:r>
          </w:p>
        </w:tc>
      </w:tr>
      <w:tr w:rsidR="00904B1F" w:rsidRPr="00BA5A2B" w14:paraId="1BFA17FF" w14:textId="77777777" w:rsidTr="009E434C">
        <w:trPr>
          <w:cantSplit/>
          <w:trHeight w:val="20"/>
        </w:trPr>
        <w:tc>
          <w:tcPr>
            <w:tcW w:w="3912" w:type="dxa"/>
          </w:tcPr>
          <w:p w14:paraId="4E4405A7" w14:textId="77777777" w:rsidR="00904B1F" w:rsidRPr="00BA5A2B" w:rsidRDefault="00904B1F" w:rsidP="00904B1F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299B388" w14:textId="037EF6BC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17,226,752.40</w:t>
            </w:r>
          </w:p>
        </w:tc>
        <w:tc>
          <w:tcPr>
            <w:tcW w:w="142" w:type="dxa"/>
          </w:tcPr>
          <w:p w14:paraId="7D893667" w14:textId="77777777" w:rsidR="00904B1F" w:rsidRPr="00BA5A2B" w:rsidRDefault="00904B1F" w:rsidP="00904B1F">
            <w:pPr>
              <w:tabs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3F910FF" w14:textId="1420B91E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20.16 </w:t>
            </w:r>
          </w:p>
        </w:tc>
        <w:tc>
          <w:tcPr>
            <w:tcW w:w="138" w:type="dxa"/>
          </w:tcPr>
          <w:p w14:paraId="550DB89D" w14:textId="77777777" w:rsidR="00904B1F" w:rsidRPr="00BA5A2B" w:rsidRDefault="00904B1F" w:rsidP="00904B1F">
            <w:pPr>
              <w:tabs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14:paraId="0A703ECC" w14:textId="0A3AB2CE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12,334,624.28 </w:t>
            </w:r>
          </w:p>
        </w:tc>
        <w:tc>
          <w:tcPr>
            <w:tcW w:w="154" w:type="dxa"/>
          </w:tcPr>
          <w:p w14:paraId="0F25D0D5" w14:textId="77777777" w:rsidR="00904B1F" w:rsidRPr="00BA5A2B" w:rsidRDefault="00904B1F" w:rsidP="00904B1F">
            <w:pPr>
              <w:tabs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14:paraId="38C9421D" w14:textId="2062D4D8" w:rsidR="00904B1F" w:rsidRPr="00BA5A2B" w:rsidRDefault="00904B1F" w:rsidP="00904B1F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20.11 </w:t>
            </w:r>
          </w:p>
        </w:tc>
      </w:tr>
    </w:tbl>
    <w:p w14:paraId="74F22B7A" w14:textId="77777777" w:rsidR="00A1057F" w:rsidRPr="00DF2342" w:rsidRDefault="00A1057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D059F6D" w14:textId="7DD9CD2F" w:rsidR="004A3A68" w:rsidRPr="00DF2342" w:rsidRDefault="00410470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A715A8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4A3A68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4A3A68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A3A68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กำไรต่อหุ้น</w:t>
      </w:r>
      <w:r w:rsidR="002F5EC5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ขั้นพื้นฐาน</w:t>
      </w:r>
    </w:p>
    <w:p w14:paraId="2BC1C5C8" w14:textId="6E66D992" w:rsidR="001064A6" w:rsidRPr="00DF2342" w:rsidRDefault="004A3A68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</w:t>
      </w:r>
      <w:r w:rsidR="003B1873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ต่อหุ้นขั้นพื้นฐานคำนวณโดยการหารกำไรสำหรับ</w:t>
      </w:r>
      <w:r w:rsidR="003B1873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="00E0698D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(ไม่รวมกำไรขาดทุนเบ็ดเสร็จอื่น)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</w:t>
      </w:r>
      <w:r w:rsidR="003B1873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4"/>
        <w:gridCol w:w="1077"/>
        <w:gridCol w:w="137"/>
        <w:gridCol w:w="1077"/>
        <w:gridCol w:w="134"/>
        <w:gridCol w:w="1077"/>
        <w:gridCol w:w="134"/>
        <w:gridCol w:w="1079"/>
      </w:tblGrid>
      <w:tr w:rsidR="00DF2342" w:rsidRPr="00DF2342" w14:paraId="40332A42" w14:textId="77777777" w:rsidTr="002F5EC5">
        <w:trPr>
          <w:cantSplit/>
        </w:trPr>
        <w:tc>
          <w:tcPr>
            <w:tcW w:w="3684" w:type="dxa"/>
          </w:tcPr>
          <w:p w14:paraId="05ECAC35" w14:textId="77777777" w:rsidR="003C4A14" w:rsidRPr="00DF2342" w:rsidRDefault="003C4A14" w:rsidP="009E434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291" w:type="dxa"/>
            <w:gridSpan w:val="3"/>
            <w:tcBorders>
              <w:bottom w:val="single" w:sz="6" w:space="0" w:color="auto"/>
            </w:tcBorders>
          </w:tcPr>
          <w:p w14:paraId="63971603" w14:textId="77777777" w:rsidR="003C4A14" w:rsidRPr="00DF2342" w:rsidRDefault="003C4A14" w:rsidP="009E434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6346A1A" w14:textId="77777777" w:rsidR="003C4A14" w:rsidRPr="00DF2342" w:rsidRDefault="003C4A14" w:rsidP="009E434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290" w:type="dxa"/>
            <w:gridSpan w:val="3"/>
            <w:tcBorders>
              <w:bottom w:val="single" w:sz="6" w:space="0" w:color="auto"/>
            </w:tcBorders>
          </w:tcPr>
          <w:p w14:paraId="13D72856" w14:textId="77777777" w:rsidR="003C4A14" w:rsidRPr="00DF2342" w:rsidRDefault="003C4A14" w:rsidP="009E434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342" w:rsidRPr="00DF2342" w14:paraId="4E136D1A" w14:textId="77777777" w:rsidTr="002F5EC5">
        <w:trPr>
          <w:cantSplit/>
        </w:trPr>
        <w:tc>
          <w:tcPr>
            <w:tcW w:w="3684" w:type="dxa"/>
          </w:tcPr>
          <w:p w14:paraId="05E8F69A" w14:textId="77777777" w:rsidR="00156CF1" w:rsidRPr="00DF2342" w:rsidRDefault="00156CF1" w:rsidP="00156CF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55493681" w14:textId="7DB54969" w:rsidR="00156CF1" w:rsidRPr="00DF2342" w:rsidRDefault="00156CF1" w:rsidP="00156C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4BCD46B" w14:textId="77777777" w:rsidR="00156CF1" w:rsidRPr="00DF2342" w:rsidRDefault="00156CF1" w:rsidP="00156C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0B2DF9BF" w14:textId="1D52D43E" w:rsidR="00156CF1" w:rsidRPr="00DF2342" w:rsidRDefault="00156CF1" w:rsidP="00156C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7DD2C503" w14:textId="77777777" w:rsidR="00156CF1" w:rsidRPr="00DF2342" w:rsidRDefault="00156CF1" w:rsidP="00156CF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19DCFFE0" w14:textId="549A8B12" w:rsidR="00156CF1" w:rsidRPr="00DF2342" w:rsidRDefault="00156CF1" w:rsidP="00156C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50EA8C" w14:textId="77777777" w:rsidR="00156CF1" w:rsidRPr="00DF2342" w:rsidRDefault="00156CF1" w:rsidP="00156C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</w:tcPr>
          <w:p w14:paraId="1142E337" w14:textId="1FC11B4B" w:rsidR="00156CF1" w:rsidRPr="00DF2342" w:rsidRDefault="00156CF1" w:rsidP="00156CF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DF2342" w:rsidRPr="00DF2342" w14:paraId="64A05347" w14:textId="77777777" w:rsidTr="002F5EC5">
        <w:trPr>
          <w:cantSplit/>
        </w:trPr>
        <w:tc>
          <w:tcPr>
            <w:tcW w:w="3684" w:type="dxa"/>
          </w:tcPr>
          <w:p w14:paraId="5A4D5A28" w14:textId="29FBA95E" w:rsidR="00156CF1" w:rsidRPr="00DF2342" w:rsidRDefault="00156CF1" w:rsidP="00156CF1">
            <w:pPr>
              <w:tabs>
                <w:tab w:val="left" w:pos="177"/>
              </w:tabs>
              <w:spacing w:line="320" w:lineRule="exact"/>
              <w:ind w:left="-59" w:right="-198" w:hanging="3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กำไรสำหรับปีที่เป็นของผู้ถือหุ้นสามัญบริษัทใหญ่ (บาท)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648896F5" w14:textId="19349689" w:rsidR="00156CF1" w:rsidRPr="00DF2342" w:rsidRDefault="00924B4D" w:rsidP="00156CF1">
            <w:pPr>
              <w:pStyle w:val="acctfourfigures"/>
              <w:tabs>
                <w:tab w:val="clear" w:pos="765"/>
              </w:tabs>
              <w:spacing w:line="320" w:lineRule="exact"/>
              <w:ind w:hanging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119,737,754.72</w:t>
            </w:r>
          </w:p>
        </w:tc>
        <w:tc>
          <w:tcPr>
            <w:tcW w:w="137" w:type="dxa"/>
            <w:vAlign w:val="bottom"/>
          </w:tcPr>
          <w:p w14:paraId="67141A74" w14:textId="77777777" w:rsidR="00156CF1" w:rsidRPr="00DF2342" w:rsidRDefault="00156CF1" w:rsidP="00156CF1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0947D219" w14:textId="1197A5A7" w:rsidR="00156CF1" w:rsidRPr="00DF2342" w:rsidRDefault="00156CF1" w:rsidP="00156CF1">
            <w:pPr>
              <w:pStyle w:val="acctfourfigures"/>
              <w:tabs>
                <w:tab w:val="clear" w:pos="765"/>
              </w:tabs>
              <w:spacing w:line="320" w:lineRule="exact"/>
              <w:ind w:hanging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DF2342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165,837,687.71</w:t>
            </w:r>
          </w:p>
        </w:tc>
        <w:tc>
          <w:tcPr>
            <w:tcW w:w="134" w:type="dxa"/>
            <w:vAlign w:val="bottom"/>
          </w:tcPr>
          <w:p w14:paraId="2353C986" w14:textId="77777777" w:rsidR="00156CF1" w:rsidRPr="00DF2342" w:rsidRDefault="00156CF1" w:rsidP="00156CF1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6066D53F" w14:textId="4B3F9AA9" w:rsidR="00156CF1" w:rsidRPr="00DF2342" w:rsidRDefault="001557F4" w:rsidP="00156CF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68,240,539.97</w:t>
            </w:r>
          </w:p>
        </w:tc>
        <w:tc>
          <w:tcPr>
            <w:tcW w:w="134" w:type="dxa"/>
            <w:vAlign w:val="bottom"/>
          </w:tcPr>
          <w:p w14:paraId="640FBB3C" w14:textId="77777777" w:rsidR="00156CF1" w:rsidRPr="00DF2342" w:rsidRDefault="00156CF1" w:rsidP="00156CF1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4A8ED579" w14:textId="27B40F1A" w:rsidR="00156CF1" w:rsidRPr="00DF2342" w:rsidRDefault="00156CF1" w:rsidP="00156CF1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48,992,814.78</w:t>
            </w:r>
          </w:p>
        </w:tc>
      </w:tr>
      <w:tr w:rsidR="00CE6763" w:rsidRPr="00DF2342" w14:paraId="42A982F5" w14:textId="77777777" w:rsidTr="002F5EC5">
        <w:trPr>
          <w:cantSplit/>
        </w:trPr>
        <w:tc>
          <w:tcPr>
            <w:tcW w:w="3684" w:type="dxa"/>
          </w:tcPr>
          <w:p w14:paraId="75A7C034" w14:textId="77777777" w:rsidR="00CE6763" w:rsidRPr="00DF2342" w:rsidRDefault="00CE6763" w:rsidP="00CE6763">
            <w:pPr>
              <w:spacing w:line="320" w:lineRule="exact"/>
              <w:ind w:right="-58" w:hanging="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1077" w:type="dxa"/>
          </w:tcPr>
          <w:p w14:paraId="3F857CEF" w14:textId="1F75265B" w:rsidR="00CE6763" w:rsidRPr="00DF2342" w:rsidRDefault="00CE6763" w:rsidP="00CE676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F234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 w:bidi="th-TH"/>
              </w:rPr>
              <w:t>422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DF234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 w:bidi="th-TH"/>
              </w:rPr>
              <w:t>000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DF234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 w:bidi="th-TH"/>
              </w:rPr>
              <w:t>370</w:t>
            </w:r>
          </w:p>
        </w:tc>
        <w:tc>
          <w:tcPr>
            <w:tcW w:w="137" w:type="dxa"/>
          </w:tcPr>
          <w:p w14:paraId="7F16A1FB" w14:textId="77777777" w:rsidR="00CE6763" w:rsidRPr="00DF2342" w:rsidRDefault="00CE6763" w:rsidP="00CE676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22510D20" w14:textId="739A6136" w:rsidR="00CE6763" w:rsidRPr="00DF2342" w:rsidRDefault="00CE6763" w:rsidP="00CE676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422,000,100</w:t>
            </w:r>
          </w:p>
        </w:tc>
        <w:tc>
          <w:tcPr>
            <w:tcW w:w="134" w:type="dxa"/>
          </w:tcPr>
          <w:p w14:paraId="1A7150AE" w14:textId="77777777" w:rsidR="00CE6763" w:rsidRPr="00DF2342" w:rsidRDefault="00CE6763" w:rsidP="00CE676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0830E4B4" w14:textId="28747245" w:rsidR="00CE6763" w:rsidRPr="00DF2342" w:rsidRDefault="00CE6763" w:rsidP="00CE676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F234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 w:bidi="th-TH"/>
              </w:rPr>
              <w:t>422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DF234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 w:bidi="th-TH"/>
              </w:rPr>
              <w:t>000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DF234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 w:bidi="th-TH"/>
              </w:rPr>
              <w:t>370</w:t>
            </w:r>
          </w:p>
        </w:tc>
        <w:tc>
          <w:tcPr>
            <w:tcW w:w="134" w:type="dxa"/>
          </w:tcPr>
          <w:p w14:paraId="56C2776D" w14:textId="77777777" w:rsidR="00CE6763" w:rsidRPr="00DF2342" w:rsidRDefault="00CE6763" w:rsidP="00CE676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9" w:type="dxa"/>
          </w:tcPr>
          <w:p w14:paraId="7D6C669D" w14:textId="35A71279" w:rsidR="00CE6763" w:rsidRPr="00DF2342" w:rsidRDefault="00CE6763" w:rsidP="00CE676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422,000,100</w:t>
            </w:r>
          </w:p>
        </w:tc>
      </w:tr>
      <w:tr w:rsidR="00CE6763" w:rsidRPr="00DF2342" w14:paraId="2A81A7AA" w14:textId="77777777" w:rsidTr="002F5EC5">
        <w:trPr>
          <w:cantSplit/>
          <w:trHeight w:val="63"/>
        </w:trPr>
        <w:tc>
          <w:tcPr>
            <w:tcW w:w="3684" w:type="dxa"/>
          </w:tcPr>
          <w:p w14:paraId="7C11B676" w14:textId="37D9C684" w:rsidR="00CE6763" w:rsidRPr="00DF2342" w:rsidRDefault="00CE6763" w:rsidP="00CE6763">
            <w:pPr>
              <w:spacing w:line="320" w:lineRule="exact"/>
              <w:ind w:left="-5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 (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าท</w:t>
            </w:r>
            <w:r w:rsidRPr="00DF2342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ต่อหุ้น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4E91B551" w14:textId="3CD0AA00" w:rsidR="00CE6763" w:rsidRPr="00DF2342" w:rsidRDefault="00CE6763" w:rsidP="00CE676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DF2342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2837</w:t>
            </w:r>
          </w:p>
        </w:tc>
        <w:tc>
          <w:tcPr>
            <w:tcW w:w="137" w:type="dxa"/>
          </w:tcPr>
          <w:p w14:paraId="46E5C65B" w14:textId="77777777" w:rsidR="00CE6763" w:rsidRPr="00DF2342" w:rsidRDefault="00CE6763" w:rsidP="00CE676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77F77A68" w14:textId="2E07BC81" w:rsidR="00CE6763" w:rsidRPr="00DF2342" w:rsidRDefault="00CE6763" w:rsidP="00CE676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DF2342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0.3930</w:t>
            </w:r>
          </w:p>
        </w:tc>
        <w:tc>
          <w:tcPr>
            <w:tcW w:w="134" w:type="dxa"/>
          </w:tcPr>
          <w:p w14:paraId="6C1FD074" w14:textId="77777777" w:rsidR="00CE6763" w:rsidRPr="00DF2342" w:rsidRDefault="00CE6763" w:rsidP="00CE676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1B8CE8E8" w14:textId="75C930CC" w:rsidR="00CE6763" w:rsidRPr="00DF2342" w:rsidRDefault="00CE6763" w:rsidP="00CE676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F2342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 w:bidi="th-TH"/>
              </w:rPr>
              <w:t>0.1617</w:t>
            </w:r>
          </w:p>
        </w:tc>
        <w:tc>
          <w:tcPr>
            <w:tcW w:w="134" w:type="dxa"/>
          </w:tcPr>
          <w:p w14:paraId="07CFBC04" w14:textId="77777777" w:rsidR="00CE6763" w:rsidRPr="00DF2342" w:rsidRDefault="00CE6763" w:rsidP="00CE676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</w:tcPr>
          <w:p w14:paraId="476C8D9D" w14:textId="73E98301" w:rsidR="00CE6763" w:rsidRPr="00DF2342" w:rsidRDefault="00CE6763" w:rsidP="00CE676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0.1161</w:t>
            </w:r>
          </w:p>
        </w:tc>
      </w:tr>
    </w:tbl>
    <w:p w14:paraId="6771F703" w14:textId="77777777" w:rsidR="00981AF6" w:rsidRPr="00DF2342" w:rsidRDefault="00981AF6" w:rsidP="007734F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57D6B31" w14:textId="106E02E6" w:rsidR="00E061A6" w:rsidRPr="00DF2342" w:rsidRDefault="00410470" w:rsidP="007734F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hanging="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A715A8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061A6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061A6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061A6"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17862B9E" w14:textId="77777777" w:rsidR="00E061A6" w:rsidRPr="00DF2342" w:rsidRDefault="00E061A6" w:rsidP="007734F5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hanging="288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บริษัท</w:t>
      </w:r>
    </w:p>
    <w:p w14:paraId="114406B2" w14:textId="243D83C8" w:rsidR="00E061A6" w:rsidRPr="00DF2342" w:rsidRDefault="00E061A6" w:rsidP="007734F5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ตามพระราชบัญญัติบริษัทมหาชนจำกัดซึ่งกำหนดให้บริษัทจัดสรรสำรองตามกฎหมายด้วยจำนวนเงินไม่น้อยกว่าร้อยละ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5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ของกำไรสุทธิประจำปีจนกว่าสำรองนี้จะมีจำนวนเท่ากับร้อยละ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10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ของทุน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br/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จดทะเบียน สำรองดังกล่าวจะนำไปจ่ายเป็นเงินปันผลไม่ได้</w:t>
      </w:r>
    </w:p>
    <w:p w14:paraId="66F55470" w14:textId="77777777" w:rsidR="00CA2DEA" w:rsidRPr="00DF2342" w:rsidRDefault="00CA2DEA" w:rsidP="007734F5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9C19A46" w14:textId="77777777" w:rsidR="00E061A6" w:rsidRPr="00DF2342" w:rsidRDefault="00E061A6" w:rsidP="007734F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8" w:right="28" w:hanging="288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บริษัทย่อย</w:t>
      </w:r>
    </w:p>
    <w:p w14:paraId="134877CD" w14:textId="71CC7382" w:rsidR="00E061A6" w:rsidRPr="00DF2342" w:rsidRDefault="00E061A6" w:rsidP="002B02AF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9" w:right="28" w:firstLine="56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ตามบทบัญญัติแห่งประมวลกฎหมายแพ่งและพาณิชย์ ซึ่งกำหนดให้บริษัทจัดสรรสำรองตามกฎหมายด้วยจำนวนเงินไม่น้อยกว่าร้อยละ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ของกำไรสุทธิทุกคราวที่มีการประกาศจ่ายเงินปันผลจนกว่าสำรองนี้จะมียอดเท่ากับร้อยละ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สำรองดังกล่าวจะนำไปจ่ายเป็นเงินปันผลไม่ได้</w:t>
      </w:r>
    </w:p>
    <w:p w14:paraId="4DDA50E9" w14:textId="70732C69" w:rsidR="009D65A8" w:rsidRPr="00DF2342" w:rsidRDefault="00410470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A715A8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9D65A8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D65A8" w:rsidRPr="00DF234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19D7A5D9" w14:textId="77777777" w:rsidR="00156CF1" w:rsidRPr="00DF2342" w:rsidRDefault="00156CF1" w:rsidP="0015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การออกใบสําคัญแสดงสิทธิที่จะซื้อหุ้นสามัญของบริษัท พรพรหมเม็ททอล จํากัด (มหาชน) ครั้งที่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 (“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ใบสําคัญแสดงสิทธิ” หรือ “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PPM-W2”)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ไม่เกิน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211,000,050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หน่วย เพื่อจัดสรรให้แก่ผู้ถือหุ้นเดิมของบริษัทตามสัดส่วนการถือหุ้นในอัตราส่วน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หุ้นสามัญเดิม ต่อใบสําคัญแสดงสิทธิ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PPM-W2 1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หน่วย โดยไม่คิดมูลค่า (ราคาเสนอขายต่อหน่วยเท่ากับ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บาท) มีราคาใช้สิทธิซื้อหุ้นสามัญเท่ากับ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บาทต่อหุ้น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อัตราการใช้สิทธิ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หน่วยต่อ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หุ้น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และมีระยะเวลาการใช้สิทธิ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ทั้งนี้ ในกรณีที่มีเศษของใบสำคัญ แสดงสิทธิ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PPM-W2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เหลือจากการคำนวณตามอัตราส่วนการจัดสรรดังกล่าวให้ปัดเศษดังกล่าวทิ้งทั้งจำนวน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โดยกำหนดรายชื่อผู้ถือหุ้นที่จะได้รับการจัดสรรใบสำคัญแสดงสิทธิ (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Record Date)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27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พฤษภาคม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</w:p>
    <w:p w14:paraId="01023167" w14:textId="77777777" w:rsidR="00156CF1" w:rsidRPr="00DF2342" w:rsidRDefault="00156CF1" w:rsidP="00156CF1">
      <w:pPr>
        <w:tabs>
          <w:tab w:val="clear" w:pos="680"/>
          <w:tab w:val="left" w:pos="284"/>
          <w:tab w:val="left" w:pos="426"/>
          <w:tab w:val="left" w:pos="567"/>
        </w:tabs>
        <w:spacing w:line="380" w:lineRule="exact"/>
        <w:ind w:left="851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วันที่ออกใบสำคัญ      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: 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วันที่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25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2565</w:t>
      </w:r>
    </w:p>
    <w:p w14:paraId="4C2DFF67" w14:textId="77777777" w:rsidR="00156CF1" w:rsidRPr="00DF2342" w:rsidRDefault="00156CF1" w:rsidP="0015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ระยะเวลาการใช้สิทธิ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 : 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ครั้งแรกวันที่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24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2566</w:t>
      </w:r>
    </w:p>
    <w:p w14:paraId="1BABFB19" w14:textId="77777777" w:rsidR="00156CF1" w:rsidRPr="00DF2342" w:rsidRDefault="00156CF1" w:rsidP="0015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ครั้งที่สองวันที่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24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2566</w:t>
      </w:r>
    </w:p>
    <w:p w14:paraId="2FCCA382" w14:textId="77777777" w:rsidR="00156CF1" w:rsidRPr="00DF2342" w:rsidRDefault="00156CF1" w:rsidP="0015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ครั้งที่สามวันที่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24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2567</w:t>
      </w:r>
    </w:p>
    <w:p w14:paraId="58A97942" w14:textId="77777777" w:rsidR="00156CF1" w:rsidRPr="00DF2342" w:rsidRDefault="00156CF1" w:rsidP="0015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ครั้งสุดท้าย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ณ วันครบกำหนดอายุใบสำคัญแสดงสิทธิ</w:t>
      </w:r>
    </w:p>
    <w:p w14:paraId="789DBA4E" w14:textId="77777777" w:rsidR="00156CF1" w:rsidRPr="00DF2342" w:rsidRDefault="00156CF1" w:rsidP="0015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DF234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24 </w:t>
      </w:r>
      <w:r w:rsidRPr="00DF234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กรกฎาคม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2567 </w:t>
      </w:r>
      <w:r w:rsidRPr="00DF234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เป็นวันครบกำหนดอายุใบสำคัญแสดงสิทธิ ดังนั้นจึงกำหนดให้วันที่                 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24 </w:t>
      </w:r>
      <w:r w:rsidRPr="00DF234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กรกฎาคม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2567 </w:t>
      </w:r>
      <w:r w:rsidRPr="00DF234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เป็นวันใช้สิทธิครั้งสุดท้าย โดยมี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ผู้ถือใบสำคัญแสดงสิทธิ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PPM-W2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ใช้สิทธิซื้อหุ้นสามัญเพิ่มทุนของบริษัท</w:t>
      </w:r>
      <w:r w:rsidRPr="00DF234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จำนวน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613 </w:t>
      </w:r>
      <w:r w:rsidRPr="00DF234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หน่วย แปลงเป็นหุ้นสามัญจำนวน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613 </w:t>
      </w:r>
      <w:r w:rsidRPr="00DF234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หุ้น โดยใช้สิทธิซื้อหุ้นสามัญเท่ากับ            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6 </w:t>
      </w:r>
      <w:r w:rsidRPr="00DF234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บาทต่อหุ้น บริษัทได้รับชำระเงินเป็นจำนวน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3,678 </w:t>
      </w:r>
      <w:r w:rsidRPr="00DF234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บาท และเมื่อวันที่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 </w:t>
      </w:r>
      <w:r w:rsidRPr="00DF234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กรกฎาคม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2567 </w:t>
      </w:r>
      <w:r w:rsidRPr="00DF234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ตลาดหลักทรัพย์แห่งประเทศไทยห้ามซื้อหรือขายและพ้นสภาพจากการเป็นหลักทรัพย์จดทะเบียน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PPM-W2</w:t>
      </w:r>
    </w:p>
    <w:p w14:paraId="017AF050" w14:textId="77777777" w:rsidR="00156CF1" w:rsidRPr="00DF2342" w:rsidRDefault="00156CF1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1621F105" w14:textId="5EB23C33" w:rsidR="00ED3AA5" w:rsidRPr="00DF2342" w:rsidRDefault="00000DC3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A715A8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9D65A8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D3AA5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D65A8" w:rsidRPr="00DF234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p w14:paraId="330DBB9E" w14:textId="12176B0F" w:rsidR="001C70CD" w:rsidRPr="00DF2342" w:rsidRDefault="001C70CD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="00156CF1" w:rsidRPr="00DF2342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7</w:t>
      </w:r>
    </w:p>
    <w:p w14:paraId="1C218526" w14:textId="77777777" w:rsidR="00156CF1" w:rsidRPr="00DF2342" w:rsidRDefault="00156CF1" w:rsidP="0015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ในการประชุมสามัญผู้ถือหุ้นประจำปี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2567 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25 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ผู้ถือหุ้นมีมติอนุมัติจัดสรรกำไรสุทธิสำหรับปี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ให้แก่ผู้ถือหุ้นสามัญจำนวน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422,000,100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หุ้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น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ในอัตราหุ้นละ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0.058 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บาท รวมเป็นจำนวนเงินปัน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ผลจ่าย 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24.48</w:t>
      </w:r>
      <w:r w:rsidRPr="00DF23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 w:cstheme="majorBidi"/>
          <w:color w:val="000000" w:themeColor="text1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DF2342">
        <w:rPr>
          <w:rFonts w:ascii="Angsana New" w:hAnsi="Angsana New" w:cstheme="majorBidi"/>
          <w:color w:val="000000" w:themeColor="text1"/>
          <w:spacing w:val="2"/>
          <w:sz w:val="32"/>
          <w:szCs w:val="32"/>
          <w:cs/>
        </w:rPr>
        <w:t xml:space="preserve">สมุดทะเบียนผู้ถือหุ้นของบริษัท ณ วันที่ </w:t>
      </w:r>
      <w:r w:rsidRPr="00DF2342">
        <w:rPr>
          <w:rFonts w:ascii="Angsana New" w:hAnsi="Angsana New"/>
          <w:color w:val="000000" w:themeColor="text1"/>
          <w:spacing w:val="2"/>
          <w:sz w:val="32"/>
          <w:szCs w:val="32"/>
        </w:rPr>
        <w:t xml:space="preserve">9 </w:t>
      </w:r>
      <w:r w:rsidRPr="00DF2342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 xml:space="preserve">พฤษภาคม </w:t>
      </w:r>
      <w:r w:rsidRPr="00DF2342">
        <w:rPr>
          <w:rFonts w:ascii="Angsana New" w:hAnsi="Angsana New"/>
          <w:color w:val="000000" w:themeColor="text1"/>
          <w:spacing w:val="2"/>
          <w:sz w:val="32"/>
          <w:szCs w:val="32"/>
        </w:rPr>
        <w:t xml:space="preserve">2567 (Record Date) </w:t>
      </w:r>
      <w:r w:rsidRPr="00DF2342">
        <w:rPr>
          <w:rFonts w:ascii="Angsana New" w:hAnsi="Angsana New" w:hint="cs"/>
          <w:color w:val="000000" w:themeColor="text1"/>
          <w:spacing w:val="2"/>
          <w:sz w:val="32"/>
          <w:szCs w:val="32"/>
          <w:cs/>
        </w:rPr>
        <w:t>โดย</w:t>
      </w:r>
      <w:r w:rsidRPr="00DF2342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>จ่ายเงินปันผล</w:t>
      </w:r>
      <w:r w:rsidRPr="00DF2342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ในวันที่ </w:t>
      </w:r>
      <w:r w:rsidRPr="00DF2342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br/>
      </w:r>
      <w:r w:rsidRPr="00DF2342">
        <w:rPr>
          <w:rFonts w:ascii="Angsana New" w:hAnsi="Angsana New"/>
          <w:color w:val="000000" w:themeColor="text1"/>
          <w:spacing w:val="4"/>
          <w:sz w:val="32"/>
          <w:szCs w:val="32"/>
        </w:rPr>
        <w:t>24</w:t>
      </w:r>
      <w:r w:rsidRPr="00DF2342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 พฤษภาคม </w:t>
      </w:r>
      <w:r w:rsidRPr="00DF2342">
        <w:rPr>
          <w:rFonts w:ascii="Angsana New" w:hAnsi="Angsana New"/>
          <w:color w:val="000000" w:themeColor="text1"/>
          <w:spacing w:val="4"/>
          <w:sz w:val="32"/>
          <w:szCs w:val="32"/>
        </w:rPr>
        <w:t>2567</w:t>
      </w:r>
    </w:p>
    <w:p w14:paraId="30302D50" w14:textId="77777777" w:rsidR="00A715A8" w:rsidRPr="00DF2342" w:rsidRDefault="00A715A8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841FE29" w14:textId="77777777" w:rsidR="00156CF1" w:rsidRPr="00DF2342" w:rsidRDefault="00156CF1" w:rsidP="0015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2566</w:t>
      </w:r>
    </w:p>
    <w:p w14:paraId="66C01EE5" w14:textId="77777777" w:rsidR="00156CF1" w:rsidRPr="00DF2342" w:rsidRDefault="00156CF1" w:rsidP="00156CF1">
      <w:pPr>
        <w:tabs>
          <w:tab w:val="clear" w:pos="227"/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ในการประชุมสามัญผู้ถือหุ้นประจำปี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25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เมษายน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ผู้ถือหุ้นมีมติอนุมัติจัดสรรกำไรสุทธิสำหรับปี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ให้แก่ผู้ถือหุ้นสามัญจำนวน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422,000,100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หุ้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ในอัตราหุ้นละ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0.025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รวมเป็นจำนวนเงินปันผลจ่าย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10.55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สมุดทะเบียนผู้ถือหุ้นของบริษัท ณ วันที่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9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พฤษภาคม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2566 (Record Date)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จ่ายเงินปันผลในวันที่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DF2342">
        <w:rPr>
          <w:rFonts w:ascii="Angsana New" w:hAnsi="Angsana New"/>
          <w:color w:val="000000" w:themeColor="text1"/>
          <w:sz w:val="32"/>
          <w:szCs w:val="32"/>
        </w:rPr>
        <w:t>25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พฤษภาคม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2566</w:t>
      </w:r>
    </w:p>
    <w:p w14:paraId="0167DAD0" w14:textId="77777777" w:rsidR="00156CF1" w:rsidRPr="00DF2342" w:rsidRDefault="00156CF1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63B64353" w14:textId="1C6489D6" w:rsidR="009E434C" w:rsidRPr="00DF2342" w:rsidRDefault="00000DC3" w:rsidP="009404E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A715A8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="009E434C"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="009E434C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E434C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E434C" w:rsidRPr="00DF234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6241B8D1" w14:textId="12C87054" w:rsidR="009E434C" w:rsidRPr="00DF2342" w:rsidRDefault="009E434C" w:rsidP="009404EB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</w:t>
      </w:r>
      <w:r w:rsidR="007F1670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โดยพนักงานจ่ายเงินสะสมและบริษัทจ่ายเงินสมทบในอัตราเท่ากันร้อยละ </w:t>
      </w:r>
      <w:r w:rsidR="007F1670" w:rsidRPr="00DF2342">
        <w:rPr>
          <w:rFonts w:ascii="Angsana New" w:hAnsi="Angsana New"/>
          <w:color w:val="000000" w:themeColor="text1"/>
          <w:sz w:val="32"/>
          <w:szCs w:val="32"/>
        </w:rPr>
        <w:t>3</w:t>
      </w:r>
      <w:r w:rsidR="007F1670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ของเงินเดือนของพนักงานทุกเดือน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องทุนสำรองเลี้ยงชีพนี้ได้จดทะเบียนเป็นกองทุนสำรองเลี้ยงชีพตามข้อกำหนดของกระทรวงการคลังตามพระราชบัญญัติกองทุนสำรองเลี้ยงชีพ พ.ศ.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2530</w:t>
      </w:r>
      <w:r w:rsidRPr="00DF234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และจัดการกองทุนโดยผู้จัดการกองทุนที่ได้รับอนุญาต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736A364B" w14:textId="5C4228E6" w:rsidR="00F032F1" w:rsidRPr="00DF2342" w:rsidRDefault="009E434C" w:rsidP="009404EB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บริษัทจ่ายสมทบเข้ากองทุนสำรองเลี้ยงชีพสำหรับปีสิ้นสุดวันที่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31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256</w:t>
      </w:r>
      <w:r w:rsidR="00156CF1" w:rsidRPr="00DF2342">
        <w:rPr>
          <w:rFonts w:ascii="Angsana New" w:hAnsi="Angsana New"/>
          <w:color w:val="000000" w:themeColor="text1"/>
          <w:sz w:val="32"/>
          <w:szCs w:val="32"/>
        </w:rPr>
        <w:t>7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156CF1" w:rsidRPr="00DF2342">
        <w:rPr>
          <w:rFonts w:ascii="Angsana New" w:hAnsi="Angsana New"/>
          <w:color w:val="000000" w:themeColor="text1"/>
          <w:sz w:val="32"/>
          <w:szCs w:val="32"/>
        </w:rPr>
        <w:t>6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เป็นจำนวนเงิน </w:t>
      </w:r>
      <w:r w:rsidR="00336BE3">
        <w:rPr>
          <w:rFonts w:ascii="Angsana New" w:hAnsi="Angsana New"/>
          <w:color w:val="000000" w:themeColor="text1"/>
          <w:sz w:val="32"/>
          <w:szCs w:val="32"/>
        </w:rPr>
        <w:t xml:space="preserve">0.83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และ </w:t>
      </w:r>
      <w:r w:rsidR="001C70CD" w:rsidRPr="00DF2342">
        <w:rPr>
          <w:rFonts w:ascii="Angsana New" w:hAnsi="Angsana New"/>
          <w:color w:val="000000" w:themeColor="text1"/>
          <w:sz w:val="32"/>
          <w:szCs w:val="32"/>
        </w:rPr>
        <w:t xml:space="preserve">0.86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ตามลำดับ </w:t>
      </w:r>
    </w:p>
    <w:p w14:paraId="3F4FBECC" w14:textId="32EEC645" w:rsidR="007734F5" w:rsidRPr="00DF2342" w:rsidRDefault="007734F5" w:rsidP="00C956AC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D1E0ACB" w14:textId="5AB117C1" w:rsidR="00F032F1" w:rsidRPr="00DF2342" w:rsidRDefault="00F032F1" w:rsidP="00C956AC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A715A8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การบริหารจัดการทุน</w:t>
      </w:r>
    </w:p>
    <w:p w14:paraId="4490E03E" w14:textId="4739107B" w:rsidR="00F032F1" w:rsidRPr="00DF2342" w:rsidRDefault="00F032F1" w:rsidP="00C956A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วัตถุประสงค์ในการบริหารจัดการทุนที่สำคัญของบริษัทและบริษัทย่อยคือ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บริษัทและบริษัทย่อยไม่มีการเปลี่ยนแปลงที่สำคัญใด ๆ เกี่ยวกับนโยบายในการบริหารจัดการทุนในระหว่างปี </w:t>
      </w:r>
    </w:p>
    <w:p w14:paraId="04F783D8" w14:textId="38F3EAE9" w:rsidR="00F032F1" w:rsidRPr="00DF2342" w:rsidRDefault="00F032F1" w:rsidP="00000DC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156CF1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156CF1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บริษัทและบริษัท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ย่อย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มีอัตราส่วนหนี้สินต่อทุนดังนี้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6"/>
        <w:gridCol w:w="1271"/>
        <w:gridCol w:w="134"/>
        <w:gridCol w:w="1278"/>
        <w:gridCol w:w="141"/>
        <w:gridCol w:w="1275"/>
        <w:gridCol w:w="134"/>
        <w:gridCol w:w="1244"/>
      </w:tblGrid>
      <w:tr w:rsidR="00DF2342" w:rsidRPr="00DF2342" w14:paraId="2BFC4800" w14:textId="77777777" w:rsidTr="008D632A">
        <w:trPr>
          <w:cantSplit/>
        </w:trPr>
        <w:tc>
          <w:tcPr>
            <w:tcW w:w="2886" w:type="dxa"/>
          </w:tcPr>
          <w:p w14:paraId="2689965D" w14:textId="77777777" w:rsidR="00F032F1" w:rsidRPr="00DF2342" w:rsidRDefault="00F032F1" w:rsidP="00EB610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075A3DAA" w14:textId="77777777" w:rsidR="00F032F1" w:rsidRPr="00DF2342" w:rsidRDefault="00F032F1" w:rsidP="00EB6102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อัตราส่วน</w:t>
            </w:r>
          </w:p>
        </w:tc>
      </w:tr>
      <w:tr w:rsidR="00DF2342" w:rsidRPr="00DF2342" w14:paraId="022E3255" w14:textId="77777777" w:rsidTr="008D632A">
        <w:trPr>
          <w:cantSplit/>
        </w:trPr>
        <w:tc>
          <w:tcPr>
            <w:tcW w:w="2886" w:type="dxa"/>
          </w:tcPr>
          <w:p w14:paraId="0862E60B" w14:textId="77777777" w:rsidR="00F032F1" w:rsidRPr="00DF2342" w:rsidRDefault="00F032F1" w:rsidP="00EB610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1FF6C2" w14:textId="77777777" w:rsidR="00F032F1" w:rsidRPr="00DF2342" w:rsidRDefault="00F032F1" w:rsidP="00EB610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A443F" w14:textId="77777777" w:rsidR="00F032F1" w:rsidRPr="00DF2342" w:rsidRDefault="00F032F1" w:rsidP="00EB610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290193" w14:textId="77777777" w:rsidR="00F032F1" w:rsidRPr="00DF2342" w:rsidRDefault="00F032F1" w:rsidP="00EB6102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F2342" w:rsidRPr="00DF2342" w14:paraId="312FF8C7" w14:textId="77777777" w:rsidTr="008D632A">
        <w:trPr>
          <w:cantSplit/>
        </w:trPr>
        <w:tc>
          <w:tcPr>
            <w:tcW w:w="2886" w:type="dxa"/>
          </w:tcPr>
          <w:p w14:paraId="414D96C2" w14:textId="77777777" w:rsidR="00156CF1" w:rsidRPr="00DF2342" w:rsidRDefault="00156CF1" w:rsidP="00156CF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589D6CF0" w14:textId="184D1F35" w:rsidR="00156CF1" w:rsidRPr="00DF2342" w:rsidRDefault="00156CF1" w:rsidP="00156CF1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692993" w14:textId="77777777" w:rsidR="00156CF1" w:rsidRPr="00DF2342" w:rsidRDefault="00156CF1" w:rsidP="00156CF1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F6CC5F2" w14:textId="7F464F8C" w:rsidR="00156CF1" w:rsidRPr="00DF2342" w:rsidRDefault="00156CF1" w:rsidP="00156CF1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2AF28AB7" w14:textId="77777777" w:rsidR="00156CF1" w:rsidRPr="00DF2342" w:rsidRDefault="00156CF1" w:rsidP="00156CF1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5C051FE" w14:textId="4C060215" w:rsidR="00156CF1" w:rsidRPr="00DF2342" w:rsidRDefault="00156CF1" w:rsidP="00156CF1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2E164A00" w14:textId="77777777" w:rsidR="00156CF1" w:rsidRPr="00DF2342" w:rsidRDefault="00156CF1" w:rsidP="00156CF1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821BBD7" w14:textId="11DC0C9C" w:rsidR="00156CF1" w:rsidRPr="00DF2342" w:rsidRDefault="00156CF1" w:rsidP="00156CF1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8E381E" w:rsidRPr="00DF2342" w14:paraId="106E6B2C" w14:textId="77777777" w:rsidTr="00F032F1">
        <w:trPr>
          <w:cantSplit/>
          <w:trHeight w:val="201"/>
        </w:trPr>
        <w:tc>
          <w:tcPr>
            <w:tcW w:w="2886" w:type="dxa"/>
          </w:tcPr>
          <w:p w14:paraId="1867C3AF" w14:textId="77777777" w:rsidR="008E381E" w:rsidRPr="00DF2342" w:rsidRDefault="008E381E" w:rsidP="008E381E">
            <w:pPr>
              <w:spacing w:line="300" w:lineRule="exact"/>
              <w:ind w:hanging="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5FCADECC" w14:textId="4317FAF3" w:rsidR="008E381E" w:rsidRPr="00DF2342" w:rsidRDefault="00CE6763" w:rsidP="008E381E">
            <w:pPr>
              <w:pStyle w:val="acctfourfigures"/>
              <w:tabs>
                <w:tab w:val="clear" w:pos="765"/>
              </w:tabs>
              <w:spacing w:line="300" w:lineRule="exact"/>
              <w:ind w:left="57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85</w:t>
            </w:r>
            <w:r w:rsidRPr="00DF23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 xml:space="preserve"> : 1</w:t>
            </w:r>
          </w:p>
        </w:tc>
        <w:tc>
          <w:tcPr>
            <w:tcW w:w="134" w:type="dxa"/>
          </w:tcPr>
          <w:p w14:paraId="04D22A3B" w14:textId="77777777" w:rsidR="008E381E" w:rsidRPr="00DF2342" w:rsidRDefault="008E381E" w:rsidP="008E381E">
            <w:pPr>
              <w:pStyle w:val="a0"/>
              <w:tabs>
                <w:tab w:val="left" w:pos="0"/>
                <w:tab w:val="decimal" w:pos="792"/>
              </w:tabs>
              <w:spacing w:line="300" w:lineRule="exact"/>
              <w:ind w:left="57" w:right="57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DAABF0D" w14:textId="4AEB19A5" w:rsidR="008E381E" w:rsidRPr="00DF2342" w:rsidRDefault="008E381E" w:rsidP="008E381E">
            <w:pPr>
              <w:pStyle w:val="acctfourfigures"/>
              <w:tabs>
                <w:tab w:val="clear" w:pos="765"/>
              </w:tabs>
              <w:spacing w:line="300" w:lineRule="exact"/>
              <w:ind w:left="57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0.93 : 1</w:t>
            </w:r>
          </w:p>
        </w:tc>
        <w:tc>
          <w:tcPr>
            <w:tcW w:w="141" w:type="dxa"/>
          </w:tcPr>
          <w:p w14:paraId="6A70103D" w14:textId="77777777" w:rsidR="008E381E" w:rsidRPr="00DF2342" w:rsidRDefault="008E381E" w:rsidP="008E381E">
            <w:pPr>
              <w:pStyle w:val="a0"/>
              <w:tabs>
                <w:tab w:val="left" w:pos="0"/>
                <w:tab w:val="decimal" w:pos="792"/>
              </w:tabs>
              <w:spacing w:line="300" w:lineRule="exact"/>
              <w:ind w:left="57" w:right="57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2BEF0A" w14:textId="4E338EA5" w:rsidR="008E381E" w:rsidRPr="00DF2342" w:rsidRDefault="008E381E" w:rsidP="008E381E">
            <w:pPr>
              <w:pStyle w:val="acctfourfigures"/>
              <w:tabs>
                <w:tab w:val="clear" w:pos="765"/>
              </w:tabs>
              <w:spacing w:line="300" w:lineRule="exact"/>
              <w:ind w:left="57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0.50 : 1</w:t>
            </w:r>
          </w:p>
        </w:tc>
        <w:tc>
          <w:tcPr>
            <w:tcW w:w="134" w:type="dxa"/>
          </w:tcPr>
          <w:p w14:paraId="787E4EA3" w14:textId="77777777" w:rsidR="008E381E" w:rsidRPr="00DF2342" w:rsidRDefault="008E381E" w:rsidP="008E381E">
            <w:pPr>
              <w:pStyle w:val="a0"/>
              <w:tabs>
                <w:tab w:val="left" w:pos="0"/>
                <w:tab w:val="decimal" w:pos="792"/>
              </w:tabs>
              <w:spacing w:line="300" w:lineRule="exact"/>
              <w:ind w:left="57" w:right="57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9BB4A9" w14:textId="3F93A151" w:rsidR="008E381E" w:rsidRPr="00DF2342" w:rsidRDefault="008E381E" w:rsidP="008E381E">
            <w:pPr>
              <w:pStyle w:val="acctfourfigures"/>
              <w:tabs>
                <w:tab w:val="clear" w:pos="765"/>
              </w:tabs>
              <w:spacing w:line="300" w:lineRule="exact"/>
              <w:ind w:left="57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DF23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0.55 : 1</w:t>
            </w:r>
          </w:p>
        </w:tc>
      </w:tr>
    </w:tbl>
    <w:p w14:paraId="1E0D2984" w14:textId="77777777" w:rsidR="00981AF6" w:rsidRPr="00DF2342" w:rsidRDefault="00981AF6" w:rsidP="006C75E5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1CEE7FB" w14:textId="4D144F19" w:rsidR="002E7912" w:rsidRPr="00DF2342" w:rsidRDefault="00000DC3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A715A8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2E7912"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="002E7912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E7912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DF2342" w:rsidRDefault="002E7912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Pr="00DF2342" w:rsidRDefault="002E7912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DF2342" w:rsidRDefault="002E7912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 </w:t>
      </w: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DF234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037AB1AB" w:rsidR="002E7912" w:rsidRPr="00DF2342" w:rsidRDefault="002E7912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2 </w:t>
      </w:r>
      <w:r w:rsidR="00FC6A50" w:rsidRPr="00DF2342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ส่วนงานธุรกิจผลิต</w:t>
      </w:r>
      <w:r w:rsidRPr="00DF234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ภัณฑ์</w:t>
      </w: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วัสดุก่อสร้าง</w:t>
      </w:r>
    </w:p>
    <w:p w14:paraId="5D0B5B22" w14:textId="2853AFA7" w:rsidR="008C7FBA" w:rsidRPr="00DF2342" w:rsidRDefault="008C7FBA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0" w:hanging="1134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ส่วนงาน</w:t>
      </w:r>
      <w:r w:rsidR="00FC6A50" w:rsidRPr="00DF2342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pacing w:val="-2"/>
          <w:sz w:val="32"/>
          <w:szCs w:val="32"/>
        </w:rPr>
        <w:t>3</w:t>
      </w:r>
      <w:r w:rsidR="00FC6A50" w:rsidRPr="00DF2342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ส่วนงานธุรกิจ</w:t>
      </w:r>
      <w:r w:rsidRPr="00DF234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กลุ่มผลิตภัณฑ์โซลาร์เซลล์โดย</w:t>
      </w: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ให้บริการออกแบบจัดหาและติดตั้ง</w:t>
      </w:r>
      <w:r w:rsidRPr="00DF234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DF2342" w:rsidRDefault="002E7912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7B0E7CF4" w:rsidR="004000C1" w:rsidRPr="00DF2342" w:rsidRDefault="002E7912" w:rsidP="009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</w:t>
      </w:r>
      <w:r w:rsidR="00BA721C" w:rsidRPr="00DF2342">
        <w:rPr>
          <w:rFonts w:asciiTheme="majorBidi" w:hAnsiTheme="majorBidi"/>
          <w:color w:val="000000" w:themeColor="text1"/>
          <w:sz w:val="32"/>
          <w:szCs w:val="32"/>
          <w:cs/>
        </w:rPr>
        <w:br/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>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7139088F" w14:textId="4FEEE35B" w:rsidR="00F032F1" w:rsidRPr="00DF2342" w:rsidRDefault="00F032F1" w:rsidP="009404EB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</w:t>
      </w:r>
      <w:r w:rsidRPr="00DF234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ปี</w:t>
      </w: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สิ้นสุดวันที่</w:t>
      </w: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DF234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156CF1" w:rsidRPr="00DF2342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7</w:t>
      </w: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156CF1"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</w:t>
      </w:r>
      <w:r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DF2342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มีดังนี้</w:t>
      </w:r>
    </w:p>
    <w:tbl>
      <w:tblPr>
        <w:tblW w:w="898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737"/>
        <w:gridCol w:w="134"/>
        <w:gridCol w:w="737"/>
        <w:gridCol w:w="134"/>
        <w:gridCol w:w="737"/>
        <w:gridCol w:w="134"/>
        <w:gridCol w:w="737"/>
        <w:gridCol w:w="134"/>
        <w:gridCol w:w="737"/>
        <w:gridCol w:w="134"/>
        <w:gridCol w:w="737"/>
        <w:gridCol w:w="134"/>
        <w:gridCol w:w="794"/>
        <w:gridCol w:w="134"/>
        <w:gridCol w:w="794"/>
      </w:tblGrid>
      <w:tr w:rsidR="00DF2342" w:rsidRPr="00BA5A2B" w14:paraId="2DABD032" w14:textId="77777777" w:rsidTr="00C56D67">
        <w:tc>
          <w:tcPr>
            <w:tcW w:w="2041" w:type="dxa"/>
          </w:tcPr>
          <w:p w14:paraId="58DBDE8A" w14:textId="77777777" w:rsidR="00A515AF" w:rsidRPr="00BA5A2B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948" w:type="dxa"/>
            <w:gridSpan w:val="15"/>
            <w:tcBorders>
              <w:bottom w:val="single" w:sz="6" w:space="0" w:color="auto"/>
            </w:tcBorders>
          </w:tcPr>
          <w:p w14:paraId="05F546DA" w14:textId="77777777" w:rsidR="00A515AF" w:rsidRPr="00870C01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DF2342" w:rsidRPr="00BA5A2B" w14:paraId="4F35547D" w14:textId="77777777" w:rsidTr="00C56D67">
        <w:tc>
          <w:tcPr>
            <w:tcW w:w="2041" w:type="dxa"/>
          </w:tcPr>
          <w:p w14:paraId="335ECE14" w14:textId="77777777" w:rsidR="00A515AF" w:rsidRPr="00BA5A2B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948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5714ACC8" w14:textId="77777777" w:rsidR="00A515AF" w:rsidRPr="00870C01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DF2342" w:rsidRPr="00BA5A2B" w14:paraId="10C88C88" w14:textId="77777777" w:rsidTr="00C56D67">
        <w:tc>
          <w:tcPr>
            <w:tcW w:w="2041" w:type="dxa"/>
          </w:tcPr>
          <w:p w14:paraId="4BF72576" w14:textId="77777777" w:rsidR="00A515AF" w:rsidRPr="00BA5A2B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6508D7" w14:textId="77777777" w:rsidR="00A515AF" w:rsidRPr="00870C01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ผลิตภัณฑ์</w:t>
            </w:r>
          </w:p>
          <w:p w14:paraId="36110C4E" w14:textId="77777777" w:rsidR="00A515AF" w:rsidRPr="00870C01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34" w:type="dxa"/>
          </w:tcPr>
          <w:p w14:paraId="4711CAE7" w14:textId="77777777" w:rsidR="00A515AF" w:rsidRPr="00870C01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bottom w:val="single" w:sz="6" w:space="0" w:color="auto"/>
            </w:tcBorders>
          </w:tcPr>
          <w:p w14:paraId="10A1CD19" w14:textId="77777777" w:rsidR="00A515AF" w:rsidRPr="00870C01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ผลิตภัณฑ์</w:t>
            </w:r>
          </w:p>
          <w:p w14:paraId="2A45EF02" w14:textId="77777777" w:rsidR="00A515AF" w:rsidRPr="00870C01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34" w:type="dxa"/>
          </w:tcPr>
          <w:p w14:paraId="57EED8AC" w14:textId="77777777" w:rsidR="00A515AF" w:rsidRPr="00870C01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bottom w:val="single" w:sz="6" w:space="0" w:color="auto"/>
            </w:tcBorders>
          </w:tcPr>
          <w:p w14:paraId="00FB1A20" w14:textId="77777777" w:rsidR="00A515AF" w:rsidRPr="00870C01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โครงการ</w:t>
            </w:r>
          </w:p>
          <w:p w14:paraId="3C25F6B9" w14:textId="77777777" w:rsidR="00A515AF" w:rsidRPr="00870C01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หลังคาโซลาร์เซลล์</w:t>
            </w:r>
          </w:p>
        </w:tc>
        <w:tc>
          <w:tcPr>
            <w:tcW w:w="134" w:type="dxa"/>
          </w:tcPr>
          <w:p w14:paraId="1776DA6C" w14:textId="77777777" w:rsidR="00A515AF" w:rsidRPr="00870C01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gridSpan w:val="3"/>
            <w:tcBorders>
              <w:bottom w:val="single" w:sz="6" w:space="0" w:color="auto"/>
            </w:tcBorders>
          </w:tcPr>
          <w:p w14:paraId="45A61D8D" w14:textId="77777777" w:rsidR="00A515AF" w:rsidRPr="00870C01" w:rsidRDefault="00A515AF" w:rsidP="00C56D6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DF2342" w:rsidRPr="00BA5A2B" w14:paraId="4C4595D5" w14:textId="77777777" w:rsidTr="00C56D67">
        <w:tc>
          <w:tcPr>
            <w:tcW w:w="2041" w:type="dxa"/>
          </w:tcPr>
          <w:p w14:paraId="78C3FCDE" w14:textId="77777777" w:rsidR="00156CF1" w:rsidRPr="00BA5A2B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11C8CB16" w14:textId="2F413B3B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23B6F9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782F6032" w14:textId="5CF32913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4C8A5407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71C65FBD" w14:textId="4F748FA5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6253D5A3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4537B158" w14:textId="5DAEFAC9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049B62BA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5827204F" w14:textId="1DF6E69F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700F4D04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160A75E3" w14:textId="2AE97E7D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2A593A71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C23C4A3" w14:textId="345EA856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433B74E9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B00E45C" w14:textId="2EDC2052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</w:tr>
      <w:tr w:rsidR="00DF2342" w:rsidRPr="00BA5A2B" w14:paraId="6AF9AAC4" w14:textId="77777777" w:rsidTr="00C56D67">
        <w:tc>
          <w:tcPr>
            <w:tcW w:w="2041" w:type="dxa"/>
            <w:vAlign w:val="bottom"/>
          </w:tcPr>
          <w:p w14:paraId="2491E240" w14:textId="77777777" w:rsidR="00156CF1" w:rsidRPr="00BA5A2B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A16AE0" w14:textId="6E8D598D" w:rsidR="00156CF1" w:rsidRPr="00870C01" w:rsidRDefault="00C87A15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</w:t>
            </w: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152</w:t>
            </w: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65</w:t>
            </w:r>
            <w:r w:rsidR="00924B4D"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4A8DBAA3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3DDFF3" w14:textId="5BB2A31B" w:rsidR="00156CF1" w:rsidRPr="00870C01" w:rsidRDefault="00156CF1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156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966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C533DB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635CCF" w14:textId="196B1452" w:rsidR="00156CF1" w:rsidRPr="00870C01" w:rsidRDefault="00BB3A83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553,922</w:t>
            </w:r>
          </w:p>
        </w:tc>
        <w:tc>
          <w:tcPr>
            <w:tcW w:w="134" w:type="dxa"/>
          </w:tcPr>
          <w:p w14:paraId="08EC3B9B" w14:textId="77777777" w:rsidR="00156CF1" w:rsidRPr="00870C01" w:rsidRDefault="00156CF1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B76AF2" w14:textId="1FB8F2A3" w:rsidR="00156CF1" w:rsidRPr="00870C01" w:rsidRDefault="00156CF1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452,981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8EA440" w14:textId="77777777" w:rsidR="00156CF1" w:rsidRPr="00870C01" w:rsidRDefault="00156CF1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473FF907" w14:textId="020453B0" w:rsidR="00156CF1" w:rsidRPr="00870C01" w:rsidRDefault="00BB3A83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465,675</w:t>
            </w:r>
          </w:p>
        </w:tc>
        <w:tc>
          <w:tcPr>
            <w:tcW w:w="134" w:type="dxa"/>
          </w:tcPr>
          <w:p w14:paraId="7C4149D8" w14:textId="77777777" w:rsidR="00156CF1" w:rsidRPr="00870C01" w:rsidRDefault="00156CF1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6FBAEE88" w14:textId="36A0AA9E" w:rsidR="00156CF1" w:rsidRPr="00870C01" w:rsidRDefault="00156CF1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803,266</w:t>
            </w:r>
          </w:p>
        </w:tc>
        <w:tc>
          <w:tcPr>
            <w:tcW w:w="134" w:type="dxa"/>
            <w:vAlign w:val="bottom"/>
          </w:tcPr>
          <w:p w14:paraId="715DDC67" w14:textId="77777777" w:rsidR="00156CF1" w:rsidRPr="00870C01" w:rsidRDefault="00156CF1" w:rsidP="00156CF1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38DD4524" w14:textId="035D3C10" w:rsidR="00156CF1" w:rsidRPr="00870C01" w:rsidRDefault="00C87A15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2,172,251</w:t>
            </w:r>
          </w:p>
        </w:tc>
        <w:tc>
          <w:tcPr>
            <w:tcW w:w="134" w:type="dxa"/>
          </w:tcPr>
          <w:p w14:paraId="1BB25B4F" w14:textId="77777777" w:rsidR="00156CF1" w:rsidRPr="00870C01" w:rsidRDefault="00156CF1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2465A863" w14:textId="59617207" w:rsidR="00156CF1" w:rsidRPr="00870C01" w:rsidRDefault="00156CF1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</w:t>
            </w: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413</w:t>
            </w: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213</w:t>
            </w:r>
          </w:p>
        </w:tc>
      </w:tr>
      <w:tr w:rsidR="00DF2342" w:rsidRPr="00BA5A2B" w14:paraId="2A0C4107" w14:textId="77777777" w:rsidTr="00C56D67">
        <w:tc>
          <w:tcPr>
            <w:tcW w:w="2041" w:type="dxa"/>
            <w:vAlign w:val="bottom"/>
          </w:tcPr>
          <w:p w14:paraId="07190204" w14:textId="77777777" w:rsidR="00156CF1" w:rsidRPr="00BA5A2B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56EFAA3" w14:textId="54480CC6" w:rsidR="00156CF1" w:rsidRPr="00870C01" w:rsidRDefault="00C87A15" w:rsidP="00156CF1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(1,040,092)</w:t>
            </w:r>
          </w:p>
        </w:tc>
        <w:tc>
          <w:tcPr>
            <w:tcW w:w="134" w:type="dxa"/>
          </w:tcPr>
          <w:p w14:paraId="6D923F57" w14:textId="77777777" w:rsidR="00156CF1" w:rsidRPr="00870C01" w:rsidRDefault="00156CF1" w:rsidP="00156CF1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E94DDAD" w14:textId="75B9A61B" w:rsidR="00156CF1" w:rsidRPr="00870C01" w:rsidRDefault="00156CF1" w:rsidP="00156CF1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(1,071,822)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08ED12" w14:textId="77777777" w:rsidR="00156CF1" w:rsidRPr="00870C01" w:rsidRDefault="00156CF1" w:rsidP="00156CF1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17BA05D" w14:textId="4EF13BE4" w:rsidR="00156CF1" w:rsidRPr="00870C01" w:rsidRDefault="00BB3A83" w:rsidP="00156CF1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(433,099)</w:t>
            </w:r>
          </w:p>
        </w:tc>
        <w:tc>
          <w:tcPr>
            <w:tcW w:w="134" w:type="dxa"/>
          </w:tcPr>
          <w:p w14:paraId="7EC3B492" w14:textId="77777777" w:rsidR="00156CF1" w:rsidRPr="00870C01" w:rsidRDefault="00156CF1" w:rsidP="00156CF1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4F34C5D" w14:textId="7CBC8907" w:rsidR="00156CF1" w:rsidRPr="00870C01" w:rsidRDefault="00156CF1" w:rsidP="00156CF1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(356,155)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C54C72" w14:textId="77777777" w:rsidR="00156CF1" w:rsidRPr="00870C01" w:rsidRDefault="00156CF1" w:rsidP="00156CF1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5012A840" w14:textId="1E9B9D62" w:rsidR="00156CF1" w:rsidRPr="00870C01" w:rsidRDefault="00BB3A83" w:rsidP="00156CF1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(366,893)</w:t>
            </w:r>
          </w:p>
        </w:tc>
        <w:tc>
          <w:tcPr>
            <w:tcW w:w="134" w:type="dxa"/>
          </w:tcPr>
          <w:p w14:paraId="76CD7C62" w14:textId="77777777" w:rsidR="00156CF1" w:rsidRPr="00870C01" w:rsidRDefault="00156CF1" w:rsidP="00156CF1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4429B356" w14:textId="3B9C345E" w:rsidR="00156CF1" w:rsidRPr="00870C01" w:rsidRDefault="00156CF1" w:rsidP="00156CF1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(602,969)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ED1CE46" w14:textId="77777777" w:rsidR="00156CF1" w:rsidRPr="00870C01" w:rsidRDefault="00156CF1" w:rsidP="00156CF1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1E319B7" w14:textId="79AE8271" w:rsidR="00156CF1" w:rsidRPr="00870C01" w:rsidRDefault="00C87A15" w:rsidP="00156CF1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(1,840,084)</w:t>
            </w:r>
          </w:p>
        </w:tc>
        <w:tc>
          <w:tcPr>
            <w:tcW w:w="134" w:type="dxa"/>
          </w:tcPr>
          <w:p w14:paraId="205E437F" w14:textId="77777777" w:rsidR="00156CF1" w:rsidRPr="00870C01" w:rsidRDefault="00156CF1" w:rsidP="00156CF1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5B501396" w14:textId="2B96D5AC" w:rsidR="00156CF1" w:rsidRPr="00870C01" w:rsidRDefault="00156CF1" w:rsidP="00156CF1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(2,030,946)</w:t>
            </w:r>
          </w:p>
        </w:tc>
      </w:tr>
      <w:tr w:rsidR="00C87A15" w:rsidRPr="00BA5A2B" w14:paraId="468AB6BA" w14:textId="77777777" w:rsidTr="0074212D">
        <w:tc>
          <w:tcPr>
            <w:tcW w:w="2041" w:type="dxa"/>
            <w:vAlign w:val="bottom"/>
          </w:tcPr>
          <w:p w14:paraId="332773B9" w14:textId="77777777" w:rsidR="00C87A15" w:rsidRPr="00BA5A2B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8F534E" w14:textId="167AC0F3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112,56</w:t>
            </w:r>
            <w:r w:rsidR="00924B4D"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4" w:type="dxa"/>
          </w:tcPr>
          <w:p w14:paraId="147B9BAC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0FE222" w14:textId="374664B4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85,144</w:t>
            </w:r>
          </w:p>
        </w:tc>
        <w:tc>
          <w:tcPr>
            <w:tcW w:w="134" w:type="dxa"/>
            <w:shd w:val="clear" w:color="auto" w:fill="auto"/>
          </w:tcPr>
          <w:p w14:paraId="2D632B96" w14:textId="06D63335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8BEF49" w14:textId="5D9001BD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120,823</w:t>
            </w:r>
          </w:p>
        </w:tc>
        <w:tc>
          <w:tcPr>
            <w:tcW w:w="134" w:type="dxa"/>
          </w:tcPr>
          <w:p w14:paraId="23679C89" w14:textId="62773B17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ED0584" w14:textId="61868969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96,826</w:t>
            </w:r>
          </w:p>
        </w:tc>
        <w:tc>
          <w:tcPr>
            <w:tcW w:w="134" w:type="dxa"/>
            <w:shd w:val="clear" w:color="auto" w:fill="auto"/>
          </w:tcPr>
          <w:p w14:paraId="17F97950" w14:textId="1322BC19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AFBC2A" w14:textId="53AF36B8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98,782</w:t>
            </w:r>
          </w:p>
        </w:tc>
        <w:tc>
          <w:tcPr>
            <w:tcW w:w="134" w:type="dxa"/>
          </w:tcPr>
          <w:p w14:paraId="68D289BF" w14:textId="3DC09761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FB5334" w14:textId="0BFF4206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200,297</w:t>
            </w:r>
          </w:p>
        </w:tc>
        <w:tc>
          <w:tcPr>
            <w:tcW w:w="134" w:type="dxa"/>
          </w:tcPr>
          <w:p w14:paraId="17B3E489" w14:textId="70D17C9C" w:rsidR="00C87A15" w:rsidRPr="00870C01" w:rsidRDefault="00C87A15" w:rsidP="00C87A1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B530BF2" w14:textId="0FB813CE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332,167</w:t>
            </w:r>
          </w:p>
        </w:tc>
        <w:tc>
          <w:tcPr>
            <w:tcW w:w="134" w:type="dxa"/>
          </w:tcPr>
          <w:p w14:paraId="6BFE3B3F" w14:textId="2FA65E90" w:rsidR="00C87A15" w:rsidRPr="00870C01" w:rsidRDefault="00C87A15" w:rsidP="00C87A15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1333D54D" w14:textId="118DBFA3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382,267</w:t>
            </w:r>
          </w:p>
        </w:tc>
      </w:tr>
      <w:tr w:rsidR="00DF2342" w:rsidRPr="00BA5A2B" w14:paraId="692F658D" w14:textId="77777777" w:rsidTr="00C56D67">
        <w:tc>
          <w:tcPr>
            <w:tcW w:w="2041" w:type="dxa"/>
          </w:tcPr>
          <w:p w14:paraId="5290C98C" w14:textId="77777777" w:rsidR="00156CF1" w:rsidRPr="00BA5A2B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790E0BF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C0AAD8B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0B08324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EA3C727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C1C2385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8B8501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197A2931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E8B0E9E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7BCD117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1AE2569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0DE26FA" w14:textId="77777777" w:rsidR="00156CF1" w:rsidRPr="00870C01" w:rsidRDefault="00156CF1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58A2C00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0C6B41E" w14:textId="0F0C3BAE" w:rsidR="00156CF1" w:rsidRPr="00870C01" w:rsidRDefault="00CB406F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45,129</w:t>
            </w:r>
          </w:p>
        </w:tc>
        <w:tc>
          <w:tcPr>
            <w:tcW w:w="134" w:type="dxa"/>
          </w:tcPr>
          <w:p w14:paraId="11F8E4FA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4750AE3" w14:textId="109B2892" w:rsidR="00156CF1" w:rsidRPr="00870C01" w:rsidRDefault="00CB406F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36,348</w:t>
            </w:r>
          </w:p>
        </w:tc>
      </w:tr>
      <w:tr w:rsidR="00DF2342" w:rsidRPr="00BA5A2B" w14:paraId="06F07CDD" w14:textId="77777777" w:rsidTr="00D15179">
        <w:tc>
          <w:tcPr>
            <w:tcW w:w="2041" w:type="dxa"/>
          </w:tcPr>
          <w:p w14:paraId="5A57D02D" w14:textId="77777777" w:rsidR="00156CF1" w:rsidRPr="00BA5A2B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5DA3525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F35D4BC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5F2F19B8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FA977D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492629D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EDDF076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435EA706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13A67F3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58B295CA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6294F48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9D36263" w14:textId="77777777" w:rsidR="00156CF1" w:rsidRPr="00870C01" w:rsidRDefault="00156CF1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D7232A8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10DFD78" w14:textId="034B0CCC" w:rsidR="00156CF1" w:rsidRPr="00870C01" w:rsidRDefault="00C87A15" w:rsidP="00156CF1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(57,507)</w:t>
            </w:r>
          </w:p>
        </w:tc>
        <w:tc>
          <w:tcPr>
            <w:tcW w:w="134" w:type="dxa"/>
          </w:tcPr>
          <w:p w14:paraId="40C1C567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4BECDF8" w14:textId="57900C0F" w:rsidR="00156CF1" w:rsidRPr="00870C01" w:rsidRDefault="00156CF1" w:rsidP="00156CF1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(53,284) </w:t>
            </w:r>
          </w:p>
        </w:tc>
      </w:tr>
      <w:tr w:rsidR="00DF2342" w:rsidRPr="00BA5A2B" w14:paraId="3EF8A9F6" w14:textId="77777777" w:rsidTr="00C56D67">
        <w:tc>
          <w:tcPr>
            <w:tcW w:w="2041" w:type="dxa"/>
          </w:tcPr>
          <w:p w14:paraId="52F2CEA0" w14:textId="77777777" w:rsidR="00156CF1" w:rsidRPr="00BA5A2B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7EDADA3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42B1412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03AD9F74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6CADF5C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FE7AB6F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5A88117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7C6D18EF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06270E7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5B920CEE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D06FD74" w14:textId="77777777" w:rsidR="00156CF1" w:rsidRPr="00870C01" w:rsidRDefault="00156CF1" w:rsidP="00156CF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035F7B9" w14:textId="77777777" w:rsidR="00156CF1" w:rsidRPr="00870C01" w:rsidRDefault="00156CF1" w:rsidP="00156CF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16D50F9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9C80EFD" w14:textId="1ED00B91" w:rsidR="00156CF1" w:rsidRPr="00870C01" w:rsidRDefault="00C87A15" w:rsidP="00156CF1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(134,907)</w:t>
            </w:r>
          </w:p>
        </w:tc>
        <w:tc>
          <w:tcPr>
            <w:tcW w:w="134" w:type="dxa"/>
          </w:tcPr>
          <w:p w14:paraId="7AF3D207" w14:textId="77777777" w:rsidR="00156CF1" w:rsidRPr="00870C01" w:rsidRDefault="00156CF1" w:rsidP="00156CF1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6CD59BD" w14:textId="3B6A5C1B" w:rsidR="00156CF1" w:rsidRPr="00870C01" w:rsidRDefault="00156CF1" w:rsidP="00156CF1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(130,254) </w:t>
            </w:r>
          </w:p>
        </w:tc>
      </w:tr>
      <w:tr w:rsidR="00C87A15" w:rsidRPr="00BA5A2B" w14:paraId="6DBEA7D4" w14:textId="77777777" w:rsidTr="00C56D67">
        <w:tc>
          <w:tcPr>
            <w:tcW w:w="2041" w:type="dxa"/>
          </w:tcPr>
          <w:p w14:paraId="13BA4B71" w14:textId="77777777" w:rsidR="00C87A15" w:rsidRPr="00BA5A2B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CECD95B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55B77CF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11034DD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5C8D501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4A07596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ACBB662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2420C4F7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830F8D9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29C74A64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D7DA296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7D3408A" w14:textId="77777777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E5FC520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B1A320A" w14:textId="5DA1D612" w:rsidR="00C87A15" w:rsidRPr="00870C01" w:rsidRDefault="00C87A15" w:rsidP="00C87A1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(33,476)</w:t>
            </w:r>
          </w:p>
        </w:tc>
        <w:tc>
          <w:tcPr>
            <w:tcW w:w="134" w:type="dxa"/>
          </w:tcPr>
          <w:p w14:paraId="36FEAC89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32DC3D5" w14:textId="0010E27C" w:rsidR="00C87A15" w:rsidRPr="00870C01" w:rsidRDefault="00C87A15" w:rsidP="00C87A1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(31,296)</w:t>
            </w:r>
          </w:p>
        </w:tc>
      </w:tr>
      <w:tr w:rsidR="00C87A15" w:rsidRPr="00BA5A2B" w14:paraId="274490ED" w14:textId="77777777" w:rsidTr="00C56D67">
        <w:tc>
          <w:tcPr>
            <w:tcW w:w="2041" w:type="dxa"/>
          </w:tcPr>
          <w:p w14:paraId="46396DF8" w14:textId="77777777" w:rsidR="00C87A15" w:rsidRPr="00BA5A2B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BA5A2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43CA9F9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65177FE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E753081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0D2878D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7A6F907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BAC3BFC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19862677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A7E56B5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6BD12F6C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31541FC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1915535" w14:textId="77777777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F7ECB56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E4B9076" w14:textId="4C125F69" w:rsidR="00C87A15" w:rsidRPr="00870C01" w:rsidRDefault="00C87A15" w:rsidP="00C87A1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(31,588)</w:t>
            </w:r>
          </w:p>
        </w:tc>
        <w:tc>
          <w:tcPr>
            <w:tcW w:w="134" w:type="dxa"/>
          </w:tcPr>
          <w:p w14:paraId="63F1E032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5132DC91" w14:textId="39F39B41" w:rsidR="00C87A15" w:rsidRPr="00870C01" w:rsidRDefault="00C87A15" w:rsidP="00C87A1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(37,846)</w:t>
            </w:r>
          </w:p>
        </w:tc>
      </w:tr>
      <w:tr w:rsidR="00C87A15" w:rsidRPr="00BA5A2B" w14:paraId="16BDF468" w14:textId="77777777" w:rsidTr="00C56D67">
        <w:tc>
          <w:tcPr>
            <w:tcW w:w="2041" w:type="dxa"/>
          </w:tcPr>
          <w:p w14:paraId="0C789D4E" w14:textId="77777777" w:rsidR="00C87A15" w:rsidRPr="00BA5A2B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กำไรสำหรับ</w:t>
            </w:r>
            <w:r w:rsidRPr="00BA5A2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A377E93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DFF7A96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1D0E9447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35B1BB8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94336F6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2A06265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6DEB8D29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093613F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1067166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F3922C8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DF83800" w14:textId="77777777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68911FF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842DBD" w14:textId="202EE5D8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119,818</w:t>
            </w:r>
          </w:p>
        </w:tc>
        <w:tc>
          <w:tcPr>
            <w:tcW w:w="134" w:type="dxa"/>
          </w:tcPr>
          <w:p w14:paraId="30DB9E27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4F069F" w14:textId="49A4D681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165,935</w:t>
            </w:r>
          </w:p>
        </w:tc>
      </w:tr>
      <w:tr w:rsidR="00C87A15" w:rsidRPr="00BA5A2B" w14:paraId="07E333E6" w14:textId="77777777" w:rsidTr="00C56D67">
        <w:tc>
          <w:tcPr>
            <w:tcW w:w="2041" w:type="dxa"/>
          </w:tcPr>
          <w:p w14:paraId="1055E9F7" w14:textId="77777777" w:rsidR="00C87A15" w:rsidRPr="00BA5A2B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u w:val="single"/>
                <w:cs/>
              </w:rPr>
              <w:t xml:space="preserve">ณ วันที่ </w:t>
            </w:r>
            <w:r w:rsidRPr="00BA5A2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u w:val="single"/>
              </w:rPr>
              <w:t xml:space="preserve">31 </w:t>
            </w:r>
            <w:r w:rsidRPr="00BA5A2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AFD5457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3995C81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D7EA4F7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E8B8B58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A6D9339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8B5CCE5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1824935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E3F2BD3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588138FC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074002C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2D379604" w14:textId="77777777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882DF02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FB23B79" w14:textId="77777777" w:rsidR="00C87A15" w:rsidRPr="00870C01" w:rsidRDefault="00C87A15" w:rsidP="00C87A1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3A07270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D531897" w14:textId="77777777" w:rsidR="00C87A15" w:rsidRPr="00870C01" w:rsidRDefault="00C87A15" w:rsidP="00C87A15">
            <w:pPr>
              <w:tabs>
                <w:tab w:val="clear" w:pos="680"/>
                <w:tab w:val="clear" w:pos="907"/>
                <w:tab w:val="left" w:pos="195"/>
              </w:tabs>
              <w:spacing w:line="260" w:lineRule="exact"/>
              <w:ind w:right="-2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C87A15" w:rsidRPr="00BA5A2B" w14:paraId="40B9D3D9" w14:textId="77777777" w:rsidTr="00C56D67">
        <w:tc>
          <w:tcPr>
            <w:tcW w:w="2041" w:type="dxa"/>
          </w:tcPr>
          <w:p w14:paraId="324AA645" w14:textId="77777777" w:rsidR="00C87A15" w:rsidRPr="00BA5A2B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4D962E1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2B34C52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383C5EC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4CCA4C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9F99E19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83312C7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A643322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10A8D33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0CD79BF2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6865228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2A0A9333" w14:textId="77777777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2BDD268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73DD989" w14:textId="55504D7A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11,152</w:t>
            </w:r>
          </w:p>
        </w:tc>
        <w:tc>
          <w:tcPr>
            <w:tcW w:w="134" w:type="dxa"/>
          </w:tcPr>
          <w:p w14:paraId="1ACF636B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125C315" w14:textId="6C193B6C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11,152</w:t>
            </w:r>
          </w:p>
        </w:tc>
      </w:tr>
      <w:tr w:rsidR="00C87A15" w:rsidRPr="00BA5A2B" w14:paraId="0A9A04BC" w14:textId="77777777" w:rsidTr="00D15179">
        <w:tc>
          <w:tcPr>
            <w:tcW w:w="2041" w:type="dxa"/>
          </w:tcPr>
          <w:p w14:paraId="3400EFCB" w14:textId="77777777" w:rsidR="00C87A15" w:rsidRPr="00BA5A2B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ที่ดิน อาคาร และอุปกรณ์ 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2FC0EEC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3AD534D9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20593CC1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A7C7C60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4BC348F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333928F1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32E47AF8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24E58A2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12AAFED8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4FF5C98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138FFF93" w14:textId="77777777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64C6167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B416C56" w14:textId="5A32D4BF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353,902</w:t>
            </w:r>
          </w:p>
        </w:tc>
        <w:tc>
          <w:tcPr>
            <w:tcW w:w="134" w:type="dxa"/>
          </w:tcPr>
          <w:p w14:paraId="67E5D065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6789286" w14:textId="010D2DC0" w:rsidR="00C87A15" w:rsidRPr="00870C01" w:rsidRDefault="002813A3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376,552</w:t>
            </w:r>
          </w:p>
        </w:tc>
      </w:tr>
      <w:tr w:rsidR="00C87A15" w:rsidRPr="00BA5A2B" w14:paraId="4CAC5305" w14:textId="77777777" w:rsidTr="00D15179">
        <w:tc>
          <w:tcPr>
            <w:tcW w:w="2041" w:type="dxa"/>
          </w:tcPr>
          <w:p w14:paraId="51B4630F" w14:textId="77777777" w:rsidR="00C87A15" w:rsidRPr="00BA5A2B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0490A39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D19E307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52777D5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62CFCA0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6E43C39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CE73618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1D12F2F7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FFA2B4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C11BD57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F998674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0FC7CD6F" w14:textId="77777777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F20E520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C02F99B" w14:textId="026BDEA4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52,575</w:t>
            </w:r>
          </w:p>
        </w:tc>
        <w:tc>
          <w:tcPr>
            <w:tcW w:w="134" w:type="dxa"/>
          </w:tcPr>
          <w:p w14:paraId="092E8841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92DCA07" w14:textId="23B19452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50,796 </w:t>
            </w:r>
          </w:p>
        </w:tc>
      </w:tr>
      <w:tr w:rsidR="00C87A15" w:rsidRPr="00BA5A2B" w14:paraId="7F104A7D" w14:textId="77777777" w:rsidTr="00C56D67">
        <w:tc>
          <w:tcPr>
            <w:tcW w:w="2041" w:type="dxa"/>
          </w:tcPr>
          <w:p w14:paraId="09F9D6EA" w14:textId="77777777" w:rsidR="00C87A15" w:rsidRPr="00BA5A2B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0B6784B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331B250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24924B1B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580C73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BE266C1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8CBED2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D816DC8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5D7648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118FA630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EE746FE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199B6A06" w14:textId="77777777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A3F234B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33A0083" w14:textId="35187725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858</w:t>
            </w:r>
          </w:p>
        </w:tc>
        <w:tc>
          <w:tcPr>
            <w:tcW w:w="134" w:type="dxa"/>
          </w:tcPr>
          <w:p w14:paraId="43327CA1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2E3FA91" w14:textId="655BC69E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</w:t>
            </w: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347</w:t>
            </w:r>
          </w:p>
        </w:tc>
      </w:tr>
      <w:tr w:rsidR="00C87A15" w:rsidRPr="00BA5A2B" w14:paraId="3BB77870" w14:textId="77777777" w:rsidTr="00C56D67">
        <w:tc>
          <w:tcPr>
            <w:tcW w:w="2041" w:type="dxa"/>
          </w:tcPr>
          <w:p w14:paraId="2F0697FF" w14:textId="77777777" w:rsidR="00C87A15" w:rsidRPr="00BA5A2B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2B01E27C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25A8884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6633DEC8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EF68CA7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37EC607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317FA8A0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974D0CE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17B17AC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4A47FB19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678D136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23FEEA5F" w14:textId="77777777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5720B9E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03345C5B" w14:textId="415C5AEF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1,774,262</w:t>
            </w:r>
          </w:p>
        </w:tc>
        <w:tc>
          <w:tcPr>
            <w:tcW w:w="134" w:type="dxa"/>
          </w:tcPr>
          <w:p w14:paraId="0AC7CC21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DEEC2E4" w14:textId="77646B81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1,667,422</w:t>
            </w:r>
          </w:p>
        </w:tc>
      </w:tr>
      <w:tr w:rsidR="00C87A15" w:rsidRPr="00BA5A2B" w14:paraId="22786D41" w14:textId="77777777" w:rsidTr="00C56D67">
        <w:tc>
          <w:tcPr>
            <w:tcW w:w="2041" w:type="dxa"/>
          </w:tcPr>
          <w:p w14:paraId="0894468E" w14:textId="77777777" w:rsidR="00C87A15" w:rsidRPr="00BA5A2B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3B6379EC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491F62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7A45EBD5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7546AF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9258E9A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0DC7A6B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355137DC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7D8B65C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1FD8AD2F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6789BAC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6BF8E6C7" w14:textId="77777777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6BA6391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8A9481" w14:textId="5CC2C7EF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2,192,749</w:t>
            </w:r>
          </w:p>
        </w:tc>
        <w:tc>
          <w:tcPr>
            <w:tcW w:w="134" w:type="dxa"/>
          </w:tcPr>
          <w:p w14:paraId="1A70091C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1A2E8B" w14:textId="784621B7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</w:t>
            </w: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107</w:t>
            </w: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269</w:t>
            </w:r>
          </w:p>
        </w:tc>
      </w:tr>
      <w:tr w:rsidR="00924B4D" w:rsidRPr="00BA5A2B" w14:paraId="6B3549FA" w14:textId="77777777" w:rsidTr="00924B4D">
        <w:tc>
          <w:tcPr>
            <w:tcW w:w="2041" w:type="dxa"/>
          </w:tcPr>
          <w:p w14:paraId="3ECF021A" w14:textId="77777777" w:rsidR="00924B4D" w:rsidRPr="00BA5A2B" w:rsidRDefault="00924B4D" w:rsidP="00C87A15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6906415" w14:textId="77777777" w:rsidR="00924B4D" w:rsidRPr="00870C01" w:rsidRDefault="00924B4D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C5C3BCB" w14:textId="77777777" w:rsidR="00924B4D" w:rsidRPr="00870C01" w:rsidRDefault="00924B4D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96E9D22" w14:textId="77777777" w:rsidR="00924B4D" w:rsidRPr="00870C01" w:rsidRDefault="00924B4D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8EF8A5" w14:textId="77777777" w:rsidR="00924B4D" w:rsidRPr="00870C01" w:rsidRDefault="00924B4D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EE59CDF" w14:textId="77777777" w:rsidR="00924B4D" w:rsidRPr="00870C01" w:rsidRDefault="00924B4D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9BFE311" w14:textId="77777777" w:rsidR="00924B4D" w:rsidRPr="00870C01" w:rsidRDefault="00924B4D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7176C4A9" w14:textId="77777777" w:rsidR="00924B4D" w:rsidRPr="00870C01" w:rsidRDefault="00924B4D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4637E27" w14:textId="77777777" w:rsidR="00924B4D" w:rsidRPr="00870C01" w:rsidRDefault="00924B4D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27EB9AA0" w14:textId="77777777" w:rsidR="00924B4D" w:rsidRPr="00870C01" w:rsidRDefault="00924B4D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497BABA" w14:textId="77777777" w:rsidR="00924B4D" w:rsidRPr="00870C01" w:rsidRDefault="00924B4D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1BE339CE" w14:textId="77777777" w:rsidR="00924B4D" w:rsidRPr="00870C01" w:rsidRDefault="00924B4D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72D4B34" w14:textId="77777777" w:rsidR="00924B4D" w:rsidRPr="00870C01" w:rsidRDefault="00924B4D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FAB1303" w14:textId="77777777" w:rsidR="00924B4D" w:rsidRPr="00870C01" w:rsidRDefault="00924B4D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1051D28" w14:textId="77777777" w:rsidR="00924B4D" w:rsidRPr="00870C01" w:rsidRDefault="00924B4D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3C3C2A73" w14:textId="77777777" w:rsidR="00924B4D" w:rsidRPr="00870C01" w:rsidRDefault="00924B4D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C87A15" w:rsidRPr="00BA5A2B" w14:paraId="17F9374C" w14:textId="77777777" w:rsidTr="00924B4D">
        <w:tc>
          <w:tcPr>
            <w:tcW w:w="2041" w:type="dxa"/>
          </w:tcPr>
          <w:p w14:paraId="01041987" w14:textId="77777777" w:rsidR="00C87A15" w:rsidRPr="00BA5A2B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5540B64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445A969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F80FB53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365699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9A5154E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D2F367E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74A3B7F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5D921B2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35EE8A19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B34B228" w14:textId="77777777" w:rsidR="00C87A15" w:rsidRPr="00870C01" w:rsidRDefault="00C87A15" w:rsidP="00C87A1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4FA37089" w14:textId="77777777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C2126F6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EE09A7D" w14:textId="77777777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9936F32" w14:textId="77777777" w:rsidR="00C87A15" w:rsidRPr="00870C01" w:rsidRDefault="00C87A15" w:rsidP="00C87A15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81DBD70" w14:textId="77777777" w:rsidR="00C87A15" w:rsidRPr="00870C01" w:rsidRDefault="00C87A15" w:rsidP="00C87A1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F0B2A" w:rsidRPr="00BA5A2B" w14:paraId="1F94E809" w14:textId="77777777" w:rsidTr="00841263">
        <w:tc>
          <w:tcPr>
            <w:tcW w:w="2041" w:type="dxa"/>
          </w:tcPr>
          <w:p w14:paraId="4ECB2EA2" w14:textId="77777777" w:rsidR="00BF0B2A" w:rsidRPr="00BA5A2B" w:rsidRDefault="00BF0B2A" w:rsidP="00BF0B2A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737" w:type="dxa"/>
            <w:shd w:val="clear" w:color="auto" w:fill="auto"/>
          </w:tcPr>
          <w:p w14:paraId="63C8D664" w14:textId="4F69C483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884,68</w:t>
            </w:r>
            <w:r w:rsidR="00924B4D"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</w:tcPr>
          <w:p w14:paraId="2AD5967E" w14:textId="77777777" w:rsidR="00BF0B2A" w:rsidRPr="00870C01" w:rsidRDefault="00BF0B2A" w:rsidP="00BF0B2A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5EFB2348" w14:textId="3374C482" w:rsidR="00BF0B2A" w:rsidRPr="00870C01" w:rsidRDefault="00BF0B2A" w:rsidP="00BF0B2A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945,932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85743F" w14:textId="77777777" w:rsidR="00BF0B2A" w:rsidRPr="00870C01" w:rsidRDefault="00BF0B2A" w:rsidP="00BF0B2A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1C96EBB" w14:textId="70F58BFA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553,922</w:t>
            </w:r>
          </w:p>
        </w:tc>
        <w:tc>
          <w:tcPr>
            <w:tcW w:w="134" w:type="dxa"/>
          </w:tcPr>
          <w:p w14:paraId="77A9A73D" w14:textId="77777777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281CEEA" w14:textId="4AA4136B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452,981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EBB550" w14:textId="77777777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</w:tcPr>
          <w:p w14:paraId="55976A6B" w14:textId="29441448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CDA7918" w14:textId="77777777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14:paraId="5464489D" w14:textId="4A3D1E42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6428009" w14:textId="77777777" w:rsidR="00BF0B2A" w:rsidRPr="00870C01" w:rsidRDefault="00BF0B2A" w:rsidP="00BF0B2A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0369A4E" w14:textId="49033355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1,438,60</w:t>
            </w:r>
            <w:r w:rsidR="00870C01"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29CA95A7" w14:textId="77777777" w:rsidR="00BF0B2A" w:rsidRPr="00870C01" w:rsidRDefault="00BF0B2A" w:rsidP="00BF0B2A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BDBF00C" w14:textId="4C9BD849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1,398,913</w:t>
            </w:r>
          </w:p>
        </w:tc>
      </w:tr>
      <w:tr w:rsidR="00BF0B2A" w:rsidRPr="00BA5A2B" w14:paraId="77CF8311" w14:textId="77777777" w:rsidTr="00841263">
        <w:tc>
          <w:tcPr>
            <w:tcW w:w="2041" w:type="dxa"/>
          </w:tcPr>
          <w:p w14:paraId="2E96556C" w14:textId="77777777" w:rsidR="00BF0B2A" w:rsidRPr="00BA5A2B" w:rsidRDefault="00BF0B2A" w:rsidP="00BF0B2A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BA5A2B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clear" w:color="auto" w:fill="auto"/>
          </w:tcPr>
          <w:p w14:paraId="5857D3E5" w14:textId="7D7309CA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 xml:space="preserve">  267,968 </w:t>
            </w:r>
          </w:p>
        </w:tc>
        <w:tc>
          <w:tcPr>
            <w:tcW w:w="134" w:type="dxa"/>
          </w:tcPr>
          <w:p w14:paraId="3C68D2DB" w14:textId="77777777" w:rsidR="00BF0B2A" w:rsidRPr="00870C01" w:rsidRDefault="00BF0B2A" w:rsidP="00BF0B2A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1C6DED28" w14:textId="18C88E9E" w:rsidR="00BF0B2A" w:rsidRPr="00870C01" w:rsidRDefault="00BF0B2A" w:rsidP="00BF0B2A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211,034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2FE9F4" w14:textId="77777777" w:rsidR="00BF0B2A" w:rsidRPr="00870C01" w:rsidRDefault="00BF0B2A" w:rsidP="00BF0B2A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shd w:val="clear" w:color="auto" w:fill="auto"/>
          </w:tcPr>
          <w:p w14:paraId="092F07FE" w14:textId="7CF4CBF0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C524049" w14:textId="77777777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2A792662" w14:textId="1F460DEF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C24CCE" w14:textId="77777777" w:rsidR="00BF0B2A" w:rsidRPr="00870C01" w:rsidRDefault="00BF0B2A" w:rsidP="00BF0B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2D092E17" w14:textId="41EC11F1" w:rsidR="00BF0B2A" w:rsidRPr="00870C01" w:rsidRDefault="00BF0B2A" w:rsidP="00BF0B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465,675</w:t>
            </w:r>
          </w:p>
        </w:tc>
        <w:tc>
          <w:tcPr>
            <w:tcW w:w="134" w:type="dxa"/>
          </w:tcPr>
          <w:p w14:paraId="5439E51F" w14:textId="77777777" w:rsidR="00BF0B2A" w:rsidRPr="00870C01" w:rsidRDefault="00BF0B2A" w:rsidP="00BF0B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shd w:val="clear" w:color="auto" w:fill="auto"/>
          </w:tcPr>
          <w:p w14:paraId="4C17BC04" w14:textId="1E18152B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803,266</w:t>
            </w:r>
          </w:p>
        </w:tc>
        <w:tc>
          <w:tcPr>
            <w:tcW w:w="134" w:type="dxa"/>
            <w:vAlign w:val="bottom"/>
          </w:tcPr>
          <w:p w14:paraId="4594B28E" w14:textId="77777777" w:rsidR="00BF0B2A" w:rsidRPr="00870C01" w:rsidRDefault="00BF0B2A" w:rsidP="00BF0B2A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492C7E7" w14:textId="73D2A5AD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733,643</w:t>
            </w:r>
          </w:p>
        </w:tc>
        <w:tc>
          <w:tcPr>
            <w:tcW w:w="134" w:type="dxa"/>
          </w:tcPr>
          <w:p w14:paraId="3E0BCC59" w14:textId="77777777" w:rsidR="00BF0B2A" w:rsidRPr="00870C01" w:rsidRDefault="00BF0B2A" w:rsidP="00BF0B2A">
            <w:pPr>
              <w:tabs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5AB4DAB" w14:textId="5702BB6E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1,014,300</w:t>
            </w:r>
          </w:p>
        </w:tc>
      </w:tr>
      <w:tr w:rsidR="00BF0B2A" w:rsidRPr="00BA5A2B" w14:paraId="784EEFB7" w14:textId="77777777" w:rsidTr="00841263">
        <w:tc>
          <w:tcPr>
            <w:tcW w:w="2041" w:type="dxa"/>
          </w:tcPr>
          <w:p w14:paraId="267EBBFF" w14:textId="77777777" w:rsidR="00BF0B2A" w:rsidRPr="00BA5A2B" w:rsidRDefault="00BF0B2A" w:rsidP="00BF0B2A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6FEDA29" w14:textId="76ED3DF8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</w:t>
            </w: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152</w:t>
            </w: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65</w:t>
            </w:r>
            <w:r w:rsidR="00924B4D"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5A043D65" w14:textId="77777777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B4381C" w14:textId="449195F7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156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966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D98401" w14:textId="77777777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AA01B1" w14:textId="1707D6EE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553,922</w:t>
            </w:r>
          </w:p>
        </w:tc>
        <w:tc>
          <w:tcPr>
            <w:tcW w:w="134" w:type="dxa"/>
          </w:tcPr>
          <w:p w14:paraId="430FA95C" w14:textId="77777777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4AE101E4" w14:textId="6EAD7655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452,981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126F01" w14:textId="77777777" w:rsidR="00BF0B2A" w:rsidRPr="00870C01" w:rsidRDefault="00BF0B2A" w:rsidP="00BF0B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F3957C6" w14:textId="70569C8F" w:rsidR="00BF0B2A" w:rsidRPr="00870C01" w:rsidRDefault="00BF0B2A" w:rsidP="00BF0B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465,675</w:t>
            </w:r>
          </w:p>
        </w:tc>
        <w:tc>
          <w:tcPr>
            <w:tcW w:w="134" w:type="dxa"/>
          </w:tcPr>
          <w:p w14:paraId="75E91BAC" w14:textId="77777777" w:rsidR="00BF0B2A" w:rsidRPr="00870C01" w:rsidRDefault="00BF0B2A" w:rsidP="00BF0B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D78009" w14:textId="172904A5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803,266</w:t>
            </w:r>
          </w:p>
        </w:tc>
        <w:tc>
          <w:tcPr>
            <w:tcW w:w="134" w:type="dxa"/>
            <w:vAlign w:val="bottom"/>
          </w:tcPr>
          <w:p w14:paraId="08579823" w14:textId="77777777" w:rsidR="00BF0B2A" w:rsidRPr="00870C01" w:rsidRDefault="00BF0B2A" w:rsidP="00BF0B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23743967" w14:textId="7E072052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2,172,25</w:t>
            </w:r>
            <w:r w:rsidR="00870C01"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4" w:type="dxa"/>
          </w:tcPr>
          <w:p w14:paraId="3CCAF138" w14:textId="77777777" w:rsidR="00BF0B2A" w:rsidRPr="00870C01" w:rsidRDefault="00BF0B2A" w:rsidP="00BF0B2A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94D227" w14:textId="06FBA4CC" w:rsidR="00BF0B2A" w:rsidRPr="00870C01" w:rsidRDefault="00BF0B2A" w:rsidP="00BF0B2A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</w:t>
            </w: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413</w:t>
            </w:r>
            <w:r w:rsidRPr="00870C0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870C01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213</w:t>
            </w:r>
          </w:p>
        </w:tc>
      </w:tr>
    </w:tbl>
    <w:p w14:paraId="494A7605" w14:textId="77777777" w:rsidR="00A1057F" w:rsidRPr="00DF2342" w:rsidRDefault="00A1057F" w:rsidP="00F15CD0">
      <w:pPr>
        <w:tabs>
          <w:tab w:val="left" w:pos="854"/>
          <w:tab w:val="left" w:pos="1418"/>
          <w:tab w:val="left" w:pos="1985"/>
        </w:tabs>
        <w:spacing w:line="380" w:lineRule="exact"/>
        <w:ind w:left="306" w:hanging="448"/>
        <w:contextualSpacing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1AF2291" w14:textId="7D96C9AA" w:rsidR="002A0769" w:rsidRPr="00DF2342" w:rsidRDefault="00A715A8" w:rsidP="00F15CD0">
      <w:pPr>
        <w:tabs>
          <w:tab w:val="left" w:pos="854"/>
          <w:tab w:val="left" w:pos="1418"/>
          <w:tab w:val="left" w:pos="1985"/>
        </w:tabs>
        <w:spacing w:line="380" w:lineRule="exact"/>
        <w:ind w:left="306" w:hanging="448"/>
        <w:contextualSpacing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>30</w:t>
      </w:r>
      <w:r w:rsidR="00416AC2" w:rsidRPr="00DF2342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2A0769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A0769" w:rsidRPr="00DF234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2A0769" w:rsidRPr="00DF234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76CDECB7" w14:textId="77009813" w:rsidR="002A0769" w:rsidRPr="00DF2342" w:rsidRDefault="00A715A8" w:rsidP="00F15CD0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>30</w:t>
      </w:r>
      <w:r w:rsidR="00416AC2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2A0769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2A0769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2A0769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2A0769"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การบริหารความเสี่ยง</w:t>
      </w:r>
    </w:p>
    <w:p w14:paraId="54FF12BA" w14:textId="20670217" w:rsidR="002A0769" w:rsidRPr="00DF2342" w:rsidRDefault="002A0769" w:rsidP="00F15CD0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บริษัทย่อย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 ๆ   </w:t>
      </w:r>
    </w:p>
    <w:p w14:paraId="65933235" w14:textId="77777777" w:rsidR="00575005" w:rsidRPr="00DF2342" w:rsidRDefault="00575005" w:rsidP="00F15CD0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2343F0F" w14:textId="38AB0999" w:rsidR="002A0769" w:rsidRPr="00DF2342" w:rsidRDefault="00A715A8" w:rsidP="00F15CD0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>30</w:t>
      </w:r>
      <w:r w:rsidR="00416AC2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2A0769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2A0769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2A0769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2A0769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2A0769"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ความเสี่ยงจากอัตราดอกเบี้ย</w:t>
      </w:r>
    </w:p>
    <w:p w14:paraId="2963C764" w14:textId="1CC37380" w:rsidR="002A0769" w:rsidRPr="00DF2342" w:rsidRDefault="002A0769" w:rsidP="00F15CD0">
      <w:pPr>
        <w:tabs>
          <w:tab w:val="clear" w:pos="907"/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บริษัทและบริษัทย่อยมีความเสี่ยงจากอัตราดอกเบี้ยเนื่องจากมีเงินฝากสถาบันการเงิน </w:t>
      </w:r>
      <w:r w:rsidR="002813A3">
        <w:rPr>
          <w:rFonts w:ascii="Angsana New" w:hAnsi="Angsana New"/>
          <w:color w:val="000000" w:themeColor="text1"/>
          <w:sz w:val="32"/>
          <w:szCs w:val="32"/>
        </w:rPr>
        <w:br/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เงินเบิกเกินบัญชี ทั้งนี้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</w:t>
      </w:r>
      <w:r w:rsidRPr="00DF2342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ตลาดหรือมีอัตราดอกเบี้ยคงที่ซึ่งใกล้เคียงกับอัตราตลาดในปัจจุบัน อย่างไรก็ตามบริษัท</w:t>
      </w:r>
      <w:r w:rsidR="00F15CD0" w:rsidRPr="00DF234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และบริษัทย่อย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223AB05A" w14:textId="7B6771CF" w:rsidR="00BF6CD4" w:rsidRPr="00DF2342" w:rsidRDefault="002A0769" w:rsidP="00F15CD0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31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DF234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256</w:t>
      </w:r>
      <w:r w:rsidR="00156CF1" w:rsidRPr="00DF2342">
        <w:rPr>
          <w:rFonts w:ascii="Angsana New" w:hAnsi="Angsana New"/>
          <w:color w:val="000000" w:themeColor="text1"/>
          <w:sz w:val="32"/>
          <w:szCs w:val="32"/>
        </w:rPr>
        <w:t>7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156CF1" w:rsidRPr="00DF2342">
        <w:rPr>
          <w:rFonts w:ascii="Angsana New" w:hAnsi="Angsana New"/>
          <w:color w:val="000000" w:themeColor="text1"/>
          <w:sz w:val="32"/>
          <w:szCs w:val="32"/>
        </w:rPr>
        <w:t>6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สินทรัพย์และหนี้สินทางการเงินที่สำคัญสามารถจัดตามประเภทอัตราดอกเบี้ย </w:t>
      </w:r>
      <w:r w:rsidR="00BE013F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ได้ดังนี้</w:t>
      </w: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DF2342" w:rsidRPr="00BA5A2B" w14:paraId="2DC22CE0" w14:textId="77777777" w:rsidTr="00D2638B">
        <w:trPr>
          <w:cantSplit/>
        </w:trPr>
        <w:tc>
          <w:tcPr>
            <w:tcW w:w="2211" w:type="dxa"/>
            <w:vAlign w:val="bottom"/>
          </w:tcPr>
          <w:p w14:paraId="18E9D1C1" w14:textId="77777777" w:rsidR="00156CF1" w:rsidRPr="00BA5A2B" w:rsidRDefault="00156CF1" w:rsidP="00D2638B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5D208A7D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446DD226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423D57E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DF2342" w:rsidRPr="00BA5A2B" w14:paraId="757B54EB" w14:textId="77777777" w:rsidTr="00D2638B">
        <w:trPr>
          <w:cantSplit/>
        </w:trPr>
        <w:tc>
          <w:tcPr>
            <w:tcW w:w="2211" w:type="dxa"/>
            <w:vAlign w:val="bottom"/>
          </w:tcPr>
          <w:p w14:paraId="0D4048A6" w14:textId="77777777" w:rsidR="00156CF1" w:rsidRPr="00BA5A2B" w:rsidRDefault="00156CF1" w:rsidP="00D2638B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762FAF6A" w14:textId="2348366B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งบการเงินรวม ณ วันที่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134" w:type="dxa"/>
          </w:tcPr>
          <w:p w14:paraId="1E696EAB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DC76505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DF2342" w:rsidRPr="00BA5A2B" w14:paraId="1B6B2693" w14:textId="77777777" w:rsidTr="00D2638B">
        <w:trPr>
          <w:cantSplit/>
        </w:trPr>
        <w:tc>
          <w:tcPr>
            <w:tcW w:w="2211" w:type="dxa"/>
            <w:vAlign w:val="bottom"/>
          </w:tcPr>
          <w:p w14:paraId="1775AEFD" w14:textId="77777777" w:rsidR="00156CF1" w:rsidRPr="00BA5A2B" w:rsidRDefault="00156CF1" w:rsidP="00D2638B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C6DDE1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3ABC89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85F854D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8990EC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F897F2E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E0F28F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8C6328A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568DA2C3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2A9E963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</w:tr>
      <w:tr w:rsidR="00DF2342" w:rsidRPr="00BA5A2B" w14:paraId="4B246AAA" w14:textId="77777777" w:rsidTr="00D2638B">
        <w:trPr>
          <w:cantSplit/>
        </w:trPr>
        <w:tc>
          <w:tcPr>
            <w:tcW w:w="2211" w:type="dxa"/>
            <w:vAlign w:val="bottom"/>
          </w:tcPr>
          <w:p w14:paraId="78B3A44C" w14:textId="77777777" w:rsidR="00156CF1" w:rsidRPr="00BA5A2B" w:rsidRDefault="00156CF1" w:rsidP="00D2638B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EB30214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ภายใน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4638684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92C5A36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มากกว่า</w:t>
            </w:r>
          </w:p>
          <w:p w14:paraId="058D7E72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ถึง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20389111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521EEC0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ปรับขึ้นลง</w:t>
            </w:r>
          </w:p>
          <w:p w14:paraId="71D110B7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7C7B3BEE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EB7189E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71382250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1894AC1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5B0592F9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FE43185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ที่แท้จริง</w:t>
            </w:r>
          </w:p>
          <w:p w14:paraId="704CBE10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ร้อยละต่อปี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DF2342" w:rsidRPr="00BA5A2B" w14:paraId="42B96CD5" w14:textId="77777777" w:rsidTr="00D2638B">
        <w:trPr>
          <w:cantSplit/>
        </w:trPr>
        <w:tc>
          <w:tcPr>
            <w:tcW w:w="2211" w:type="dxa"/>
            <w:vAlign w:val="bottom"/>
          </w:tcPr>
          <w:p w14:paraId="4F1CE987" w14:textId="77777777" w:rsidR="00156CF1" w:rsidRPr="00BA5A2B" w:rsidRDefault="00156CF1" w:rsidP="00D2638B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2337BDDB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C7B3DEC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F034587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B8F07C4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92994C4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B3CDD46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9019781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D1DF7DF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1BAEED8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1B699D3A" w14:textId="77777777" w:rsidR="00156CF1" w:rsidRPr="00BA5A2B" w:rsidRDefault="00156CF1" w:rsidP="00D2638B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C17BDC" w14:textId="77777777" w:rsidR="00156CF1" w:rsidRPr="00BA5A2B" w:rsidRDefault="00156CF1" w:rsidP="00D2638B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3D267D" w:rsidRPr="00BA5A2B" w14:paraId="0F32ED9A" w14:textId="77777777" w:rsidTr="00753B06">
        <w:trPr>
          <w:cantSplit/>
        </w:trPr>
        <w:tc>
          <w:tcPr>
            <w:tcW w:w="2211" w:type="dxa"/>
            <w:vAlign w:val="bottom"/>
          </w:tcPr>
          <w:p w14:paraId="5E90ECE9" w14:textId="77777777" w:rsidR="003D267D" w:rsidRPr="00BA5A2B" w:rsidRDefault="003D267D" w:rsidP="003D267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</w:tcPr>
          <w:p w14:paraId="78DD960F" w14:textId="2504877B" w:rsidR="003D267D" w:rsidRPr="00BA5A2B" w:rsidRDefault="003D267D" w:rsidP="003D267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67D2C179" w14:textId="77777777" w:rsidR="003D267D" w:rsidRPr="00BA5A2B" w:rsidRDefault="003D267D" w:rsidP="003D267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B551AE6" w14:textId="3F7DAB34" w:rsidR="003D267D" w:rsidRPr="00BA5A2B" w:rsidRDefault="003D267D" w:rsidP="003D267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AF59829" w14:textId="77777777" w:rsidR="003D267D" w:rsidRPr="00BA5A2B" w:rsidRDefault="003D267D" w:rsidP="003D267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ADB35FC" w14:textId="7018FA52" w:rsidR="003D267D" w:rsidRPr="00BA5A2B" w:rsidRDefault="003D267D" w:rsidP="003D267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104,541,972.23 </w:t>
            </w:r>
          </w:p>
        </w:tc>
        <w:tc>
          <w:tcPr>
            <w:tcW w:w="134" w:type="dxa"/>
            <w:vAlign w:val="bottom"/>
          </w:tcPr>
          <w:p w14:paraId="36B2DD43" w14:textId="77777777" w:rsidR="003D267D" w:rsidRPr="00BA5A2B" w:rsidRDefault="003D267D" w:rsidP="003D267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6DF2F95" w14:textId="761558F3" w:rsidR="003D267D" w:rsidRPr="00BA5A2B" w:rsidRDefault="003D267D" w:rsidP="003D267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92,388,284.01 </w:t>
            </w:r>
          </w:p>
        </w:tc>
        <w:tc>
          <w:tcPr>
            <w:tcW w:w="134" w:type="dxa"/>
            <w:vAlign w:val="bottom"/>
          </w:tcPr>
          <w:p w14:paraId="3B310B3F" w14:textId="77777777" w:rsidR="003D267D" w:rsidRPr="00BA5A2B" w:rsidRDefault="003D267D" w:rsidP="003D267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389387E" w14:textId="246DAB94" w:rsidR="003D267D" w:rsidRPr="00BA5A2B" w:rsidRDefault="003D267D" w:rsidP="003D267D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196,930,256.24 </w:t>
            </w:r>
          </w:p>
        </w:tc>
        <w:tc>
          <w:tcPr>
            <w:tcW w:w="134" w:type="dxa"/>
          </w:tcPr>
          <w:p w14:paraId="224913FD" w14:textId="77777777" w:rsidR="003D267D" w:rsidRPr="00BA5A2B" w:rsidRDefault="003D267D" w:rsidP="003D267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8909F0F" w14:textId="701956EB" w:rsidR="003D267D" w:rsidRPr="00BA5A2B" w:rsidRDefault="00720347" w:rsidP="003D267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2034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0.15 - 0.40   </w:t>
            </w:r>
          </w:p>
        </w:tc>
      </w:tr>
      <w:tr w:rsidR="00720347" w:rsidRPr="00BA5A2B" w14:paraId="4AFE1BC7" w14:textId="77777777" w:rsidTr="00753B06">
        <w:trPr>
          <w:cantSplit/>
          <w:trHeight w:val="162"/>
        </w:trPr>
        <w:tc>
          <w:tcPr>
            <w:tcW w:w="2211" w:type="dxa"/>
            <w:vAlign w:val="bottom"/>
          </w:tcPr>
          <w:p w14:paraId="2FD1D6AF" w14:textId="77777777" w:rsidR="00720347" w:rsidRPr="00BA5A2B" w:rsidRDefault="00720347" w:rsidP="00720347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ลูกหนี้การค้าและลูกหนี้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</w:tcPr>
          <w:p w14:paraId="2025B1B9" w14:textId="39CE3E8B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611FB7E2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8DE435A" w14:textId="531DC17B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1CA9CE7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4F20F26" w14:textId="094802D2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053C1EB8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E731A56" w14:textId="2C0263E8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399,222,122.94 </w:t>
            </w:r>
          </w:p>
        </w:tc>
        <w:tc>
          <w:tcPr>
            <w:tcW w:w="134" w:type="dxa"/>
            <w:vAlign w:val="bottom"/>
          </w:tcPr>
          <w:p w14:paraId="50C63680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F259DA5" w14:textId="1E5C14ED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399,222,122.94 </w:t>
            </w:r>
          </w:p>
        </w:tc>
        <w:tc>
          <w:tcPr>
            <w:tcW w:w="134" w:type="dxa"/>
          </w:tcPr>
          <w:p w14:paraId="411DB848" w14:textId="77777777" w:rsidR="00720347" w:rsidRPr="00BA5A2B" w:rsidRDefault="00720347" w:rsidP="00720347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C3366DE" w14:textId="16019E7B" w:rsidR="00720347" w:rsidRPr="00BA5A2B" w:rsidRDefault="00720347" w:rsidP="00720347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</w:tr>
      <w:tr w:rsidR="00720347" w:rsidRPr="00BA5A2B" w14:paraId="1897C62B" w14:textId="77777777" w:rsidTr="00753B06">
        <w:trPr>
          <w:cantSplit/>
          <w:trHeight w:val="162"/>
        </w:trPr>
        <w:tc>
          <w:tcPr>
            <w:tcW w:w="2211" w:type="dxa"/>
            <w:vAlign w:val="bottom"/>
          </w:tcPr>
          <w:p w14:paraId="117C85ED" w14:textId="77777777" w:rsidR="00720347" w:rsidRPr="00BA5A2B" w:rsidRDefault="00720347" w:rsidP="00720347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020" w:type="dxa"/>
          </w:tcPr>
          <w:p w14:paraId="712A8666" w14:textId="38423190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0772E4D4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DC15089" w14:textId="3794727C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C3B8876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2EEF7E6" w14:textId="2AA0DC7A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4A91502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597E1A3" w14:textId="72BF780C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49,834,374.52 </w:t>
            </w:r>
          </w:p>
        </w:tc>
        <w:tc>
          <w:tcPr>
            <w:tcW w:w="134" w:type="dxa"/>
            <w:vAlign w:val="bottom"/>
          </w:tcPr>
          <w:p w14:paraId="5EB82A57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A3D3CD2" w14:textId="4D9B7880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49,834,374.52 </w:t>
            </w:r>
          </w:p>
        </w:tc>
        <w:tc>
          <w:tcPr>
            <w:tcW w:w="134" w:type="dxa"/>
          </w:tcPr>
          <w:p w14:paraId="7A532FBC" w14:textId="77777777" w:rsidR="00720347" w:rsidRPr="00BA5A2B" w:rsidRDefault="00720347" w:rsidP="00720347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45B2B44" w14:textId="5729938C" w:rsidR="00720347" w:rsidRPr="00BA5A2B" w:rsidRDefault="00720347" w:rsidP="00720347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</w:tr>
      <w:tr w:rsidR="00720347" w:rsidRPr="00BA5A2B" w14:paraId="148E7047" w14:textId="77777777" w:rsidTr="00753B06">
        <w:trPr>
          <w:cantSplit/>
          <w:trHeight w:val="162"/>
        </w:trPr>
        <w:tc>
          <w:tcPr>
            <w:tcW w:w="2211" w:type="dxa"/>
            <w:vAlign w:val="bottom"/>
          </w:tcPr>
          <w:p w14:paraId="119A19C5" w14:textId="77777777" w:rsidR="00720347" w:rsidRPr="00BA5A2B" w:rsidRDefault="00720347" w:rsidP="00720347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ลูกหนี้ตามสัญญาเช่าเงินทุน</w:t>
            </w:r>
          </w:p>
        </w:tc>
        <w:tc>
          <w:tcPr>
            <w:tcW w:w="1020" w:type="dxa"/>
          </w:tcPr>
          <w:p w14:paraId="5FDB4C3E" w14:textId="5E743DB3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42,745,147.08 </w:t>
            </w:r>
          </w:p>
        </w:tc>
        <w:tc>
          <w:tcPr>
            <w:tcW w:w="134" w:type="dxa"/>
            <w:vAlign w:val="bottom"/>
          </w:tcPr>
          <w:p w14:paraId="7B08D0C5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C3E0523" w14:textId="54F8E0FA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424,534,567.61 </w:t>
            </w:r>
          </w:p>
        </w:tc>
        <w:tc>
          <w:tcPr>
            <w:tcW w:w="134" w:type="dxa"/>
            <w:vAlign w:val="bottom"/>
          </w:tcPr>
          <w:p w14:paraId="1257D507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E9421B1" w14:textId="7836F1E9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3DD6D54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0B7E3D2" w14:textId="366D4A1D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9AB9A86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753D91A" w14:textId="606AAD60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467,279,714.69 </w:t>
            </w:r>
          </w:p>
        </w:tc>
        <w:tc>
          <w:tcPr>
            <w:tcW w:w="134" w:type="dxa"/>
          </w:tcPr>
          <w:p w14:paraId="26BC984B" w14:textId="77777777" w:rsidR="00720347" w:rsidRPr="00BA5A2B" w:rsidRDefault="00720347" w:rsidP="00720347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C2B4F50" w14:textId="1C48C385" w:rsidR="00720347" w:rsidRPr="00BA5A2B" w:rsidRDefault="00720347" w:rsidP="00720347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20347">
              <w:rPr>
                <w:rFonts w:ascii="Angsana New" w:hAnsi="Angsana New"/>
                <w:color w:val="000000" w:themeColor="text1"/>
                <w:sz w:val="20"/>
                <w:szCs w:val="20"/>
              </w:rPr>
              <w:t>3.34 - 4.8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0</w:t>
            </w:r>
          </w:p>
        </w:tc>
      </w:tr>
      <w:tr w:rsidR="00720347" w:rsidRPr="00BA5A2B" w14:paraId="659DD54C" w14:textId="77777777" w:rsidTr="00753B06">
        <w:trPr>
          <w:cantSplit/>
          <w:trHeight w:val="162"/>
        </w:trPr>
        <w:tc>
          <w:tcPr>
            <w:tcW w:w="2211" w:type="dxa"/>
            <w:vAlign w:val="bottom"/>
          </w:tcPr>
          <w:p w14:paraId="7DAA2EFA" w14:textId="1B16F430" w:rsidR="00720347" w:rsidRPr="00BA5A2B" w:rsidRDefault="00720347" w:rsidP="00720347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ทรัพย์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ทางการเงินหมุนเวียนอื่น</w:t>
            </w:r>
          </w:p>
        </w:tc>
        <w:tc>
          <w:tcPr>
            <w:tcW w:w="1020" w:type="dxa"/>
          </w:tcPr>
          <w:p w14:paraId="04D92E3A" w14:textId="2C6FD472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1ACF0EDC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479D2B6" w14:textId="6ADBC02B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09539DB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7D940B5" w14:textId="6EEB5D52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0494116F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F6D9336" w14:textId="19C107CA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184,369.23 </w:t>
            </w:r>
          </w:p>
        </w:tc>
        <w:tc>
          <w:tcPr>
            <w:tcW w:w="134" w:type="dxa"/>
            <w:vAlign w:val="bottom"/>
          </w:tcPr>
          <w:p w14:paraId="69B547D2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A912EE2" w14:textId="778A24C6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184,369.23 </w:t>
            </w:r>
          </w:p>
        </w:tc>
        <w:tc>
          <w:tcPr>
            <w:tcW w:w="134" w:type="dxa"/>
          </w:tcPr>
          <w:p w14:paraId="5EC08E02" w14:textId="77777777" w:rsidR="00720347" w:rsidRPr="00BA5A2B" w:rsidRDefault="00720347" w:rsidP="00720347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C14D0E0" w14:textId="0CF6C22E" w:rsidR="00720347" w:rsidRPr="00BA5A2B" w:rsidRDefault="00720347" w:rsidP="00720347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</w:tr>
      <w:tr w:rsidR="00720347" w:rsidRPr="00BA5A2B" w14:paraId="6503BCB4" w14:textId="77777777" w:rsidTr="00753B06">
        <w:trPr>
          <w:cantSplit/>
          <w:trHeight w:val="162"/>
        </w:trPr>
        <w:tc>
          <w:tcPr>
            <w:tcW w:w="2211" w:type="dxa"/>
            <w:vAlign w:val="bottom"/>
          </w:tcPr>
          <w:p w14:paraId="377620D2" w14:textId="77777777" w:rsidR="00720347" w:rsidRPr="00BA5A2B" w:rsidRDefault="00720347" w:rsidP="00720347">
            <w:pPr>
              <w:spacing w:line="260" w:lineRule="exact"/>
              <w:ind w:left="113" w:right="-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</w:tcPr>
          <w:p w14:paraId="49D5E7A3" w14:textId="5935D9C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89,284,529.82 </w:t>
            </w:r>
          </w:p>
        </w:tc>
        <w:tc>
          <w:tcPr>
            <w:tcW w:w="134" w:type="dxa"/>
            <w:vAlign w:val="bottom"/>
          </w:tcPr>
          <w:p w14:paraId="2E243FC4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FAF1D17" w14:textId="0B681A4D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BFBE1DC" w14:textId="77777777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9147AFB" w14:textId="5667FF5C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17,395,000.00 </w:t>
            </w:r>
          </w:p>
        </w:tc>
        <w:tc>
          <w:tcPr>
            <w:tcW w:w="134" w:type="dxa"/>
            <w:vAlign w:val="bottom"/>
          </w:tcPr>
          <w:p w14:paraId="31BEC2A8" w14:textId="77777777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E3E67D7" w14:textId="1D548E47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B22A7E1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B8F377C" w14:textId="09B1A529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106,679,529.82 </w:t>
            </w:r>
          </w:p>
        </w:tc>
        <w:tc>
          <w:tcPr>
            <w:tcW w:w="134" w:type="dxa"/>
          </w:tcPr>
          <w:p w14:paraId="0050543C" w14:textId="77777777" w:rsidR="00720347" w:rsidRPr="00BA5A2B" w:rsidRDefault="00720347" w:rsidP="00720347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4BC4084" w14:textId="4986C842" w:rsidR="00720347" w:rsidRPr="00BA5A2B" w:rsidRDefault="00720347" w:rsidP="00720347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20347">
              <w:rPr>
                <w:rFonts w:ascii="Angsana New" w:hAnsi="Angsana New"/>
                <w:color w:val="000000" w:themeColor="text1"/>
                <w:sz w:val="20"/>
                <w:szCs w:val="20"/>
              </w:rPr>
              <w:t>0.30 - 1.30</w:t>
            </w:r>
          </w:p>
        </w:tc>
      </w:tr>
      <w:tr w:rsidR="00720347" w:rsidRPr="00BA5A2B" w14:paraId="5DA0FF48" w14:textId="77777777" w:rsidTr="00753B06">
        <w:trPr>
          <w:cantSplit/>
          <w:trHeight w:val="90"/>
        </w:trPr>
        <w:tc>
          <w:tcPr>
            <w:tcW w:w="2211" w:type="dxa"/>
            <w:vAlign w:val="bottom"/>
          </w:tcPr>
          <w:p w14:paraId="5B6B28D2" w14:textId="77777777" w:rsidR="00720347" w:rsidRPr="00BA5A2B" w:rsidRDefault="00720347" w:rsidP="00720347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909DB8D" w14:textId="01F08243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132,029,676.90 </w:t>
            </w:r>
          </w:p>
        </w:tc>
        <w:tc>
          <w:tcPr>
            <w:tcW w:w="134" w:type="dxa"/>
            <w:vAlign w:val="bottom"/>
          </w:tcPr>
          <w:p w14:paraId="4A389334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77409B4" w14:textId="33C5A602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424,534,567.61 </w:t>
            </w:r>
          </w:p>
        </w:tc>
        <w:tc>
          <w:tcPr>
            <w:tcW w:w="134" w:type="dxa"/>
            <w:vAlign w:val="bottom"/>
          </w:tcPr>
          <w:p w14:paraId="39A53A19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12B2A6BA" w14:textId="6EBC4DE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121,936,972.23 </w:t>
            </w:r>
          </w:p>
        </w:tc>
        <w:tc>
          <w:tcPr>
            <w:tcW w:w="134" w:type="dxa"/>
            <w:vAlign w:val="bottom"/>
          </w:tcPr>
          <w:p w14:paraId="6AB2F8A5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6EF9D24B" w14:textId="4FE2EE9E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541,629,150.70 </w:t>
            </w:r>
          </w:p>
        </w:tc>
        <w:tc>
          <w:tcPr>
            <w:tcW w:w="134" w:type="dxa"/>
            <w:vAlign w:val="bottom"/>
          </w:tcPr>
          <w:p w14:paraId="010566DC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4747B0B5" w14:textId="624972C9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1,220,130,367.44 </w:t>
            </w:r>
          </w:p>
        </w:tc>
        <w:tc>
          <w:tcPr>
            <w:tcW w:w="134" w:type="dxa"/>
          </w:tcPr>
          <w:p w14:paraId="2452DEBB" w14:textId="77777777" w:rsidR="00720347" w:rsidRPr="00BA5A2B" w:rsidRDefault="00720347" w:rsidP="00720347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377C1C" w14:textId="77777777" w:rsidR="00720347" w:rsidRPr="00BA5A2B" w:rsidRDefault="00720347" w:rsidP="00720347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720347" w:rsidRPr="00BA5A2B" w14:paraId="57F25B4C" w14:textId="77777777" w:rsidTr="00D2638B">
        <w:trPr>
          <w:cantSplit/>
          <w:trHeight w:val="207"/>
        </w:trPr>
        <w:tc>
          <w:tcPr>
            <w:tcW w:w="2211" w:type="dxa"/>
            <w:vAlign w:val="bottom"/>
          </w:tcPr>
          <w:p w14:paraId="046E6771" w14:textId="77777777" w:rsidR="00720347" w:rsidRPr="00BA5A2B" w:rsidRDefault="00720347" w:rsidP="00720347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1A831E50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32EA8BF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00C7E61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1A5924A9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8E01D91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8DB2A06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AE82D08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8144155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C1B20EA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07CA6BFB" w14:textId="77777777" w:rsidR="00720347" w:rsidRPr="00BA5A2B" w:rsidRDefault="00720347" w:rsidP="00720347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B9D2DC8" w14:textId="77777777" w:rsidR="00720347" w:rsidRPr="00BA5A2B" w:rsidRDefault="00720347" w:rsidP="00720347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720347" w:rsidRPr="00BA5A2B" w14:paraId="50425641" w14:textId="77777777" w:rsidTr="00030F90">
        <w:trPr>
          <w:cantSplit/>
          <w:trHeight w:val="486"/>
        </w:trPr>
        <w:tc>
          <w:tcPr>
            <w:tcW w:w="2211" w:type="dxa"/>
          </w:tcPr>
          <w:p w14:paraId="07A56661" w14:textId="77777777" w:rsidR="00720347" w:rsidRPr="00BA5A2B" w:rsidRDefault="00720347" w:rsidP="00720347">
            <w:pPr>
              <w:spacing w:line="260" w:lineRule="exact"/>
              <w:ind w:left="113" w:right="-90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</w:tcPr>
          <w:p w14:paraId="1F805F5A" w14:textId="77777777" w:rsidR="00720347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14:paraId="6F553CB3" w14:textId="2C825840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527,743,570.78 </w:t>
            </w:r>
          </w:p>
        </w:tc>
        <w:tc>
          <w:tcPr>
            <w:tcW w:w="134" w:type="dxa"/>
            <w:vAlign w:val="bottom"/>
          </w:tcPr>
          <w:p w14:paraId="34069856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129676B" w14:textId="77777777" w:rsidR="00720347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14:paraId="7C0EF813" w14:textId="551E2976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654FF320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AA44526" w14:textId="77777777" w:rsidR="00720347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</w:p>
          <w:p w14:paraId="472F0723" w14:textId="1AD6B9D8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36,816,977.12 </w:t>
            </w:r>
          </w:p>
        </w:tc>
        <w:tc>
          <w:tcPr>
            <w:tcW w:w="134" w:type="dxa"/>
            <w:vAlign w:val="bottom"/>
          </w:tcPr>
          <w:p w14:paraId="7231B4DC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94A922D" w14:textId="77777777" w:rsidR="00720347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14:paraId="77F45261" w14:textId="2C71154A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73095A2E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B24FD81" w14:textId="77777777" w:rsidR="00720347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</w:p>
          <w:p w14:paraId="48D59C28" w14:textId="4AFD86B0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564,560,547.90 </w:t>
            </w:r>
          </w:p>
        </w:tc>
        <w:tc>
          <w:tcPr>
            <w:tcW w:w="134" w:type="dxa"/>
          </w:tcPr>
          <w:p w14:paraId="45D497B4" w14:textId="77777777" w:rsidR="00720347" w:rsidRPr="00BA5A2B" w:rsidRDefault="00720347" w:rsidP="00720347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7CCA0D2" w14:textId="76AA8ECD" w:rsidR="00720347" w:rsidRPr="00BA5A2B" w:rsidRDefault="00720347" w:rsidP="00720347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20347">
              <w:rPr>
                <w:rFonts w:ascii="Angsana New" w:hAnsi="Angsana New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  <w:r w:rsidRPr="0072034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–</w:t>
            </w:r>
            <w:r w:rsidRPr="0072034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7.90</w:t>
            </w:r>
          </w:p>
        </w:tc>
      </w:tr>
      <w:tr w:rsidR="00720347" w:rsidRPr="00BA5A2B" w14:paraId="4606A035" w14:textId="77777777" w:rsidTr="00030F90">
        <w:trPr>
          <w:cantSplit/>
        </w:trPr>
        <w:tc>
          <w:tcPr>
            <w:tcW w:w="2211" w:type="dxa"/>
            <w:vAlign w:val="bottom"/>
          </w:tcPr>
          <w:p w14:paraId="1BF3DDC6" w14:textId="77777777" w:rsidR="00720347" w:rsidRPr="00BA5A2B" w:rsidRDefault="00720347" w:rsidP="00720347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</w:tcPr>
          <w:p w14:paraId="758FA674" w14:textId="78853223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2F1B2D1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D65CD60" w14:textId="26FEFCD3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584A05C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C08C403" w14:textId="3938AA75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75471B8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D9B7663" w14:textId="5E70FC00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147,658,348.63 </w:t>
            </w:r>
          </w:p>
        </w:tc>
        <w:tc>
          <w:tcPr>
            <w:tcW w:w="134" w:type="dxa"/>
            <w:vAlign w:val="bottom"/>
          </w:tcPr>
          <w:p w14:paraId="101985F1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E341716" w14:textId="205652A3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147,658,348.63 </w:t>
            </w:r>
          </w:p>
        </w:tc>
        <w:tc>
          <w:tcPr>
            <w:tcW w:w="134" w:type="dxa"/>
          </w:tcPr>
          <w:p w14:paraId="6F668B18" w14:textId="77777777" w:rsidR="00720347" w:rsidRPr="00BA5A2B" w:rsidRDefault="00720347" w:rsidP="00720347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BF30B55" w14:textId="30DC496A" w:rsidR="00720347" w:rsidRPr="00BA5A2B" w:rsidRDefault="00720347" w:rsidP="00720347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</w:tr>
      <w:tr w:rsidR="00720347" w:rsidRPr="00BA5A2B" w14:paraId="47050CB0" w14:textId="77777777" w:rsidTr="00030F90">
        <w:trPr>
          <w:cantSplit/>
        </w:trPr>
        <w:tc>
          <w:tcPr>
            <w:tcW w:w="2211" w:type="dxa"/>
          </w:tcPr>
          <w:p w14:paraId="073CF36A" w14:textId="77777777" w:rsidR="00720347" w:rsidRPr="00BA5A2B" w:rsidRDefault="00720347" w:rsidP="00720347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1020" w:type="dxa"/>
          </w:tcPr>
          <w:p w14:paraId="4852DB09" w14:textId="28E15A75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DA9C495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4E75993" w14:textId="1F35F702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1A644741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40E3CD7" w14:textId="4DF02C36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0140CEBD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E47D8D7" w14:textId="2F80871C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623,792.14 </w:t>
            </w:r>
          </w:p>
        </w:tc>
        <w:tc>
          <w:tcPr>
            <w:tcW w:w="134" w:type="dxa"/>
            <w:vAlign w:val="bottom"/>
          </w:tcPr>
          <w:p w14:paraId="15568215" w14:textId="7777777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2C913AB" w14:textId="2AACFB40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623,792.14 </w:t>
            </w:r>
          </w:p>
        </w:tc>
        <w:tc>
          <w:tcPr>
            <w:tcW w:w="134" w:type="dxa"/>
          </w:tcPr>
          <w:p w14:paraId="67045382" w14:textId="77777777" w:rsidR="00720347" w:rsidRPr="00BA5A2B" w:rsidRDefault="00720347" w:rsidP="00720347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C049641" w14:textId="0DF9361C" w:rsidR="00720347" w:rsidRPr="00BA5A2B" w:rsidRDefault="00720347" w:rsidP="00720347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</w:tr>
      <w:tr w:rsidR="00720347" w:rsidRPr="00BA5A2B" w14:paraId="0D4B5B3B" w14:textId="77777777" w:rsidTr="00030F90">
        <w:trPr>
          <w:cantSplit/>
        </w:trPr>
        <w:tc>
          <w:tcPr>
            <w:tcW w:w="2211" w:type="dxa"/>
          </w:tcPr>
          <w:p w14:paraId="27C483F2" w14:textId="77777777" w:rsidR="00720347" w:rsidRPr="00BA5A2B" w:rsidRDefault="00720347" w:rsidP="00720347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3906A3BF" w14:textId="68580A2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25,586,071.21 </w:t>
            </w:r>
          </w:p>
        </w:tc>
        <w:tc>
          <w:tcPr>
            <w:tcW w:w="134" w:type="dxa"/>
            <w:vAlign w:val="bottom"/>
          </w:tcPr>
          <w:p w14:paraId="4EC49F24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81A103A" w14:textId="7451BEB9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116,191,428.55 </w:t>
            </w:r>
          </w:p>
        </w:tc>
        <w:tc>
          <w:tcPr>
            <w:tcW w:w="134" w:type="dxa"/>
            <w:vAlign w:val="bottom"/>
          </w:tcPr>
          <w:p w14:paraId="4AED6D57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1888E81" w14:textId="11DCE811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ECFB3EB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1361C08" w14:textId="70CC015B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3DE3AB1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F7E85B3" w14:textId="492F9D64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141,777,499.76 </w:t>
            </w:r>
          </w:p>
        </w:tc>
        <w:tc>
          <w:tcPr>
            <w:tcW w:w="134" w:type="dxa"/>
          </w:tcPr>
          <w:p w14:paraId="03DBDF00" w14:textId="77777777" w:rsidR="00720347" w:rsidRPr="00BA5A2B" w:rsidRDefault="00720347" w:rsidP="00720347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506B49B" w14:textId="260A1D31" w:rsidR="00720347" w:rsidRPr="00BA5A2B" w:rsidRDefault="00720347" w:rsidP="00720347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20347">
              <w:rPr>
                <w:rFonts w:ascii="Angsana New" w:hAnsi="Angsana New"/>
                <w:color w:val="000000" w:themeColor="text1"/>
                <w:sz w:val="20"/>
                <w:szCs w:val="20"/>
              </w:rPr>
              <w:t>2.69 - 5.49</w:t>
            </w:r>
          </w:p>
        </w:tc>
      </w:tr>
      <w:tr w:rsidR="00720347" w:rsidRPr="00BA5A2B" w14:paraId="49BDB165" w14:textId="77777777" w:rsidTr="00030F90">
        <w:trPr>
          <w:cantSplit/>
        </w:trPr>
        <w:tc>
          <w:tcPr>
            <w:tcW w:w="2211" w:type="dxa"/>
          </w:tcPr>
          <w:p w14:paraId="1EF78D66" w14:textId="77777777" w:rsidR="00720347" w:rsidRPr="00BA5A2B" w:rsidRDefault="00720347" w:rsidP="00720347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9F846EB" w14:textId="148A573B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1,008,000.00 </w:t>
            </w:r>
          </w:p>
        </w:tc>
        <w:tc>
          <w:tcPr>
            <w:tcW w:w="134" w:type="dxa"/>
            <w:vAlign w:val="bottom"/>
          </w:tcPr>
          <w:p w14:paraId="64C55613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183F34B" w14:textId="049E9B41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>1,992,000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34" w:type="dxa"/>
            <w:vAlign w:val="bottom"/>
          </w:tcPr>
          <w:p w14:paraId="3E19364C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844E856" w14:textId="62BF7C7C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110,759,608.02 </w:t>
            </w:r>
          </w:p>
        </w:tc>
        <w:tc>
          <w:tcPr>
            <w:tcW w:w="134" w:type="dxa"/>
            <w:vAlign w:val="bottom"/>
          </w:tcPr>
          <w:p w14:paraId="369211AC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CBCB294" w14:textId="5D5CE523" w:rsidR="00720347" w:rsidRPr="00BA5A2B" w:rsidRDefault="00720347" w:rsidP="00720347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0E1B88FF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1635F13" w14:textId="42B5E8AF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113,759,608.02 </w:t>
            </w:r>
          </w:p>
        </w:tc>
        <w:tc>
          <w:tcPr>
            <w:tcW w:w="134" w:type="dxa"/>
          </w:tcPr>
          <w:p w14:paraId="6C433DD5" w14:textId="77777777" w:rsidR="00720347" w:rsidRPr="00BA5A2B" w:rsidRDefault="00720347" w:rsidP="00720347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AA7FDBA" w14:textId="07705916" w:rsidR="00720347" w:rsidRPr="00BA5A2B" w:rsidRDefault="00720347" w:rsidP="00720347">
            <w:pPr>
              <w:spacing w:line="260" w:lineRule="exact"/>
              <w:ind w:left="-170" w:right="-170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MLR-1.468, </w:t>
            </w:r>
            <w:r w:rsidRPr="00720347">
              <w:rPr>
                <w:rFonts w:ascii="Angsana New" w:hAnsi="Angsana New"/>
                <w:color w:val="000000" w:themeColor="text1"/>
                <w:sz w:val="20"/>
                <w:szCs w:val="20"/>
              </w:rPr>
              <w:t>5.675</w:t>
            </w:r>
          </w:p>
        </w:tc>
      </w:tr>
      <w:tr w:rsidR="00720347" w:rsidRPr="00BA5A2B" w14:paraId="37403384" w14:textId="77777777" w:rsidTr="00030F90">
        <w:trPr>
          <w:cantSplit/>
          <w:trHeight w:val="59"/>
        </w:trPr>
        <w:tc>
          <w:tcPr>
            <w:tcW w:w="2211" w:type="dxa"/>
          </w:tcPr>
          <w:p w14:paraId="0D4B4DF4" w14:textId="77777777" w:rsidR="00720347" w:rsidRPr="00BA5A2B" w:rsidRDefault="00720347" w:rsidP="00720347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1CFA5073" w14:textId="1A413CD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554,337,641.99 </w:t>
            </w:r>
          </w:p>
        </w:tc>
        <w:tc>
          <w:tcPr>
            <w:tcW w:w="134" w:type="dxa"/>
            <w:vAlign w:val="bottom"/>
          </w:tcPr>
          <w:p w14:paraId="49ED1834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7C66739" w14:textId="6FEF5DA3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118,183,428.55 </w:t>
            </w:r>
          </w:p>
        </w:tc>
        <w:tc>
          <w:tcPr>
            <w:tcW w:w="134" w:type="dxa"/>
            <w:vAlign w:val="bottom"/>
          </w:tcPr>
          <w:p w14:paraId="0172B181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8105365" w14:textId="6717969B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147,576,585.14 </w:t>
            </w:r>
          </w:p>
        </w:tc>
        <w:tc>
          <w:tcPr>
            <w:tcW w:w="134" w:type="dxa"/>
            <w:vAlign w:val="bottom"/>
          </w:tcPr>
          <w:p w14:paraId="155BFFA5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056B1388" w14:textId="4FCF4AE7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148,282,140.77 </w:t>
            </w:r>
          </w:p>
        </w:tc>
        <w:tc>
          <w:tcPr>
            <w:tcW w:w="134" w:type="dxa"/>
            <w:vAlign w:val="bottom"/>
          </w:tcPr>
          <w:p w14:paraId="77D8F52C" w14:textId="77777777" w:rsidR="00720347" w:rsidRPr="00BA5A2B" w:rsidRDefault="00720347" w:rsidP="00720347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59429A59" w14:textId="57AC55DE" w:rsidR="00720347" w:rsidRPr="00BA5A2B" w:rsidRDefault="00720347" w:rsidP="00720347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3D267D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968,379,796.45 </w:t>
            </w:r>
          </w:p>
        </w:tc>
        <w:tc>
          <w:tcPr>
            <w:tcW w:w="134" w:type="dxa"/>
          </w:tcPr>
          <w:p w14:paraId="6B282637" w14:textId="77777777" w:rsidR="00720347" w:rsidRPr="00BA5A2B" w:rsidRDefault="00720347" w:rsidP="00720347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E4EFCAB" w14:textId="77777777" w:rsidR="00720347" w:rsidRPr="00BA5A2B" w:rsidRDefault="00720347" w:rsidP="00720347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</w:tbl>
    <w:p w14:paraId="7F37C0BB" w14:textId="77777777" w:rsidR="00156CF1" w:rsidRPr="00BA5A2B" w:rsidRDefault="00156CF1" w:rsidP="00F15CD0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20"/>
          <w:szCs w:val="20"/>
          <w:cs/>
        </w:rPr>
      </w:pP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DF2342" w:rsidRPr="00BA5A2B" w14:paraId="6342F150" w14:textId="77777777" w:rsidTr="001C70CD">
        <w:trPr>
          <w:cantSplit/>
        </w:trPr>
        <w:tc>
          <w:tcPr>
            <w:tcW w:w="2211" w:type="dxa"/>
            <w:vAlign w:val="bottom"/>
          </w:tcPr>
          <w:p w14:paraId="5C3BCEEB" w14:textId="77777777" w:rsidR="001C70CD" w:rsidRPr="00BA5A2B" w:rsidRDefault="001C70CD" w:rsidP="0060565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7D7DF3A5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63F8FED2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2549E1F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DF2342" w:rsidRPr="00BA5A2B" w14:paraId="4D51BFD3" w14:textId="77777777" w:rsidTr="001C70CD">
        <w:trPr>
          <w:cantSplit/>
        </w:trPr>
        <w:tc>
          <w:tcPr>
            <w:tcW w:w="2211" w:type="dxa"/>
            <w:vAlign w:val="bottom"/>
          </w:tcPr>
          <w:p w14:paraId="1A30730A" w14:textId="77777777" w:rsidR="001C70CD" w:rsidRPr="00BA5A2B" w:rsidRDefault="001C70CD" w:rsidP="0060565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4FBA0C77" w14:textId="1245D028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งบการเงินรวม ณ วันที่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134" w:type="dxa"/>
          </w:tcPr>
          <w:p w14:paraId="2F7D1629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CC7F011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DF2342" w:rsidRPr="00BA5A2B" w14:paraId="19F885EB" w14:textId="77777777" w:rsidTr="00605652">
        <w:trPr>
          <w:cantSplit/>
        </w:trPr>
        <w:tc>
          <w:tcPr>
            <w:tcW w:w="2211" w:type="dxa"/>
            <w:vAlign w:val="bottom"/>
          </w:tcPr>
          <w:p w14:paraId="5438E109" w14:textId="77777777" w:rsidR="001C70CD" w:rsidRPr="00BA5A2B" w:rsidRDefault="001C70CD" w:rsidP="0060565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1DF8E1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184B7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BAD2411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4D73DF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26307BB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2C62FC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DDE0D0D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7AA78BB4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8A76C75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</w:tr>
      <w:tr w:rsidR="00DF2342" w:rsidRPr="00BA5A2B" w14:paraId="6F0009A2" w14:textId="77777777" w:rsidTr="00605652">
        <w:trPr>
          <w:cantSplit/>
        </w:trPr>
        <w:tc>
          <w:tcPr>
            <w:tcW w:w="2211" w:type="dxa"/>
            <w:vAlign w:val="bottom"/>
          </w:tcPr>
          <w:p w14:paraId="6E3651CC" w14:textId="77777777" w:rsidR="001C70CD" w:rsidRPr="00BA5A2B" w:rsidRDefault="001C70CD" w:rsidP="0060565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4ECFF9D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ภายใน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16F14C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2339A1F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มากกว่า</w:t>
            </w:r>
          </w:p>
          <w:p w14:paraId="30AC62DE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ถึง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6059B3B1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C4F6D5B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ปรับขึ้นลง</w:t>
            </w:r>
          </w:p>
          <w:p w14:paraId="3E233704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68027123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0BB4001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6A933C9A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D88E2C6" w14:textId="5F3EB30D" w:rsidR="001C70CD" w:rsidRPr="00BA5A2B" w:rsidRDefault="00BB40E3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77707EF2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31C312E2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ที่แท้จริง</w:t>
            </w:r>
          </w:p>
          <w:p w14:paraId="23B84371" w14:textId="77777777" w:rsidR="001C70CD" w:rsidRPr="00BA5A2B" w:rsidRDefault="001C70CD" w:rsidP="00605652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ร้อยละต่อปี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DF2342" w:rsidRPr="00BA5A2B" w14:paraId="7C01C91E" w14:textId="77777777" w:rsidTr="00605652">
        <w:trPr>
          <w:cantSplit/>
        </w:trPr>
        <w:tc>
          <w:tcPr>
            <w:tcW w:w="2211" w:type="dxa"/>
            <w:vAlign w:val="bottom"/>
          </w:tcPr>
          <w:p w14:paraId="1B4EB9B1" w14:textId="77777777" w:rsidR="001C70CD" w:rsidRPr="00BA5A2B" w:rsidRDefault="001C70CD" w:rsidP="00605652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36368482" w14:textId="77777777" w:rsidR="001C70CD" w:rsidRPr="00BA5A2B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4863475" w14:textId="77777777" w:rsidR="001C70CD" w:rsidRPr="00BA5A2B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B97666A" w14:textId="77777777" w:rsidR="001C70CD" w:rsidRPr="00BA5A2B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A40B84A" w14:textId="77777777" w:rsidR="001C70CD" w:rsidRPr="00BA5A2B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FEAC92C" w14:textId="77777777" w:rsidR="001C70CD" w:rsidRPr="00BA5A2B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D34721A" w14:textId="77777777" w:rsidR="001C70CD" w:rsidRPr="00BA5A2B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00A3679" w14:textId="77777777" w:rsidR="001C70CD" w:rsidRPr="00BA5A2B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2D8906E" w14:textId="77777777" w:rsidR="001C70CD" w:rsidRPr="00BA5A2B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929A8F3" w14:textId="77777777" w:rsidR="001C70CD" w:rsidRPr="00BA5A2B" w:rsidRDefault="001C70CD" w:rsidP="00605652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3E4335B7" w14:textId="77777777" w:rsidR="001C70CD" w:rsidRPr="00BA5A2B" w:rsidRDefault="001C70CD" w:rsidP="0060565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370733D" w14:textId="77777777" w:rsidR="001C70CD" w:rsidRPr="00BA5A2B" w:rsidRDefault="001C70CD" w:rsidP="0060565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DF2342" w:rsidRPr="00BA5A2B" w14:paraId="5A7365CA" w14:textId="77777777" w:rsidTr="00605652">
        <w:trPr>
          <w:cantSplit/>
        </w:trPr>
        <w:tc>
          <w:tcPr>
            <w:tcW w:w="2211" w:type="dxa"/>
            <w:vAlign w:val="bottom"/>
          </w:tcPr>
          <w:p w14:paraId="6B8D7B8E" w14:textId="77777777" w:rsidR="00816404" w:rsidRPr="00BA5A2B" w:rsidRDefault="00816404" w:rsidP="00816404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2DC9F9F0" w14:textId="3ACA5D70" w:rsidR="00816404" w:rsidRPr="00BA5A2B" w:rsidRDefault="00816404" w:rsidP="00816404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8862FB3" w14:textId="77777777" w:rsidR="00816404" w:rsidRPr="00BA5A2B" w:rsidRDefault="00816404" w:rsidP="0081640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EE0B2C2" w14:textId="635450D3" w:rsidR="00816404" w:rsidRPr="00BA5A2B" w:rsidRDefault="00816404" w:rsidP="00816404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D366FF3" w14:textId="77777777" w:rsidR="00816404" w:rsidRPr="00BA5A2B" w:rsidRDefault="00816404" w:rsidP="0081640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C71B551" w14:textId="6A13365E" w:rsidR="00816404" w:rsidRPr="00BA5A2B" w:rsidRDefault="00816404" w:rsidP="00816404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19,641,202.54</w:t>
            </w:r>
          </w:p>
        </w:tc>
        <w:tc>
          <w:tcPr>
            <w:tcW w:w="134" w:type="dxa"/>
            <w:vAlign w:val="bottom"/>
          </w:tcPr>
          <w:p w14:paraId="01459775" w14:textId="77777777" w:rsidR="00816404" w:rsidRPr="00BA5A2B" w:rsidRDefault="00816404" w:rsidP="0081640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5D00B5D" w14:textId="467BD3A5" w:rsidR="00816404" w:rsidRPr="00BA5A2B" w:rsidRDefault="000F5A85" w:rsidP="00816404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71,086,137.97</w:t>
            </w:r>
          </w:p>
        </w:tc>
        <w:tc>
          <w:tcPr>
            <w:tcW w:w="134" w:type="dxa"/>
            <w:vAlign w:val="bottom"/>
          </w:tcPr>
          <w:p w14:paraId="7950E0E6" w14:textId="77777777" w:rsidR="00816404" w:rsidRPr="00BA5A2B" w:rsidRDefault="00816404" w:rsidP="0081640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D0D55C" w14:textId="73B35CB7" w:rsidR="00816404" w:rsidRPr="00BA5A2B" w:rsidRDefault="00816404" w:rsidP="00816404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90,727,340.51</w:t>
            </w:r>
          </w:p>
        </w:tc>
        <w:tc>
          <w:tcPr>
            <w:tcW w:w="134" w:type="dxa"/>
          </w:tcPr>
          <w:p w14:paraId="1C96035D" w14:textId="77777777" w:rsidR="00816404" w:rsidRPr="00BA5A2B" w:rsidRDefault="00816404" w:rsidP="00816404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20BD190" w14:textId="642490BA" w:rsidR="00816404" w:rsidRPr="00BA5A2B" w:rsidRDefault="004773B5" w:rsidP="00816404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0.15 - 0.60   </w:t>
            </w:r>
          </w:p>
        </w:tc>
      </w:tr>
      <w:tr w:rsidR="00DF2342" w:rsidRPr="00BA5A2B" w14:paraId="3B778979" w14:textId="77777777" w:rsidTr="00605652">
        <w:trPr>
          <w:cantSplit/>
          <w:trHeight w:val="162"/>
        </w:trPr>
        <w:tc>
          <w:tcPr>
            <w:tcW w:w="2211" w:type="dxa"/>
            <w:vAlign w:val="bottom"/>
          </w:tcPr>
          <w:p w14:paraId="1814E67A" w14:textId="77777777" w:rsidR="004773B5" w:rsidRPr="00BA5A2B" w:rsidRDefault="004773B5" w:rsidP="004773B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ลูกหนี้การค้าและลูกหนี้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74DAA5F7" w14:textId="31C7E8C2" w:rsidR="004773B5" w:rsidRPr="00BA5A2B" w:rsidRDefault="004773B5" w:rsidP="004773B5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031DF829" w14:textId="77777777" w:rsidR="004773B5" w:rsidRPr="00BA5A2B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FC5E116" w14:textId="5D3917B1" w:rsidR="004773B5" w:rsidRPr="00BA5A2B" w:rsidRDefault="004773B5" w:rsidP="004773B5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558D891" w14:textId="77777777" w:rsidR="004773B5" w:rsidRPr="00BA5A2B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C791FC5" w14:textId="300AD923" w:rsidR="004773B5" w:rsidRPr="00BA5A2B" w:rsidRDefault="004773B5" w:rsidP="004773B5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DC4B463" w14:textId="77777777" w:rsidR="004773B5" w:rsidRPr="00BA5A2B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E49226A" w14:textId="1FAA52FD" w:rsidR="004773B5" w:rsidRPr="00BA5A2B" w:rsidRDefault="004773B5" w:rsidP="004773B5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373,261,945.29</w:t>
            </w:r>
          </w:p>
        </w:tc>
        <w:tc>
          <w:tcPr>
            <w:tcW w:w="134" w:type="dxa"/>
            <w:vAlign w:val="bottom"/>
          </w:tcPr>
          <w:p w14:paraId="36BA1E4A" w14:textId="77777777" w:rsidR="004773B5" w:rsidRPr="00BA5A2B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D28D84C" w14:textId="174A534E" w:rsidR="004773B5" w:rsidRPr="00BA5A2B" w:rsidRDefault="004773B5" w:rsidP="004773B5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373,261,945.29</w:t>
            </w:r>
          </w:p>
        </w:tc>
        <w:tc>
          <w:tcPr>
            <w:tcW w:w="134" w:type="dxa"/>
          </w:tcPr>
          <w:p w14:paraId="42FEA62A" w14:textId="77777777" w:rsidR="004773B5" w:rsidRPr="00BA5A2B" w:rsidRDefault="004773B5" w:rsidP="004773B5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E3968D5" w14:textId="1158DE5E" w:rsidR="004773B5" w:rsidRPr="00BA5A2B" w:rsidRDefault="004773B5" w:rsidP="004773B5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</w:tr>
      <w:tr w:rsidR="00DF2342" w:rsidRPr="00BA5A2B" w14:paraId="50B43E06" w14:textId="77777777" w:rsidTr="00605652">
        <w:trPr>
          <w:cantSplit/>
          <w:trHeight w:val="162"/>
        </w:trPr>
        <w:tc>
          <w:tcPr>
            <w:tcW w:w="2211" w:type="dxa"/>
            <w:vAlign w:val="bottom"/>
          </w:tcPr>
          <w:p w14:paraId="73E1B57B" w14:textId="77777777" w:rsidR="004773B5" w:rsidRPr="00BA5A2B" w:rsidRDefault="004773B5" w:rsidP="004773B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1020" w:type="dxa"/>
            <w:vAlign w:val="bottom"/>
          </w:tcPr>
          <w:p w14:paraId="34FC174F" w14:textId="1E99ED9A" w:rsidR="004773B5" w:rsidRPr="00BA5A2B" w:rsidRDefault="004773B5" w:rsidP="004773B5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461713A1" w14:textId="77777777" w:rsidR="004773B5" w:rsidRPr="00BA5A2B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E58F0D5" w14:textId="123CDFAD" w:rsidR="004773B5" w:rsidRPr="00BA5A2B" w:rsidRDefault="004773B5" w:rsidP="004773B5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51C2A6B" w14:textId="77777777" w:rsidR="004773B5" w:rsidRPr="00BA5A2B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4941B46" w14:textId="445DA233" w:rsidR="004773B5" w:rsidRPr="00BA5A2B" w:rsidRDefault="004773B5" w:rsidP="004773B5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10E6FC16" w14:textId="77777777" w:rsidR="004773B5" w:rsidRPr="00BA5A2B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8619F8D" w14:textId="5BFE1EA2" w:rsidR="004773B5" w:rsidRPr="00BA5A2B" w:rsidRDefault="004773B5" w:rsidP="004773B5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122,051,389.14</w:t>
            </w:r>
          </w:p>
        </w:tc>
        <w:tc>
          <w:tcPr>
            <w:tcW w:w="134" w:type="dxa"/>
            <w:vAlign w:val="bottom"/>
          </w:tcPr>
          <w:p w14:paraId="2432A99C" w14:textId="77777777" w:rsidR="004773B5" w:rsidRPr="00BA5A2B" w:rsidRDefault="004773B5" w:rsidP="004773B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6A180CA" w14:textId="12D7B564" w:rsidR="004773B5" w:rsidRPr="00BA5A2B" w:rsidRDefault="004773B5" w:rsidP="004773B5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122,051,389.14</w:t>
            </w:r>
          </w:p>
        </w:tc>
        <w:tc>
          <w:tcPr>
            <w:tcW w:w="134" w:type="dxa"/>
          </w:tcPr>
          <w:p w14:paraId="3CD6AB49" w14:textId="77777777" w:rsidR="004773B5" w:rsidRPr="00BA5A2B" w:rsidRDefault="004773B5" w:rsidP="004773B5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275EA8F" w14:textId="195776F8" w:rsidR="004773B5" w:rsidRPr="00BA5A2B" w:rsidRDefault="004773B5" w:rsidP="004773B5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</w:tr>
      <w:tr w:rsidR="00DF2342" w:rsidRPr="00BA5A2B" w14:paraId="39F64271" w14:textId="77777777" w:rsidTr="00605652">
        <w:trPr>
          <w:cantSplit/>
          <w:trHeight w:val="162"/>
        </w:trPr>
        <w:tc>
          <w:tcPr>
            <w:tcW w:w="2211" w:type="dxa"/>
            <w:vAlign w:val="bottom"/>
          </w:tcPr>
          <w:p w14:paraId="2DBC505C" w14:textId="77777777" w:rsidR="00444522" w:rsidRPr="00BA5A2B" w:rsidRDefault="00444522" w:rsidP="0044452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ลูกหนี้ตามสัญญาเช่าเงินทุน</w:t>
            </w:r>
          </w:p>
        </w:tc>
        <w:tc>
          <w:tcPr>
            <w:tcW w:w="1020" w:type="dxa"/>
            <w:vAlign w:val="bottom"/>
          </w:tcPr>
          <w:p w14:paraId="2C63ADA5" w14:textId="7994A159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34,428,477.55</w:t>
            </w:r>
          </w:p>
        </w:tc>
        <w:tc>
          <w:tcPr>
            <w:tcW w:w="134" w:type="dxa"/>
            <w:vAlign w:val="bottom"/>
          </w:tcPr>
          <w:p w14:paraId="07094CB7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AD0BDAF" w14:textId="5BDF499A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292,069,044.58</w:t>
            </w:r>
          </w:p>
        </w:tc>
        <w:tc>
          <w:tcPr>
            <w:tcW w:w="134" w:type="dxa"/>
            <w:vAlign w:val="bottom"/>
          </w:tcPr>
          <w:p w14:paraId="050994B5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B9A84B9" w14:textId="43388453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1E2840C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9F0AE33" w14:textId="6A392DA8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157E5AC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412B6CD" w14:textId="4788641C" w:rsidR="00444522" w:rsidRPr="00BA5A2B" w:rsidRDefault="000F5A85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326,497,522.13</w:t>
            </w:r>
          </w:p>
        </w:tc>
        <w:tc>
          <w:tcPr>
            <w:tcW w:w="134" w:type="dxa"/>
          </w:tcPr>
          <w:p w14:paraId="1CFB9C9C" w14:textId="77777777" w:rsidR="00444522" w:rsidRPr="00BA5A2B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BB3C0BE" w14:textId="1C7B70A2" w:rsidR="00444522" w:rsidRPr="00BA5A2B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3.93 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5.73</w:t>
            </w:r>
          </w:p>
        </w:tc>
      </w:tr>
      <w:tr w:rsidR="00DF2342" w:rsidRPr="00BA5A2B" w14:paraId="57CA3279" w14:textId="77777777" w:rsidTr="00605652">
        <w:trPr>
          <w:cantSplit/>
          <w:trHeight w:val="162"/>
        </w:trPr>
        <w:tc>
          <w:tcPr>
            <w:tcW w:w="2211" w:type="dxa"/>
            <w:vAlign w:val="bottom"/>
          </w:tcPr>
          <w:p w14:paraId="375FC7FC" w14:textId="77777777" w:rsidR="00444522" w:rsidRPr="00BA5A2B" w:rsidRDefault="00444522" w:rsidP="00444522">
            <w:pPr>
              <w:spacing w:line="260" w:lineRule="exact"/>
              <w:ind w:left="113" w:right="-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7087EDB4" w14:textId="69E17845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89,120,000.00</w:t>
            </w:r>
          </w:p>
        </w:tc>
        <w:tc>
          <w:tcPr>
            <w:tcW w:w="134" w:type="dxa"/>
            <w:vAlign w:val="bottom"/>
          </w:tcPr>
          <w:p w14:paraId="29B70675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D7F77EA" w14:textId="2663ECED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4E283BCD" w14:textId="77777777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88B019C" w14:textId="3FD89929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17,591,878.43</w:t>
            </w:r>
          </w:p>
        </w:tc>
        <w:tc>
          <w:tcPr>
            <w:tcW w:w="134" w:type="dxa"/>
            <w:vAlign w:val="bottom"/>
          </w:tcPr>
          <w:p w14:paraId="07C9AB39" w14:textId="77777777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EBA4C66" w14:textId="7E68AE79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C11C2B7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067C245" w14:textId="5B7F348A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106,711,878.43</w:t>
            </w:r>
          </w:p>
        </w:tc>
        <w:tc>
          <w:tcPr>
            <w:tcW w:w="134" w:type="dxa"/>
          </w:tcPr>
          <w:p w14:paraId="67949819" w14:textId="77777777" w:rsidR="00444522" w:rsidRPr="00BA5A2B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A9BD86A" w14:textId="046B8CAD" w:rsidR="00444522" w:rsidRPr="00BA5A2B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0.30 - 2.00</w:t>
            </w:r>
          </w:p>
        </w:tc>
      </w:tr>
      <w:tr w:rsidR="00DF2342" w:rsidRPr="00BA5A2B" w14:paraId="38ACA158" w14:textId="77777777" w:rsidTr="00605652">
        <w:trPr>
          <w:cantSplit/>
          <w:trHeight w:val="90"/>
        </w:trPr>
        <w:tc>
          <w:tcPr>
            <w:tcW w:w="2211" w:type="dxa"/>
            <w:vAlign w:val="bottom"/>
          </w:tcPr>
          <w:p w14:paraId="02FF2F3E" w14:textId="77777777" w:rsidR="00444522" w:rsidRPr="00BA5A2B" w:rsidRDefault="00444522" w:rsidP="0044452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C4047D" w14:textId="4C92601F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123,548,477.55</w:t>
            </w:r>
          </w:p>
        </w:tc>
        <w:tc>
          <w:tcPr>
            <w:tcW w:w="134" w:type="dxa"/>
            <w:vAlign w:val="bottom"/>
          </w:tcPr>
          <w:p w14:paraId="04ECF447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63E924" w14:textId="626F1329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292,069,044.58</w:t>
            </w:r>
          </w:p>
        </w:tc>
        <w:tc>
          <w:tcPr>
            <w:tcW w:w="134" w:type="dxa"/>
            <w:vAlign w:val="bottom"/>
          </w:tcPr>
          <w:p w14:paraId="40F3B709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C1AD82" w14:textId="3EFED1AE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37,233,080.97</w:t>
            </w:r>
          </w:p>
        </w:tc>
        <w:tc>
          <w:tcPr>
            <w:tcW w:w="134" w:type="dxa"/>
            <w:vAlign w:val="bottom"/>
          </w:tcPr>
          <w:p w14:paraId="012A3AE2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219DBC" w14:textId="562AF1D7" w:rsidR="00444522" w:rsidRPr="00BA5A2B" w:rsidRDefault="001F3141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566,399,472.40</w:t>
            </w:r>
          </w:p>
        </w:tc>
        <w:tc>
          <w:tcPr>
            <w:tcW w:w="134" w:type="dxa"/>
            <w:vAlign w:val="bottom"/>
          </w:tcPr>
          <w:p w14:paraId="40AD0087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FA0812" w14:textId="265A16FB" w:rsidR="00444522" w:rsidRPr="00BA5A2B" w:rsidRDefault="006170C4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1,019,250,075.50</w:t>
            </w:r>
          </w:p>
        </w:tc>
        <w:tc>
          <w:tcPr>
            <w:tcW w:w="134" w:type="dxa"/>
          </w:tcPr>
          <w:p w14:paraId="5E1469E3" w14:textId="77777777" w:rsidR="00444522" w:rsidRPr="00BA5A2B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02F1104" w14:textId="77777777" w:rsidR="00444522" w:rsidRPr="00BA5A2B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DF2342" w:rsidRPr="00BA5A2B" w14:paraId="602DDA06" w14:textId="77777777" w:rsidTr="00605652">
        <w:trPr>
          <w:cantSplit/>
          <w:trHeight w:val="207"/>
        </w:trPr>
        <w:tc>
          <w:tcPr>
            <w:tcW w:w="2211" w:type="dxa"/>
            <w:vAlign w:val="bottom"/>
          </w:tcPr>
          <w:p w14:paraId="51B66D1B" w14:textId="77777777" w:rsidR="00444522" w:rsidRPr="00BA5A2B" w:rsidRDefault="00444522" w:rsidP="00444522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E84913A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EC457E8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D6D2017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0E751722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D0521BC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8EBED7C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E026CC3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E134FF4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5EF18AF" w14:textId="77777777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2092D1A2" w14:textId="77777777" w:rsidR="00444522" w:rsidRPr="00BA5A2B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B810872" w14:textId="77777777" w:rsidR="00444522" w:rsidRPr="00BA5A2B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DF2342" w:rsidRPr="00BA5A2B" w14:paraId="648C9454" w14:textId="77777777" w:rsidTr="00605652">
        <w:trPr>
          <w:cantSplit/>
          <w:trHeight w:val="486"/>
        </w:trPr>
        <w:tc>
          <w:tcPr>
            <w:tcW w:w="2211" w:type="dxa"/>
          </w:tcPr>
          <w:p w14:paraId="5A120580" w14:textId="77777777" w:rsidR="00444522" w:rsidRPr="00BA5A2B" w:rsidRDefault="00444522" w:rsidP="00444522">
            <w:pPr>
              <w:spacing w:line="260" w:lineRule="exact"/>
              <w:ind w:left="113" w:right="-90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0069D9DE" w14:textId="3CC7DF26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522,583,513.94</w:t>
            </w:r>
          </w:p>
        </w:tc>
        <w:tc>
          <w:tcPr>
            <w:tcW w:w="134" w:type="dxa"/>
            <w:vAlign w:val="bottom"/>
          </w:tcPr>
          <w:p w14:paraId="77D7CF5E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D3B526C" w14:textId="143D34F0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7D5B21B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C1E8A7A" w14:textId="728766BE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46,522,910.12</w:t>
            </w:r>
          </w:p>
        </w:tc>
        <w:tc>
          <w:tcPr>
            <w:tcW w:w="134" w:type="dxa"/>
            <w:vAlign w:val="bottom"/>
          </w:tcPr>
          <w:p w14:paraId="7AB34DE6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BC059C1" w14:textId="3520C619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D401BDA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F7952C4" w14:textId="0B1E3059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569,106,424.06</w:t>
            </w:r>
          </w:p>
        </w:tc>
        <w:tc>
          <w:tcPr>
            <w:tcW w:w="134" w:type="dxa"/>
          </w:tcPr>
          <w:p w14:paraId="3C68D124" w14:textId="77777777" w:rsidR="00444522" w:rsidRPr="00BA5A2B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C2C24CD" w14:textId="558C1D0B" w:rsidR="00444522" w:rsidRPr="00BA5A2B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3.037 - 7.45</w:t>
            </w:r>
          </w:p>
        </w:tc>
      </w:tr>
      <w:tr w:rsidR="00DF2342" w:rsidRPr="00BA5A2B" w14:paraId="4C5857E4" w14:textId="77777777" w:rsidTr="00605652">
        <w:trPr>
          <w:cantSplit/>
        </w:trPr>
        <w:tc>
          <w:tcPr>
            <w:tcW w:w="2211" w:type="dxa"/>
            <w:vAlign w:val="bottom"/>
          </w:tcPr>
          <w:p w14:paraId="00233BC7" w14:textId="77777777" w:rsidR="00444522" w:rsidRPr="00BA5A2B" w:rsidRDefault="00444522" w:rsidP="0044452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62B8EBED" w14:textId="4A57F9FD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6B3FCA7F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9486BD7" w14:textId="2AD22574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A5DDAC4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9E6BDE" w14:textId="6898F938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019CF540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D79444E" w14:textId="60A824A3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155,009,076.27</w:t>
            </w:r>
          </w:p>
        </w:tc>
        <w:tc>
          <w:tcPr>
            <w:tcW w:w="134" w:type="dxa"/>
            <w:vAlign w:val="bottom"/>
          </w:tcPr>
          <w:p w14:paraId="303E5D0C" w14:textId="77777777" w:rsidR="00444522" w:rsidRPr="00BA5A2B" w:rsidRDefault="00444522" w:rsidP="00444522">
            <w:pPr>
              <w:spacing w:line="260" w:lineRule="exact"/>
              <w:ind w:right="79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3846C59" w14:textId="7106F7AA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155,009,076.27</w:t>
            </w:r>
          </w:p>
        </w:tc>
        <w:tc>
          <w:tcPr>
            <w:tcW w:w="134" w:type="dxa"/>
          </w:tcPr>
          <w:p w14:paraId="6A3D8E1C" w14:textId="77777777" w:rsidR="00444522" w:rsidRPr="00BA5A2B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681CB12" w14:textId="4C207E02" w:rsidR="00444522" w:rsidRPr="00BA5A2B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</w:tr>
      <w:tr w:rsidR="00DF2342" w:rsidRPr="00BA5A2B" w14:paraId="2B0F5C3E" w14:textId="77777777" w:rsidTr="0007069E">
        <w:trPr>
          <w:cantSplit/>
        </w:trPr>
        <w:tc>
          <w:tcPr>
            <w:tcW w:w="2211" w:type="dxa"/>
          </w:tcPr>
          <w:p w14:paraId="7430A44F" w14:textId="188850DC" w:rsidR="00444522" w:rsidRPr="00BA5A2B" w:rsidRDefault="00444522" w:rsidP="00444522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091C6CC7" w14:textId="6D9AEFCE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285CE5C" w14:textId="77777777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24A5E84" w14:textId="1170AB81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7A189F2E" w14:textId="77777777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D9F8E84" w14:textId="51A5B81B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0D2B309A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CF444D5" w14:textId="37A862CA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2,895,549.05</w:t>
            </w:r>
          </w:p>
        </w:tc>
        <w:tc>
          <w:tcPr>
            <w:tcW w:w="134" w:type="dxa"/>
            <w:vAlign w:val="bottom"/>
          </w:tcPr>
          <w:p w14:paraId="520184C2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4ED71A" w14:textId="1A92624D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2,895,549.05</w:t>
            </w:r>
          </w:p>
        </w:tc>
        <w:tc>
          <w:tcPr>
            <w:tcW w:w="134" w:type="dxa"/>
          </w:tcPr>
          <w:p w14:paraId="2E9EC502" w14:textId="77777777" w:rsidR="00444522" w:rsidRPr="00BA5A2B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BF898EC" w14:textId="0ADE14F6" w:rsidR="00444522" w:rsidRPr="00BA5A2B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</w:tr>
      <w:tr w:rsidR="00DF2342" w:rsidRPr="00BA5A2B" w14:paraId="58DA6CC8" w14:textId="77777777" w:rsidTr="00605652">
        <w:trPr>
          <w:cantSplit/>
        </w:trPr>
        <w:tc>
          <w:tcPr>
            <w:tcW w:w="2211" w:type="dxa"/>
          </w:tcPr>
          <w:p w14:paraId="07528D72" w14:textId="77777777" w:rsidR="00444522" w:rsidRPr="00BA5A2B" w:rsidRDefault="00444522" w:rsidP="00444522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0508F681" w14:textId="0EA8C074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16,986,371.77</w:t>
            </w:r>
          </w:p>
        </w:tc>
        <w:tc>
          <w:tcPr>
            <w:tcW w:w="134" w:type="dxa"/>
            <w:vAlign w:val="bottom"/>
          </w:tcPr>
          <w:p w14:paraId="43E56D28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3997D82" w14:textId="2518160D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95,443,808.32</w:t>
            </w:r>
          </w:p>
        </w:tc>
        <w:tc>
          <w:tcPr>
            <w:tcW w:w="134" w:type="dxa"/>
            <w:vAlign w:val="bottom"/>
          </w:tcPr>
          <w:p w14:paraId="4270C63C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B71B5BF" w14:textId="1F01AE5A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4566B4E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25F6030" w14:textId="1E8A77DB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6FF9C489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BF5B753" w14:textId="5F9247E5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112,430,180.09</w:t>
            </w:r>
          </w:p>
        </w:tc>
        <w:tc>
          <w:tcPr>
            <w:tcW w:w="134" w:type="dxa"/>
          </w:tcPr>
          <w:p w14:paraId="7C86D938" w14:textId="77777777" w:rsidR="00444522" w:rsidRPr="00BA5A2B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C483307" w14:textId="6AEC9E6D" w:rsidR="00444522" w:rsidRPr="00BA5A2B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2.10 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5.11</w:t>
            </w:r>
          </w:p>
        </w:tc>
      </w:tr>
      <w:tr w:rsidR="00DF2342" w:rsidRPr="00BA5A2B" w14:paraId="0A953994" w14:textId="77777777" w:rsidTr="00605652">
        <w:trPr>
          <w:cantSplit/>
        </w:trPr>
        <w:tc>
          <w:tcPr>
            <w:tcW w:w="2211" w:type="dxa"/>
          </w:tcPr>
          <w:p w14:paraId="4E8C1B4F" w14:textId="120E09BD" w:rsidR="00444522" w:rsidRPr="00BA5A2B" w:rsidRDefault="00444522" w:rsidP="00444522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00079B1" w14:textId="56B8FEA6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2,400,000.00</w:t>
            </w:r>
          </w:p>
        </w:tc>
        <w:tc>
          <w:tcPr>
            <w:tcW w:w="134" w:type="dxa"/>
            <w:vAlign w:val="bottom"/>
          </w:tcPr>
          <w:p w14:paraId="5D496CE4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4E34EC0" w14:textId="30A35EA8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7F51197A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54B5594" w14:textId="3A45D0F2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123,124,932.37</w:t>
            </w:r>
          </w:p>
        </w:tc>
        <w:tc>
          <w:tcPr>
            <w:tcW w:w="134" w:type="dxa"/>
            <w:vAlign w:val="bottom"/>
          </w:tcPr>
          <w:p w14:paraId="161EFD23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3DE1F08C" w14:textId="5C50DDAB" w:rsidR="00444522" w:rsidRPr="00BA5A2B" w:rsidRDefault="00444522" w:rsidP="00444522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1FD5F39E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DEFB62F" w14:textId="7F2EC31C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125,524,932.37</w:t>
            </w:r>
          </w:p>
        </w:tc>
        <w:tc>
          <w:tcPr>
            <w:tcW w:w="134" w:type="dxa"/>
          </w:tcPr>
          <w:p w14:paraId="202D1559" w14:textId="77777777" w:rsidR="00444522" w:rsidRPr="00BA5A2B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C98BCF0" w14:textId="75F5187A" w:rsidR="00444522" w:rsidRPr="00BA5A2B" w:rsidRDefault="00444522" w:rsidP="00444522">
            <w:pPr>
              <w:spacing w:line="260" w:lineRule="exact"/>
              <w:ind w:left="-170" w:right="-170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MLR-1.468, 2.00</w:t>
            </w:r>
          </w:p>
        </w:tc>
      </w:tr>
      <w:tr w:rsidR="00444522" w:rsidRPr="00BA5A2B" w14:paraId="496F8BB7" w14:textId="77777777" w:rsidTr="00605652">
        <w:trPr>
          <w:cantSplit/>
          <w:trHeight w:val="59"/>
        </w:trPr>
        <w:tc>
          <w:tcPr>
            <w:tcW w:w="2211" w:type="dxa"/>
          </w:tcPr>
          <w:p w14:paraId="19CE95F2" w14:textId="77777777" w:rsidR="00444522" w:rsidRPr="00BA5A2B" w:rsidRDefault="00444522" w:rsidP="00444522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5B1AB7" w14:textId="33C48F12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541,969,885.71</w:t>
            </w:r>
          </w:p>
        </w:tc>
        <w:tc>
          <w:tcPr>
            <w:tcW w:w="134" w:type="dxa"/>
            <w:vAlign w:val="bottom"/>
          </w:tcPr>
          <w:p w14:paraId="331CA1FE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7F59FF" w14:textId="0BB8493D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95,443,808.32</w:t>
            </w:r>
          </w:p>
        </w:tc>
        <w:tc>
          <w:tcPr>
            <w:tcW w:w="134" w:type="dxa"/>
            <w:vAlign w:val="bottom"/>
          </w:tcPr>
          <w:p w14:paraId="6CAC8BD6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D88DA" w14:textId="6E1DE482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169,647,842.49</w:t>
            </w:r>
          </w:p>
        </w:tc>
        <w:tc>
          <w:tcPr>
            <w:tcW w:w="134" w:type="dxa"/>
            <w:vAlign w:val="bottom"/>
          </w:tcPr>
          <w:p w14:paraId="14F7F3A2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4A3891" w14:textId="42FB0959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157,904,625.32</w:t>
            </w:r>
          </w:p>
        </w:tc>
        <w:tc>
          <w:tcPr>
            <w:tcW w:w="134" w:type="dxa"/>
            <w:vAlign w:val="bottom"/>
          </w:tcPr>
          <w:p w14:paraId="4568B452" w14:textId="77777777" w:rsidR="00444522" w:rsidRPr="00BA5A2B" w:rsidRDefault="00444522" w:rsidP="00444522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DA769E" w14:textId="60586457" w:rsidR="00444522" w:rsidRPr="00BA5A2B" w:rsidRDefault="00444522" w:rsidP="00444522">
            <w:pPr>
              <w:spacing w:line="26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964,966,161.84</w:t>
            </w:r>
          </w:p>
        </w:tc>
        <w:tc>
          <w:tcPr>
            <w:tcW w:w="134" w:type="dxa"/>
          </w:tcPr>
          <w:p w14:paraId="44057A84" w14:textId="77777777" w:rsidR="00444522" w:rsidRPr="00BA5A2B" w:rsidRDefault="00444522" w:rsidP="00444522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13A021B" w14:textId="77777777" w:rsidR="00444522" w:rsidRPr="00BA5A2B" w:rsidRDefault="00444522" w:rsidP="00444522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</w:tbl>
    <w:p w14:paraId="00CD1A76" w14:textId="77777777" w:rsidR="00981AF6" w:rsidRPr="00DF2342" w:rsidRDefault="00981AF6">
      <w:pPr>
        <w:rPr>
          <w:color w:val="000000" w:themeColor="text1"/>
        </w:rPr>
      </w:pPr>
    </w:p>
    <w:p w14:paraId="226C87D6" w14:textId="77777777" w:rsidR="00A1057F" w:rsidRPr="00DF2342" w:rsidRDefault="00A1057F">
      <w:pPr>
        <w:rPr>
          <w:color w:val="000000" w:themeColor="text1"/>
        </w:rPr>
      </w:pPr>
    </w:p>
    <w:p w14:paraId="02A2618D" w14:textId="77777777" w:rsidR="00A1057F" w:rsidRPr="00DF2342" w:rsidRDefault="00A1057F">
      <w:pPr>
        <w:rPr>
          <w:color w:val="000000" w:themeColor="text1"/>
        </w:rPr>
      </w:pPr>
    </w:p>
    <w:p w14:paraId="4C4465E0" w14:textId="77777777" w:rsidR="00A1057F" w:rsidRPr="00DF2342" w:rsidRDefault="00A1057F">
      <w:pPr>
        <w:rPr>
          <w:color w:val="000000" w:themeColor="text1"/>
        </w:rPr>
      </w:pPr>
    </w:p>
    <w:p w14:paraId="517D6507" w14:textId="77777777" w:rsidR="00A1057F" w:rsidRPr="00DF2342" w:rsidRDefault="00A1057F">
      <w:pPr>
        <w:rPr>
          <w:color w:val="000000" w:themeColor="text1"/>
        </w:rPr>
      </w:pP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DF2342" w:rsidRPr="00BA5A2B" w14:paraId="49DAF72C" w14:textId="77777777" w:rsidTr="00D2638B">
        <w:trPr>
          <w:cantSplit/>
        </w:trPr>
        <w:tc>
          <w:tcPr>
            <w:tcW w:w="2211" w:type="dxa"/>
            <w:vAlign w:val="bottom"/>
          </w:tcPr>
          <w:p w14:paraId="7D4FB1B5" w14:textId="77777777" w:rsidR="00156CF1" w:rsidRPr="00BA5A2B" w:rsidRDefault="00156CF1" w:rsidP="00D2638B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75615AE5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32E903FF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04B0A68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DF2342" w:rsidRPr="00BA5A2B" w14:paraId="222BC73B" w14:textId="77777777" w:rsidTr="00D2638B">
        <w:trPr>
          <w:cantSplit/>
        </w:trPr>
        <w:tc>
          <w:tcPr>
            <w:tcW w:w="2211" w:type="dxa"/>
            <w:vAlign w:val="bottom"/>
          </w:tcPr>
          <w:p w14:paraId="70492015" w14:textId="77777777" w:rsidR="00156CF1" w:rsidRPr="00BA5A2B" w:rsidRDefault="00156CF1" w:rsidP="00D2638B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60C24F" w14:textId="40EAA21E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นเฉพาะกิจการ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134" w:type="dxa"/>
          </w:tcPr>
          <w:p w14:paraId="5B0B3421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7DBB140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DF2342" w:rsidRPr="00BA5A2B" w14:paraId="4FBACF11" w14:textId="77777777" w:rsidTr="00D2638B">
        <w:trPr>
          <w:cantSplit/>
        </w:trPr>
        <w:tc>
          <w:tcPr>
            <w:tcW w:w="2211" w:type="dxa"/>
            <w:vAlign w:val="bottom"/>
          </w:tcPr>
          <w:p w14:paraId="0486FA41" w14:textId="77777777" w:rsidR="00156CF1" w:rsidRPr="00BA5A2B" w:rsidRDefault="00156CF1" w:rsidP="00D2638B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3B3E98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DD22CB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E8C637E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D1B6E3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4A61E6CD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E01320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74A857F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40F02EEE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9453979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</w:tr>
      <w:tr w:rsidR="00DF2342" w:rsidRPr="00BA5A2B" w14:paraId="45470C3E" w14:textId="77777777" w:rsidTr="00D2638B">
        <w:trPr>
          <w:cantSplit/>
        </w:trPr>
        <w:tc>
          <w:tcPr>
            <w:tcW w:w="2211" w:type="dxa"/>
            <w:vAlign w:val="bottom"/>
          </w:tcPr>
          <w:p w14:paraId="4CA69F88" w14:textId="77777777" w:rsidR="00156CF1" w:rsidRPr="00BA5A2B" w:rsidRDefault="00156CF1" w:rsidP="00D2638B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F4314E0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ภายใน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84A181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A349A51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มากกว่า</w:t>
            </w:r>
          </w:p>
          <w:p w14:paraId="7F110810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ถึง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4B6F4A91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78C8727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ปรับขึ้นลง</w:t>
            </w:r>
          </w:p>
          <w:p w14:paraId="35299AEA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1828E23F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37C3931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7FAAF060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BD4A283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076B5D60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3CE9E0ED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ที่แท้จริง</w:t>
            </w:r>
          </w:p>
          <w:p w14:paraId="7366AEA6" w14:textId="77777777" w:rsidR="00156CF1" w:rsidRPr="00BA5A2B" w:rsidRDefault="00156CF1" w:rsidP="00D2638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ร้อยละต่อปี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DF2342" w:rsidRPr="00BA5A2B" w14:paraId="7AAF4557" w14:textId="77777777" w:rsidTr="00D2638B">
        <w:trPr>
          <w:cantSplit/>
        </w:trPr>
        <w:tc>
          <w:tcPr>
            <w:tcW w:w="2211" w:type="dxa"/>
            <w:vAlign w:val="bottom"/>
          </w:tcPr>
          <w:p w14:paraId="51AD7CC4" w14:textId="77777777" w:rsidR="00156CF1" w:rsidRPr="00BA5A2B" w:rsidRDefault="00156CF1" w:rsidP="00D2638B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079847AB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8022423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5315BB0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19723E9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498B98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67D19EA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857FBBB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260E09F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995E344" w14:textId="77777777" w:rsidR="00156CF1" w:rsidRPr="00BA5A2B" w:rsidRDefault="00156CF1" w:rsidP="00D2638B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663C87B0" w14:textId="77777777" w:rsidR="00156CF1" w:rsidRPr="00BA5A2B" w:rsidRDefault="00156CF1" w:rsidP="00D2638B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B2E4F91" w14:textId="77777777" w:rsidR="00156CF1" w:rsidRPr="00BA5A2B" w:rsidRDefault="00156CF1" w:rsidP="00D2638B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DF2342" w:rsidRPr="00BA5A2B" w14:paraId="3E77C3DB" w14:textId="77777777" w:rsidTr="00D2638B">
        <w:trPr>
          <w:cantSplit/>
        </w:trPr>
        <w:tc>
          <w:tcPr>
            <w:tcW w:w="2211" w:type="dxa"/>
            <w:vAlign w:val="bottom"/>
          </w:tcPr>
          <w:p w14:paraId="31040860" w14:textId="77777777" w:rsidR="008E381E" w:rsidRPr="00BA5A2B" w:rsidRDefault="008E381E" w:rsidP="008E381E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02C228C4" w14:textId="09557566" w:rsidR="008E381E" w:rsidRPr="00BA5A2B" w:rsidRDefault="008E381E" w:rsidP="008E381E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DA28B2B" w14:textId="77777777" w:rsidR="008E381E" w:rsidRPr="00BA5A2B" w:rsidRDefault="008E381E" w:rsidP="008E381E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FC1D1A9" w14:textId="2E8587F2" w:rsidR="008E381E" w:rsidRPr="00BA5A2B" w:rsidRDefault="008E381E" w:rsidP="008E381E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994ED21" w14:textId="77777777" w:rsidR="008E381E" w:rsidRPr="00BA5A2B" w:rsidRDefault="008E381E" w:rsidP="008E381E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159CF54" w14:textId="5ACBC582" w:rsidR="008E381E" w:rsidRPr="00BA5A2B" w:rsidRDefault="008E381E" w:rsidP="008E381E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58,670,102.55</w:t>
            </w:r>
          </w:p>
        </w:tc>
        <w:tc>
          <w:tcPr>
            <w:tcW w:w="134" w:type="dxa"/>
            <w:vAlign w:val="bottom"/>
          </w:tcPr>
          <w:p w14:paraId="6D736FCD" w14:textId="77777777" w:rsidR="008E381E" w:rsidRPr="00BA5A2B" w:rsidRDefault="008E381E" w:rsidP="008E381E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09504B6" w14:textId="312D3379" w:rsidR="008E381E" w:rsidRPr="00BA5A2B" w:rsidRDefault="008E381E" w:rsidP="008E381E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71,627,383.90</w:t>
            </w:r>
          </w:p>
        </w:tc>
        <w:tc>
          <w:tcPr>
            <w:tcW w:w="134" w:type="dxa"/>
            <w:vAlign w:val="bottom"/>
          </w:tcPr>
          <w:p w14:paraId="6FE27515" w14:textId="77777777" w:rsidR="008E381E" w:rsidRPr="00BA5A2B" w:rsidRDefault="008E381E" w:rsidP="008E381E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DB2A4F5" w14:textId="6986B81E" w:rsidR="008E381E" w:rsidRPr="00BA5A2B" w:rsidRDefault="008E381E" w:rsidP="008E381E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130,297,486.45</w:t>
            </w:r>
          </w:p>
        </w:tc>
        <w:tc>
          <w:tcPr>
            <w:tcW w:w="134" w:type="dxa"/>
          </w:tcPr>
          <w:p w14:paraId="296F39D3" w14:textId="77777777" w:rsidR="008E381E" w:rsidRPr="00BA5A2B" w:rsidRDefault="008E381E" w:rsidP="008E381E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B0A1FEE" w14:textId="045A2FBF" w:rsidR="008E381E" w:rsidRPr="00BA5A2B" w:rsidRDefault="008E381E" w:rsidP="008E381E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DF2342" w:rsidRPr="00BA5A2B" w14:paraId="7EBF6A0B" w14:textId="77777777" w:rsidTr="00D2638B">
        <w:trPr>
          <w:cantSplit/>
          <w:trHeight w:val="162"/>
        </w:trPr>
        <w:tc>
          <w:tcPr>
            <w:tcW w:w="2211" w:type="dxa"/>
            <w:vAlign w:val="bottom"/>
          </w:tcPr>
          <w:p w14:paraId="13A16C99" w14:textId="77777777" w:rsidR="008E381E" w:rsidRPr="00BA5A2B" w:rsidRDefault="008E381E" w:rsidP="008E381E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ลูกหนี้การค้าและลูกหนี้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32CFDA5D" w14:textId="489757DC" w:rsidR="008E381E" w:rsidRPr="00BA5A2B" w:rsidRDefault="008E381E" w:rsidP="008E381E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AF8DEC6" w14:textId="77777777" w:rsidR="008E381E" w:rsidRPr="00BA5A2B" w:rsidRDefault="008E381E" w:rsidP="008E381E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8874C96" w14:textId="71126890" w:rsidR="008E381E" w:rsidRPr="00BA5A2B" w:rsidRDefault="008E381E" w:rsidP="008E381E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991FDAC" w14:textId="77777777" w:rsidR="008E381E" w:rsidRPr="00BA5A2B" w:rsidRDefault="008E381E" w:rsidP="008E381E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0BD6787" w14:textId="6A424DC0" w:rsidR="008E381E" w:rsidRPr="00BA5A2B" w:rsidRDefault="008E381E" w:rsidP="008E381E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D39A126" w14:textId="77777777" w:rsidR="008E381E" w:rsidRPr="00BA5A2B" w:rsidRDefault="008E381E" w:rsidP="008E381E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6E8195B" w14:textId="1BF489A7" w:rsidR="008E381E" w:rsidRPr="00BA5A2B" w:rsidRDefault="008E381E" w:rsidP="008E381E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287,163,540.70</w:t>
            </w:r>
          </w:p>
        </w:tc>
        <w:tc>
          <w:tcPr>
            <w:tcW w:w="134" w:type="dxa"/>
            <w:vAlign w:val="bottom"/>
          </w:tcPr>
          <w:p w14:paraId="112176C7" w14:textId="77777777" w:rsidR="008E381E" w:rsidRPr="00BA5A2B" w:rsidRDefault="008E381E" w:rsidP="008E381E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BD6650B" w14:textId="194F7192" w:rsidR="008E381E" w:rsidRPr="00BA5A2B" w:rsidRDefault="008E381E" w:rsidP="008E381E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287,163,540.70</w:t>
            </w:r>
          </w:p>
        </w:tc>
        <w:tc>
          <w:tcPr>
            <w:tcW w:w="134" w:type="dxa"/>
          </w:tcPr>
          <w:p w14:paraId="7AEF2C09" w14:textId="77777777" w:rsidR="008E381E" w:rsidRPr="00BA5A2B" w:rsidRDefault="008E381E" w:rsidP="008E381E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4795BB1" w14:textId="54F911D1" w:rsidR="008E381E" w:rsidRPr="00BA5A2B" w:rsidRDefault="008E381E" w:rsidP="008E381E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196391" w:rsidRPr="00BA5A2B" w14:paraId="43EE33DA" w14:textId="77777777" w:rsidTr="00B265E2">
        <w:trPr>
          <w:cantSplit/>
          <w:trHeight w:val="162"/>
        </w:trPr>
        <w:tc>
          <w:tcPr>
            <w:tcW w:w="2211" w:type="dxa"/>
            <w:vAlign w:val="bottom"/>
          </w:tcPr>
          <w:p w14:paraId="3C5551B2" w14:textId="2F1CA5C6" w:rsidR="00196391" w:rsidRPr="00BA5A2B" w:rsidRDefault="00196391" w:rsidP="00196391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สินทรัพย์ทางการเงินหมุนเวียน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302C0004" w14:textId="5868E1BD" w:rsidR="00196391" w:rsidRPr="00BA5A2B" w:rsidRDefault="00196391" w:rsidP="0019639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30977F1" w14:textId="77777777" w:rsidR="00196391" w:rsidRPr="00BA5A2B" w:rsidRDefault="00196391" w:rsidP="00196391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4B0DE6" w14:textId="4AA8FDBB" w:rsidR="00196391" w:rsidRPr="00BA5A2B" w:rsidRDefault="00196391" w:rsidP="0019639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36116FC" w14:textId="77777777" w:rsidR="00196391" w:rsidRPr="00BA5A2B" w:rsidRDefault="00196391" w:rsidP="00196391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EBB80A3" w14:textId="501AC241" w:rsidR="00196391" w:rsidRPr="00BA5A2B" w:rsidRDefault="00196391" w:rsidP="00196391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A42C4CF" w14:textId="77777777" w:rsidR="00196391" w:rsidRPr="00BA5A2B" w:rsidRDefault="00196391" w:rsidP="00196391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84F9A4" w14:textId="2A1C97A3" w:rsidR="00196391" w:rsidRPr="00BA5A2B" w:rsidRDefault="00196391" w:rsidP="00196391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184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369.23</w:t>
            </w:r>
          </w:p>
        </w:tc>
        <w:tc>
          <w:tcPr>
            <w:tcW w:w="134" w:type="dxa"/>
            <w:vAlign w:val="bottom"/>
          </w:tcPr>
          <w:p w14:paraId="3E69C426" w14:textId="77777777" w:rsidR="00196391" w:rsidRPr="00BA5A2B" w:rsidRDefault="00196391" w:rsidP="00196391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A96A8CA" w14:textId="46A2E599" w:rsidR="00196391" w:rsidRPr="00BA5A2B" w:rsidRDefault="00196391" w:rsidP="00196391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184,369.23</w:t>
            </w:r>
          </w:p>
        </w:tc>
        <w:tc>
          <w:tcPr>
            <w:tcW w:w="134" w:type="dxa"/>
          </w:tcPr>
          <w:p w14:paraId="00D63610" w14:textId="77777777" w:rsidR="00196391" w:rsidRPr="00BA5A2B" w:rsidRDefault="00196391" w:rsidP="00196391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4E4ADD9" w14:textId="6D396D3A" w:rsidR="00196391" w:rsidRPr="00BA5A2B" w:rsidRDefault="00196391" w:rsidP="00196391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4C4833" w:rsidRPr="00BA5A2B" w14:paraId="2A84ABE6" w14:textId="77777777" w:rsidTr="00D2638B">
        <w:trPr>
          <w:cantSplit/>
          <w:trHeight w:val="162"/>
        </w:trPr>
        <w:tc>
          <w:tcPr>
            <w:tcW w:w="2211" w:type="dxa"/>
            <w:vAlign w:val="bottom"/>
          </w:tcPr>
          <w:p w14:paraId="1054128C" w14:textId="77777777" w:rsidR="004C4833" w:rsidRPr="00BA5A2B" w:rsidRDefault="004C4833" w:rsidP="004C4833">
            <w:pPr>
              <w:spacing w:line="260" w:lineRule="exact"/>
              <w:ind w:left="113" w:right="-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045843BA" w14:textId="2696DE78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84,120,000.00</w:t>
            </w:r>
          </w:p>
        </w:tc>
        <w:tc>
          <w:tcPr>
            <w:tcW w:w="134" w:type="dxa"/>
            <w:vAlign w:val="bottom"/>
          </w:tcPr>
          <w:p w14:paraId="492AF942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0A925C8" w14:textId="6F6583ED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41B241A" w14:textId="77777777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044C6FF" w14:textId="2C24FE82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2,000,000.00</w:t>
            </w:r>
          </w:p>
        </w:tc>
        <w:tc>
          <w:tcPr>
            <w:tcW w:w="134" w:type="dxa"/>
            <w:vAlign w:val="bottom"/>
          </w:tcPr>
          <w:p w14:paraId="4992FE67" w14:textId="77777777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7368020" w14:textId="52EC5F9D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0DE02C5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01D33C9" w14:textId="511CFCAD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86,120,000.00</w:t>
            </w:r>
          </w:p>
        </w:tc>
        <w:tc>
          <w:tcPr>
            <w:tcW w:w="134" w:type="dxa"/>
          </w:tcPr>
          <w:p w14:paraId="4B584F01" w14:textId="77777777" w:rsidR="004C4833" w:rsidRPr="00BA5A2B" w:rsidRDefault="004C4833" w:rsidP="004C4833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5DBC0EB" w14:textId="60164F3D" w:rsidR="004C4833" w:rsidRPr="00BA5A2B" w:rsidRDefault="004C4833" w:rsidP="004C483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0.30 - 1.30</w:t>
            </w:r>
          </w:p>
        </w:tc>
      </w:tr>
      <w:tr w:rsidR="004C4833" w:rsidRPr="00BA5A2B" w14:paraId="48C9498E" w14:textId="77777777" w:rsidTr="00A97F09">
        <w:trPr>
          <w:cantSplit/>
          <w:trHeight w:val="90"/>
        </w:trPr>
        <w:tc>
          <w:tcPr>
            <w:tcW w:w="2211" w:type="dxa"/>
            <w:vAlign w:val="bottom"/>
          </w:tcPr>
          <w:p w14:paraId="3EC356B2" w14:textId="77777777" w:rsidR="004C4833" w:rsidRPr="00BA5A2B" w:rsidRDefault="004C4833" w:rsidP="004C4833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66E1B0B8" w14:textId="27C41DC1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84,120,000.00 </w:t>
            </w:r>
          </w:p>
        </w:tc>
        <w:tc>
          <w:tcPr>
            <w:tcW w:w="134" w:type="dxa"/>
          </w:tcPr>
          <w:p w14:paraId="7B457CAD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3CCE006" w14:textId="1014A101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134" w:type="dxa"/>
          </w:tcPr>
          <w:p w14:paraId="55BB24AA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077A6979" w14:textId="1F36916C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60,670,102.55 </w:t>
            </w:r>
          </w:p>
        </w:tc>
        <w:tc>
          <w:tcPr>
            <w:tcW w:w="134" w:type="dxa"/>
          </w:tcPr>
          <w:p w14:paraId="7E2D0704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0733046" w14:textId="650D80E9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358,975,293.83 </w:t>
            </w:r>
          </w:p>
        </w:tc>
        <w:tc>
          <w:tcPr>
            <w:tcW w:w="134" w:type="dxa"/>
          </w:tcPr>
          <w:p w14:paraId="7E0F9ECE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84C3993" w14:textId="664B656F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503,765,396.38 </w:t>
            </w:r>
          </w:p>
        </w:tc>
        <w:tc>
          <w:tcPr>
            <w:tcW w:w="134" w:type="dxa"/>
          </w:tcPr>
          <w:p w14:paraId="5F49963D" w14:textId="77777777" w:rsidR="004C4833" w:rsidRPr="00BA5A2B" w:rsidRDefault="004C4833" w:rsidP="004C4833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5159A32" w14:textId="77777777" w:rsidR="004C4833" w:rsidRPr="00BA5A2B" w:rsidRDefault="004C4833" w:rsidP="004C483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4C4833" w:rsidRPr="00BA5A2B" w14:paraId="6C9B3731" w14:textId="77777777" w:rsidTr="00D2638B">
        <w:trPr>
          <w:cantSplit/>
          <w:trHeight w:val="207"/>
        </w:trPr>
        <w:tc>
          <w:tcPr>
            <w:tcW w:w="2211" w:type="dxa"/>
            <w:vAlign w:val="bottom"/>
          </w:tcPr>
          <w:p w14:paraId="6D179ACF" w14:textId="77777777" w:rsidR="004C4833" w:rsidRPr="00BA5A2B" w:rsidRDefault="004C4833" w:rsidP="004C4833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D9AE951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AF5947A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A4DF42C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B9D0C88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2F6A15D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A992C1A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213DA795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552B334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60B1B4F2" w14:textId="77777777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1C7786B3" w14:textId="77777777" w:rsidR="004C4833" w:rsidRPr="00BA5A2B" w:rsidRDefault="004C4833" w:rsidP="004C4833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0775240" w14:textId="77777777" w:rsidR="004C4833" w:rsidRPr="00BA5A2B" w:rsidRDefault="004C4833" w:rsidP="004C483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4C4833" w:rsidRPr="00BA5A2B" w14:paraId="63945DE6" w14:textId="77777777" w:rsidTr="00D2638B">
        <w:trPr>
          <w:cantSplit/>
          <w:trHeight w:val="486"/>
        </w:trPr>
        <w:tc>
          <w:tcPr>
            <w:tcW w:w="2211" w:type="dxa"/>
          </w:tcPr>
          <w:p w14:paraId="19A139C1" w14:textId="77777777" w:rsidR="004C4833" w:rsidRPr="00BA5A2B" w:rsidRDefault="004C4833" w:rsidP="004C4833">
            <w:pPr>
              <w:spacing w:line="260" w:lineRule="exact"/>
              <w:ind w:left="113" w:right="-90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59316AC4" w14:textId="26BC3ECC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444,796,937.49</w:t>
            </w:r>
          </w:p>
        </w:tc>
        <w:tc>
          <w:tcPr>
            <w:tcW w:w="134" w:type="dxa"/>
            <w:vAlign w:val="bottom"/>
          </w:tcPr>
          <w:p w14:paraId="57D9D03F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A16E211" w14:textId="148A6F60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AEB9692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AFC2432" w14:textId="1DDF695A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605851B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CD028DD" w14:textId="1ED9735F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8BC67C6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EE5E754" w14:textId="4D730152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444,796,937.49</w:t>
            </w:r>
          </w:p>
        </w:tc>
        <w:tc>
          <w:tcPr>
            <w:tcW w:w="134" w:type="dxa"/>
          </w:tcPr>
          <w:p w14:paraId="34E85789" w14:textId="77777777" w:rsidR="004C4833" w:rsidRPr="00BA5A2B" w:rsidRDefault="004C4833" w:rsidP="004C4833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072EA53" w14:textId="1C32E2BD" w:rsidR="004C4833" w:rsidRPr="00BA5A2B" w:rsidRDefault="004C4833" w:rsidP="004C483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3.20 – 6.20</w:t>
            </w:r>
          </w:p>
        </w:tc>
      </w:tr>
      <w:tr w:rsidR="004C4833" w:rsidRPr="00BA5A2B" w14:paraId="4CB7F07A" w14:textId="77777777" w:rsidTr="00D2638B">
        <w:trPr>
          <w:cantSplit/>
        </w:trPr>
        <w:tc>
          <w:tcPr>
            <w:tcW w:w="2211" w:type="dxa"/>
            <w:vAlign w:val="bottom"/>
          </w:tcPr>
          <w:p w14:paraId="4DE32209" w14:textId="77777777" w:rsidR="004C4833" w:rsidRPr="00BA5A2B" w:rsidRDefault="004C4833" w:rsidP="004C4833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1D9D992D" w14:textId="0806C9B5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20A0806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5E29C42" w14:textId="0774E7E5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1914DCB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6238F8" w14:textId="2AF0E614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9303BDE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7568DA" w14:textId="7E92ECD3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32,976,677.69</w:t>
            </w:r>
          </w:p>
        </w:tc>
        <w:tc>
          <w:tcPr>
            <w:tcW w:w="134" w:type="dxa"/>
            <w:vAlign w:val="bottom"/>
          </w:tcPr>
          <w:p w14:paraId="25442553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258A87C" w14:textId="38AFEE86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32,976,677.69</w:t>
            </w:r>
          </w:p>
        </w:tc>
        <w:tc>
          <w:tcPr>
            <w:tcW w:w="134" w:type="dxa"/>
          </w:tcPr>
          <w:p w14:paraId="5E4473E3" w14:textId="77777777" w:rsidR="004C4833" w:rsidRPr="00BA5A2B" w:rsidRDefault="004C4833" w:rsidP="004C4833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31EB950" w14:textId="075D858A" w:rsidR="004C4833" w:rsidRPr="00BA5A2B" w:rsidRDefault="004C4833" w:rsidP="004C483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4C4833" w:rsidRPr="00BA5A2B" w14:paraId="5F73B666" w14:textId="77777777" w:rsidTr="00D2638B">
        <w:trPr>
          <w:cantSplit/>
        </w:trPr>
        <w:tc>
          <w:tcPr>
            <w:tcW w:w="2211" w:type="dxa"/>
          </w:tcPr>
          <w:p w14:paraId="47915DED" w14:textId="77777777" w:rsidR="004C4833" w:rsidRPr="00BA5A2B" w:rsidRDefault="004C4833" w:rsidP="004C4833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หนี้สินทางการเงินหมุนเวียน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2ECD2344" w14:textId="57D935E4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ECEBD33" w14:textId="77777777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C3D0AAC" w14:textId="42F54871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CCF245A" w14:textId="77777777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1B26F8D" w14:textId="56E8DE02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56E72C6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9360E30" w14:textId="54590979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623,792.14</w:t>
            </w:r>
          </w:p>
        </w:tc>
        <w:tc>
          <w:tcPr>
            <w:tcW w:w="134" w:type="dxa"/>
            <w:vAlign w:val="bottom"/>
          </w:tcPr>
          <w:p w14:paraId="09CB35BC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3D92F28" w14:textId="7077FC6F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623,792.14</w:t>
            </w:r>
          </w:p>
        </w:tc>
        <w:tc>
          <w:tcPr>
            <w:tcW w:w="134" w:type="dxa"/>
          </w:tcPr>
          <w:p w14:paraId="4DF304C5" w14:textId="77777777" w:rsidR="004C4833" w:rsidRPr="00BA5A2B" w:rsidRDefault="004C4833" w:rsidP="004C4833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F0AE157" w14:textId="29D8BF0C" w:rsidR="004C4833" w:rsidRPr="00BA5A2B" w:rsidRDefault="004C4833" w:rsidP="004C483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4C4833" w:rsidRPr="00BA5A2B" w14:paraId="2C647961" w14:textId="77777777" w:rsidTr="00D2638B">
        <w:trPr>
          <w:cantSplit/>
        </w:trPr>
        <w:tc>
          <w:tcPr>
            <w:tcW w:w="2211" w:type="dxa"/>
          </w:tcPr>
          <w:p w14:paraId="75294131" w14:textId="77777777" w:rsidR="004C4833" w:rsidRPr="00BA5A2B" w:rsidRDefault="004C4833" w:rsidP="004C4833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4AB6E258" w14:textId="27B6E9E2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1,108,873.16</w:t>
            </w:r>
          </w:p>
        </w:tc>
        <w:tc>
          <w:tcPr>
            <w:tcW w:w="134" w:type="dxa"/>
            <w:vAlign w:val="bottom"/>
          </w:tcPr>
          <w:p w14:paraId="65163963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0A468A1" w14:textId="386427CA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21,044,478.52</w:t>
            </w:r>
          </w:p>
        </w:tc>
        <w:tc>
          <w:tcPr>
            <w:tcW w:w="134" w:type="dxa"/>
            <w:vAlign w:val="bottom"/>
          </w:tcPr>
          <w:p w14:paraId="5E4E9DE9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90CE10B" w14:textId="0975454A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E221DF7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DE464B3" w14:textId="72EFDA28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DF7E3F3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9F0883D" w14:textId="36B032B9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22,153,351.68</w:t>
            </w:r>
          </w:p>
        </w:tc>
        <w:tc>
          <w:tcPr>
            <w:tcW w:w="134" w:type="dxa"/>
          </w:tcPr>
          <w:p w14:paraId="1BA77763" w14:textId="77777777" w:rsidR="004C4833" w:rsidRPr="00BA5A2B" w:rsidRDefault="004C4833" w:rsidP="004C4833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029BC1BF" w14:textId="2762A0F3" w:rsidR="004C4833" w:rsidRPr="00BA5A2B" w:rsidRDefault="004C4833" w:rsidP="004C483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2.69 - 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5.49</w:t>
            </w:r>
          </w:p>
        </w:tc>
      </w:tr>
      <w:tr w:rsidR="004C4833" w:rsidRPr="00BA5A2B" w14:paraId="1CBDCFD5" w14:textId="77777777" w:rsidTr="00F944B8">
        <w:trPr>
          <w:cantSplit/>
          <w:trHeight w:val="59"/>
        </w:trPr>
        <w:tc>
          <w:tcPr>
            <w:tcW w:w="2211" w:type="dxa"/>
          </w:tcPr>
          <w:p w14:paraId="25915289" w14:textId="77777777" w:rsidR="004C4833" w:rsidRPr="00BA5A2B" w:rsidRDefault="004C4833" w:rsidP="004C4833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53182982" w14:textId="78CF0A31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445,905,810.65 </w:t>
            </w:r>
          </w:p>
        </w:tc>
        <w:tc>
          <w:tcPr>
            <w:tcW w:w="134" w:type="dxa"/>
          </w:tcPr>
          <w:p w14:paraId="60FD54F7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1B1616B" w14:textId="39C6FB0E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21,044,478.52 </w:t>
            </w:r>
          </w:p>
        </w:tc>
        <w:tc>
          <w:tcPr>
            <w:tcW w:w="134" w:type="dxa"/>
          </w:tcPr>
          <w:p w14:paraId="3CF32FF8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58841EB9" w14:textId="219A084D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-   </w:t>
            </w:r>
          </w:p>
        </w:tc>
        <w:tc>
          <w:tcPr>
            <w:tcW w:w="134" w:type="dxa"/>
          </w:tcPr>
          <w:p w14:paraId="5F9B930B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6E650627" w14:textId="4EAD12AB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33,600,469.83</w:t>
            </w:r>
          </w:p>
        </w:tc>
        <w:tc>
          <w:tcPr>
            <w:tcW w:w="134" w:type="dxa"/>
          </w:tcPr>
          <w:p w14:paraId="34A9FB5B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81CAF31" w14:textId="29B33601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500,550,759.00</w:t>
            </w:r>
          </w:p>
        </w:tc>
        <w:tc>
          <w:tcPr>
            <w:tcW w:w="134" w:type="dxa"/>
          </w:tcPr>
          <w:p w14:paraId="7F79E288" w14:textId="77777777" w:rsidR="004C4833" w:rsidRPr="00BA5A2B" w:rsidRDefault="004C4833" w:rsidP="004C4833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1F485CE" w14:textId="77777777" w:rsidR="004C4833" w:rsidRPr="00BA5A2B" w:rsidRDefault="004C4833" w:rsidP="004C483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</w:tbl>
    <w:p w14:paraId="24B2E032" w14:textId="77777777" w:rsidR="00156CF1" w:rsidRPr="00BA5A2B" w:rsidRDefault="00156CF1">
      <w:pPr>
        <w:rPr>
          <w:color w:val="000000" w:themeColor="text1"/>
          <w:sz w:val="20"/>
          <w:szCs w:val="20"/>
        </w:rPr>
      </w:pPr>
    </w:p>
    <w:tbl>
      <w:tblPr>
        <w:tblW w:w="900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8"/>
        <w:gridCol w:w="1020"/>
      </w:tblGrid>
      <w:tr w:rsidR="00DF2342" w:rsidRPr="00BA5A2B" w14:paraId="1E0C0D2C" w14:textId="77777777" w:rsidTr="004E2172">
        <w:trPr>
          <w:cantSplit/>
        </w:trPr>
        <w:tc>
          <w:tcPr>
            <w:tcW w:w="2211" w:type="dxa"/>
            <w:vAlign w:val="bottom"/>
          </w:tcPr>
          <w:p w14:paraId="69DFAB1F" w14:textId="77777777" w:rsidR="00243FDD" w:rsidRPr="00BA5A2B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44B4C5AA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138" w:type="dxa"/>
          </w:tcPr>
          <w:p w14:paraId="660FD8D5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8FE4790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DF2342" w:rsidRPr="00BA5A2B" w14:paraId="65AEF7E6" w14:textId="77777777" w:rsidTr="004E2172">
        <w:trPr>
          <w:cantSplit/>
        </w:trPr>
        <w:tc>
          <w:tcPr>
            <w:tcW w:w="2211" w:type="dxa"/>
            <w:vAlign w:val="bottom"/>
          </w:tcPr>
          <w:p w14:paraId="4F620AC1" w14:textId="77777777" w:rsidR="00243FDD" w:rsidRPr="00BA5A2B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4369AC" w14:textId="2AF6B3CD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นเฉพาะกิจการ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138" w:type="dxa"/>
          </w:tcPr>
          <w:p w14:paraId="5839EA56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0DFD303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DF2342" w:rsidRPr="00BA5A2B" w14:paraId="67FAF490" w14:textId="77777777" w:rsidTr="004E2172">
        <w:trPr>
          <w:cantSplit/>
        </w:trPr>
        <w:tc>
          <w:tcPr>
            <w:tcW w:w="2211" w:type="dxa"/>
            <w:vAlign w:val="bottom"/>
          </w:tcPr>
          <w:p w14:paraId="04691C48" w14:textId="77777777" w:rsidR="00243FDD" w:rsidRPr="00BA5A2B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6EB4F2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52089FE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C5ACC90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666A62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1E0C02AD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CF6EDA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9DC9064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8" w:type="dxa"/>
          </w:tcPr>
          <w:p w14:paraId="0D9C1516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7E1AEC8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</w:tr>
      <w:tr w:rsidR="00DF2342" w:rsidRPr="00BA5A2B" w14:paraId="1A93FFA6" w14:textId="77777777" w:rsidTr="004E2172">
        <w:trPr>
          <w:cantSplit/>
        </w:trPr>
        <w:tc>
          <w:tcPr>
            <w:tcW w:w="2211" w:type="dxa"/>
            <w:vAlign w:val="bottom"/>
          </w:tcPr>
          <w:p w14:paraId="21852436" w14:textId="77777777" w:rsidR="00243FDD" w:rsidRPr="00BA5A2B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BCAF4AD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ภายใน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194826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8F18F3A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มากกว่า</w:t>
            </w:r>
          </w:p>
          <w:p w14:paraId="46109177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ถึง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04A96391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15D6347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ปรับขึ้นลง</w:t>
            </w:r>
          </w:p>
          <w:p w14:paraId="26B67E13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420F6C4E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4BAB829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6A37F634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FED05A6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</w:tcPr>
          <w:p w14:paraId="42FEAC90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3F2EE282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ที่แท้จริง</w:t>
            </w:r>
          </w:p>
          <w:p w14:paraId="04B47909" w14:textId="77777777" w:rsidR="00243FDD" w:rsidRPr="00BA5A2B" w:rsidRDefault="00243FDD" w:rsidP="00243FD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ร้อยละต่อปี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DF2342" w:rsidRPr="00BA5A2B" w14:paraId="3196FFFD" w14:textId="77777777" w:rsidTr="004E2172">
        <w:trPr>
          <w:cantSplit/>
        </w:trPr>
        <w:tc>
          <w:tcPr>
            <w:tcW w:w="2211" w:type="dxa"/>
            <w:vAlign w:val="bottom"/>
          </w:tcPr>
          <w:p w14:paraId="28028A20" w14:textId="77777777" w:rsidR="00243FDD" w:rsidRPr="00BA5A2B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0479BFAD" w14:textId="77777777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DBAFF5A" w14:textId="77777777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9E2FFAE" w14:textId="77777777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47783D6" w14:textId="77777777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8098979" w14:textId="77777777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0EBD3E7" w14:textId="77777777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22D22CF" w14:textId="77777777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89D032B" w14:textId="77777777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A8F434A" w14:textId="77777777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</w:tcPr>
          <w:p w14:paraId="45156757" w14:textId="77777777" w:rsidR="00243FDD" w:rsidRPr="00BA5A2B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12A5F4D" w14:textId="57398080" w:rsidR="00243FDD" w:rsidRPr="00BA5A2B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DF2342" w:rsidRPr="00BA5A2B" w14:paraId="42F30493" w14:textId="77777777" w:rsidTr="004E2172">
        <w:trPr>
          <w:cantSplit/>
        </w:trPr>
        <w:tc>
          <w:tcPr>
            <w:tcW w:w="2211" w:type="dxa"/>
            <w:vAlign w:val="bottom"/>
          </w:tcPr>
          <w:p w14:paraId="08E75FC9" w14:textId="77777777" w:rsidR="00243FDD" w:rsidRPr="00BA5A2B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2F525173" w14:textId="4DF87F40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40B81CC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87F1A7E" w14:textId="513687A6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F283421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464C674" w14:textId="15A36929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14,701,247.08</w:t>
            </w:r>
          </w:p>
        </w:tc>
        <w:tc>
          <w:tcPr>
            <w:tcW w:w="134" w:type="dxa"/>
            <w:vAlign w:val="bottom"/>
          </w:tcPr>
          <w:p w14:paraId="391E42A2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8EF094E" w14:textId="2BA500F0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47,150,842.23</w:t>
            </w:r>
          </w:p>
        </w:tc>
        <w:tc>
          <w:tcPr>
            <w:tcW w:w="134" w:type="dxa"/>
            <w:vAlign w:val="bottom"/>
          </w:tcPr>
          <w:p w14:paraId="6544E7F9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843837" w14:textId="0D3B71AD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61,852,089.31</w:t>
            </w:r>
          </w:p>
        </w:tc>
        <w:tc>
          <w:tcPr>
            <w:tcW w:w="138" w:type="dxa"/>
          </w:tcPr>
          <w:p w14:paraId="2E6D5A04" w14:textId="77777777" w:rsidR="00243FDD" w:rsidRPr="00BA5A2B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4232299" w14:textId="653CE08B" w:rsidR="00243FDD" w:rsidRPr="00BA5A2B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0.15 - 0.60  </w:t>
            </w:r>
          </w:p>
        </w:tc>
      </w:tr>
      <w:tr w:rsidR="00DF2342" w:rsidRPr="00BA5A2B" w14:paraId="3F336FC4" w14:textId="77777777" w:rsidTr="004E2172">
        <w:trPr>
          <w:cantSplit/>
          <w:trHeight w:val="162"/>
        </w:trPr>
        <w:tc>
          <w:tcPr>
            <w:tcW w:w="2211" w:type="dxa"/>
            <w:vAlign w:val="bottom"/>
          </w:tcPr>
          <w:p w14:paraId="00034FB3" w14:textId="77777777" w:rsidR="00243FDD" w:rsidRPr="00BA5A2B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ลูกหนี้การค้าและลูกหนี้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1A1546C5" w14:textId="3C4F7E09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D48A4A5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6E134A2" w14:textId="50A302D9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8ACEF30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D60D118" w14:textId="18B12809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642323A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48DB0DD" w14:textId="39CA8A5B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464,806,879.09</w:t>
            </w:r>
          </w:p>
        </w:tc>
        <w:tc>
          <w:tcPr>
            <w:tcW w:w="134" w:type="dxa"/>
            <w:vAlign w:val="bottom"/>
          </w:tcPr>
          <w:p w14:paraId="0AC6E74E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BA446B9" w14:textId="16D9A452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464,806,879.09</w:t>
            </w:r>
          </w:p>
        </w:tc>
        <w:tc>
          <w:tcPr>
            <w:tcW w:w="138" w:type="dxa"/>
          </w:tcPr>
          <w:p w14:paraId="3839E134" w14:textId="77777777" w:rsidR="00243FDD" w:rsidRPr="00BA5A2B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8151FF" w14:textId="7E732760" w:rsidR="00243FDD" w:rsidRPr="00BA5A2B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4C4833" w:rsidRPr="00BA5A2B" w14:paraId="40A42C99" w14:textId="77777777" w:rsidTr="004E2172">
        <w:trPr>
          <w:cantSplit/>
          <w:trHeight w:val="162"/>
        </w:trPr>
        <w:tc>
          <w:tcPr>
            <w:tcW w:w="2211" w:type="dxa"/>
            <w:vAlign w:val="bottom"/>
          </w:tcPr>
          <w:p w14:paraId="33537AA9" w14:textId="77777777" w:rsidR="004C4833" w:rsidRPr="00BA5A2B" w:rsidRDefault="004C4833" w:rsidP="004C4833">
            <w:pPr>
              <w:spacing w:line="260" w:lineRule="exact"/>
              <w:ind w:left="113" w:right="-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249571AC" w14:textId="54DDBAC8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84,120,000.00</w:t>
            </w:r>
          </w:p>
        </w:tc>
        <w:tc>
          <w:tcPr>
            <w:tcW w:w="134" w:type="dxa"/>
            <w:vAlign w:val="bottom"/>
          </w:tcPr>
          <w:p w14:paraId="1436A9E1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01FE0C7" w14:textId="7109595F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1FEE313" w14:textId="77777777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5A0CE6" w14:textId="0D17EA32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2,000,000.00</w:t>
            </w:r>
          </w:p>
        </w:tc>
        <w:tc>
          <w:tcPr>
            <w:tcW w:w="134" w:type="dxa"/>
            <w:vAlign w:val="bottom"/>
          </w:tcPr>
          <w:p w14:paraId="0BAD817D" w14:textId="77777777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4D5927" w14:textId="16A7DD64" w:rsidR="004C4833" w:rsidRPr="00BA5A2B" w:rsidRDefault="004C4833" w:rsidP="004C483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461DE3F" w14:textId="77777777" w:rsidR="004C4833" w:rsidRPr="00BA5A2B" w:rsidRDefault="004C4833" w:rsidP="004C4833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997EFC0" w14:textId="40E500F9" w:rsidR="004C4833" w:rsidRPr="00BA5A2B" w:rsidRDefault="004C4833" w:rsidP="004C4833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86,120,000.00</w:t>
            </w:r>
          </w:p>
        </w:tc>
        <w:tc>
          <w:tcPr>
            <w:tcW w:w="138" w:type="dxa"/>
          </w:tcPr>
          <w:p w14:paraId="34D582ED" w14:textId="77777777" w:rsidR="004C4833" w:rsidRPr="00BA5A2B" w:rsidRDefault="004C4833" w:rsidP="004C4833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E0C8055" w14:textId="3BD15A27" w:rsidR="004C4833" w:rsidRPr="00BA5A2B" w:rsidRDefault="004C4833" w:rsidP="004C4833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0.30 - 1.30</w:t>
            </w:r>
          </w:p>
        </w:tc>
      </w:tr>
      <w:tr w:rsidR="00DF2342" w:rsidRPr="00BA5A2B" w14:paraId="54465FF8" w14:textId="77777777" w:rsidTr="004E2172">
        <w:trPr>
          <w:cantSplit/>
          <w:trHeight w:val="90"/>
        </w:trPr>
        <w:tc>
          <w:tcPr>
            <w:tcW w:w="2211" w:type="dxa"/>
            <w:vAlign w:val="bottom"/>
          </w:tcPr>
          <w:p w14:paraId="754FBCD3" w14:textId="77777777" w:rsidR="00243FDD" w:rsidRPr="00BA5A2B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0BE34A" w14:textId="70157367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  <w:r w:rsidR="004C4833"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,120,000.00</w:t>
            </w:r>
          </w:p>
        </w:tc>
        <w:tc>
          <w:tcPr>
            <w:tcW w:w="134" w:type="dxa"/>
            <w:vAlign w:val="bottom"/>
          </w:tcPr>
          <w:p w14:paraId="561B5271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369A9B" w14:textId="69464760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6D6192E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90D0B3" w14:textId="539047B2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="004C4833"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,701,247.08</w:t>
            </w:r>
          </w:p>
        </w:tc>
        <w:tc>
          <w:tcPr>
            <w:tcW w:w="134" w:type="dxa"/>
            <w:vAlign w:val="bottom"/>
          </w:tcPr>
          <w:p w14:paraId="44A35ECF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7907BC" w14:textId="05C1EC7C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511,957,721.32</w:t>
            </w:r>
          </w:p>
        </w:tc>
        <w:tc>
          <w:tcPr>
            <w:tcW w:w="134" w:type="dxa"/>
            <w:vAlign w:val="bottom"/>
          </w:tcPr>
          <w:p w14:paraId="202A9DA7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EEC7CB" w14:textId="383C7C23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612,778,968.40</w:t>
            </w:r>
          </w:p>
        </w:tc>
        <w:tc>
          <w:tcPr>
            <w:tcW w:w="138" w:type="dxa"/>
          </w:tcPr>
          <w:p w14:paraId="6C736C18" w14:textId="77777777" w:rsidR="00243FDD" w:rsidRPr="00BA5A2B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306BB26" w14:textId="77777777" w:rsidR="00243FDD" w:rsidRPr="00BA5A2B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DF2342" w:rsidRPr="00BA5A2B" w14:paraId="036A2295" w14:textId="77777777" w:rsidTr="004E2172">
        <w:trPr>
          <w:cantSplit/>
          <w:trHeight w:val="207"/>
        </w:trPr>
        <w:tc>
          <w:tcPr>
            <w:tcW w:w="2211" w:type="dxa"/>
            <w:vAlign w:val="bottom"/>
          </w:tcPr>
          <w:p w14:paraId="2ADC8BA8" w14:textId="77777777" w:rsidR="00243FDD" w:rsidRPr="00BA5A2B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69E66859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73E00A3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0AB530B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79DA111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538DB60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144AF51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23068E2B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D88D5FF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15867154" w14:textId="77777777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</w:tcPr>
          <w:p w14:paraId="61B66740" w14:textId="77777777" w:rsidR="00243FDD" w:rsidRPr="00BA5A2B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DA3E3E2" w14:textId="77777777" w:rsidR="00243FDD" w:rsidRPr="00BA5A2B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DF2342" w:rsidRPr="00BA5A2B" w14:paraId="4777CC8D" w14:textId="77777777" w:rsidTr="004E2172">
        <w:trPr>
          <w:cantSplit/>
          <w:trHeight w:val="486"/>
        </w:trPr>
        <w:tc>
          <w:tcPr>
            <w:tcW w:w="2211" w:type="dxa"/>
          </w:tcPr>
          <w:p w14:paraId="19BD5A90" w14:textId="77777777" w:rsidR="00243FDD" w:rsidRPr="00BA5A2B" w:rsidRDefault="00243FDD" w:rsidP="00243FDD">
            <w:pPr>
              <w:spacing w:line="260" w:lineRule="exact"/>
              <w:ind w:left="113" w:right="-90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1020" w:type="dxa"/>
            <w:vAlign w:val="bottom"/>
          </w:tcPr>
          <w:p w14:paraId="10481524" w14:textId="484DE55C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451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,178,993.22</w:t>
            </w:r>
          </w:p>
        </w:tc>
        <w:tc>
          <w:tcPr>
            <w:tcW w:w="134" w:type="dxa"/>
            <w:vAlign w:val="bottom"/>
          </w:tcPr>
          <w:p w14:paraId="385FBCDA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BDCC891" w14:textId="3C03EA93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007468D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22A944B" w14:textId="0A83DF40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361.58</w:t>
            </w:r>
          </w:p>
        </w:tc>
        <w:tc>
          <w:tcPr>
            <w:tcW w:w="134" w:type="dxa"/>
            <w:vAlign w:val="bottom"/>
          </w:tcPr>
          <w:p w14:paraId="1687F1DE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8568559" w14:textId="3E80B8BD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A468DE9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FBEF0BE" w14:textId="494A1F1E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451,179,354.80</w:t>
            </w:r>
          </w:p>
        </w:tc>
        <w:tc>
          <w:tcPr>
            <w:tcW w:w="138" w:type="dxa"/>
          </w:tcPr>
          <w:p w14:paraId="0B26A5B5" w14:textId="77777777" w:rsidR="00243FDD" w:rsidRPr="00BA5A2B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4AFCDD2" w14:textId="64578F6C" w:rsidR="00243FDD" w:rsidRPr="00BA5A2B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3.40 - 7.45</w:t>
            </w:r>
          </w:p>
        </w:tc>
      </w:tr>
      <w:tr w:rsidR="00DF2342" w:rsidRPr="00BA5A2B" w14:paraId="753FE2B7" w14:textId="77777777" w:rsidTr="004E2172">
        <w:trPr>
          <w:cantSplit/>
        </w:trPr>
        <w:tc>
          <w:tcPr>
            <w:tcW w:w="2211" w:type="dxa"/>
            <w:vAlign w:val="bottom"/>
          </w:tcPr>
          <w:p w14:paraId="59EF2034" w14:textId="77777777" w:rsidR="00243FDD" w:rsidRPr="00BA5A2B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</w:t>
            </w: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45B342B5" w14:textId="3C6822F6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912EF1A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66B67A7" w14:textId="02121735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17435C7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23FF166" w14:textId="0B10FC96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A1CDBA8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0236A69" w14:textId="03E93AAC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69,629,793.98</w:t>
            </w:r>
          </w:p>
        </w:tc>
        <w:tc>
          <w:tcPr>
            <w:tcW w:w="134" w:type="dxa"/>
            <w:vAlign w:val="bottom"/>
          </w:tcPr>
          <w:p w14:paraId="49B628B1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C43F360" w14:textId="207373C9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69,629,793.98</w:t>
            </w:r>
          </w:p>
        </w:tc>
        <w:tc>
          <w:tcPr>
            <w:tcW w:w="138" w:type="dxa"/>
          </w:tcPr>
          <w:p w14:paraId="05DCAB5B" w14:textId="77777777" w:rsidR="00243FDD" w:rsidRPr="00BA5A2B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DA670BC" w14:textId="595A460F" w:rsidR="00243FDD" w:rsidRPr="00BA5A2B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DF2342" w:rsidRPr="00BA5A2B" w14:paraId="27C448F4" w14:textId="77777777" w:rsidTr="004E2172">
        <w:trPr>
          <w:cantSplit/>
        </w:trPr>
        <w:tc>
          <w:tcPr>
            <w:tcW w:w="2211" w:type="dxa"/>
          </w:tcPr>
          <w:p w14:paraId="2EE98197" w14:textId="368EB1BF" w:rsidR="00243FDD" w:rsidRPr="00BA5A2B" w:rsidRDefault="00243FDD" w:rsidP="00243FDD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หนี้สินทางการเงินหมุนเวียน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4F1D421D" w14:textId="12EFBE6E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07E3E95" w14:textId="77777777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633B11E" w14:textId="6905DD6D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81EC7AE" w14:textId="77777777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FDF3AC0" w14:textId="7A85C38A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1DD97BE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D130C25" w14:textId="4C24D520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2,895,549.05</w:t>
            </w:r>
          </w:p>
        </w:tc>
        <w:tc>
          <w:tcPr>
            <w:tcW w:w="134" w:type="dxa"/>
            <w:vAlign w:val="bottom"/>
          </w:tcPr>
          <w:p w14:paraId="4EC5C328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3DCAC9A" w14:textId="273EE0BF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2,895,549.05</w:t>
            </w:r>
          </w:p>
        </w:tc>
        <w:tc>
          <w:tcPr>
            <w:tcW w:w="138" w:type="dxa"/>
          </w:tcPr>
          <w:p w14:paraId="13D645F9" w14:textId="77777777" w:rsidR="00243FDD" w:rsidRPr="00BA5A2B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E471383" w14:textId="456B1DA8" w:rsidR="00243FDD" w:rsidRPr="00BA5A2B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DF2342" w:rsidRPr="00BA5A2B" w14:paraId="14C3514F" w14:textId="77777777" w:rsidTr="004E2172">
        <w:trPr>
          <w:cantSplit/>
        </w:trPr>
        <w:tc>
          <w:tcPr>
            <w:tcW w:w="2211" w:type="dxa"/>
          </w:tcPr>
          <w:p w14:paraId="302F939B" w14:textId="77777777" w:rsidR="00243FDD" w:rsidRPr="00BA5A2B" w:rsidRDefault="00243FDD" w:rsidP="00243FDD">
            <w:pPr>
              <w:spacing w:line="260" w:lineRule="exact"/>
              <w:ind w:left="113" w:right="-231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2C3E686B" w14:textId="3D1FE1BE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1,045,246.05</w:t>
            </w:r>
          </w:p>
        </w:tc>
        <w:tc>
          <w:tcPr>
            <w:tcW w:w="134" w:type="dxa"/>
            <w:vAlign w:val="bottom"/>
          </w:tcPr>
          <w:p w14:paraId="713892CE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264E30C" w14:textId="1472D773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20,817,543.65</w:t>
            </w:r>
          </w:p>
        </w:tc>
        <w:tc>
          <w:tcPr>
            <w:tcW w:w="134" w:type="dxa"/>
            <w:vAlign w:val="bottom"/>
          </w:tcPr>
          <w:p w14:paraId="136700BB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193B057" w14:textId="0C473C98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9E0F277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5C2989E" w14:textId="23EC3F34" w:rsidR="00243FDD" w:rsidRPr="00BA5A2B" w:rsidRDefault="00243FDD" w:rsidP="00243FDD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565D9FD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F688AA9" w14:textId="4BDA3C19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21,862,789.70</w:t>
            </w:r>
          </w:p>
        </w:tc>
        <w:tc>
          <w:tcPr>
            <w:tcW w:w="138" w:type="dxa"/>
          </w:tcPr>
          <w:p w14:paraId="789C67BB" w14:textId="77777777" w:rsidR="00243FDD" w:rsidRPr="00BA5A2B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2344782E" w14:textId="1FD61B91" w:rsidR="00243FDD" w:rsidRPr="00BA5A2B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3.85 - 5.11</w:t>
            </w:r>
          </w:p>
        </w:tc>
      </w:tr>
      <w:tr w:rsidR="00156CF1" w:rsidRPr="00BA5A2B" w14:paraId="6818E2BC" w14:textId="77777777" w:rsidTr="004E2172">
        <w:trPr>
          <w:cantSplit/>
          <w:trHeight w:val="59"/>
        </w:trPr>
        <w:tc>
          <w:tcPr>
            <w:tcW w:w="2211" w:type="dxa"/>
          </w:tcPr>
          <w:p w14:paraId="2412F9F3" w14:textId="77777777" w:rsidR="00243FDD" w:rsidRPr="00BA5A2B" w:rsidRDefault="00243FDD" w:rsidP="00243FDD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0BA63D" w14:textId="73A850F3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452,224,239.27</w:t>
            </w:r>
          </w:p>
        </w:tc>
        <w:tc>
          <w:tcPr>
            <w:tcW w:w="134" w:type="dxa"/>
            <w:vAlign w:val="bottom"/>
          </w:tcPr>
          <w:p w14:paraId="64F52629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C5CEFC" w14:textId="28EF1F5A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20,817,543.65</w:t>
            </w:r>
          </w:p>
        </w:tc>
        <w:tc>
          <w:tcPr>
            <w:tcW w:w="134" w:type="dxa"/>
            <w:vAlign w:val="bottom"/>
          </w:tcPr>
          <w:p w14:paraId="5EA25616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CD8135" w14:textId="3383608E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>361.58</w:t>
            </w:r>
          </w:p>
        </w:tc>
        <w:tc>
          <w:tcPr>
            <w:tcW w:w="134" w:type="dxa"/>
            <w:vAlign w:val="bottom"/>
          </w:tcPr>
          <w:p w14:paraId="2AE2815B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895540" w14:textId="14E9521C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72,525,343.03</w:t>
            </w:r>
          </w:p>
        </w:tc>
        <w:tc>
          <w:tcPr>
            <w:tcW w:w="134" w:type="dxa"/>
            <w:vAlign w:val="bottom"/>
          </w:tcPr>
          <w:p w14:paraId="05986640" w14:textId="77777777" w:rsidR="00243FDD" w:rsidRPr="00BA5A2B" w:rsidRDefault="00243FDD" w:rsidP="00243FD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974B3D" w14:textId="63B0A798" w:rsidR="00243FDD" w:rsidRPr="00BA5A2B" w:rsidRDefault="00243FDD" w:rsidP="00243FDD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545,567,487.53</w:t>
            </w:r>
          </w:p>
        </w:tc>
        <w:tc>
          <w:tcPr>
            <w:tcW w:w="138" w:type="dxa"/>
          </w:tcPr>
          <w:p w14:paraId="412E4085" w14:textId="77777777" w:rsidR="00243FDD" w:rsidRPr="00BA5A2B" w:rsidRDefault="00243FDD" w:rsidP="00243FDD">
            <w:pPr>
              <w:spacing w:line="26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66E1498" w14:textId="77777777" w:rsidR="00243FDD" w:rsidRPr="00BA5A2B" w:rsidRDefault="00243FDD" w:rsidP="00243FDD">
            <w:pPr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</w:tbl>
    <w:p w14:paraId="0084A964" w14:textId="77777777" w:rsidR="00981AF6" w:rsidRPr="00DF2342" w:rsidRDefault="00981AF6" w:rsidP="00A567B2">
      <w:pPr>
        <w:spacing w:line="260" w:lineRule="exact"/>
        <w:jc w:val="thaiDistribute"/>
        <w:rPr>
          <w:rFonts w:ascii="Angsana New" w:hAnsi="Angsana New"/>
          <w:color w:val="000000" w:themeColor="text1"/>
          <w:sz w:val="20"/>
          <w:szCs w:val="20"/>
        </w:rPr>
      </w:pPr>
    </w:p>
    <w:p w14:paraId="1A497797" w14:textId="00F81AF6" w:rsidR="002A0769" w:rsidRPr="00DF2342" w:rsidRDefault="00A715A8" w:rsidP="00A1057F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>30</w:t>
      </w:r>
      <w:r w:rsidR="00416AC2" w:rsidRPr="00DF2342">
        <w:rPr>
          <w:rFonts w:ascii="Angsana New" w:hAnsi="Angsana New"/>
          <w:color w:val="000000" w:themeColor="text1"/>
          <w:sz w:val="32"/>
          <w:szCs w:val="32"/>
        </w:rPr>
        <w:t>.</w:t>
      </w:r>
      <w:r w:rsidR="002A0769" w:rsidRPr="00DF2342">
        <w:rPr>
          <w:rFonts w:ascii="Angsana New" w:hAnsi="Angsana New"/>
          <w:color w:val="000000" w:themeColor="text1"/>
          <w:sz w:val="32"/>
          <w:szCs w:val="32"/>
        </w:rPr>
        <w:t>3</w:t>
      </w:r>
      <w:r w:rsidR="002A0769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2A0769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2A0769" w:rsidRPr="00DF2342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ความเสี่ยงจากการให้สินเชื่อ</w:t>
      </w:r>
    </w:p>
    <w:p w14:paraId="0F7D92DB" w14:textId="77777777" w:rsidR="002A0769" w:rsidRPr="00DF2342" w:rsidRDefault="002A0769" w:rsidP="00A1057F">
      <w:pPr>
        <w:tabs>
          <w:tab w:val="left" w:pos="284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UPC"/>
          <w:color w:val="000000" w:themeColor="text1"/>
          <w:sz w:val="32"/>
          <w:szCs w:val="32"/>
        </w:rPr>
      </w:pPr>
      <w:r w:rsidRPr="00DF2342">
        <w:rPr>
          <w:rFonts w:ascii="Times New Roman" w:hAnsi="Times New Roman" w:cs="AngsanaUPC" w:hint="cs"/>
          <w:color w:val="000000" w:themeColor="text1"/>
          <w:sz w:val="32"/>
          <w:szCs w:val="32"/>
        </w:rPr>
        <w:tab/>
      </w:r>
      <w:r w:rsidRPr="00DF2342">
        <w:rPr>
          <w:rFonts w:ascii="Times New Roman" w:hAnsi="Times New Roman" w:cs="AngsanaUPC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Pr="00DF2342">
        <w:rPr>
          <w:rFonts w:ascii="Angsana New" w:hAnsi="Angsana New" w:cs="AngsanaUPC"/>
          <w:color w:val="000000" w:themeColor="text1"/>
          <w:sz w:val="32"/>
          <w:szCs w:val="32"/>
          <w:cs/>
        </w:rPr>
        <w:t>บริษัท</w:t>
      </w:r>
      <w:r w:rsidRPr="00DF2342">
        <w:rPr>
          <w:rFonts w:ascii="Angsana New" w:hAnsi="Angsana New" w:cs="AngsanaUPC" w:hint="cs"/>
          <w:color w:val="000000" w:themeColor="text1"/>
          <w:sz w:val="32"/>
          <w:szCs w:val="32"/>
          <w:cs/>
        </w:rPr>
        <w:t>และบริษัทย่อย</w:t>
      </w:r>
      <w:r w:rsidRPr="00DF2342">
        <w:rPr>
          <w:rFonts w:ascii="Angsana New" w:hAnsi="Angsana New" w:cs="AngsanaUPC"/>
          <w:color w:val="000000" w:themeColor="text1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</w:t>
      </w:r>
      <w:r w:rsidRPr="00DF2342">
        <w:rPr>
          <w:rFonts w:ascii="Angsana New" w:hAnsi="Angsana New" w:cs="AngsanaUPC" w:hint="cs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</w:t>
      </w:r>
      <w:r w:rsidRPr="00DF2342">
        <w:rPr>
          <w:rFonts w:ascii="Angsana New" w:hAnsi="Angsana New" w:cs="AngsanaUPC"/>
          <w:color w:val="000000" w:themeColor="text1"/>
          <w:sz w:val="32"/>
          <w:szCs w:val="32"/>
          <w:cs/>
        </w:rPr>
        <w:t>ไว้แล้ว</w:t>
      </w:r>
    </w:p>
    <w:p w14:paraId="42285854" w14:textId="77777777" w:rsidR="006C75E5" w:rsidRDefault="006C75E5" w:rsidP="00A1057F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6D1663C" w14:textId="77777777" w:rsidR="00C7671A" w:rsidRDefault="00C7671A" w:rsidP="00A1057F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B737E60" w14:textId="77777777" w:rsidR="00C7671A" w:rsidRDefault="00C7671A" w:rsidP="00A1057F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D05F913" w14:textId="77777777" w:rsidR="00C7671A" w:rsidRDefault="00C7671A" w:rsidP="00A1057F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A94487A" w14:textId="5F6874F8" w:rsidR="002A0769" w:rsidRPr="00DF2342" w:rsidRDefault="00A715A8" w:rsidP="00A1057F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lastRenderedPageBreak/>
        <w:t>30</w:t>
      </w:r>
      <w:r w:rsidR="00416AC2" w:rsidRPr="00DF2342">
        <w:rPr>
          <w:rFonts w:ascii="Angsana New" w:hAnsi="Angsana New"/>
          <w:color w:val="000000" w:themeColor="text1"/>
          <w:sz w:val="32"/>
          <w:szCs w:val="32"/>
        </w:rPr>
        <w:t>.</w:t>
      </w:r>
      <w:r w:rsidR="002A0769" w:rsidRPr="00DF2342">
        <w:rPr>
          <w:rFonts w:ascii="Angsana New" w:hAnsi="Angsana New"/>
          <w:color w:val="000000" w:themeColor="text1"/>
          <w:sz w:val="32"/>
          <w:szCs w:val="32"/>
        </w:rPr>
        <w:t>4</w:t>
      </w:r>
      <w:r w:rsidR="002A0769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2A0769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2A0769" w:rsidRPr="00DF2342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75AD29CA" w14:textId="77777777" w:rsidR="002A0769" w:rsidRPr="00DF2342" w:rsidRDefault="002A0769" w:rsidP="00A1057F">
      <w:pPr>
        <w:tabs>
          <w:tab w:val="left" w:pos="1418"/>
          <w:tab w:val="left" w:pos="8738"/>
        </w:tabs>
        <w:spacing w:line="380" w:lineRule="exact"/>
        <w:ind w:left="851" w:right="27" w:firstLine="589"/>
        <w:jc w:val="thaiDistribute"/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</w:pPr>
      <w:r w:rsidRPr="00DF2342">
        <w:rPr>
          <w:rFonts w:ascii="Angsana New" w:eastAsia="Cordia New" w:hAnsi="Angsana New"/>
          <w:color w:val="000000" w:themeColor="text1"/>
          <w:sz w:val="32"/>
          <w:szCs w:val="32"/>
          <w:cs/>
          <w:lang w:eastAsia="x-none"/>
        </w:rPr>
        <w:t>บริษัทและบริษัทย่อยไม่มีความเสี่ยงจากความผันผวนของอัตราแลกเปลี่ยนในสกุลเงินตราต่างประเทศ เนื่องจากธุรกรรมทางการค้าของบริษัทและบริษัทย่อยทำธุรกิจภายในประเทศ</w:t>
      </w:r>
    </w:p>
    <w:p w14:paraId="0F291070" w14:textId="30B54684" w:rsidR="002A0769" w:rsidRPr="00DF2342" w:rsidRDefault="002A0769" w:rsidP="00E2398F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31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256</w:t>
      </w:r>
      <w:r w:rsidR="00156CF1" w:rsidRPr="00DF2342">
        <w:rPr>
          <w:rFonts w:ascii="Angsana New" w:hAnsi="Angsana New"/>
          <w:color w:val="000000" w:themeColor="text1"/>
          <w:sz w:val="32"/>
          <w:szCs w:val="32"/>
        </w:rPr>
        <w:t>7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>256</w:t>
      </w:r>
      <w:r w:rsidR="00156CF1" w:rsidRPr="00DF2342">
        <w:rPr>
          <w:rFonts w:ascii="Angsana New" w:hAnsi="Angsana New"/>
          <w:color w:val="000000" w:themeColor="text1"/>
          <w:sz w:val="32"/>
          <w:szCs w:val="32"/>
        </w:rPr>
        <w:t>6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มีสินทรัพย์และหนี้สินทางการเงินซึ่งเป็นเงินตราต่างประเทศที่สำคัญ</w:t>
      </w:r>
      <w:r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  <w:r w:rsidRPr="00DF2342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42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6"/>
        <w:gridCol w:w="137"/>
        <w:gridCol w:w="855"/>
        <w:gridCol w:w="142"/>
        <w:gridCol w:w="854"/>
        <w:gridCol w:w="135"/>
        <w:gridCol w:w="857"/>
        <w:gridCol w:w="142"/>
        <w:gridCol w:w="851"/>
        <w:gridCol w:w="134"/>
        <w:gridCol w:w="1279"/>
        <w:gridCol w:w="142"/>
        <w:gridCol w:w="1276"/>
        <w:gridCol w:w="6"/>
      </w:tblGrid>
      <w:tr w:rsidR="00DF2342" w:rsidRPr="00DF2342" w14:paraId="246AC963" w14:textId="77777777" w:rsidTr="00CB406F">
        <w:trPr>
          <w:cantSplit/>
          <w:trHeight w:val="20"/>
        </w:trPr>
        <w:tc>
          <w:tcPr>
            <w:tcW w:w="1616" w:type="dxa"/>
          </w:tcPr>
          <w:p w14:paraId="2E1E8CDB" w14:textId="77777777" w:rsidR="00156CF1" w:rsidRPr="00CB406F" w:rsidRDefault="00156CF1" w:rsidP="00EC3A95">
            <w:pPr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650E7EB4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</w:tcPr>
          <w:p w14:paraId="781FB4BA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CB406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73652EA4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</w:tcPr>
          <w:p w14:paraId="0BBB3926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B406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34" w:type="dxa"/>
          </w:tcPr>
          <w:p w14:paraId="288C2C1D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703" w:type="dxa"/>
            <w:gridSpan w:val="4"/>
          </w:tcPr>
          <w:p w14:paraId="24852F0D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F2342" w:rsidRPr="00DF2342" w14:paraId="55590E7D" w14:textId="77777777" w:rsidTr="00CB406F">
        <w:trPr>
          <w:gridAfter w:val="1"/>
          <w:wAfter w:w="6" w:type="dxa"/>
          <w:cantSplit/>
          <w:trHeight w:val="45"/>
        </w:trPr>
        <w:tc>
          <w:tcPr>
            <w:tcW w:w="1616" w:type="dxa"/>
            <w:vMerge w:val="restart"/>
            <w:tcBorders>
              <w:bottom w:val="single" w:sz="6" w:space="0" w:color="auto"/>
            </w:tcBorders>
            <w:vAlign w:val="bottom"/>
          </w:tcPr>
          <w:p w14:paraId="2FBC8F44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B406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37" w:type="dxa"/>
            <w:vMerge w:val="restart"/>
          </w:tcPr>
          <w:p w14:paraId="6FD0F54C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5" w:type="dxa"/>
            <w:vMerge w:val="restart"/>
            <w:vAlign w:val="bottom"/>
          </w:tcPr>
          <w:p w14:paraId="3E5F5D65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B406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  <w:p w14:paraId="6B8EBE09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B406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42" w:type="dxa"/>
            <w:vMerge w:val="restart"/>
            <w:vAlign w:val="bottom"/>
          </w:tcPr>
          <w:p w14:paraId="5E1D5102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4" w:type="dxa"/>
            <w:vMerge w:val="restart"/>
            <w:vAlign w:val="bottom"/>
          </w:tcPr>
          <w:p w14:paraId="25B9AFBE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B406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หนี้สิน</w:t>
            </w:r>
          </w:p>
          <w:p w14:paraId="5F97C2B8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B406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35" w:type="dxa"/>
            <w:vMerge w:val="restart"/>
          </w:tcPr>
          <w:p w14:paraId="5C15FD9C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7" w:type="dxa"/>
            <w:vMerge w:val="restart"/>
            <w:tcBorders>
              <w:top w:val="single" w:sz="6" w:space="0" w:color="auto"/>
            </w:tcBorders>
            <w:vAlign w:val="bottom"/>
          </w:tcPr>
          <w:p w14:paraId="52AF31AC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B406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  <w:p w14:paraId="261171D2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B406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vAlign w:val="bottom"/>
          </w:tcPr>
          <w:p w14:paraId="06485312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  <w:vAlign w:val="bottom"/>
          </w:tcPr>
          <w:p w14:paraId="1FA77B7C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CB406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หนี้สิน</w:t>
            </w:r>
          </w:p>
          <w:p w14:paraId="77390262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B406F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34" w:type="dxa"/>
            <w:vMerge w:val="restart"/>
          </w:tcPr>
          <w:p w14:paraId="611D6E99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  <w:vAlign w:val="bottom"/>
          </w:tcPr>
          <w:p w14:paraId="4128CD4E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B406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อัตราแลกเปลี่ยน</w:t>
            </w:r>
          </w:p>
        </w:tc>
      </w:tr>
      <w:tr w:rsidR="00DF2342" w:rsidRPr="00DF2342" w14:paraId="31142412" w14:textId="77777777" w:rsidTr="00CB406F">
        <w:trPr>
          <w:gridAfter w:val="1"/>
          <w:wAfter w:w="6" w:type="dxa"/>
          <w:cantSplit/>
          <w:trHeight w:val="45"/>
        </w:trPr>
        <w:tc>
          <w:tcPr>
            <w:tcW w:w="1616" w:type="dxa"/>
            <w:vMerge/>
            <w:tcBorders>
              <w:bottom w:val="single" w:sz="6" w:space="0" w:color="auto"/>
            </w:tcBorders>
            <w:vAlign w:val="bottom"/>
          </w:tcPr>
          <w:p w14:paraId="548DB37E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7" w:type="dxa"/>
            <w:vMerge/>
          </w:tcPr>
          <w:p w14:paraId="5B2BB9B2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5" w:type="dxa"/>
            <w:vMerge/>
            <w:tcBorders>
              <w:bottom w:val="single" w:sz="6" w:space="0" w:color="auto"/>
            </w:tcBorders>
            <w:vAlign w:val="bottom"/>
          </w:tcPr>
          <w:p w14:paraId="377FC219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2" w:type="dxa"/>
            <w:vMerge/>
            <w:vAlign w:val="bottom"/>
          </w:tcPr>
          <w:p w14:paraId="3B460A28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4" w:type="dxa"/>
            <w:vMerge/>
            <w:vAlign w:val="bottom"/>
          </w:tcPr>
          <w:p w14:paraId="0900688B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" w:type="dxa"/>
            <w:vMerge/>
          </w:tcPr>
          <w:p w14:paraId="6FB73EF6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857" w:type="dxa"/>
            <w:vMerge/>
            <w:tcBorders>
              <w:top w:val="single" w:sz="6" w:space="0" w:color="auto"/>
            </w:tcBorders>
            <w:vAlign w:val="bottom"/>
          </w:tcPr>
          <w:p w14:paraId="63F7527C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2" w:type="dxa"/>
            <w:vMerge/>
            <w:tcBorders>
              <w:top w:val="single" w:sz="6" w:space="0" w:color="auto"/>
            </w:tcBorders>
            <w:vAlign w:val="bottom"/>
          </w:tcPr>
          <w:p w14:paraId="22244746" w14:textId="77777777" w:rsidR="00156CF1" w:rsidRPr="00CB406F" w:rsidRDefault="00156CF1" w:rsidP="00EC3A95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</w:tcBorders>
            <w:vAlign w:val="bottom"/>
          </w:tcPr>
          <w:p w14:paraId="64CF154E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vMerge/>
            <w:tcBorders>
              <w:top w:val="single" w:sz="6" w:space="0" w:color="auto"/>
            </w:tcBorders>
          </w:tcPr>
          <w:p w14:paraId="7771391C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A8D6F7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B406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อัตราซื้อ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4B9BDE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A78132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B406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อัตราขาย</w:t>
            </w:r>
          </w:p>
        </w:tc>
      </w:tr>
      <w:tr w:rsidR="00DF2342" w:rsidRPr="00DF2342" w14:paraId="00430041" w14:textId="77777777" w:rsidTr="00CB406F">
        <w:trPr>
          <w:gridAfter w:val="1"/>
          <w:wAfter w:w="6" w:type="dxa"/>
          <w:cantSplit/>
          <w:trHeight w:val="20"/>
        </w:trPr>
        <w:tc>
          <w:tcPr>
            <w:tcW w:w="1616" w:type="dxa"/>
            <w:tcBorders>
              <w:top w:val="single" w:sz="6" w:space="0" w:color="auto"/>
            </w:tcBorders>
          </w:tcPr>
          <w:p w14:paraId="6CB89643" w14:textId="2D5C87E5" w:rsidR="00156CF1" w:rsidRPr="00CB406F" w:rsidRDefault="00156CF1" w:rsidP="00EC3A95">
            <w:pPr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00696C60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  <w:shd w:val="clear" w:color="auto" w:fill="auto"/>
          </w:tcPr>
          <w:p w14:paraId="676F3EDE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B406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CB406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42" w:type="dxa"/>
          </w:tcPr>
          <w:p w14:paraId="31CBB9FF" w14:textId="77777777" w:rsidR="00156CF1" w:rsidRPr="00CB406F" w:rsidRDefault="00156CF1" w:rsidP="00EC3A95">
            <w:pPr>
              <w:tabs>
                <w:tab w:val="decimal" w:pos="792"/>
              </w:tabs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6FAB2A59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B406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CB406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35" w:type="dxa"/>
          </w:tcPr>
          <w:p w14:paraId="148499D0" w14:textId="77777777" w:rsidR="00156CF1" w:rsidRPr="00CB406F" w:rsidRDefault="00156CF1" w:rsidP="00EC3A95">
            <w:pPr>
              <w:tabs>
                <w:tab w:val="decimal" w:pos="792"/>
              </w:tabs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3E0D6F3E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B406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CB406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42" w:type="dxa"/>
          </w:tcPr>
          <w:p w14:paraId="24717D95" w14:textId="77777777" w:rsidR="00156CF1" w:rsidRPr="00CB406F" w:rsidRDefault="00156CF1" w:rsidP="00EC3A95">
            <w:pPr>
              <w:tabs>
                <w:tab w:val="decimal" w:pos="792"/>
              </w:tabs>
              <w:spacing w:line="28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30EB91B9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B406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CB406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84242D1" w14:textId="77777777" w:rsidR="00156CF1" w:rsidRPr="00CB406F" w:rsidRDefault="00156CF1" w:rsidP="00EC3A95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697" w:type="dxa"/>
            <w:gridSpan w:val="3"/>
            <w:tcBorders>
              <w:left w:val="nil"/>
            </w:tcBorders>
          </w:tcPr>
          <w:p w14:paraId="010A3940" w14:textId="77777777" w:rsidR="00156CF1" w:rsidRPr="00CB406F" w:rsidRDefault="00156CF1" w:rsidP="00EC3A9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CB406F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CB406F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บาทต่อหนึ่งหน่วยเงินตราต่างประเทศ)</w:t>
            </w:r>
          </w:p>
        </w:tc>
      </w:tr>
      <w:tr w:rsidR="00CB406F" w:rsidRPr="00DF2342" w14:paraId="3F00B5AE" w14:textId="77777777" w:rsidTr="00CB406F">
        <w:trPr>
          <w:gridAfter w:val="1"/>
          <w:wAfter w:w="6" w:type="dxa"/>
          <w:cantSplit/>
          <w:trHeight w:val="20"/>
        </w:trPr>
        <w:tc>
          <w:tcPr>
            <w:tcW w:w="1616" w:type="dxa"/>
          </w:tcPr>
          <w:p w14:paraId="256D7357" w14:textId="7AED4B83" w:rsidR="00CB406F" w:rsidRPr="00870C01" w:rsidRDefault="00870C01" w:rsidP="00CB406F">
            <w:pPr>
              <w:spacing w:line="280" w:lineRule="exact"/>
              <w:ind w:left="57" w:right="-147" w:hanging="5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  <w:r w:rsidRPr="00870C01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ปี</w:t>
            </w:r>
            <w:r w:rsidR="00CB406F" w:rsidRPr="00870C0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 xml:space="preserve"> </w:t>
            </w:r>
            <w:r w:rsidR="00CB406F" w:rsidRPr="00870C0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2567</w:t>
            </w:r>
          </w:p>
        </w:tc>
        <w:tc>
          <w:tcPr>
            <w:tcW w:w="137" w:type="dxa"/>
          </w:tcPr>
          <w:p w14:paraId="72EE98A5" w14:textId="77777777" w:rsidR="00CB406F" w:rsidRPr="00DF2342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4662E3AF" w14:textId="2BBD84C6" w:rsidR="00CB406F" w:rsidRPr="00DF2342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AC58039" w14:textId="77777777" w:rsidR="00CB406F" w:rsidRPr="00DF2342" w:rsidRDefault="00CB406F" w:rsidP="00CB406F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65D4E7C4" w14:textId="0359EBF3" w:rsidR="00CB406F" w:rsidRPr="00DF2342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5" w:type="dxa"/>
          </w:tcPr>
          <w:p w14:paraId="33CC3AF9" w14:textId="77777777" w:rsidR="00CB406F" w:rsidRPr="00DF2342" w:rsidRDefault="00CB406F" w:rsidP="00CB406F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shd w:val="clear" w:color="auto" w:fill="auto"/>
          </w:tcPr>
          <w:p w14:paraId="3CFF2418" w14:textId="3081EC7B" w:rsidR="00CB406F" w:rsidRPr="00DF2342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3188B0E" w14:textId="77777777" w:rsidR="00CB406F" w:rsidRPr="00DF2342" w:rsidRDefault="00CB406F" w:rsidP="00CB406F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7F9B65DC" w14:textId="13654E84" w:rsidR="00CB406F" w:rsidRPr="00DF2342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79F9798" w14:textId="77777777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108760A3" w14:textId="678C7B5B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4930C75" w14:textId="77777777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0851A3AC" w14:textId="1424EC5E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CB406F" w:rsidRPr="00DF2342" w14:paraId="1398EF50" w14:textId="77777777" w:rsidTr="00CB406F">
        <w:trPr>
          <w:gridAfter w:val="1"/>
          <w:wAfter w:w="6" w:type="dxa"/>
          <w:cantSplit/>
          <w:trHeight w:val="20"/>
        </w:trPr>
        <w:tc>
          <w:tcPr>
            <w:tcW w:w="1616" w:type="dxa"/>
          </w:tcPr>
          <w:p w14:paraId="1976940D" w14:textId="1744C5AE" w:rsidR="00CB406F" w:rsidRPr="00DF2342" w:rsidRDefault="00CB406F" w:rsidP="00CB406F">
            <w:pPr>
              <w:spacing w:line="280" w:lineRule="exact"/>
              <w:ind w:left="57" w:right="-147" w:hanging="5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ดอลลาร์</w:t>
            </w:r>
            <w:r w:rsidRPr="00DF2342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37" w:type="dxa"/>
          </w:tcPr>
          <w:p w14:paraId="751A8013" w14:textId="77777777" w:rsidR="00CB406F" w:rsidRPr="00DF2342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14B05270" w14:textId="446067DF" w:rsidR="00CB406F" w:rsidRPr="009721EB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2,088</w:t>
            </w:r>
          </w:p>
        </w:tc>
        <w:tc>
          <w:tcPr>
            <w:tcW w:w="142" w:type="dxa"/>
            <w:shd w:val="clear" w:color="auto" w:fill="auto"/>
          </w:tcPr>
          <w:p w14:paraId="4B575E24" w14:textId="77777777" w:rsidR="00CB406F" w:rsidRPr="00DF2342" w:rsidRDefault="00CB406F" w:rsidP="00CB406F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71C3618B" w14:textId="417DB0AD" w:rsidR="00CB406F" w:rsidRPr="00DF2342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15,348</w:t>
            </w:r>
          </w:p>
        </w:tc>
        <w:tc>
          <w:tcPr>
            <w:tcW w:w="135" w:type="dxa"/>
          </w:tcPr>
          <w:p w14:paraId="6F8202DC" w14:textId="77777777" w:rsidR="00CB406F" w:rsidRPr="00DF2342" w:rsidRDefault="00CB406F" w:rsidP="00CB406F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shd w:val="clear" w:color="auto" w:fill="auto"/>
          </w:tcPr>
          <w:p w14:paraId="69B4AB61" w14:textId="0DEFAE73" w:rsidR="00CB406F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607</w:t>
            </w:r>
          </w:p>
        </w:tc>
        <w:tc>
          <w:tcPr>
            <w:tcW w:w="142" w:type="dxa"/>
            <w:shd w:val="clear" w:color="auto" w:fill="auto"/>
          </w:tcPr>
          <w:p w14:paraId="531F9303" w14:textId="77777777" w:rsidR="00CB406F" w:rsidRPr="00DF2342" w:rsidRDefault="00CB406F" w:rsidP="00CB406F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7D57ADB5" w14:textId="3F041DD6" w:rsidR="00CB406F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14,090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7AFEDDE" w14:textId="77777777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234533E5" w14:textId="1BF96D17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33.8296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0E48E4A" w14:textId="77777777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B338C44" w14:textId="4ADAD6BC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34.1461</w:t>
            </w:r>
          </w:p>
        </w:tc>
      </w:tr>
      <w:tr w:rsidR="00CB406F" w:rsidRPr="00DF2342" w14:paraId="1122F234" w14:textId="77777777" w:rsidTr="00CB406F">
        <w:trPr>
          <w:gridAfter w:val="1"/>
          <w:wAfter w:w="6" w:type="dxa"/>
          <w:cantSplit/>
          <w:trHeight w:val="20"/>
        </w:trPr>
        <w:tc>
          <w:tcPr>
            <w:tcW w:w="1616" w:type="dxa"/>
          </w:tcPr>
          <w:p w14:paraId="3FCEB03E" w14:textId="486CB9CC" w:rsidR="00CB406F" w:rsidRPr="009721EB" w:rsidRDefault="00CB406F" w:rsidP="00CB406F">
            <w:pPr>
              <w:spacing w:line="280" w:lineRule="exact"/>
              <w:ind w:left="57" w:right="-147" w:hanging="5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9721EB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หยวนจีน</w:t>
            </w:r>
          </w:p>
        </w:tc>
        <w:tc>
          <w:tcPr>
            <w:tcW w:w="137" w:type="dxa"/>
          </w:tcPr>
          <w:p w14:paraId="774C04B3" w14:textId="77777777" w:rsidR="00CB406F" w:rsidRPr="00DF2342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3A5D407D" w14:textId="0E20963D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7FBFD2" w14:textId="77777777" w:rsidR="00CB406F" w:rsidRPr="00DF2342" w:rsidRDefault="00CB406F" w:rsidP="00CB406F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0DEEAEEA" w14:textId="13304E72" w:rsidR="00CB406F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0.80</w:t>
            </w:r>
          </w:p>
        </w:tc>
        <w:tc>
          <w:tcPr>
            <w:tcW w:w="135" w:type="dxa"/>
          </w:tcPr>
          <w:p w14:paraId="18B8EF66" w14:textId="77777777" w:rsidR="00CB406F" w:rsidRPr="00DF2342" w:rsidRDefault="00CB406F" w:rsidP="00CB406F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shd w:val="clear" w:color="auto" w:fill="auto"/>
          </w:tcPr>
          <w:p w14:paraId="09C4CBDD" w14:textId="3F3E2C4D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DCD8C6A" w14:textId="77777777" w:rsidR="00CB406F" w:rsidRPr="00DF2342" w:rsidRDefault="00CB406F" w:rsidP="00CB406F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3190A204" w14:textId="4F366B5A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4A42F53" w14:textId="77777777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79B83BA5" w14:textId="75C12C51" w:rsidR="00CB406F" w:rsidRPr="009721EB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21EB">
              <w:rPr>
                <w:rFonts w:ascii="Angsana New" w:hAnsi="Angsana New"/>
                <w:color w:val="000000" w:themeColor="text1"/>
                <w:sz w:val="22"/>
                <w:szCs w:val="22"/>
              </w:rPr>
              <w:t>4.5996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BD5277F" w14:textId="77777777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B590509" w14:textId="0ECE0A5A" w:rsidR="00CB406F" w:rsidRPr="009721EB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721EB">
              <w:rPr>
                <w:rFonts w:ascii="Angsana New" w:hAnsi="Angsana New"/>
                <w:color w:val="000000" w:themeColor="text1"/>
                <w:sz w:val="22"/>
                <w:szCs w:val="22"/>
              </w:rPr>
              <w:t>4.7130</w:t>
            </w:r>
          </w:p>
        </w:tc>
      </w:tr>
      <w:tr w:rsidR="00CB406F" w:rsidRPr="00DF2342" w14:paraId="74A2F34E" w14:textId="77777777" w:rsidTr="00CB406F">
        <w:trPr>
          <w:gridAfter w:val="1"/>
          <w:wAfter w:w="6" w:type="dxa"/>
          <w:cantSplit/>
          <w:trHeight w:val="20"/>
        </w:trPr>
        <w:tc>
          <w:tcPr>
            <w:tcW w:w="1616" w:type="dxa"/>
          </w:tcPr>
          <w:p w14:paraId="10589D65" w14:textId="568EE9A6" w:rsidR="00CB406F" w:rsidRPr="00870C01" w:rsidRDefault="00870C01" w:rsidP="00CB406F">
            <w:pPr>
              <w:spacing w:line="280" w:lineRule="exact"/>
              <w:ind w:left="57" w:right="-147" w:hanging="57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ปี</w:t>
            </w:r>
            <w:r w:rsidR="00CB406F" w:rsidRPr="00870C0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 xml:space="preserve"> </w:t>
            </w:r>
            <w:r w:rsidR="00CB406F" w:rsidRPr="00870C01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2566</w:t>
            </w:r>
          </w:p>
        </w:tc>
        <w:tc>
          <w:tcPr>
            <w:tcW w:w="137" w:type="dxa"/>
          </w:tcPr>
          <w:p w14:paraId="329AD640" w14:textId="77777777" w:rsidR="00CB406F" w:rsidRPr="00DF2342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791A35AE" w14:textId="0D7039F9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D8A4BA5" w14:textId="77777777" w:rsidR="00CB406F" w:rsidRPr="00DF2342" w:rsidRDefault="00CB406F" w:rsidP="00CB406F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3D84E776" w14:textId="06B5F477" w:rsidR="00CB406F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" w:type="dxa"/>
          </w:tcPr>
          <w:p w14:paraId="2EB070B6" w14:textId="77777777" w:rsidR="00CB406F" w:rsidRPr="00DF2342" w:rsidRDefault="00CB406F" w:rsidP="00CB406F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shd w:val="clear" w:color="auto" w:fill="auto"/>
          </w:tcPr>
          <w:p w14:paraId="41E0BD99" w14:textId="406BE827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5D67B5C" w14:textId="77777777" w:rsidR="00CB406F" w:rsidRPr="00DF2342" w:rsidRDefault="00CB406F" w:rsidP="00CB406F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70475E06" w14:textId="265FB33D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CEEF1B4" w14:textId="77777777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75BB8B63" w14:textId="17655AF9" w:rsidR="00CB406F" w:rsidRPr="009721EB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6DF3EB1" w14:textId="77777777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D74CB2B" w14:textId="2023C5BB" w:rsidR="00CB406F" w:rsidRPr="009721EB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CB406F" w:rsidRPr="00DF2342" w14:paraId="7F179928" w14:textId="77777777" w:rsidTr="00CB406F">
        <w:trPr>
          <w:gridAfter w:val="1"/>
          <w:wAfter w:w="6" w:type="dxa"/>
          <w:cantSplit/>
          <w:trHeight w:val="20"/>
        </w:trPr>
        <w:tc>
          <w:tcPr>
            <w:tcW w:w="1616" w:type="dxa"/>
          </w:tcPr>
          <w:p w14:paraId="66EF9486" w14:textId="475B99F4" w:rsidR="00CB406F" w:rsidRPr="00DF2342" w:rsidRDefault="00CB406F" w:rsidP="00CB406F">
            <w:pPr>
              <w:spacing w:line="280" w:lineRule="exact"/>
              <w:ind w:left="57" w:right="-147" w:hanging="5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ดอลลาร์</w:t>
            </w:r>
            <w:r w:rsidRPr="00DF2342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37" w:type="dxa"/>
          </w:tcPr>
          <w:p w14:paraId="1021BF2F" w14:textId="77777777" w:rsidR="00CB406F" w:rsidRPr="00DF2342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79B03421" w14:textId="202DFA63" w:rsidR="00CB406F" w:rsidRPr="00DF2342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bCs/>
                <w:color w:val="000000" w:themeColor="text1"/>
                <w:sz w:val="22"/>
                <w:szCs w:val="22"/>
              </w:rPr>
              <w:t>1,598</w:t>
            </w:r>
          </w:p>
        </w:tc>
        <w:tc>
          <w:tcPr>
            <w:tcW w:w="142" w:type="dxa"/>
            <w:shd w:val="clear" w:color="auto" w:fill="auto"/>
          </w:tcPr>
          <w:p w14:paraId="77CCCFD2" w14:textId="77777777" w:rsidR="00CB406F" w:rsidRPr="00DF2342" w:rsidRDefault="00CB406F" w:rsidP="00CB406F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shd w:val="clear" w:color="auto" w:fill="auto"/>
          </w:tcPr>
          <w:p w14:paraId="074D929E" w14:textId="1EEB6C27" w:rsidR="00CB406F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16,628.36</w:t>
            </w:r>
          </w:p>
        </w:tc>
        <w:tc>
          <w:tcPr>
            <w:tcW w:w="135" w:type="dxa"/>
          </w:tcPr>
          <w:p w14:paraId="45FE7D75" w14:textId="77777777" w:rsidR="00CB406F" w:rsidRPr="00DF2342" w:rsidRDefault="00CB406F" w:rsidP="00CB406F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shd w:val="clear" w:color="auto" w:fill="auto"/>
          </w:tcPr>
          <w:p w14:paraId="4F1FC4F9" w14:textId="48A0D2E2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0D46BA3" w14:textId="77777777" w:rsidR="00CB406F" w:rsidRPr="00DF2342" w:rsidRDefault="00CB406F" w:rsidP="00CB406F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  <w:shd w:val="clear" w:color="auto" w:fill="auto"/>
          </w:tcPr>
          <w:p w14:paraId="40320443" w14:textId="5CC70337" w:rsidR="00CB406F" w:rsidRPr="00DF2342" w:rsidRDefault="00CB406F" w:rsidP="00CB406F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/>
                <w:color w:val="000000" w:themeColor="text1"/>
                <w:sz w:val="22"/>
                <w:szCs w:val="22"/>
              </w:rPr>
              <w:t>16,513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9DA5315" w14:textId="77777777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27B2372E" w14:textId="59D32A06" w:rsidR="00CB406F" w:rsidRPr="009721EB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34.0590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AFB9E6C" w14:textId="77777777" w:rsidR="00CB406F" w:rsidRPr="00DF2342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1F996B6" w14:textId="1500083E" w:rsidR="00CB406F" w:rsidRPr="009721EB" w:rsidRDefault="00CB406F" w:rsidP="00CB406F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F2342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34.3876</w:t>
            </w:r>
          </w:p>
        </w:tc>
      </w:tr>
    </w:tbl>
    <w:p w14:paraId="2515D601" w14:textId="77777777" w:rsidR="001C70CD" w:rsidRPr="00DF2342" w:rsidRDefault="001C70CD" w:rsidP="001107E6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22"/>
          <w:szCs w:val="22"/>
        </w:rPr>
      </w:pPr>
    </w:p>
    <w:p w14:paraId="2C16D888" w14:textId="6EC3A131" w:rsidR="002A0769" w:rsidRPr="00DF2342" w:rsidRDefault="002A0769" w:rsidP="001107E6">
      <w:pPr>
        <w:tabs>
          <w:tab w:val="left" w:pos="1418"/>
          <w:tab w:val="left" w:pos="8738"/>
        </w:tabs>
        <w:spacing w:line="380" w:lineRule="exact"/>
        <w:ind w:left="851" w:right="28" w:firstLine="590"/>
        <w:jc w:val="thaiDistribute"/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</w:pPr>
      <w:r w:rsidRPr="00DF2342">
        <w:rPr>
          <w:rFonts w:ascii="Angsana New" w:eastAsia="Cordia New" w:hAnsi="Angsana New"/>
          <w:color w:val="000000" w:themeColor="text1"/>
          <w:sz w:val="32"/>
          <w:szCs w:val="32"/>
          <w:cs/>
          <w:lang w:eastAsia="x-none"/>
        </w:rPr>
        <w:t xml:space="preserve">ณ วันที่ </w:t>
      </w:r>
      <w:r w:rsidRPr="00DF2342"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  <w:t xml:space="preserve">31 </w:t>
      </w:r>
      <w:r w:rsidRPr="00DF2342">
        <w:rPr>
          <w:rFonts w:ascii="Angsana New" w:eastAsia="Cordia New" w:hAnsi="Angsana New"/>
          <w:color w:val="000000" w:themeColor="text1"/>
          <w:sz w:val="32"/>
          <w:szCs w:val="32"/>
          <w:cs/>
          <w:lang w:eastAsia="x-none"/>
        </w:rPr>
        <w:t xml:space="preserve">ธันวาคม </w:t>
      </w:r>
      <w:r w:rsidRPr="00DF2342"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  <w:t>256</w:t>
      </w:r>
      <w:r w:rsidR="00156CF1" w:rsidRPr="00DF2342"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  <w:t>7</w:t>
      </w:r>
      <w:r w:rsidRPr="00DF2342">
        <w:rPr>
          <w:rFonts w:ascii="Angsana New" w:eastAsia="Cordia New" w:hAnsi="Angsana New" w:hint="cs"/>
          <w:color w:val="000000" w:themeColor="text1"/>
          <w:sz w:val="32"/>
          <w:szCs w:val="32"/>
          <w:cs/>
          <w:lang w:eastAsia="x-none"/>
        </w:rPr>
        <w:t xml:space="preserve"> และ </w:t>
      </w:r>
      <w:r w:rsidRPr="00DF2342"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  <w:t>256</w:t>
      </w:r>
      <w:r w:rsidR="00156CF1" w:rsidRPr="00DF2342"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  <w:t>6</w:t>
      </w:r>
      <w:r w:rsidRPr="00DF2342">
        <w:rPr>
          <w:rFonts w:ascii="Angsana New" w:eastAsia="Cordia New" w:hAnsi="Angsana New"/>
          <w:color w:val="000000" w:themeColor="text1"/>
          <w:sz w:val="32"/>
          <w:szCs w:val="32"/>
          <w:lang w:eastAsia="x-none"/>
        </w:rPr>
        <w:t xml:space="preserve"> </w:t>
      </w:r>
      <w:r w:rsidRPr="00DF2342">
        <w:rPr>
          <w:rFonts w:ascii="Angsana New" w:eastAsia="Cordia New" w:hAnsi="Angsana New"/>
          <w:color w:val="000000" w:themeColor="text1"/>
          <w:sz w:val="32"/>
          <w:szCs w:val="32"/>
          <w:cs/>
          <w:lang w:eastAsia="x-none"/>
        </w:rPr>
        <w:t>บริษัทมีสัญญาซื้อ</w:t>
      </w:r>
      <w:r w:rsidRPr="00DF2342">
        <w:rPr>
          <w:rFonts w:ascii="Angsana New" w:eastAsia="Cordia New" w:hAnsi="Angsana New" w:hint="cs"/>
          <w:color w:val="000000" w:themeColor="text1"/>
          <w:sz w:val="32"/>
          <w:szCs w:val="32"/>
          <w:cs/>
          <w:lang w:eastAsia="x-none"/>
        </w:rPr>
        <w:t>และขาย</w:t>
      </w:r>
      <w:r w:rsidRPr="00DF2342">
        <w:rPr>
          <w:rFonts w:ascii="Angsana New" w:eastAsia="Cordia New" w:hAnsi="Angsana New"/>
          <w:color w:val="000000" w:themeColor="text1"/>
          <w:sz w:val="32"/>
          <w:szCs w:val="32"/>
          <w:cs/>
          <w:lang w:eastAsia="x-none"/>
        </w:rPr>
        <w:t>เงินตราต่างประเทศล่วงหน้าหลายฉบับกับธนาคารในประเทศ</w:t>
      </w:r>
      <w:r w:rsidRPr="00DF2342">
        <w:rPr>
          <w:rFonts w:ascii="Angsana New" w:eastAsia="Cordia New" w:hAnsi="Angsana New" w:hint="cs"/>
          <w:color w:val="000000" w:themeColor="text1"/>
          <w:sz w:val="32"/>
          <w:szCs w:val="32"/>
          <w:cs/>
          <w:lang w:eastAsia="x-none"/>
        </w:rPr>
        <w:t>หลาย</w:t>
      </w:r>
      <w:r w:rsidRPr="00DF2342">
        <w:rPr>
          <w:rFonts w:ascii="Angsana New" w:eastAsia="Cordia New" w:hAnsi="Angsana New"/>
          <w:color w:val="000000" w:themeColor="text1"/>
          <w:sz w:val="32"/>
          <w:szCs w:val="32"/>
          <w:cs/>
          <w:lang w:eastAsia="x-none"/>
        </w:rPr>
        <w:t>แห่ง</w:t>
      </w:r>
      <w:r w:rsidRPr="00DF2342">
        <w:rPr>
          <w:rFonts w:ascii="Angsana New" w:eastAsia="Cordia New" w:hAnsi="Angsana New" w:hint="cs"/>
          <w:color w:val="000000" w:themeColor="text1"/>
          <w:sz w:val="32"/>
          <w:szCs w:val="32"/>
          <w:cs/>
          <w:lang w:eastAsia="x-none"/>
        </w:rPr>
        <w:t xml:space="preserve"> โดยมีรายละเอียดและอัตราแลกเปลี่ยนตามสัญญาซื้อและขายเงินตราต่างประเทศล่วงหน้า ดังนี้</w:t>
      </w:r>
    </w:p>
    <w:tbl>
      <w:tblPr>
        <w:tblW w:w="836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41"/>
        <w:gridCol w:w="1247"/>
        <w:gridCol w:w="134"/>
        <w:gridCol w:w="1247"/>
        <w:gridCol w:w="134"/>
        <w:gridCol w:w="1634"/>
      </w:tblGrid>
      <w:tr w:rsidR="00DF2342" w:rsidRPr="00BA5A2B" w14:paraId="2955ABCF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037DACA8" w14:textId="77777777" w:rsidR="002A0769" w:rsidRPr="00BA5A2B" w:rsidRDefault="002A0769" w:rsidP="003D7EA3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bookmarkStart w:id="6" w:name="_Hlk96614155"/>
          </w:p>
        </w:tc>
        <w:tc>
          <w:tcPr>
            <w:tcW w:w="1276" w:type="dxa"/>
          </w:tcPr>
          <w:p w14:paraId="075554F1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FA865F5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A5C61FD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" w:type="dxa"/>
          </w:tcPr>
          <w:p w14:paraId="3527F5A9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59082A90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342" w:rsidRPr="00BA5A2B" w14:paraId="00467C12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56ACE157" w14:textId="77777777" w:rsidR="002A0769" w:rsidRPr="00BA5A2B" w:rsidRDefault="002A0769" w:rsidP="003D7EA3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14DA8D6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1" w:type="dxa"/>
          </w:tcPr>
          <w:p w14:paraId="5B52F89A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180423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งบการเงินรวม/งบการเงินเฉพะกิจการ</w:t>
            </w:r>
          </w:p>
        </w:tc>
        <w:tc>
          <w:tcPr>
            <w:tcW w:w="134" w:type="dxa"/>
          </w:tcPr>
          <w:p w14:paraId="49638489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09E06319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DF2342" w:rsidRPr="00BA5A2B" w14:paraId="50797BC9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2B1264AE" w14:textId="77777777" w:rsidR="002A0769" w:rsidRPr="00BA5A2B" w:rsidRDefault="002A0769" w:rsidP="003D7EA3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AD2C25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D8373DD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00B8D4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มูลค่าตามสัญญา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BF8B28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4A7E55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30DD6603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bottom w:val="single" w:sz="6" w:space="0" w:color="auto"/>
            </w:tcBorders>
          </w:tcPr>
          <w:p w14:paraId="389F407B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ตามสัญญา</w:t>
            </w:r>
          </w:p>
        </w:tc>
      </w:tr>
      <w:tr w:rsidR="00DF2342" w:rsidRPr="00BA5A2B" w14:paraId="023F2279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5F8EA456" w14:textId="0A42672F" w:rsidR="002A0769" w:rsidRPr="00BA5A2B" w:rsidRDefault="002A0769" w:rsidP="00EC3A95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u w:val="single"/>
                <w:cs/>
              </w:rPr>
              <w:t>ปี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 xml:space="preserve"> 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</w:rPr>
              <w:t>256</w:t>
            </w:r>
            <w:r w:rsidR="00156CF1" w:rsidRPr="00BA5A2B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435AAB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8FA53BE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366BA985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B5312C8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D0456BA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A7FEFC4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top w:val="single" w:sz="6" w:space="0" w:color="auto"/>
            </w:tcBorders>
          </w:tcPr>
          <w:p w14:paraId="291E1602" w14:textId="77777777" w:rsidR="002A0769" w:rsidRPr="00BA5A2B" w:rsidRDefault="002A0769" w:rsidP="003D7EA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7671A" w:rsidRPr="00BA5A2B" w14:paraId="4F859088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4B1A23F8" w14:textId="77777777" w:rsidR="00C7671A" w:rsidRPr="00BA5A2B" w:rsidRDefault="00C7671A" w:rsidP="00EC3A95">
            <w:pPr>
              <w:spacing w:line="300" w:lineRule="exact"/>
              <w:ind w:left="-57" w:right="-14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276" w:type="dxa"/>
          </w:tcPr>
          <w:p w14:paraId="44E2BAC9" w14:textId="76544497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1.22</w:t>
            </w: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ล้านดอลลาร์สหรัฐอเมริกา</w:t>
            </w:r>
          </w:p>
        </w:tc>
        <w:tc>
          <w:tcPr>
            <w:tcW w:w="141" w:type="dxa"/>
          </w:tcPr>
          <w:p w14:paraId="49248BC2" w14:textId="77777777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1A126A0B" w14:textId="6B18124A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41,523</w:t>
            </w:r>
          </w:p>
        </w:tc>
        <w:tc>
          <w:tcPr>
            <w:tcW w:w="134" w:type="dxa"/>
            <w:shd w:val="clear" w:color="auto" w:fill="auto"/>
          </w:tcPr>
          <w:p w14:paraId="4F7AF64C" w14:textId="77777777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B479455" w14:textId="70D44CBB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41,083</w:t>
            </w:r>
          </w:p>
        </w:tc>
        <w:tc>
          <w:tcPr>
            <w:tcW w:w="134" w:type="dxa"/>
          </w:tcPr>
          <w:p w14:paraId="441248BC" w14:textId="77777777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72D47FA0" w14:textId="6CD79303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อัตรา 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33.28 - 36.04</w:t>
            </w:r>
          </w:p>
          <w:p w14:paraId="3A7C5996" w14:textId="5D310CFE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</w:tr>
      <w:tr w:rsidR="00C7671A" w:rsidRPr="00BA5A2B" w14:paraId="352219D2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52067E5B" w14:textId="34F7C2F1" w:rsidR="00C7671A" w:rsidRPr="00BA5A2B" w:rsidRDefault="00C7671A" w:rsidP="00EC3A95">
            <w:pPr>
              <w:spacing w:line="300" w:lineRule="exact"/>
              <w:ind w:left="-57" w:right="-147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u w:val="single"/>
                <w:cs/>
              </w:rPr>
              <w:t>ปี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  <w:t xml:space="preserve"> 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</w:rPr>
              <w:t>2566</w:t>
            </w:r>
          </w:p>
        </w:tc>
        <w:tc>
          <w:tcPr>
            <w:tcW w:w="1276" w:type="dxa"/>
          </w:tcPr>
          <w:p w14:paraId="5E2A57CD" w14:textId="77777777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9773F26" w14:textId="77777777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0EBE48F5" w14:textId="77777777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501A2AA" w14:textId="77777777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ACA2E6C" w14:textId="77777777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963B6D4" w14:textId="77777777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6169DBCC" w14:textId="77777777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7671A" w:rsidRPr="00BA5A2B" w14:paraId="1A85498F" w14:textId="77777777" w:rsidTr="003B2C7F">
        <w:trPr>
          <w:cantSplit/>
        </w:trPr>
        <w:tc>
          <w:tcPr>
            <w:tcW w:w="2551" w:type="dxa"/>
            <w:shd w:val="clear" w:color="auto" w:fill="auto"/>
          </w:tcPr>
          <w:p w14:paraId="784558AA" w14:textId="7FD5150C" w:rsidR="00C7671A" w:rsidRPr="00BA5A2B" w:rsidRDefault="00C7671A" w:rsidP="00EC3A95">
            <w:pPr>
              <w:spacing w:line="300" w:lineRule="exact"/>
              <w:ind w:left="-57" w:right="-14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276" w:type="dxa"/>
          </w:tcPr>
          <w:p w14:paraId="1767679F" w14:textId="7BDDFBF4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3.57</w:t>
            </w: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ล้านดอลลาร์สหรัฐอเมริกา</w:t>
            </w:r>
          </w:p>
        </w:tc>
        <w:tc>
          <w:tcPr>
            <w:tcW w:w="141" w:type="dxa"/>
          </w:tcPr>
          <w:p w14:paraId="74FF0DF5" w14:textId="77777777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77C76FFA" w14:textId="3DCECE52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123,558</w:t>
            </w:r>
          </w:p>
        </w:tc>
        <w:tc>
          <w:tcPr>
            <w:tcW w:w="134" w:type="dxa"/>
            <w:shd w:val="clear" w:color="auto" w:fill="auto"/>
          </w:tcPr>
          <w:p w14:paraId="391FD351" w14:textId="77777777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14FA89E5" w14:textId="14CC143A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120,659</w:t>
            </w:r>
          </w:p>
        </w:tc>
        <w:tc>
          <w:tcPr>
            <w:tcW w:w="134" w:type="dxa"/>
          </w:tcPr>
          <w:p w14:paraId="6A88C3E5" w14:textId="77777777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08D03F45" w14:textId="77777777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อัตรา 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33.79 - 36.54</w:t>
            </w:r>
          </w:p>
          <w:p w14:paraId="1BD020C1" w14:textId="3817E9F2" w:rsidR="00C7671A" w:rsidRPr="00BA5A2B" w:rsidRDefault="00C7671A" w:rsidP="00C7671A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</w:tr>
      <w:bookmarkEnd w:id="6"/>
    </w:tbl>
    <w:p w14:paraId="0663A455" w14:textId="68D8C8ED" w:rsidR="002A0769" w:rsidRPr="00DF2342" w:rsidRDefault="002A0769" w:rsidP="00E3697F">
      <w:pPr>
        <w:spacing w:line="380" w:lineRule="exact"/>
        <w:ind w:left="850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7A3F8E4" w14:textId="1E91B007" w:rsidR="002A0769" w:rsidRPr="00DF2342" w:rsidRDefault="00A715A8" w:rsidP="00E3697F">
      <w:pPr>
        <w:spacing w:line="380" w:lineRule="exact"/>
        <w:ind w:left="850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>30</w:t>
      </w:r>
      <w:r w:rsidR="00416AC2" w:rsidRPr="00DF2342">
        <w:rPr>
          <w:rFonts w:ascii="Angsana New" w:hAnsi="Angsana New"/>
          <w:color w:val="000000" w:themeColor="text1"/>
          <w:sz w:val="32"/>
          <w:szCs w:val="32"/>
        </w:rPr>
        <w:t>.</w:t>
      </w:r>
      <w:r w:rsidR="002A0769" w:rsidRPr="00DF2342">
        <w:rPr>
          <w:rFonts w:ascii="Angsana New" w:hAnsi="Angsana New" w:hint="cs"/>
          <w:color w:val="000000" w:themeColor="text1"/>
          <w:sz w:val="32"/>
          <w:szCs w:val="32"/>
        </w:rPr>
        <w:t>5</w:t>
      </w:r>
      <w:r w:rsidR="002A0769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2A0769" w:rsidRPr="00DF2342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2A0769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ความเสี่ยงด้านสภาพคล่อง</w:t>
      </w:r>
    </w:p>
    <w:p w14:paraId="28901C85" w14:textId="77777777" w:rsidR="002A0769" w:rsidRPr="00DF2342" w:rsidRDefault="002A0769" w:rsidP="00E3697F">
      <w:pPr>
        <w:tabs>
          <w:tab w:val="left" w:pos="1418"/>
          <w:tab w:val="left" w:pos="8738"/>
        </w:tabs>
        <w:spacing w:line="380" w:lineRule="exact"/>
        <w:ind w:left="851" w:firstLine="567"/>
        <w:jc w:val="thaiDistribute"/>
        <w:rPr>
          <w:rFonts w:ascii="Angsana New" w:eastAsia="Cordia New" w:hAnsi="Angsana New"/>
          <w:color w:val="000000" w:themeColor="text1"/>
          <w:sz w:val="32"/>
          <w:szCs w:val="32"/>
          <w:lang w:val="th-TH" w:eastAsia="x-none"/>
        </w:rPr>
      </w:pPr>
      <w:r w:rsidRPr="00DF2342">
        <w:rPr>
          <w:rFonts w:ascii="Angsana New" w:eastAsia="Cordia New" w:hAnsi="Angsana New"/>
          <w:color w:val="000000" w:themeColor="text1"/>
          <w:sz w:val="32"/>
          <w:szCs w:val="32"/>
          <w:cs/>
          <w:lang w:eastAsia="x-none"/>
        </w:rPr>
        <w:t>บริษัทและบริษัทย่อย</w:t>
      </w:r>
      <w:r w:rsidRPr="00DF2342">
        <w:rPr>
          <w:rFonts w:ascii="Angsana New" w:eastAsia="Cordia New" w:hAnsi="Angsana New" w:hint="cs"/>
          <w:color w:val="000000" w:themeColor="text1"/>
          <w:sz w:val="32"/>
          <w:szCs w:val="32"/>
          <w:cs/>
          <w:lang w:eastAsia="x-none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และบริษัทย่อย</w:t>
      </w:r>
      <w:r w:rsidRPr="00DF2342">
        <w:rPr>
          <w:rFonts w:ascii="Angsana New" w:eastAsia="Cordia New" w:hAnsi="Angsana New" w:hint="cs"/>
          <w:color w:val="000000" w:themeColor="text1"/>
          <w:sz w:val="32"/>
          <w:szCs w:val="32"/>
          <w:cs/>
          <w:lang w:eastAsia="x-none"/>
        </w:rPr>
        <w:t>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4CB449D" w14:textId="77777777" w:rsidR="00DF2342" w:rsidRDefault="00DF2342" w:rsidP="00E3697F">
      <w:pPr>
        <w:spacing w:line="380" w:lineRule="exact"/>
        <w:ind w:left="850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22D7A5A" w14:textId="53851D68" w:rsidR="002A0769" w:rsidRPr="00DF2342" w:rsidRDefault="00A715A8" w:rsidP="00E3697F">
      <w:pPr>
        <w:spacing w:line="380" w:lineRule="exact"/>
        <w:ind w:left="850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</w:rPr>
        <w:t>30</w:t>
      </w:r>
      <w:r w:rsidR="00416AC2" w:rsidRPr="00DF2342">
        <w:rPr>
          <w:rFonts w:ascii="Angsana New" w:hAnsi="Angsana New"/>
          <w:color w:val="000000" w:themeColor="text1"/>
          <w:sz w:val="32"/>
          <w:szCs w:val="32"/>
        </w:rPr>
        <w:t>.</w:t>
      </w:r>
      <w:r w:rsidR="002A0769" w:rsidRPr="00DF2342">
        <w:rPr>
          <w:rFonts w:ascii="Angsana New" w:hAnsi="Angsana New"/>
          <w:color w:val="000000" w:themeColor="text1"/>
          <w:sz w:val="32"/>
          <w:szCs w:val="32"/>
        </w:rPr>
        <w:t>6</w:t>
      </w:r>
      <w:r w:rsidR="002A0769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2A0769" w:rsidRPr="00DF2342">
        <w:rPr>
          <w:rFonts w:ascii="Angsana New" w:hAnsi="Angsana New"/>
          <w:color w:val="000000" w:themeColor="text1"/>
          <w:sz w:val="32"/>
          <w:szCs w:val="32"/>
        </w:rPr>
        <w:tab/>
      </w:r>
      <w:r w:rsidR="002A0769" w:rsidRPr="00DF2342">
        <w:rPr>
          <w:rFonts w:ascii="Angsana New" w:hAnsi="Angsana New" w:hint="cs"/>
          <w:color w:val="000000" w:themeColor="text1"/>
          <w:sz w:val="32"/>
          <w:szCs w:val="32"/>
          <w:cs/>
        </w:rPr>
        <w:t>การจัดประเภท</w:t>
      </w:r>
      <w:r w:rsidR="002A0769" w:rsidRPr="00DF2342">
        <w:rPr>
          <w:rFonts w:ascii="Angsana New" w:hAnsi="Angsana New"/>
          <w:color w:val="000000" w:themeColor="text1"/>
          <w:sz w:val="32"/>
          <w:szCs w:val="32"/>
          <w:cs/>
        </w:rPr>
        <w:t>ของเครื่องมือทางการเงิน</w:t>
      </w:r>
    </w:p>
    <w:p w14:paraId="55BBC289" w14:textId="417482A4" w:rsidR="002A0769" w:rsidRPr="00DF2342" w:rsidRDefault="002A0769" w:rsidP="00E3697F">
      <w:pPr>
        <w:spacing w:line="380" w:lineRule="exact"/>
        <w:ind w:left="851" w:firstLine="589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tbl>
      <w:tblPr>
        <w:tblW w:w="889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964"/>
        <w:gridCol w:w="134"/>
        <w:gridCol w:w="1020"/>
        <w:gridCol w:w="134"/>
        <w:gridCol w:w="1020"/>
        <w:gridCol w:w="138"/>
        <w:gridCol w:w="960"/>
        <w:gridCol w:w="135"/>
        <w:gridCol w:w="963"/>
        <w:gridCol w:w="136"/>
        <w:gridCol w:w="967"/>
      </w:tblGrid>
      <w:tr w:rsidR="00DF2342" w:rsidRPr="00BA5A2B" w14:paraId="3D5E1FA3" w14:textId="77777777" w:rsidTr="00D2638B">
        <w:trPr>
          <w:trHeight w:val="20"/>
          <w:tblHeader/>
        </w:trPr>
        <w:tc>
          <w:tcPr>
            <w:tcW w:w="2324" w:type="dxa"/>
          </w:tcPr>
          <w:p w14:paraId="6F049C82" w14:textId="77777777" w:rsidR="00156CF1" w:rsidRPr="00BA5A2B" w:rsidRDefault="00156CF1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571" w:type="dxa"/>
            <w:gridSpan w:val="11"/>
            <w:tcBorders>
              <w:bottom w:val="single" w:sz="6" w:space="0" w:color="auto"/>
            </w:tcBorders>
            <w:vAlign w:val="bottom"/>
          </w:tcPr>
          <w:p w14:paraId="1EF52376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DF2342" w:rsidRPr="00BA5A2B" w14:paraId="2562CB5A" w14:textId="77777777" w:rsidTr="00D2638B">
        <w:trPr>
          <w:trHeight w:val="20"/>
          <w:tblHeader/>
        </w:trPr>
        <w:tc>
          <w:tcPr>
            <w:tcW w:w="2324" w:type="dxa"/>
          </w:tcPr>
          <w:p w14:paraId="5EF08BC7" w14:textId="77777777" w:rsidR="00156CF1" w:rsidRPr="00BA5A2B" w:rsidRDefault="00156CF1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571" w:type="dxa"/>
            <w:gridSpan w:val="11"/>
            <w:tcBorders>
              <w:bottom w:val="single" w:sz="6" w:space="0" w:color="auto"/>
            </w:tcBorders>
            <w:vAlign w:val="bottom"/>
          </w:tcPr>
          <w:p w14:paraId="4D2F29C8" w14:textId="717933D4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0B1C08" w:rsidRPr="00BA5A2B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</w:p>
        </w:tc>
      </w:tr>
      <w:tr w:rsidR="00DF2342" w:rsidRPr="00BA5A2B" w14:paraId="61AE5BC9" w14:textId="77777777" w:rsidTr="00BA261C">
        <w:trPr>
          <w:trHeight w:val="20"/>
          <w:tblHeader/>
        </w:trPr>
        <w:tc>
          <w:tcPr>
            <w:tcW w:w="2324" w:type="dxa"/>
          </w:tcPr>
          <w:p w14:paraId="5A201289" w14:textId="77777777" w:rsidR="00156CF1" w:rsidRPr="00BA5A2B" w:rsidRDefault="00156CF1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7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73FF9E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4C220ED0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6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9F272A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F2342" w:rsidRPr="00BA5A2B" w14:paraId="6D7F4915" w14:textId="77777777" w:rsidTr="00BA261C">
        <w:trPr>
          <w:trHeight w:val="20"/>
          <w:tblHeader/>
        </w:trPr>
        <w:tc>
          <w:tcPr>
            <w:tcW w:w="2324" w:type="dxa"/>
          </w:tcPr>
          <w:p w14:paraId="79040C93" w14:textId="77777777" w:rsidR="00156CF1" w:rsidRPr="00BA5A2B" w:rsidRDefault="00156CF1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636C73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204433CC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BA5A2B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7383DF8A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523A772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63DB930F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79A58DB2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F39F167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8" w:type="dxa"/>
          </w:tcPr>
          <w:p w14:paraId="4CEEF37B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0" w:type="dxa"/>
            <w:tcBorders>
              <w:bottom w:val="single" w:sz="6" w:space="0" w:color="auto"/>
            </w:tcBorders>
            <w:vAlign w:val="bottom"/>
          </w:tcPr>
          <w:p w14:paraId="05FF8137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360CD20E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BA5A2B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5" w:type="dxa"/>
          </w:tcPr>
          <w:p w14:paraId="24E329F8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39CDE27D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2A76B59F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left w:val="nil"/>
            </w:tcBorders>
          </w:tcPr>
          <w:p w14:paraId="272250EE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7" w:type="dxa"/>
            <w:tcBorders>
              <w:left w:val="nil"/>
              <w:bottom w:val="single" w:sz="6" w:space="0" w:color="auto"/>
            </w:tcBorders>
          </w:tcPr>
          <w:p w14:paraId="6A878ED4" w14:textId="77777777" w:rsidR="00156CF1" w:rsidRPr="00BA5A2B" w:rsidRDefault="00156CF1" w:rsidP="001107E6">
            <w:pPr>
              <w:spacing w:line="25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F2342" w:rsidRPr="00BA5A2B" w14:paraId="73ADB77B" w14:textId="77777777" w:rsidTr="00BA261C">
        <w:trPr>
          <w:trHeight w:val="20"/>
        </w:trPr>
        <w:tc>
          <w:tcPr>
            <w:tcW w:w="2324" w:type="dxa"/>
          </w:tcPr>
          <w:p w14:paraId="4723A450" w14:textId="77777777" w:rsidR="00156CF1" w:rsidRPr="00BA5A2B" w:rsidRDefault="00156CF1" w:rsidP="001107E6">
            <w:pPr>
              <w:spacing w:line="250" w:lineRule="exact"/>
              <w:ind w:left="113" w:right="-59" w:hanging="170"/>
              <w:rPr>
                <w:rFonts w:asciiTheme="majorBidi" w:eastAsia="Arial Unicode MS" w:hAnsiTheme="majorBidi" w:cstheme="majorBidi"/>
                <w:color w:val="000000" w:themeColor="text1"/>
                <w:spacing w:val="-6"/>
                <w:sz w:val="20"/>
                <w:szCs w:val="20"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</w:t>
            </w:r>
            <w:r w:rsidRPr="00BA5A2B">
              <w:rPr>
                <w:rFonts w:asciiTheme="majorBidi" w:eastAsia="Arial Unicode MS" w:hAnsiTheme="majorBidi" w:cstheme="majorBidi" w:hint="cs"/>
                <w:color w:val="000000" w:themeColor="text1"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64" w:type="dxa"/>
            <w:vAlign w:val="bottom"/>
          </w:tcPr>
          <w:p w14:paraId="3D636A4D" w14:textId="77777777" w:rsidR="00156CF1" w:rsidRPr="00BA5A2B" w:rsidRDefault="00156CF1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29F1F2A0" w14:textId="77777777" w:rsidR="00156CF1" w:rsidRPr="00BA5A2B" w:rsidRDefault="00156CF1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1F5B81F" w14:textId="77777777" w:rsidR="00156CF1" w:rsidRPr="00BA5A2B" w:rsidRDefault="00156CF1" w:rsidP="001107E6">
            <w:pPr>
              <w:spacing w:line="25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0AA5487E" w14:textId="77777777" w:rsidR="00156CF1" w:rsidRPr="00BA5A2B" w:rsidRDefault="00156CF1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1DACB57" w14:textId="77777777" w:rsidR="00156CF1" w:rsidRPr="00BA5A2B" w:rsidRDefault="00156CF1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8" w:type="dxa"/>
          </w:tcPr>
          <w:p w14:paraId="41B7799C" w14:textId="77777777" w:rsidR="00156CF1" w:rsidRPr="00BA5A2B" w:rsidRDefault="00156CF1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tcBorders>
              <w:top w:val="single" w:sz="6" w:space="0" w:color="auto"/>
            </w:tcBorders>
            <w:vAlign w:val="bottom"/>
          </w:tcPr>
          <w:p w14:paraId="36C12792" w14:textId="77777777" w:rsidR="00156CF1" w:rsidRPr="00BA5A2B" w:rsidRDefault="00156CF1" w:rsidP="001107E6">
            <w:pPr>
              <w:spacing w:line="25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5" w:type="dxa"/>
          </w:tcPr>
          <w:p w14:paraId="2B17EAFA" w14:textId="77777777" w:rsidR="00156CF1" w:rsidRPr="00BA5A2B" w:rsidRDefault="00156CF1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vAlign w:val="bottom"/>
          </w:tcPr>
          <w:p w14:paraId="4F9E319E" w14:textId="77777777" w:rsidR="00156CF1" w:rsidRPr="00BA5A2B" w:rsidRDefault="00156CF1" w:rsidP="001107E6">
            <w:pPr>
              <w:spacing w:line="25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6" w:type="dxa"/>
          </w:tcPr>
          <w:p w14:paraId="02E2481A" w14:textId="77777777" w:rsidR="00156CF1" w:rsidRPr="00BA5A2B" w:rsidRDefault="00156CF1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14:paraId="3DF4CEC9" w14:textId="77777777" w:rsidR="00156CF1" w:rsidRPr="00BA5A2B" w:rsidRDefault="00156CF1" w:rsidP="001107E6">
            <w:pPr>
              <w:spacing w:line="25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</w:tr>
      <w:tr w:rsidR="0083264D" w:rsidRPr="00BA5A2B" w14:paraId="05F17CB3" w14:textId="77777777" w:rsidTr="00BA261C">
        <w:trPr>
          <w:trHeight w:val="77"/>
        </w:trPr>
        <w:tc>
          <w:tcPr>
            <w:tcW w:w="2324" w:type="dxa"/>
            <w:vAlign w:val="bottom"/>
          </w:tcPr>
          <w:p w14:paraId="6A64DEF2" w14:textId="77777777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vAlign w:val="bottom"/>
          </w:tcPr>
          <w:p w14:paraId="3AC9CE18" w14:textId="29F0A278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AF442F0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37B8D152" w14:textId="2C450B7E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83264D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196</w:t>
            </w: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83264D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930</w:t>
            </w: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83264D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256.24</w:t>
            </w:r>
          </w:p>
        </w:tc>
        <w:tc>
          <w:tcPr>
            <w:tcW w:w="134" w:type="dxa"/>
          </w:tcPr>
          <w:p w14:paraId="4843126D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5026BF0E" w14:textId="2AB90C66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196</w:t>
            </w: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83264D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930</w:t>
            </w: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83264D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256.24</w:t>
            </w:r>
          </w:p>
        </w:tc>
        <w:tc>
          <w:tcPr>
            <w:tcW w:w="138" w:type="dxa"/>
          </w:tcPr>
          <w:p w14:paraId="797C65A8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vAlign w:val="bottom"/>
          </w:tcPr>
          <w:p w14:paraId="3454DB9D" w14:textId="5CB15D93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5" w:type="dxa"/>
          </w:tcPr>
          <w:p w14:paraId="3679D9FF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  <w:vAlign w:val="bottom"/>
          </w:tcPr>
          <w:p w14:paraId="7BACDBCF" w14:textId="61796B1E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130,297,486.45</w:t>
            </w:r>
          </w:p>
        </w:tc>
        <w:tc>
          <w:tcPr>
            <w:tcW w:w="136" w:type="dxa"/>
          </w:tcPr>
          <w:p w14:paraId="31797BAD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1C8A6FD8" w14:textId="4DBAE47F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130,297,486.45</w:t>
            </w:r>
          </w:p>
        </w:tc>
      </w:tr>
      <w:tr w:rsidR="0083264D" w:rsidRPr="00BA5A2B" w14:paraId="6183B7DB" w14:textId="77777777" w:rsidTr="00BA261C">
        <w:trPr>
          <w:trHeight w:val="20"/>
        </w:trPr>
        <w:tc>
          <w:tcPr>
            <w:tcW w:w="2324" w:type="dxa"/>
            <w:vAlign w:val="bottom"/>
          </w:tcPr>
          <w:p w14:paraId="1C49A098" w14:textId="77777777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vAlign w:val="bottom"/>
          </w:tcPr>
          <w:p w14:paraId="4FA29839" w14:textId="0F95ADDD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BB6949B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166FC63E" w14:textId="6FD6B404" w:rsidR="0083264D" w:rsidRPr="00BA5A2B" w:rsidRDefault="0083264D" w:rsidP="001107E6">
            <w:pPr>
              <w:spacing w:line="25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399</w:t>
            </w: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83264D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222</w:t>
            </w: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83264D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122.94</w:t>
            </w:r>
          </w:p>
        </w:tc>
        <w:tc>
          <w:tcPr>
            <w:tcW w:w="134" w:type="dxa"/>
          </w:tcPr>
          <w:p w14:paraId="5914FA62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14D674D8" w14:textId="74C737E4" w:rsidR="0083264D" w:rsidRPr="0083264D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83264D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399</w:t>
            </w: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83264D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222</w:t>
            </w: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83264D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122.94</w:t>
            </w:r>
          </w:p>
        </w:tc>
        <w:tc>
          <w:tcPr>
            <w:tcW w:w="138" w:type="dxa"/>
          </w:tcPr>
          <w:p w14:paraId="024D43E3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vAlign w:val="bottom"/>
          </w:tcPr>
          <w:p w14:paraId="6931FE87" w14:textId="1B5FAAEB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5" w:type="dxa"/>
          </w:tcPr>
          <w:p w14:paraId="3DFE818C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</w:tcPr>
          <w:p w14:paraId="67BCB60B" w14:textId="66C242C0" w:rsidR="0083264D" w:rsidRPr="00BA5A2B" w:rsidRDefault="0083264D" w:rsidP="001107E6">
            <w:pPr>
              <w:spacing w:line="25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287,163,540.70</w:t>
            </w:r>
          </w:p>
        </w:tc>
        <w:tc>
          <w:tcPr>
            <w:tcW w:w="136" w:type="dxa"/>
          </w:tcPr>
          <w:p w14:paraId="4DA0AA33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</w:tcPr>
          <w:p w14:paraId="27AE3714" w14:textId="6D432711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287,163,540.70</w:t>
            </w:r>
          </w:p>
        </w:tc>
      </w:tr>
      <w:tr w:rsidR="0083264D" w:rsidRPr="00BA5A2B" w14:paraId="31171C82" w14:textId="77777777" w:rsidTr="00BA261C">
        <w:trPr>
          <w:trHeight w:val="20"/>
        </w:trPr>
        <w:tc>
          <w:tcPr>
            <w:tcW w:w="2324" w:type="dxa"/>
            <w:vAlign w:val="bottom"/>
          </w:tcPr>
          <w:p w14:paraId="1531323D" w14:textId="135A4721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สินทรัพย์ที่เกิดจากสัญญา</w:t>
            </w:r>
          </w:p>
        </w:tc>
        <w:tc>
          <w:tcPr>
            <w:tcW w:w="964" w:type="dxa"/>
            <w:vAlign w:val="bottom"/>
          </w:tcPr>
          <w:p w14:paraId="1B61144C" w14:textId="7C3BC0B6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6545BAE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1D4E2BA2" w14:textId="1AC4F617" w:rsidR="0083264D" w:rsidRPr="00BA5A2B" w:rsidRDefault="0083264D" w:rsidP="001107E6">
            <w:pPr>
              <w:spacing w:line="25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49,834,374.52</w:t>
            </w:r>
          </w:p>
        </w:tc>
        <w:tc>
          <w:tcPr>
            <w:tcW w:w="134" w:type="dxa"/>
          </w:tcPr>
          <w:p w14:paraId="5AEC9E6C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42867465" w14:textId="7F889442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49,834,374.52</w:t>
            </w:r>
          </w:p>
        </w:tc>
        <w:tc>
          <w:tcPr>
            <w:tcW w:w="138" w:type="dxa"/>
          </w:tcPr>
          <w:p w14:paraId="3B2C1465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vAlign w:val="bottom"/>
          </w:tcPr>
          <w:p w14:paraId="25172808" w14:textId="402CBD08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5" w:type="dxa"/>
          </w:tcPr>
          <w:p w14:paraId="04677D5F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  <w:vAlign w:val="bottom"/>
          </w:tcPr>
          <w:p w14:paraId="11415D69" w14:textId="0A391DF3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</w:tcPr>
          <w:p w14:paraId="13A94BF4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60D39C11" w14:textId="4C3E9B83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</w:tr>
      <w:tr w:rsidR="0083264D" w:rsidRPr="00BA5A2B" w14:paraId="12BCF163" w14:textId="77777777" w:rsidTr="00BA261C">
        <w:trPr>
          <w:trHeight w:val="20"/>
        </w:trPr>
        <w:tc>
          <w:tcPr>
            <w:tcW w:w="2324" w:type="dxa"/>
            <w:vAlign w:val="bottom"/>
          </w:tcPr>
          <w:p w14:paraId="5EAD6305" w14:textId="77777777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ลูกหนี้</w:t>
            </w:r>
            <w:r w:rsidRPr="00BA5A2B">
              <w:rPr>
                <w:rFonts w:asciiTheme="majorBidi" w:eastAsia="Arial Unicode MS" w:hAnsiTheme="majorBidi" w:hint="cs"/>
                <w:color w:val="000000" w:themeColor="text1"/>
                <w:sz w:val="20"/>
                <w:szCs w:val="20"/>
                <w:cs/>
              </w:rPr>
              <w:t>ตามสัญญาเช่าเงินทุน</w:t>
            </w:r>
          </w:p>
        </w:tc>
        <w:tc>
          <w:tcPr>
            <w:tcW w:w="964" w:type="dxa"/>
            <w:vAlign w:val="bottom"/>
          </w:tcPr>
          <w:p w14:paraId="3CBC8EB5" w14:textId="1B5D069F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8BB9211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3EDF67A0" w14:textId="112194EB" w:rsidR="0083264D" w:rsidRPr="00BA5A2B" w:rsidRDefault="0083264D" w:rsidP="001107E6">
            <w:pPr>
              <w:spacing w:line="25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467,279,714.69</w:t>
            </w:r>
          </w:p>
        </w:tc>
        <w:tc>
          <w:tcPr>
            <w:tcW w:w="134" w:type="dxa"/>
          </w:tcPr>
          <w:p w14:paraId="1B97299D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11242043" w14:textId="0300EB2E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467,279,714.69</w:t>
            </w:r>
          </w:p>
        </w:tc>
        <w:tc>
          <w:tcPr>
            <w:tcW w:w="138" w:type="dxa"/>
          </w:tcPr>
          <w:p w14:paraId="31F674F8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vAlign w:val="bottom"/>
          </w:tcPr>
          <w:p w14:paraId="56F224A3" w14:textId="0F5CB693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5" w:type="dxa"/>
          </w:tcPr>
          <w:p w14:paraId="22745330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  <w:vAlign w:val="bottom"/>
          </w:tcPr>
          <w:p w14:paraId="63A82756" w14:textId="18E0DF30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</w:tcPr>
          <w:p w14:paraId="44F9F259" w14:textId="77777777" w:rsidR="0083264D" w:rsidRPr="00BA5A2B" w:rsidRDefault="0083264D" w:rsidP="001107E6">
            <w:pPr>
              <w:spacing w:line="250" w:lineRule="exact"/>
              <w:ind w:left="-306" w:right="340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43D30D95" w14:textId="05DEEBD0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</w:tr>
      <w:tr w:rsidR="0083264D" w:rsidRPr="00BA5A2B" w14:paraId="39C53967" w14:textId="77777777" w:rsidTr="000C5C9E">
        <w:trPr>
          <w:trHeight w:val="20"/>
        </w:trPr>
        <w:tc>
          <w:tcPr>
            <w:tcW w:w="2324" w:type="dxa"/>
            <w:vAlign w:val="bottom"/>
          </w:tcPr>
          <w:p w14:paraId="4AECA6AD" w14:textId="6C513F37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 w:hint="cs"/>
                <w:color w:val="000000" w:themeColor="text1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  <w:vAlign w:val="bottom"/>
          </w:tcPr>
          <w:p w14:paraId="73C32132" w14:textId="1F38C58E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184,369.23</w:t>
            </w:r>
          </w:p>
        </w:tc>
        <w:tc>
          <w:tcPr>
            <w:tcW w:w="134" w:type="dxa"/>
          </w:tcPr>
          <w:p w14:paraId="1FDD8004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0F84CEE1" w14:textId="5EB351EC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50154C4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4F1DEAE6" w14:textId="19BBFC3A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184,369.23</w:t>
            </w:r>
          </w:p>
        </w:tc>
        <w:tc>
          <w:tcPr>
            <w:tcW w:w="138" w:type="dxa"/>
          </w:tcPr>
          <w:p w14:paraId="49C95198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vAlign w:val="bottom"/>
          </w:tcPr>
          <w:p w14:paraId="4B4C1E77" w14:textId="4B58A876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184,369.23</w:t>
            </w:r>
          </w:p>
        </w:tc>
        <w:tc>
          <w:tcPr>
            <w:tcW w:w="135" w:type="dxa"/>
          </w:tcPr>
          <w:p w14:paraId="4239AACD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  <w:vAlign w:val="bottom"/>
          </w:tcPr>
          <w:p w14:paraId="395A3FB5" w14:textId="0657F109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</w:tcPr>
          <w:p w14:paraId="564AD64C" w14:textId="77777777" w:rsidR="0083264D" w:rsidRPr="00BA5A2B" w:rsidRDefault="0083264D" w:rsidP="001107E6">
            <w:pPr>
              <w:spacing w:line="250" w:lineRule="exact"/>
              <w:ind w:left="-306" w:right="340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100C0FC2" w14:textId="169B4001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184,369.23</w:t>
            </w:r>
          </w:p>
        </w:tc>
      </w:tr>
      <w:tr w:rsidR="0083264D" w:rsidRPr="00BA5A2B" w14:paraId="4D82E1B2" w14:textId="77777777" w:rsidTr="00BA261C">
        <w:trPr>
          <w:trHeight w:val="20"/>
        </w:trPr>
        <w:tc>
          <w:tcPr>
            <w:tcW w:w="2324" w:type="dxa"/>
            <w:vAlign w:val="bottom"/>
          </w:tcPr>
          <w:p w14:paraId="758517C9" w14:textId="77777777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vAlign w:val="bottom"/>
          </w:tcPr>
          <w:p w14:paraId="0DEE7C66" w14:textId="7915F88B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1270AA2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21CF9776" w14:textId="0D20FF32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27,427,878.45</w:t>
            </w:r>
          </w:p>
        </w:tc>
        <w:tc>
          <w:tcPr>
            <w:tcW w:w="134" w:type="dxa"/>
          </w:tcPr>
          <w:p w14:paraId="33F23C98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F0B6BEE" w14:textId="6437174C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27,427,878.45</w:t>
            </w:r>
          </w:p>
        </w:tc>
        <w:tc>
          <w:tcPr>
            <w:tcW w:w="138" w:type="dxa"/>
          </w:tcPr>
          <w:p w14:paraId="24388C10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vAlign w:val="bottom"/>
          </w:tcPr>
          <w:p w14:paraId="28620C5E" w14:textId="4672E79A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5" w:type="dxa"/>
          </w:tcPr>
          <w:p w14:paraId="548141B9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  <w:vAlign w:val="bottom"/>
          </w:tcPr>
          <w:p w14:paraId="7DC32C4C" w14:textId="059386DF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2,227,424.09</w:t>
            </w:r>
          </w:p>
        </w:tc>
        <w:tc>
          <w:tcPr>
            <w:tcW w:w="136" w:type="dxa"/>
          </w:tcPr>
          <w:p w14:paraId="4387547F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39C173C3" w14:textId="4DB637D0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</w:t>
            </w: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BA5A2B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227</w:t>
            </w: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BA5A2B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424.09</w:t>
            </w:r>
          </w:p>
        </w:tc>
      </w:tr>
      <w:tr w:rsidR="0083264D" w:rsidRPr="00BA5A2B" w14:paraId="068AF4FD" w14:textId="77777777" w:rsidTr="00BA261C">
        <w:trPr>
          <w:trHeight w:val="20"/>
        </w:trPr>
        <w:tc>
          <w:tcPr>
            <w:tcW w:w="2324" w:type="dxa"/>
            <w:vAlign w:val="bottom"/>
          </w:tcPr>
          <w:p w14:paraId="31194C0C" w14:textId="77777777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64" w:type="dxa"/>
            <w:vAlign w:val="bottom"/>
          </w:tcPr>
          <w:p w14:paraId="32872ECB" w14:textId="5AECE0A2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071AF1B3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2FB70C3D" w14:textId="45EAD311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106,679,529.82</w:t>
            </w:r>
          </w:p>
        </w:tc>
        <w:tc>
          <w:tcPr>
            <w:tcW w:w="134" w:type="dxa"/>
          </w:tcPr>
          <w:p w14:paraId="1C5D3A15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3F89FAC4" w14:textId="114FE718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106,679,529.82</w:t>
            </w:r>
          </w:p>
        </w:tc>
        <w:tc>
          <w:tcPr>
            <w:tcW w:w="138" w:type="dxa"/>
          </w:tcPr>
          <w:p w14:paraId="2B660174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vAlign w:val="bottom"/>
          </w:tcPr>
          <w:p w14:paraId="0352873A" w14:textId="412BE8BF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5" w:type="dxa"/>
          </w:tcPr>
          <w:p w14:paraId="101A6582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</w:tcPr>
          <w:p w14:paraId="5FB4F0DD" w14:textId="74A350D9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86,120,000.00 </w:t>
            </w:r>
          </w:p>
        </w:tc>
        <w:tc>
          <w:tcPr>
            <w:tcW w:w="136" w:type="dxa"/>
          </w:tcPr>
          <w:p w14:paraId="3B892773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</w:tcPr>
          <w:p w14:paraId="17BB4677" w14:textId="04776BFC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86,120,000.00 </w:t>
            </w:r>
          </w:p>
        </w:tc>
      </w:tr>
      <w:tr w:rsidR="0083264D" w:rsidRPr="00BA5A2B" w14:paraId="4871B1EE" w14:textId="77777777" w:rsidTr="00BA261C">
        <w:trPr>
          <w:trHeight w:val="20"/>
        </w:trPr>
        <w:tc>
          <w:tcPr>
            <w:tcW w:w="2324" w:type="dxa"/>
            <w:vAlign w:val="bottom"/>
          </w:tcPr>
          <w:p w14:paraId="1BE53267" w14:textId="77777777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เงินให้กู้ยืม</w:t>
            </w:r>
            <w:r w:rsidRPr="00BA5A2B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964" w:type="dxa"/>
            <w:vAlign w:val="bottom"/>
          </w:tcPr>
          <w:p w14:paraId="42CB5E81" w14:textId="4C7295AC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0EF5407A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71B731FA" w14:textId="5CB00BF7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C0543BA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1103EC72" w14:textId="556C6EA7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8" w:type="dxa"/>
          </w:tcPr>
          <w:p w14:paraId="5E929BE4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vAlign w:val="bottom"/>
          </w:tcPr>
          <w:p w14:paraId="397368CC" w14:textId="4C8CAD25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5" w:type="dxa"/>
          </w:tcPr>
          <w:p w14:paraId="1B883453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</w:tcPr>
          <w:p w14:paraId="534C224D" w14:textId="1592A9EA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315,168,974.80  </w:t>
            </w:r>
          </w:p>
        </w:tc>
        <w:tc>
          <w:tcPr>
            <w:tcW w:w="136" w:type="dxa"/>
          </w:tcPr>
          <w:p w14:paraId="2ACCCF1F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0E32A85D" w14:textId="386CA728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315,168,974.80</w:t>
            </w:r>
          </w:p>
        </w:tc>
      </w:tr>
      <w:tr w:rsidR="0083264D" w:rsidRPr="00BA5A2B" w14:paraId="72D43CB6" w14:textId="77777777" w:rsidTr="00BA261C">
        <w:trPr>
          <w:trHeight w:val="20"/>
        </w:trPr>
        <w:tc>
          <w:tcPr>
            <w:tcW w:w="2324" w:type="dxa"/>
            <w:vAlign w:val="bottom"/>
          </w:tcPr>
          <w:p w14:paraId="4CC3CF80" w14:textId="77777777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0EFC4BC0" w14:textId="62E4B3C2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FF2CDF4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0D3F53D" w14:textId="68C7E5EF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57,523,022.13</w:t>
            </w:r>
          </w:p>
        </w:tc>
        <w:tc>
          <w:tcPr>
            <w:tcW w:w="134" w:type="dxa"/>
          </w:tcPr>
          <w:p w14:paraId="7E73F8B4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218FF89" w14:textId="5D422F7A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57,523,022.13</w:t>
            </w:r>
          </w:p>
        </w:tc>
        <w:tc>
          <w:tcPr>
            <w:tcW w:w="138" w:type="dxa"/>
          </w:tcPr>
          <w:p w14:paraId="54100535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tcBorders>
              <w:bottom w:val="single" w:sz="6" w:space="0" w:color="auto"/>
            </w:tcBorders>
            <w:vAlign w:val="bottom"/>
          </w:tcPr>
          <w:p w14:paraId="05A4A550" w14:textId="4BDB4267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5" w:type="dxa"/>
          </w:tcPr>
          <w:p w14:paraId="1866A67C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350DB445" w14:textId="758E98D8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7,779,922.32</w:t>
            </w:r>
          </w:p>
        </w:tc>
        <w:tc>
          <w:tcPr>
            <w:tcW w:w="136" w:type="dxa"/>
          </w:tcPr>
          <w:p w14:paraId="69C99102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</w:tcPr>
          <w:p w14:paraId="74CCE0AD" w14:textId="4C34C345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7,779,922.32</w:t>
            </w:r>
          </w:p>
        </w:tc>
      </w:tr>
      <w:tr w:rsidR="0083264D" w:rsidRPr="00BA5A2B" w14:paraId="092CA16E" w14:textId="77777777" w:rsidTr="00865ED5">
        <w:trPr>
          <w:trHeight w:val="20"/>
        </w:trPr>
        <w:tc>
          <w:tcPr>
            <w:tcW w:w="2324" w:type="dxa"/>
          </w:tcPr>
          <w:p w14:paraId="532A19A9" w14:textId="77777777" w:rsidR="0083264D" w:rsidRPr="00BA5A2B" w:rsidRDefault="0083264D" w:rsidP="001107E6">
            <w:pPr>
              <w:spacing w:line="250" w:lineRule="exact"/>
              <w:ind w:left="340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112758DD" w14:textId="5DF26115" w:rsidR="0083264D" w:rsidRPr="0083264D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 xml:space="preserve"> 184,369.23 </w:t>
            </w:r>
          </w:p>
        </w:tc>
        <w:tc>
          <w:tcPr>
            <w:tcW w:w="134" w:type="dxa"/>
          </w:tcPr>
          <w:p w14:paraId="2D88E26A" w14:textId="77777777" w:rsidR="0083264D" w:rsidRPr="00BA5A2B" w:rsidRDefault="0083264D" w:rsidP="001107E6">
            <w:pPr>
              <w:spacing w:line="25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762C4F6" w14:textId="36835DE3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 xml:space="preserve"> 1,304,896,898.79 </w:t>
            </w:r>
          </w:p>
        </w:tc>
        <w:tc>
          <w:tcPr>
            <w:tcW w:w="134" w:type="dxa"/>
          </w:tcPr>
          <w:p w14:paraId="232B0402" w14:textId="77777777" w:rsidR="0083264D" w:rsidRPr="00BA5A2B" w:rsidRDefault="0083264D" w:rsidP="001107E6">
            <w:pPr>
              <w:spacing w:line="25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44459745" w14:textId="68B59F96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 xml:space="preserve"> 1,305,081,268.02 </w:t>
            </w:r>
          </w:p>
        </w:tc>
        <w:tc>
          <w:tcPr>
            <w:tcW w:w="138" w:type="dxa"/>
          </w:tcPr>
          <w:p w14:paraId="3CC9040A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tcBorders>
              <w:top w:val="single" w:sz="6" w:space="0" w:color="auto"/>
              <w:bottom w:val="double" w:sz="6" w:space="0" w:color="auto"/>
            </w:tcBorders>
          </w:tcPr>
          <w:p w14:paraId="06ACC289" w14:textId="769E5A1F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184,369.23 </w:t>
            </w:r>
          </w:p>
        </w:tc>
        <w:tc>
          <w:tcPr>
            <w:tcW w:w="135" w:type="dxa"/>
          </w:tcPr>
          <w:p w14:paraId="2CAFBF83" w14:textId="77777777" w:rsidR="0083264D" w:rsidRPr="00BA5A2B" w:rsidRDefault="0083264D" w:rsidP="001107E6">
            <w:pPr>
              <w:spacing w:line="25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6D52D1D7" w14:textId="6B43C5FB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828,757,348.36 </w:t>
            </w:r>
          </w:p>
        </w:tc>
        <w:tc>
          <w:tcPr>
            <w:tcW w:w="136" w:type="dxa"/>
          </w:tcPr>
          <w:p w14:paraId="1D49095D" w14:textId="77777777" w:rsidR="0083264D" w:rsidRPr="00BA5A2B" w:rsidRDefault="0083264D" w:rsidP="001107E6">
            <w:pPr>
              <w:spacing w:line="25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double" w:sz="6" w:space="0" w:color="auto"/>
            </w:tcBorders>
          </w:tcPr>
          <w:p w14:paraId="15F8E9C3" w14:textId="1F17B33C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828,941,717.59 </w:t>
            </w:r>
          </w:p>
        </w:tc>
      </w:tr>
      <w:tr w:rsidR="0083264D" w:rsidRPr="00BA5A2B" w14:paraId="4224B53B" w14:textId="77777777" w:rsidTr="00BA261C">
        <w:trPr>
          <w:trHeight w:val="20"/>
        </w:trPr>
        <w:tc>
          <w:tcPr>
            <w:tcW w:w="2324" w:type="dxa"/>
          </w:tcPr>
          <w:p w14:paraId="1039A64C" w14:textId="77777777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pacing w:val="-4"/>
                <w:sz w:val="20"/>
                <w:szCs w:val="20"/>
              </w:rPr>
            </w:pPr>
            <w:r w:rsidRPr="00BA5A2B">
              <w:rPr>
                <w:rFonts w:asciiTheme="majorBidi" w:eastAsia="Arial Unicode MS" w:hAnsiTheme="majorBidi"/>
                <w:color w:val="000000" w:themeColor="text1"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0EAD60F8" w14:textId="77777777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2C6DB5C7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07E3692A" w14:textId="77777777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3A4629E1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30C16A5E" w14:textId="77777777" w:rsidR="0083264D" w:rsidRPr="00BA5A2B" w:rsidRDefault="0083264D" w:rsidP="001107E6">
            <w:pPr>
              <w:spacing w:line="250" w:lineRule="exact"/>
              <w:ind w:right="-28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38" w:type="dxa"/>
          </w:tcPr>
          <w:p w14:paraId="071A5285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</w:tcPr>
          <w:p w14:paraId="17DC7EE7" w14:textId="77777777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" w:type="dxa"/>
          </w:tcPr>
          <w:p w14:paraId="00FD1B72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</w:tcPr>
          <w:p w14:paraId="09128862" w14:textId="77777777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6" w:type="dxa"/>
          </w:tcPr>
          <w:p w14:paraId="2706D246" w14:textId="77777777" w:rsidR="0083264D" w:rsidRPr="00BA5A2B" w:rsidRDefault="0083264D" w:rsidP="001107E6">
            <w:pPr>
              <w:spacing w:line="2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</w:tcPr>
          <w:p w14:paraId="4BBD8F06" w14:textId="77777777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</w:tr>
      <w:tr w:rsidR="0083264D" w:rsidRPr="00BA5A2B" w14:paraId="423B3DF7" w14:textId="77777777" w:rsidTr="00BA261C">
        <w:trPr>
          <w:trHeight w:val="20"/>
        </w:trPr>
        <w:tc>
          <w:tcPr>
            <w:tcW w:w="2324" w:type="dxa"/>
            <w:vAlign w:val="bottom"/>
          </w:tcPr>
          <w:p w14:paraId="154964B7" w14:textId="77777777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</w:rPr>
            </w:pPr>
            <w:r w:rsidRPr="00BA5A2B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BA5A2B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964" w:type="dxa"/>
            <w:vAlign w:val="bottom"/>
          </w:tcPr>
          <w:p w14:paraId="3BA97083" w14:textId="5ADCF515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E4E159F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44A07244" w14:textId="7351C4DC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564,560,547.90</w:t>
            </w:r>
          </w:p>
        </w:tc>
        <w:tc>
          <w:tcPr>
            <w:tcW w:w="134" w:type="dxa"/>
            <w:vAlign w:val="bottom"/>
          </w:tcPr>
          <w:p w14:paraId="5A4C7E22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438FB99D" w14:textId="76F83082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564,560,547.90</w:t>
            </w:r>
          </w:p>
        </w:tc>
        <w:tc>
          <w:tcPr>
            <w:tcW w:w="138" w:type="dxa"/>
            <w:vAlign w:val="bottom"/>
          </w:tcPr>
          <w:p w14:paraId="7BD09F03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vAlign w:val="bottom"/>
          </w:tcPr>
          <w:p w14:paraId="0D713446" w14:textId="617475D9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5" w:type="dxa"/>
            <w:vAlign w:val="bottom"/>
          </w:tcPr>
          <w:p w14:paraId="4AEF1069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</w:tcPr>
          <w:p w14:paraId="505561B6" w14:textId="07D691A0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444,796,937.49 </w:t>
            </w:r>
          </w:p>
        </w:tc>
        <w:tc>
          <w:tcPr>
            <w:tcW w:w="136" w:type="dxa"/>
            <w:vAlign w:val="bottom"/>
          </w:tcPr>
          <w:p w14:paraId="76926D96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967" w:type="dxa"/>
          </w:tcPr>
          <w:p w14:paraId="6A8317F7" w14:textId="3ADFB7B8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444,796,937.49 </w:t>
            </w:r>
          </w:p>
        </w:tc>
      </w:tr>
      <w:tr w:rsidR="0083264D" w:rsidRPr="00BA5A2B" w14:paraId="21EDDFFB" w14:textId="77777777" w:rsidTr="00BA261C">
        <w:trPr>
          <w:trHeight w:val="20"/>
        </w:trPr>
        <w:tc>
          <w:tcPr>
            <w:tcW w:w="2324" w:type="dxa"/>
            <w:vAlign w:val="bottom"/>
          </w:tcPr>
          <w:p w14:paraId="75C50165" w14:textId="77777777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</w:t>
            </w:r>
            <w:r w:rsidRPr="00BA5A2B">
              <w:rPr>
                <w:rFonts w:asciiTheme="majorBidi" w:eastAsia="Arial Unicode MS" w:hAnsiTheme="majorBidi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BA5A2B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vAlign w:val="bottom"/>
          </w:tcPr>
          <w:p w14:paraId="21D389A3" w14:textId="69B31BF7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4B53F520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EEFAE54" w14:textId="22FA1799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147,658,348.63</w:t>
            </w:r>
          </w:p>
        </w:tc>
        <w:tc>
          <w:tcPr>
            <w:tcW w:w="134" w:type="dxa"/>
            <w:vAlign w:val="bottom"/>
          </w:tcPr>
          <w:p w14:paraId="7BFFC752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1E8E89E8" w14:textId="1D472D35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147,658,348.63</w:t>
            </w:r>
          </w:p>
        </w:tc>
        <w:tc>
          <w:tcPr>
            <w:tcW w:w="138" w:type="dxa"/>
            <w:vAlign w:val="bottom"/>
          </w:tcPr>
          <w:p w14:paraId="5D4D3929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vAlign w:val="bottom"/>
          </w:tcPr>
          <w:p w14:paraId="7696B65A" w14:textId="4BD9F4CD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5" w:type="dxa"/>
            <w:vAlign w:val="bottom"/>
          </w:tcPr>
          <w:p w14:paraId="0EDEA072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</w:tcPr>
          <w:p w14:paraId="0DBDF1BC" w14:textId="4D9D67DD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32,976,677.69 </w:t>
            </w:r>
          </w:p>
        </w:tc>
        <w:tc>
          <w:tcPr>
            <w:tcW w:w="136" w:type="dxa"/>
            <w:vAlign w:val="bottom"/>
          </w:tcPr>
          <w:p w14:paraId="4AEF753D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967" w:type="dxa"/>
          </w:tcPr>
          <w:p w14:paraId="5F718AFC" w14:textId="3397E776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32,976,677.69 </w:t>
            </w:r>
          </w:p>
        </w:tc>
      </w:tr>
      <w:tr w:rsidR="00A61916" w:rsidRPr="00BA5A2B" w14:paraId="2D4D1250" w14:textId="77777777" w:rsidTr="00BA261C">
        <w:trPr>
          <w:trHeight w:val="20"/>
        </w:trPr>
        <w:tc>
          <w:tcPr>
            <w:tcW w:w="2324" w:type="dxa"/>
            <w:vAlign w:val="bottom"/>
          </w:tcPr>
          <w:p w14:paraId="3DB67261" w14:textId="1F81E962" w:rsidR="00A61916" w:rsidRPr="00BA5A2B" w:rsidRDefault="00A61916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 w:hint="cs"/>
                <w:color w:val="000000" w:themeColor="text1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964" w:type="dxa"/>
            <w:vAlign w:val="bottom"/>
          </w:tcPr>
          <w:p w14:paraId="1B4ED70C" w14:textId="610E1CCD" w:rsidR="00A61916" w:rsidRPr="00BA5A2B" w:rsidRDefault="00A61916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623,792.14</w:t>
            </w:r>
          </w:p>
        </w:tc>
        <w:tc>
          <w:tcPr>
            <w:tcW w:w="134" w:type="dxa"/>
            <w:vAlign w:val="bottom"/>
          </w:tcPr>
          <w:p w14:paraId="3A9C98BD" w14:textId="77777777" w:rsidR="00A61916" w:rsidRPr="00BA5A2B" w:rsidRDefault="00A61916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249C590A" w14:textId="4654316D" w:rsidR="00A61916" w:rsidRPr="00A61916" w:rsidRDefault="00A61916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1D1087F6" w14:textId="77777777" w:rsidR="00A61916" w:rsidRPr="00BA5A2B" w:rsidRDefault="00A61916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1E3CAC1B" w14:textId="4140FFE8" w:rsidR="00A61916" w:rsidRPr="00BA5A2B" w:rsidRDefault="00A61916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623,792.14</w:t>
            </w:r>
          </w:p>
        </w:tc>
        <w:tc>
          <w:tcPr>
            <w:tcW w:w="138" w:type="dxa"/>
            <w:vAlign w:val="bottom"/>
          </w:tcPr>
          <w:p w14:paraId="18A34314" w14:textId="77777777" w:rsidR="00A61916" w:rsidRPr="00BA5A2B" w:rsidRDefault="00A61916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vAlign w:val="bottom"/>
          </w:tcPr>
          <w:p w14:paraId="4A5123BE" w14:textId="5837C385" w:rsidR="00A61916" w:rsidRPr="00BA5A2B" w:rsidRDefault="00A61916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623,792.14</w:t>
            </w:r>
          </w:p>
        </w:tc>
        <w:tc>
          <w:tcPr>
            <w:tcW w:w="135" w:type="dxa"/>
            <w:vAlign w:val="bottom"/>
          </w:tcPr>
          <w:p w14:paraId="25D502D2" w14:textId="77777777" w:rsidR="00A61916" w:rsidRPr="00BA5A2B" w:rsidRDefault="00A61916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  <w:vAlign w:val="bottom"/>
          </w:tcPr>
          <w:p w14:paraId="77DA011C" w14:textId="51F1BF67" w:rsidR="00A61916" w:rsidRPr="00BA5A2B" w:rsidRDefault="00A61916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016992AD" w14:textId="77777777" w:rsidR="00A61916" w:rsidRPr="00BA5A2B" w:rsidRDefault="00A61916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4A2CA1EE" w14:textId="6ECC1635" w:rsidR="00A61916" w:rsidRPr="00BA5A2B" w:rsidRDefault="00A61916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623,792.14</w:t>
            </w:r>
          </w:p>
        </w:tc>
      </w:tr>
      <w:tr w:rsidR="0083264D" w:rsidRPr="00BA5A2B" w14:paraId="079D27EE" w14:textId="77777777" w:rsidTr="00BA261C">
        <w:trPr>
          <w:trHeight w:val="20"/>
        </w:trPr>
        <w:tc>
          <w:tcPr>
            <w:tcW w:w="2324" w:type="dxa"/>
            <w:vAlign w:val="bottom"/>
          </w:tcPr>
          <w:p w14:paraId="00C446C1" w14:textId="77777777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vAlign w:val="bottom"/>
          </w:tcPr>
          <w:p w14:paraId="04DB1CBA" w14:textId="01DE58A0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4E9D167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79134CD7" w14:textId="035A5BD5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2,058,774.07</w:t>
            </w:r>
          </w:p>
        </w:tc>
        <w:tc>
          <w:tcPr>
            <w:tcW w:w="134" w:type="dxa"/>
            <w:vAlign w:val="bottom"/>
          </w:tcPr>
          <w:p w14:paraId="7477CEAF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33411612" w14:textId="17053FDA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2,058,774.07</w:t>
            </w:r>
          </w:p>
        </w:tc>
        <w:tc>
          <w:tcPr>
            <w:tcW w:w="138" w:type="dxa"/>
            <w:vAlign w:val="bottom"/>
          </w:tcPr>
          <w:p w14:paraId="62F88C2D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vAlign w:val="bottom"/>
          </w:tcPr>
          <w:p w14:paraId="742679CE" w14:textId="53EC1594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5" w:type="dxa"/>
            <w:vAlign w:val="bottom"/>
          </w:tcPr>
          <w:p w14:paraId="031BBD6A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  <w:vAlign w:val="bottom"/>
          </w:tcPr>
          <w:p w14:paraId="5A3E3C6F" w14:textId="5506245B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776,033.41</w:t>
            </w:r>
          </w:p>
        </w:tc>
        <w:tc>
          <w:tcPr>
            <w:tcW w:w="136" w:type="dxa"/>
            <w:vAlign w:val="bottom"/>
          </w:tcPr>
          <w:p w14:paraId="20A15F9F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69DE1374" w14:textId="4FE667B8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776,033.41</w:t>
            </w:r>
          </w:p>
        </w:tc>
      </w:tr>
      <w:tr w:rsidR="0083264D" w:rsidRPr="00BA5A2B" w14:paraId="5569CBE5" w14:textId="77777777" w:rsidTr="00BA261C">
        <w:trPr>
          <w:trHeight w:val="20"/>
        </w:trPr>
        <w:tc>
          <w:tcPr>
            <w:tcW w:w="2324" w:type="dxa"/>
            <w:vAlign w:val="bottom"/>
          </w:tcPr>
          <w:p w14:paraId="33118052" w14:textId="77777777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</w:rPr>
            </w:pPr>
            <w:r w:rsidRPr="00BA5A2B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 xml:space="preserve">หนี้สินตามสัญญาเช่า </w:t>
            </w:r>
          </w:p>
        </w:tc>
        <w:tc>
          <w:tcPr>
            <w:tcW w:w="964" w:type="dxa"/>
            <w:vAlign w:val="bottom"/>
          </w:tcPr>
          <w:p w14:paraId="41749FBB" w14:textId="49FAA992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3220AFE3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2B0860F9" w14:textId="3C81AA8F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141,777,499.76</w:t>
            </w:r>
          </w:p>
        </w:tc>
        <w:tc>
          <w:tcPr>
            <w:tcW w:w="134" w:type="dxa"/>
            <w:vAlign w:val="bottom"/>
          </w:tcPr>
          <w:p w14:paraId="7B7CEB33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0257ECF5" w14:textId="52955B87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141,777,499.76</w:t>
            </w:r>
          </w:p>
        </w:tc>
        <w:tc>
          <w:tcPr>
            <w:tcW w:w="138" w:type="dxa"/>
            <w:vAlign w:val="bottom"/>
          </w:tcPr>
          <w:p w14:paraId="022A1600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vAlign w:val="bottom"/>
          </w:tcPr>
          <w:p w14:paraId="239AAAD0" w14:textId="5196A430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5" w:type="dxa"/>
            <w:vAlign w:val="bottom"/>
          </w:tcPr>
          <w:p w14:paraId="7F97A97F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  <w:vAlign w:val="bottom"/>
          </w:tcPr>
          <w:p w14:paraId="784E71AF" w14:textId="049AD887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22,153,351.68</w:t>
            </w:r>
          </w:p>
        </w:tc>
        <w:tc>
          <w:tcPr>
            <w:tcW w:w="136" w:type="dxa"/>
            <w:vAlign w:val="bottom"/>
          </w:tcPr>
          <w:p w14:paraId="746C2CD9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75017EC9" w14:textId="2413ECFF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22,153,351.68</w:t>
            </w:r>
          </w:p>
        </w:tc>
      </w:tr>
      <w:tr w:rsidR="0083264D" w:rsidRPr="00BA5A2B" w14:paraId="1C6B76B2" w14:textId="77777777" w:rsidTr="00BA261C">
        <w:trPr>
          <w:trHeight w:val="20"/>
        </w:trPr>
        <w:tc>
          <w:tcPr>
            <w:tcW w:w="2324" w:type="dxa"/>
            <w:vAlign w:val="bottom"/>
          </w:tcPr>
          <w:p w14:paraId="56BFF92A" w14:textId="77777777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4" w:type="dxa"/>
            <w:vAlign w:val="bottom"/>
          </w:tcPr>
          <w:p w14:paraId="1DC6AC75" w14:textId="30482FC4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9D2C311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559256B7" w14:textId="557901EB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A1587C4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57064983" w14:textId="4E6BBDB9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8" w:type="dxa"/>
            <w:vAlign w:val="bottom"/>
          </w:tcPr>
          <w:p w14:paraId="273F023B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vAlign w:val="bottom"/>
          </w:tcPr>
          <w:p w14:paraId="37454A88" w14:textId="1B25A7E5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5" w:type="dxa"/>
            <w:vAlign w:val="bottom"/>
          </w:tcPr>
          <w:p w14:paraId="7849069D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  <w:vAlign w:val="bottom"/>
          </w:tcPr>
          <w:p w14:paraId="248FB29E" w14:textId="5084ADF6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37C41B5C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795A6898" w14:textId="0D128A5E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</w:tr>
      <w:tr w:rsidR="0083264D" w:rsidRPr="00BA5A2B" w14:paraId="6003DE27" w14:textId="77777777" w:rsidTr="00BA261C">
        <w:trPr>
          <w:trHeight w:val="20"/>
        </w:trPr>
        <w:tc>
          <w:tcPr>
            <w:tcW w:w="2324" w:type="dxa"/>
            <w:vAlign w:val="bottom"/>
          </w:tcPr>
          <w:p w14:paraId="61B55EA8" w14:textId="77777777" w:rsidR="0083264D" w:rsidRPr="00BA5A2B" w:rsidRDefault="0083264D" w:rsidP="001107E6">
            <w:pPr>
              <w:spacing w:line="25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964" w:type="dxa"/>
            <w:vAlign w:val="bottom"/>
          </w:tcPr>
          <w:p w14:paraId="05FD44A0" w14:textId="229CF0B0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03E6FB0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564F8A4E" w14:textId="1E4B89A3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4" w:type="dxa"/>
            <w:vAlign w:val="bottom"/>
          </w:tcPr>
          <w:p w14:paraId="4479A43C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099E59BB" w14:textId="1D10C8DD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145,093.46</w:t>
            </w:r>
          </w:p>
        </w:tc>
        <w:tc>
          <w:tcPr>
            <w:tcW w:w="138" w:type="dxa"/>
            <w:vAlign w:val="bottom"/>
          </w:tcPr>
          <w:p w14:paraId="1AE51CCC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tcBorders>
              <w:bottom w:val="single" w:sz="6" w:space="0" w:color="auto"/>
            </w:tcBorders>
            <w:vAlign w:val="bottom"/>
          </w:tcPr>
          <w:p w14:paraId="628E8AFC" w14:textId="0EA6C998" w:rsidR="0083264D" w:rsidRPr="00BA5A2B" w:rsidRDefault="0083264D" w:rsidP="001107E6">
            <w:pPr>
              <w:spacing w:line="25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5" w:type="dxa"/>
            <w:vAlign w:val="bottom"/>
          </w:tcPr>
          <w:p w14:paraId="1176CD53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  <w:vAlign w:val="bottom"/>
          </w:tcPr>
          <w:p w14:paraId="15AFB296" w14:textId="6FCCE06F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145,093.46</w:t>
            </w:r>
          </w:p>
        </w:tc>
        <w:tc>
          <w:tcPr>
            <w:tcW w:w="136" w:type="dxa"/>
            <w:vAlign w:val="bottom"/>
          </w:tcPr>
          <w:p w14:paraId="1062D845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vAlign w:val="bottom"/>
          </w:tcPr>
          <w:p w14:paraId="3B0F9640" w14:textId="4015A147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145,093.46</w:t>
            </w:r>
          </w:p>
        </w:tc>
      </w:tr>
      <w:tr w:rsidR="0083264D" w:rsidRPr="00BA5A2B" w14:paraId="1551E429" w14:textId="77777777" w:rsidTr="009D40EF">
        <w:trPr>
          <w:trHeight w:val="20"/>
        </w:trPr>
        <w:tc>
          <w:tcPr>
            <w:tcW w:w="2324" w:type="dxa"/>
          </w:tcPr>
          <w:p w14:paraId="0F6E7442" w14:textId="77777777" w:rsidR="0083264D" w:rsidRPr="00BA5A2B" w:rsidRDefault="0083264D" w:rsidP="001107E6">
            <w:pPr>
              <w:spacing w:line="250" w:lineRule="exact"/>
              <w:ind w:left="340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A5A2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1B6EC5A5" w14:textId="492C0F85" w:rsidR="0083264D" w:rsidRPr="0083264D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 xml:space="preserve"> 623,792.14 </w:t>
            </w:r>
          </w:p>
        </w:tc>
        <w:tc>
          <w:tcPr>
            <w:tcW w:w="134" w:type="dxa"/>
          </w:tcPr>
          <w:p w14:paraId="03A1113A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551EA015" w14:textId="7FBFF780" w:rsidR="0083264D" w:rsidRPr="00BA5A2B" w:rsidRDefault="00A61916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A61916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856,200,263.82</w:t>
            </w:r>
          </w:p>
        </w:tc>
        <w:tc>
          <w:tcPr>
            <w:tcW w:w="134" w:type="dxa"/>
          </w:tcPr>
          <w:p w14:paraId="12F02072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1196E96" w14:textId="7CEF1AE0" w:rsidR="0083264D" w:rsidRPr="00BA5A2B" w:rsidRDefault="0083264D" w:rsidP="001107E6">
            <w:pPr>
              <w:spacing w:line="2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83264D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 xml:space="preserve"> 856,824,055.96 </w:t>
            </w:r>
          </w:p>
        </w:tc>
        <w:tc>
          <w:tcPr>
            <w:tcW w:w="138" w:type="dxa"/>
            <w:vAlign w:val="bottom"/>
          </w:tcPr>
          <w:p w14:paraId="67B43AAB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0" w:type="dxa"/>
            <w:tcBorders>
              <w:top w:val="single" w:sz="6" w:space="0" w:color="auto"/>
              <w:bottom w:val="double" w:sz="6" w:space="0" w:color="auto"/>
            </w:tcBorders>
          </w:tcPr>
          <w:p w14:paraId="083BAB95" w14:textId="18ED7910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 xml:space="preserve"> 623,792.14 </w:t>
            </w:r>
          </w:p>
        </w:tc>
        <w:tc>
          <w:tcPr>
            <w:tcW w:w="135" w:type="dxa"/>
          </w:tcPr>
          <w:p w14:paraId="74323776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45869CE2" w14:textId="694A1DCC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 xml:space="preserve"> 500,848,093.73 </w:t>
            </w:r>
          </w:p>
        </w:tc>
        <w:tc>
          <w:tcPr>
            <w:tcW w:w="136" w:type="dxa"/>
          </w:tcPr>
          <w:p w14:paraId="583D5D0C" w14:textId="77777777" w:rsidR="0083264D" w:rsidRPr="00BA5A2B" w:rsidRDefault="0083264D" w:rsidP="001107E6">
            <w:pPr>
              <w:spacing w:line="25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double" w:sz="6" w:space="0" w:color="auto"/>
            </w:tcBorders>
          </w:tcPr>
          <w:p w14:paraId="4527721F" w14:textId="5B6603C8" w:rsidR="0083264D" w:rsidRPr="00BA5A2B" w:rsidRDefault="0083264D" w:rsidP="001107E6">
            <w:pPr>
              <w:spacing w:line="25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BA5A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 xml:space="preserve"> 501,471,885.87 </w:t>
            </w:r>
          </w:p>
        </w:tc>
      </w:tr>
    </w:tbl>
    <w:p w14:paraId="4D847EE3" w14:textId="77777777" w:rsidR="00156CF1" w:rsidRPr="00DF2342" w:rsidRDefault="00156CF1" w:rsidP="001107E6">
      <w:pPr>
        <w:spacing w:line="240" w:lineRule="exact"/>
        <w:ind w:left="851" w:firstLine="5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W w:w="889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964"/>
        <w:gridCol w:w="134"/>
        <w:gridCol w:w="1020"/>
        <w:gridCol w:w="134"/>
        <w:gridCol w:w="1020"/>
        <w:gridCol w:w="134"/>
        <w:gridCol w:w="964"/>
        <w:gridCol w:w="134"/>
        <w:gridCol w:w="964"/>
        <w:gridCol w:w="136"/>
        <w:gridCol w:w="967"/>
      </w:tblGrid>
      <w:tr w:rsidR="00DF2342" w:rsidRPr="00DF2342" w14:paraId="74C44E6D" w14:textId="77777777" w:rsidTr="00605652">
        <w:trPr>
          <w:trHeight w:val="20"/>
          <w:tblHeader/>
        </w:trPr>
        <w:tc>
          <w:tcPr>
            <w:tcW w:w="2324" w:type="dxa"/>
          </w:tcPr>
          <w:p w14:paraId="50493942" w14:textId="77777777" w:rsidR="001C70CD" w:rsidRPr="00DF2342" w:rsidRDefault="001C70CD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571" w:type="dxa"/>
            <w:gridSpan w:val="11"/>
            <w:tcBorders>
              <w:bottom w:val="single" w:sz="6" w:space="0" w:color="auto"/>
            </w:tcBorders>
            <w:vAlign w:val="bottom"/>
          </w:tcPr>
          <w:p w14:paraId="242684E0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DF2342" w:rsidRPr="00DF2342" w14:paraId="33FAA1FF" w14:textId="77777777" w:rsidTr="00605652">
        <w:trPr>
          <w:trHeight w:val="20"/>
          <w:tblHeader/>
        </w:trPr>
        <w:tc>
          <w:tcPr>
            <w:tcW w:w="2324" w:type="dxa"/>
          </w:tcPr>
          <w:p w14:paraId="2A01AF9F" w14:textId="77777777" w:rsidR="001C70CD" w:rsidRPr="00DF2342" w:rsidRDefault="001C70CD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6571" w:type="dxa"/>
            <w:gridSpan w:val="11"/>
            <w:tcBorders>
              <w:bottom w:val="single" w:sz="6" w:space="0" w:color="auto"/>
            </w:tcBorders>
            <w:vAlign w:val="bottom"/>
          </w:tcPr>
          <w:p w14:paraId="1DBB42B3" w14:textId="228EDC4F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DF2342">
              <w:rPr>
                <w:rFonts w:ascii="Angsana New" w:hAnsi="Angsana New"/>
                <w:color w:val="000000" w:themeColor="text1"/>
                <w:sz w:val="20"/>
                <w:szCs w:val="20"/>
              </w:rPr>
              <w:t>31</w:t>
            </w:r>
            <w:r w:rsidRPr="00DF2342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Pr="00DF2342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</w:tr>
      <w:tr w:rsidR="00DF2342" w:rsidRPr="00DF2342" w14:paraId="75E07B9B" w14:textId="77777777" w:rsidTr="00605652">
        <w:trPr>
          <w:trHeight w:val="20"/>
          <w:tblHeader/>
        </w:trPr>
        <w:tc>
          <w:tcPr>
            <w:tcW w:w="2324" w:type="dxa"/>
          </w:tcPr>
          <w:p w14:paraId="31258CBA" w14:textId="77777777" w:rsidR="001C70CD" w:rsidRPr="00DF2342" w:rsidRDefault="001C70CD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327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94944A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0990C2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032CF4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F2342" w:rsidRPr="00DF2342" w14:paraId="2A509D6F" w14:textId="77777777" w:rsidTr="00605652">
        <w:trPr>
          <w:trHeight w:val="20"/>
          <w:tblHeader/>
        </w:trPr>
        <w:tc>
          <w:tcPr>
            <w:tcW w:w="2324" w:type="dxa"/>
          </w:tcPr>
          <w:p w14:paraId="3FF2E9E3" w14:textId="77777777" w:rsidR="001C70CD" w:rsidRPr="00DF2342" w:rsidRDefault="001C70CD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03779D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5110AD2F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DF2342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07D0B42D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C9CDC7D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58C3A5D0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64BD06E2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2BE02A3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0E780EB2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2ED87039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  <w:p w14:paraId="4055FEF8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DF2342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ผ่านกำไรขาดทุน</w:t>
            </w:r>
          </w:p>
        </w:tc>
        <w:tc>
          <w:tcPr>
            <w:tcW w:w="134" w:type="dxa"/>
          </w:tcPr>
          <w:p w14:paraId="3E2335C7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67D2EA48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ราคาทุน</w:t>
            </w:r>
          </w:p>
          <w:p w14:paraId="2172C7F1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36" w:type="dxa"/>
            <w:tcBorders>
              <w:left w:val="nil"/>
            </w:tcBorders>
          </w:tcPr>
          <w:p w14:paraId="4B6D1EB9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67" w:type="dxa"/>
            <w:tcBorders>
              <w:left w:val="nil"/>
              <w:bottom w:val="single" w:sz="6" w:space="0" w:color="auto"/>
            </w:tcBorders>
          </w:tcPr>
          <w:p w14:paraId="3440858F" w14:textId="77777777" w:rsidR="001C70CD" w:rsidRPr="00DF2342" w:rsidRDefault="001C70CD" w:rsidP="001107E6">
            <w:pPr>
              <w:spacing w:line="2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lang w:val="en-GB"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F2342" w:rsidRPr="00DF2342" w14:paraId="6FFE8480" w14:textId="77777777" w:rsidTr="00605652">
        <w:trPr>
          <w:trHeight w:val="20"/>
        </w:trPr>
        <w:tc>
          <w:tcPr>
            <w:tcW w:w="2324" w:type="dxa"/>
          </w:tcPr>
          <w:p w14:paraId="71B48709" w14:textId="77777777" w:rsidR="001C70CD" w:rsidRPr="00DF2342" w:rsidRDefault="001C70CD" w:rsidP="001107E6">
            <w:pPr>
              <w:spacing w:line="240" w:lineRule="exact"/>
              <w:ind w:left="113" w:right="-59" w:hanging="170"/>
              <w:rPr>
                <w:rFonts w:asciiTheme="majorBidi" w:eastAsia="Arial Unicode MS" w:hAnsiTheme="majorBidi" w:cstheme="majorBidi"/>
                <w:color w:val="000000" w:themeColor="text1"/>
                <w:spacing w:val="-6"/>
                <w:sz w:val="20"/>
                <w:szCs w:val="20"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</w:t>
            </w:r>
            <w:r w:rsidRPr="00DF2342">
              <w:rPr>
                <w:rFonts w:asciiTheme="majorBidi" w:eastAsia="Arial Unicode MS" w:hAnsiTheme="majorBidi" w:cstheme="majorBidi" w:hint="cs"/>
                <w:color w:val="000000" w:themeColor="text1"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64" w:type="dxa"/>
            <w:vAlign w:val="bottom"/>
          </w:tcPr>
          <w:p w14:paraId="35AD4AB3" w14:textId="77777777" w:rsidR="001C70CD" w:rsidRPr="00DF2342" w:rsidRDefault="001C70CD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54177431" w14:textId="77777777" w:rsidR="001C70CD" w:rsidRPr="00DF2342" w:rsidRDefault="001C70CD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2D15A5D" w14:textId="77777777" w:rsidR="001C70CD" w:rsidRPr="00DF2342" w:rsidRDefault="001C70CD" w:rsidP="001107E6">
            <w:pPr>
              <w:spacing w:line="24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54845E1A" w14:textId="77777777" w:rsidR="001C70CD" w:rsidRPr="00DF2342" w:rsidRDefault="001C70CD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51AEDC0" w14:textId="77777777" w:rsidR="001C70CD" w:rsidRPr="00DF2342" w:rsidRDefault="001C70CD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251FC494" w14:textId="77777777" w:rsidR="001C70CD" w:rsidRPr="00DF2342" w:rsidRDefault="001C70CD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4EC535E9" w14:textId="77777777" w:rsidR="001C70CD" w:rsidRPr="00DF2342" w:rsidRDefault="001C70CD" w:rsidP="001107E6">
            <w:pPr>
              <w:spacing w:line="24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7EB204CE" w14:textId="77777777" w:rsidR="001C70CD" w:rsidRPr="00DF2342" w:rsidRDefault="001C70CD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0E6F58E3" w14:textId="77777777" w:rsidR="001C70CD" w:rsidRPr="00DF2342" w:rsidRDefault="001C70CD" w:rsidP="001107E6">
            <w:pPr>
              <w:spacing w:line="2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6" w:type="dxa"/>
          </w:tcPr>
          <w:p w14:paraId="60B1AE4A" w14:textId="77777777" w:rsidR="001C70CD" w:rsidRPr="00DF2342" w:rsidRDefault="001C70CD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14:paraId="1B784512" w14:textId="77777777" w:rsidR="001C70CD" w:rsidRPr="00DF2342" w:rsidRDefault="001C70CD" w:rsidP="001107E6">
            <w:pPr>
              <w:spacing w:line="2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</w:tr>
      <w:tr w:rsidR="00DF2342" w:rsidRPr="00DF2342" w14:paraId="66FDCC71" w14:textId="77777777" w:rsidTr="000F2A0E">
        <w:trPr>
          <w:trHeight w:val="77"/>
        </w:trPr>
        <w:tc>
          <w:tcPr>
            <w:tcW w:w="2324" w:type="dxa"/>
            <w:vAlign w:val="bottom"/>
          </w:tcPr>
          <w:p w14:paraId="122E0ED9" w14:textId="77777777" w:rsidR="004B613C" w:rsidRPr="00DF2342" w:rsidRDefault="004B613C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vAlign w:val="bottom"/>
          </w:tcPr>
          <w:p w14:paraId="0BFC677D" w14:textId="07E7369A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D1AD2EA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391A572A" w14:textId="25D3C690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90,727,340.51</w:t>
            </w:r>
          </w:p>
        </w:tc>
        <w:tc>
          <w:tcPr>
            <w:tcW w:w="134" w:type="dxa"/>
          </w:tcPr>
          <w:p w14:paraId="428EBF59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794F920B" w14:textId="7675D769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90,727,340.51</w:t>
            </w:r>
          </w:p>
        </w:tc>
        <w:tc>
          <w:tcPr>
            <w:tcW w:w="134" w:type="dxa"/>
          </w:tcPr>
          <w:p w14:paraId="7CA2B298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8AA6224" w14:textId="5801E202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0B83A85E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4DED4D8" w14:textId="04781F01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61,852,089.31</w:t>
            </w:r>
          </w:p>
        </w:tc>
        <w:tc>
          <w:tcPr>
            <w:tcW w:w="136" w:type="dxa"/>
          </w:tcPr>
          <w:p w14:paraId="0398533D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05BE0CCD" w14:textId="58CD3359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61,852,089.31</w:t>
            </w:r>
          </w:p>
        </w:tc>
      </w:tr>
      <w:tr w:rsidR="00DF2342" w:rsidRPr="00DF2342" w14:paraId="39FB474B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3198FF31" w14:textId="77777777" w:rsidR="004B613C" w:rsidRPr="00DF2342" w:rsidRDefault="004B613C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vAlign w:val="bottom"/>
          </w:tcPr>
          <w:p w14:paraId="5582C31B" w14:textId="4C26778E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483C784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1E89CB3A" w14:textId="600B128B" w:rsidR="004B613C" w:rsidRPr="00DF2342" w:rsidRDefault="004B613C" w:rsidP="001107E6">
            <w:pPr>
              <w:spacing w:line="24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373,261,945.29</w:t>
            </w:r>
          </w:p>
        </w:tc>
        <w:tc>
          <w:tcPr>
            <w:tcW w:w="134" w:type="dxa"/>
          </w:tcPr>
          <w:p w14:paraId="2746335C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4B2D083E" w14:textId="6A2C6DF0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373,261,945.29</w:t>
            </w:r>
          </w:p>
        </w:tc>
        <w:tc>
          <w:tcPr>
            <w:tcW w:w="134" w:type="dxa"/>
          </w:tcPr>
          <w:p w14:paraId="19A218BA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A9B681D" w14:textId="5B485385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6F62ADB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1CD6D306" w14:textId="1802A187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464,806,879.09</w:t>
            </w:r>
          </w:p>
        </w:tc>
        <w:tc>
          <w:tcPr>
            <w:tcW w:w="136" w:type="dxa"/>
          </w:tcPr>
          <w:p w14:paraId="786A613F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</w:tcPr>
          <w:p w14:paraId="2421A673" w14:textId="5337B333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464,806,879.09</w:t>
            </w:r>
          </w:p>
        </w:tc>
      </w:tr>
      <w:tr w:rsidR="00DF2342" w:rsidRPr="00DF2342" w14:paraId="6EE437DE" w14:textId="77777777" w:rsidTr="009D31D5">
        <w:trPr>
          <w:trHeight w:val="20"/>
        </w:trPr>
        <w:tc>
          <w:tcPr>
            <w:tcW w:w="2324" w:type="dxa"/>
            <w:vAlign w:val="bottom"/>
          </w:tcPr>
          <w:p w14:paraId="77EAE6F4" w14:textId="167FDE80" w:rsidR="004B613C" w:rsidRPr="00DF2342" w:rsidRDefault="004B613C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สินทรัพย์ที่เกิดจากสัญญา</w:t>
            </w:r>
          </w:p>
        </w:tc>
        <w:tc>
          <w:tcPr>
            <w:tcW w:w="964" w:type="dxa"/>
            <w:vAlign w:val="bottom"/>
          </w:tcPr>
          <w:p w14:paraId="09AB0F43" w14:textId="7AC5529B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0275311F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4EA1314" w14:textId="7445B843" w:rsidR="004B613C" w:rsidRPr="00DF2342" w:rsidRDefault="004B613C" w:rsidP="001107E6">
            <w:pPr>
              <w:spacing w:line="24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122,051,389.14</w:t>
            </w:r>
          </w:p>
        </w:tc>
        <w:tc>
          <w:tcPr>
            <w:tcW w:w="134" w:type="dxa"/>
          </w:tcPr>
          <w:p w14:paraId="02EAD58A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060ECF80" w14:textId="1A055B3E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122,051,389.14</w:t>
            </w:r>
          </w:p>
        </w:tc>
        <w:tc>
          <w:tcPr>
            <w:tcW w:w="134" w:type="dxa"/>
          </w:tcPr>
          <w:p w14:paraId="013B161B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2CBC18C" w14:textId="00B90BA2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DCCE7D6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8E6E231" w14:textId="72F585BE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</w:tcPr>
          <w:p w14:paraId="7C806FE7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6651E5A7" w14:textId="000EEE38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</w:tr>
      <w:tr w:rsidR="00DF2342" w:rsidRPr="00DF2342" w14:paraId="70BCE43E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444037AF" w14:textId="77777777" w:rsidR="004B613C" w:rsidRPr="00DF2342" w:rsidRDefault="004B613C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ลูกหนี้</w:t>
            </w:r>
            <w:r w:rsidRPr="00DF2342">
              <w:rPr>
                <w:rFonts w:asciiTheme="majorBidi" w:eastAsia="Arial Unicode MS" w:hAnsiTheme="majorBidi" w:hint="cs"/>
                <w:color w:val="000000" w:themeColor="text1"/>
                <w:sz w:val="20"/>
                <w:szCs w:val="20"/>
                <w:cs/>
              </w:rPr>
              <w:t>ตามสัญญาเช่าเงินทุน</w:t>
            </w:r>
          </w:p>
        </w:tc>
        <w:tc>
          <w:tcPr>
            <w:tcW w:w="964" w:type="dxa"/>
            <w:vAlign w:val="bottom"/>
          </w:tcPr>
          <w:p w14:paraId="6EA50E1C" w14:textId="7EFF0435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D1B4AB2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2B0D78B0" w14:textId="54920948" w:rsidR="004B613C" w:rsidRPr="00DF2342" w:rsidRDefault="004B613C" w:rsidP="001107E6">
            <w:pPr>
              <w:spacing w:line="240" w:lineRule="exact"/>
              <w:ind w:hanging="16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326,497,522.13</w:t>
            </w:r>
          </w:p>
        </w:tc>
        <w:tc>
          <w:tcPr>
            <w:tcW w:w="134" w:type="dxa"/>
          </w:tcPr>
          <w:p w14:paraId="3EDBD29A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122B2F8C" w14:textId="5CBB1ABC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326,497,522.13</w:t>
            </w:r>
          </w:p>
        </w:tc>
        <w:tc>
          <w:tcPr>
            <w:tcW w:w="134" w:type="dxa"/>
          </w:tcPr>
          <w:p w14:paraId="1DCBB9EB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BA83EB8" w14:textId="55FFF20F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07AE438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5922E35" w14:textId="0A129A55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</w:tcPr>
          <w:p w14:paraId="44037674" w14:textId="77777777" w:rsidR="004B613C" w:rsidRPr="00DF2342" w:rsidRDefault="004B613C" w:rsidP="001107E6">
            <w:pPr>
              <w:spacing w:line="240" w:lineRule="exact"/>
              <w:ind w:left="-306" w:right="340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53E419C1" w14:textId="37B6F711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</w:tr>
      <w:tr w:rsidR="00DF2342" w:rsidRPr="00DF2342" w14:paraId="4228CE47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198D0447" w14:textId="77777777" w:rsidR="00D15D01" w:rsidRPr="00DF2342" w:rsidRDefault="00D15D01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64" w:type="dxa"/>
            <w:vAlign w:val="bottom"/>
          </w:tcPr>
          <w:p w14:paraId="51E9E50B" w14:textId="185167DB" w:rsidR="00D15D01" w:rsidRPr="00DF2342" w:rsidRDefault="00D15D01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504BB41" w14:textId="77777777" w:rsidR="00D15D01" w:rsidRPr="00DF2342" w:rsidRDefault="00D15D01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7190616F" w14:textId="646BDF9F" w:rsidR="00D15D01" w:rsidRPr="00DF2342" w:rsidRDefault="00D15D01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29,836,470.68</w:t>
            </w:r>
          </w:p>
        </w:tc>
        <w:tc>
          <w:tcPr>
            <w:tcW w:w="134" w:type="dxa"/>
          </w:tcPr>
          <w:p w14:paraId="4AF6E1B3" w14:textId="77777777" w:rsidR="00D15D01" w:rsidRPr="00DF2342" w:rsidRDefault="00D15D01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7C3D6BF6" w14:textId="75C20EDE" w:rsidR="00D15D01" w:rsidRPr="00DF2342" w:rsidRDefault="00D15D01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29,836,470.68</w:t>
            </w:r>
          </w:p>
        </w:tc>
        <w:tc>
          <w:tcPr>
            <w:tcW w:w="134" w:type="dxa"/>
          </w:tcPr>
          <w:p w14:paraId="5B63B7B3" w14:textId="77777777" w:rsidR="00D15D01" w:rsidRPr="00DF2342" w:rsidRDefault="00D15D01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B8B2745" w14:textId="56F609BB" w:rsidR="00D15D01" w:rsidRPr="00DF2342" w:rsidRDefault="00D15D01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46E425B" w14:textId="77777777" w:rsidR="00D15D01" w:rsidRPr="00DF2342" w:rsidRDefault="00D15D01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54F4710D" w14:textId="0D2E6149" w:rsidR="00D15D01" w:rsidRPr="00DF2342" w:rsidRDefault="00D15D01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117,411.87</w:t>
            </w:r>
          </w:p>
        </w:tc>
        <w:tc>
          <w:tcPr>
            <w:tcW w:w="136" w:type="dxa"/>
          </w:tcPr>
          <w:p w14:paraId="40A1F150" w14:textId="77777777" w:rsidR="00D15D01" w:rsidRPr="00DF2342" w:rsidRDefault="00D15D01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1FB371FE" w14:textId="5D9B3C01" w:rsidR="00D15D01" w:rsidRPr="00DF2342" w:rsidRDefault="00D15D01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117,411.87</w:t>
            </w:r>
          </w:p>
        </w:tc>
      </w:tr>
      <w:tr w:rsidR="00DF2342" w:rsidRPr="00DF2342" w14:paraId="0BAE94BB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327E4BB1" w14:textId="77777777" w:rsidR="004B613C" w:rsidRPr="00DF2342" w:rsidRDefault="004B613C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64" w:type="dxa"/>
            <w:vAlign w:val="bottom"/>
          </w:tcPr>
          <w:p w14:paraId="322A8D3C" w14:textId="59C9B05B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578F8A9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2CE83846" w14:textId="5F226280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106,711,878.43</w:t>
            </w:r>
          </w:p>
        </w:tc>
        <w:tc>
          <w:tcPr>
            <w:tcW w:w="134" w:type="dxa"/>
          </w:tcPr>
          <w:p w14:paraId="63C396D7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617EA5E6" w14:textId="53C807E5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106,711,878.43</w:t>
            </w:r>
          </w:p>
        </w:tc>
        <w:tc>
          <w:tcPr>
            <w:tcW w:w="134" w:type="dxa"/>
          </w:tcPr>
          <w:p w14:paraId="52AF42B1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89E6DD9" w14:textId="37E03FE6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60E8E6BC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61E8B062" w14:textId="5CF0212F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86,120,000.00</w:t>
            </w:r>
          </w:p>
        </w:tc>
        <w:tc>
          <w:tcPr>
            <w:tcW w:w="136" w:type="dxa"/>
          </w:tcPr>
          <w:p w14:paraId="36C383A2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059DA423" w14:textId="51B30BD1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86,120,000.00</w:t>
            </w:r>
          </w:p>
        </w:tc>
      </w:tr>
      <w:tr w:rsidR="00DF2342" w:rsidRPr="00DF2342" w14:paraId="045A142C" w14:textId="77777777" w:rsidTr="00145D35">
        <w:trPr>
          <w:trHeight w:val="20"/>
        </w:trPr>
        <w:tc>
          <w:tcPr>
            <w:tcW w:w="2324" w:type="dxa"/>
            <w:vAlign w:val="bottom"/>
          </w:tcPr>
          <w:p w14:paraId="438C7E62" w14:textId="77777777" w:rsidR="004B613C" w:rsidRPr="00DF2342" w:rsidRDefault="004B613C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เงินให้กู้ยืม</w:t>
            </w:r>
            <w:r w:rsidRPr="00DF2342">
              <w:rPr>
                <w:rFonts w:asciiTheme="majorBidi" w:eastAsia="Arial Unicode MS" w:hAnsiTheme="majorBidi" w:cstheme="majorBidi" w:hint="cs"/>
                <w:color w:val="000000" w:themeColor="text1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964" w:type="dxa"/>
            <w:vAlign w:val="bottom"/>
          </w:tcPr>
          <w:p w14:paraId="7FD95522" w14:textId="62BC190F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4FA3E9E5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5E50C96F" w14:textId="7B1F20E1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5C4C9FF5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02A164C8" w14:textId="0F4DA699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04A3F9EB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1B754C3" w14:textId="310022C9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13B83A4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335E7C2" w14:textId="362246DE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190,587,343.32</w:t>
            </w:r>
          </w:p>
        </w:tc>
        <w:tc>
          <w:tcPr>
            <w:tcW w:w="136" w:type="dxa"/>
          </w:tcPr>
          <w:p w14:paraId="3608D003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0B20CCB6" w14:textId="5CD94331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190,587,343.32</w:t>
            </w:r>
          </w:p>
        </w:tc>
      </w:tr>
      <w:tr w:rsidR="00DF2342" w:rsidRPr="00DF2342" w14:paraId="04BEDA94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0EC49C5A" w14:textId="77777777" w:rsidR="004B613C" w:rsidRPr="00DF2342" w:rsidRDefault="004B613C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27AEDD4C" w14:textId="33BBE4C0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A6C73B7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DA01BC8" w14:textId="1CD9C77E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45,627,719.85</w:t>
            </w:r>
          </w:p>
        </w:tc>
        <w:tc>
          <w:tcPr>
            <w:tcW w:w="134" w:type="dxa"/>
          </w:tcPr>
          <w:p w14:paraId="72569B80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F986127" w14:textId="601A77B8" w:rsidR="004B613C" w:rsidRPr="00DF2342" w:rsidRDefault="004B613C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45,627,719.85</w:t>
            </w:r>
          </w:p>
        </w:tc>
        <w:tc>
          <w:tcPr>
            <w:tcW w:w="134" w:type="dxa"/>
          </w:tcPr>
          <w:p w14:paraId="13D4057D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47E34AAD" w14:textId="6D4356C1" w:rsidR="004B613C" w:rsidRPr="00DF2342" w:rsidRDefault="004B613C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5B4A683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2E64DD5C" w14:textId="67275C01" w:rsidR="004B613C" w:rsidRPr="00DF2342" w:rsidRDefault="00D15D01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7,769,922.32</w:t>
            </w:r>
          </w:p>
        </w:tc>
        <w:tc>
          <w:tcPr>
            <w:tcW w:w="136" w:type="dxa"/>
          </w:tcPr>
          <w:p w14:paraId="6E8CF04E" w14:textId="77777777" w:rsidR="004B613C" w:rsidRPr="00DF2342" w:rsidRDefault="004B613C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</w:tcPr>
          <w:p w14:paraId="2FEBD108" w14:textId="22ED0621" w:rsidR="004B613C" w:rsidRPr="00DF2342" w:rsidRDefault="00D15D01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7,769,922.32</w:t>
            </w:r>
          </w:p>
        </w:tc>
      </w:tr>
      <w:tr w:rsidR="00DF2342" w:rsidRPr="00DF2342" w14:paraId="1F2F1DDF" w14:textId="77777777" w:rsidTr="00605652">
        <w:trPr>
          <w:trHeight w:val="20"/>
        </w:trPr>
        <w:tc>
          <w:tcPr>
            <w:tcW w:w="2324" w:type="dxa"/>
          </w:tcPr>
          <w:p w14:paraId="28D41BDC" w14:textId="77777777" w:rsidR="00D15D01" w:rsidRPr="00DF2342" w:rsidRDefault="00D15D01" w:rsidP="001107E6">
            <w:pPr>
              <w:spacing w:line="240" w:lineRule="exact"/>
              <w:ind w:left="340" w:hanging="170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3D9452" w14:textId="44EFEF5F" w:rsidR="00D15D01" w:rsidRPr="00DF2342" w:rsidRDefault="00D15D01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116FFFFC" w14:textId="77777777" w:rsidR="00D15D01" w:rsidRPr="00DF2342" w:rsidRDefault="00D15D01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10BC1322" w14:textId="5EB7EC95" w:rsidR="00D15D01" w:rsidRPr="00DF2342" w:rsidRDefault="00D15D01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1,094,714,266.03</w:t>
            </w:r>
          </w:p>
        </w:tc>
        <w:tc>
          <w:tcPr>
            <w:tcW w:w="134" w:type="dxa"/>
          </w:tcPr>
          <w:p w14:paraId="1A36B5C1" w14:textId="77777777" w:rsidR="00D15D01" w:rsidRPr="00DF2342" w:rsidRDefault="00D15D01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FE75BA5" w14:textId="1AC8F603" w:rsidR="00D15D01" w:rsidRPr="00DF2342" w:rsidRDefault="00D15D01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1,094,714,266.03</w:t>
            </w:r>
          </w:p>
        </w:tc>
        <w:tc>
          <w:tcPr>
            <w:tcW w:w="134" w:type="dxa"/>
          </w:tcPr>
          <w:p w14:paraId="29B39B11" w14:textId="77777777" w:rsidR="00D15D01" w:rsidRPr="00DF2342" w:rsidRDefault="00D15D01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5091A5" w14:textId="4B640CDE" w:rsidR="00D15D01" w:rsidRPr="00DF2342" w:rsidRDefault="00D15D01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2FF0692B" w14:textId="77777777" w:rsidR="00D15D01" w:rsidRPr="00DF2342" w:rsidRDefault="00D15D01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34FF649F" w14:textId="2A155660" w:rsidR="00D15D01" w:rsidRPr="00DF2342" w:rsidRDefault="00D15D01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811,253,645.91</w:t>
            </w:r>
          </w:p>
        </w:tc>
        <w:tc>
          <w:tcPr>
            <w:tcW w:w="136" w:type="dxa"/>
          </w:tcPr>
          <w:p w14:paraId="44C404F9" w14:textId="77777777" w:rsidR="00D15D01" w:rsidRPr="00DF2342" w:rsidRDefault="00D15D01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double" w:sz="6" w:space="0" w:color="auto"/>
            </w:tcBorders>
          </w:tcPr>
          <w:p w14:paraId="2EFF9CCD" w14:textId="16AF26AE" w:rsidR="00D15D01" w:rsidRPr="00DF2342" w:rsidRDefault="00D15D01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811,253,645.91</w:t>
            </w:r>
          </w:p>
        </w:tc>
      </w:tr>
      <w:tr w:rsidR="00DF2342" w:rsidRPr="00DF2342" w14:paraId="77534A87" w14:textId="77777777" w:rsidTr="00605652">
        <w:trPr>
          <w:trHeight w:val="20"/>
        </w:trPr>
        <w:tc>
          <w:tcPr>
            <w:tcW w:w="2324" w:type="dxa"/>
          </w:tcPr>
          <w:p w14:paraId="500245D3" w14:textId="77777777" w:rsidR="000B1C08" w:rsidRPr="00DF2342" w:rsidRDefault="000B1C08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964" w:type="dxa"/>
          </w:tcPr>
          <w:p w14:paraId="023D8573" w14:textId="77777777" w:rsidR="000B1C08" w:rsidRPr="00DF2342" w:rsidRDefault="000B1C0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0D353F6F" w14:textId="77777777" w:rsidR="000B1C08" w:rsidRPr="00DF2342" w:rsidRDefault="000B1C08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4ECF30B6" w14:textId="77777777" w:rsidR="000B1C08" w:rsidRPr="00DF2342" w:rsidRDefault="000B1C08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7D8C871A" w14:textId="77777777" w:rsidR="000B1C08" w:rsidRPr="00DF2342" w:rsidRDefault="000B1C08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1327EEED" w14:textId="77777777" w:rsidR="000B1C08" w:rsidRPr="00DF2342" w:rsidRDefault="000B1C08" w:rsidP="001107E6">
            <w:pPr>
              <w:spacing w:line="240" w:lineRule="exact"/>
              <w:ind w:right="-28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7E05C4F3" w14:textId="77777777" w:rsidR="000B1C08" w:rsidRPr="00DF2342" w:rsidRDefault="000B1C08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E6189BA" w14:textId="77777777" w:rsidR="000B1C08" w:rsidRPr="00DF2342" w:rsidRDefault="000B1C0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3EED6A54" w14:textId="77777777" w:rsidR="000B1C08" w:rsidRPr="00DF2342" w:rsidRDefault="000B1C08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3514F67A" w14:textId="77777777" w:rsidR="000B1C08" w:rsidRPr="00DF2342" w:rsidRDefault="000B1C08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6" w:type="dxa"/>
          </w:tcPr>
          <w:p w14:paraId="0040779F" w14:textId="77777777" w:rsidR="000B1C08" w:rsidRPr="00DF2342" w:rsidRDefault="000B1C08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</w:tcPr>
          <w:p w14:paraId="4439C54F" w14:textId="77777777" w:rsidR="000B1C08" w:rsidRPr="00DF2342" w:rsidRDefault="000B1C08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</w:tr>
      <w:tr w:rsidR="00DF2342" w:rsidRPr="00DF2342" w14:paraId="220BFA3F" w14:textId="77777777" w:rsidTr="00605652">
        <w:trPr>
          <w:trHeight w:val="20"/>
        </w:trPr>
        <w:tc>
          <w:tcPr>
            <w:tcW w:w="2324" w:type="dxa"/>
          </w:tcPr>
          <w:p w14:paraId="6D99ACBB" w14:textId="77777777" w:rsidR="00C17ED8" w:rsidRPr="00DF2342" w:rsidRDefault="00C17ED8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pacing w:val="-4"/>
                <w:sz w:val="20"/>
                <w:szCs w:val="20"/>
              </w:rPr>
            </w:pPr>
            <w:r w:rsidRPr="00DF2342">
              <w:rPr>
                <w:rFonts w:asciiTheme="majorBidi" w:eastAsia="Arial Unicode MS" w:hAnsiTheme="majorBidi"/>
                <w:color w:val="000000" w:themeColor="text1"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3B846F08" w14:textId="77777777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62A44B5D" w14:textId="77777777" w:rsidR="00C17ED8" w:rsidRPr="00DF2342" w:rsidRDefault="00C17ED8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53EC173C" w14:textId="77777777" w:rsidR="00C17ED8" w:rsidRPr="00DF2342" w:rsidRDefault="00C17ED8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4" w:type="dxa"/>
          </w:tcPr>
          <w:p w14:paraId="23443A95" w14:textId="77777777" w:rsidR="00C17ED8" w:rsidRPr="00DF2342" w:rsidRDefault="00C17ED8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</w:tcPr>
          <w:p w14:paraId="0B881B2F" w14:textId="77777777" w:rsidR="00C17ED8" w:rsidRPr="00DF2342" w:rsidRDefault="00C17ED8" w:rsidP="001107E6">
            <w:pPr>
              <w:spacing w:line="240" w:lineRule="exact"/>
              <w:ind w:right="-28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34" w:type="dxa"/>
          </w:tcPr>
          <w:p w14:paraId="7F877E43" w14:textId="77777777" w:rsidR="00C17ED8" w:rsidRPr="00DF2342" w:rsidRDefault="00C17ED8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0C03C648" w14:textId="77777777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07DA680A" w14:textId="77777777" w:rsidR="00C17ED8" w:rsidRPr="00DF2342" w:rsidRDefault="00C17ED8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</w:tcPr>
          <w:p w14:paraId="60D5FDBB" w14:textId="77777777" w:rsidR="00C17ED8" w:rsidRPr="00DF2342" w:rsidRDefault="00C17ED8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36" w:type="dxa"/>
          </w:tcPr>
          <w:p w14:paraId="0C73CE52" w14:textId="77777777" w:rsidR="00C17ED8" w:rsidRPr="00DF2342" w:rsidRDefault="00C17ED8" w:rsidP="001107E6">
            <w:pPr>
              <w:spacing w:line="2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</w:tcPr>
          <w:p w14:paraId="51BEDC08" w14:textId="77777777" w:rsidR="00C17ED8" w:rsidRPr="00DF2342" w:rsidRDefault="00C17ED8" w:rsidP="001107E6">
            <w:pPr>
              <w:spacing w:line="24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</w:tr>
      <w:tr w:rsidR="00DF2342" w:rsidRPr="00DF2342" w14:paraId="3F449FFC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408C0679" w14:textId="77777777" w:rsidR="00C17ED8" w:rsidRPr="00DF2342" w:rsidRDefault="00C17ED8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  <w:r w:rsidRPr="00DF2342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br/>
              <w:t>จากสถาบันการเงิน</w:t>
            </w:r>
          </w:p>
        </w:tc>
        <w:tc>
          <w:tcPr>
            <w:tcW w:w="964" w:type="dxa"/>
            <w:vAlign w:val="bottom"/>
          </w:tcPr>
          <w:p w14:paraId="56E123A7" w14:textId="4B788C13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16219364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21200F03" w14:textId="6FB79068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569,106,424.06</w:t>
            </w:r>
          </w:p>
        </w:tc>
        <w:tc>
          <w:tcPr>
            <w:tcW w:w="134" w:type="dxa"/>
            <w:vAlign w:val="bottom"/>
          </w:tcPr>
          <w:p w14:paraId="65ECBBF5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45F385FD" w14:textId="0AB3BADF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569,106,424.06</w:t>
            </w:r>
          </w:p>
        </w:tc>
        <w:tc>
          <w:tcPr>
            <w:tcW w:w="134" w:type="dxa"/>
            <w:vAlign w:val="bottom"/>
          </w:tcPr>
          <w:p w14:paraId="2A68088A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41C5080" w14:textId="3BB0F360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D492B71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B149272" w14:textId="08FFFCE7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451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179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354.80</w:t>
            </w:r>
          </w:p>
        </w:tc>
        <w:tc>
          <w:tcPr>
            <w:tcW w:w="136" w:type="dxa"/>
            <w:vAlign w:val="bottom"/>
          </w:tcPr>
          <w:p w14:paraId="5F431E1E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2CE744BC" w14:textId="69FB1889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451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179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354.80</w:t>
            </w:r>
          </w:p>
        </w:tc>
      </w:tr>
      <w:tr w:rsidR="00DF2342" w:rsidRPr="00DF2342" w14:paraId="46B28112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46BA6F85" w14:textId="77777777" w:rsidR="00C17ED8" w:rsidRPr="00DF2342" w:rsidRDefault="00C17ED8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</w:t>
            </w:r>
            <w:r w:rsidRPr="00DF2342">
              <w:rPr>
                <w:rFonts w:asciiTheme="majorBidi" w:eastAsia="Arial Unicode MS" w:hAnsiTheme="majorBidi" w:hint="cs"/>
                <w:color w:val="000000" w:themeColor="text1"/>
                <w:sz w:val="20"/>
                <w:szCs w:val="20"/>
                <w:cs/>
              </w:rPr>
              <w:t>หมุนเวียน</w:t>
            </w:r>
            <w:r w:rsidRPr="00DF2342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vAlign w:val="bottom"/>
          </w:tcPr>
          <w:p w14:paraId="79552D82" w14:textId="6AA28A05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3BFDF84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02EEBE92" w14:textId="0172C365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155,009,076.27</w:t>
            </w:r>
          </w:p>
        </w:tc>
        <w:tc>
          <w:tcPr>
            <w:tcW w:w="134" w:type="dxa"/>
            <w:vAlign w:val="bottom"/>
          </w:tcPr>
          <w:p w14:paraId="1C11A4EF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BF119A6" w14:textId="23776C4F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155,009,076.27</w:t>
            </w:r>
          </w:p>
        </w:tc>
        <w:tc>
          <w:tcPr>
            <w:tcW w:w="134" w:type="dxa"/>
            <w:vAlign w:val="bottom"/>
          </w:tcPr>
          <w:p w14:paraId="1B71E852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7BEA64BB" w14:textId="0E757FE5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6A275D0E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329DD7F" w14:textId="647CA093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69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629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793.98</w:t>
            </w:r>
          </w:p>
        </w:tc>
        <w:tc>
          <w:tcPr>
            <w:tcW w:w="136" w:type="dxa"/>
            <w:vAlign w:val="bottom"/>
          </w:tcPr>
          <w:p w14:paraId="78230AD4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736361F9" w14:textId="1627723B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69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629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793.98</w:t>
            </w:r>
          </w:p>
        </w:tc>
      </w:tr>
      <w:tr w:rsidR="00DF2342" w:rsidRPr="00DF2342" w14:paraId="2F09BA8B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490E73DE" w14:textId="1E843D8F" w:rsidR="00C17ED8" w:rsidRPr="00DF2342" w:rsidRDefault="00C17ED8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 w:hint="cs"/>
                <w:color w:val="000000" w:themeColor="text1"/>
                <w:sz w:val="20"/>
                <w:szCs w:val="20"/>
                <w:cs/>
              </w:rPr>
              <w:t>หนี้สินทางการเงินหมุนเวียน</w:t>
            </w:r>
            <w:r w:rsidR="000F61C9" w:rsidRPr="00DF2342">
              <w:rPr>
                <w:rFonts w:asciiTheme="majorBidi" w:eastAsia="Arial Unicode MS" w:hAnsiTheme="majorBidi" w:hint="cs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964" w:type="dxa"/>
            <w:vAlign w:val="bottom"/>
          </w:tcPr>
          <w:p w14:paraId="4A7FEDCE" w14:textId="4D4C790E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2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895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549.05</w:t>
            </w:r>
          </w:p>
        </w:tc>
        <w:tc>
          <w:tcPr>
            <w:tcW w:w="134" w:type="dxa"/>
            <w:vAlign w:val="bottom"/>
          </w:tcPr>
          <w:p w14:paraId="28D2CFBB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3A77EEE2" w14:textId="76E0AF8C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614258D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DF156B4" w14:textId="617F447F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895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549.05</w:t>
            </w:r>
          </w:p>
        </w:tc>
        <w:tc>
          <w:tcPr>
            <w:tcW w:w="134" w:type="dxa"/>
            <w:vAlign w:val="bottom"/>
          </w:tcPr>
          <w:p w14:paraId="5E983857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0B652AD" w14:textId="0D4A4A96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2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895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549.05</w:t>
            </w:r>
          </w:p>
        </w:tc>
        <w:tc>
          <w:tcPr>
            <w:tcW w:w="134" w:type="dxa"/>
            <w:vAlign w:val="bottom"/>
          </w:tcPr>
          <w:p w14:paraId="3D8E6DFF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C1E9D7D" w14:textId="28D476F8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5D8C93AF" w14:textId="77777777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750A8127" w14:textId="5F810036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2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895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549.05</w:t>
            </w:r>
          </w:p>
        </w:tc>
      </w:tr>
      <w:tr w:rsidR="00DF2342" w:rsidRPr="00DF2342" w14:paraId="3AC95D3B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23462643" w14:textId="77777777" w:rsidR="00C17ED8" w:rsidRPr="00DF2342" w:rsidRDefault="00C17ED8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964" w:type="dxa"/>
            <w:vAlign w:val="bottom"/>
          </w:tcPr>
          <w:p w14:paraId="5536A1EB" w14:textId="084896AB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BEE9C73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7BF4A6B7" w14:textId="14FF57D2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969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229.68</w:t>
            </w:r>
          </w:p>
        </w:tc>
        <w:tc>
          <w:tcPr>
            <w:tcW w:w="134" w:type="dxa"/>
            <w:vAlign w:val="bottom"/>
          </w:tcPr>
          <w:p w14:paraId="73ACAA7F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4215B941" w14:textId="6B36E2C1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969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val="en-GB" w:eastAsia="th-TH"/>
              </w:rPr>
              <w:t>229.68</w:t>
            </w:r>
          </w:p>
        </w:tc>
        <w:tc>
          <w:tcPr>
            <w:tcW w:w="134" w:type="dxa"/>
            <w:vAlign w:val="bottom"/>
          </w:tcPr>
          <w:p w14:paraId="5670DAD6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28836FB" w14:textId="145C0D4D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EB222F5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12F400CD" w14:textId="76F89E54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441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704.36</w:t>
            </w:r>
          </w:p>
        </w:tc>
        <w:tc>
          <w:tcPr>
            <w:tcW w:w="136" w:type="dxa"/>
            <w:vAlign w:val="bottom"/>
          </w:tcPr>
          <w:p w14:paraId="35CF6C40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71789A6E" w14:textId="74D88694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1,441,704.36</w:t>
            </w:r>
          </w:p>
        </w:tc>
      </w:tr>
      <w:tr w:rsidR="00DF2342" w:rsidRPr="00DF2342" w14:paraId="1D0BB220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5A0A703B" w14:textId="77777777" w:rsidR="00C17ED8" w:rsidRPr="00DF2342" w:rsidRDefault="00C17ED8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</w:rPr>
            </w:pPr>
            <w:r w:rsidRPr="00DF2342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 xml:space="preserve">หนี้สินตามสัญญาเช่า </w:t>
            </w:r>
          </w:p>
        </w:tc>
        <w:tc>
          <w:tcPr>
            <w:tcW w:w="964" w:type="dxa"/>
            <w:vAlign w:val="bottom"/>
          </w:tcPr>
          <w:p w14:paraId="5D80726E" w14:textId="63C8C2AF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3B2CE7D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1DA853CD" w14:textId="1902D974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112,430,180.09</w:t>
            </w:r>
          </w:p>
        </w:tc>
        <w:tc>
          <w:tcPr>
            <w:tcW w:w="134" w:type="dxa"/>
            <w:vAlign w:val="bottom"/>
          </w:tcPr>
          <w:p w14:paraId="5DA39066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6E78A58" w14:textId="66CA4F9D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112,430,180.09</w:t>
            </w:r>
          </w:p>
        </w:tc>
        <w:tc>
          <w:tcPr>
            <w:tcW w:w="134" w:type="dxa"/>
            <w:vAlign w:val="bottom"/>
          </w:tcPr>
          <w:p w14:paraId="5BB34462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07534B75" w14:textId="2A771253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2182718A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244A9127" w14:textId="79F18C76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21,862,789.70</w:t>
            </w:r>
          </w:p>
        </w:tc>
        <w:tc>
          <w:tcPr>
            <w:tcW w:w="136" w:type="dxa"/>
            <w:vAlign w:val="bottom"/>
          </w:tcPr>
          <w:p w14:paraId="5BAF4CB9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6F1F40F4" w14:textId="488A7D5A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21,862,789.70</w:t>
            </w:r>
          </w:p>
        </w:tc>
      </w:tr>
      <w:tr w:rsidR="00DF2342" w:rsidRPr="00DF2342" w14:paraId="0F07CDF0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64BD353D" w14:textId="77777777" w:rsidR="00C17ED8" w:rsidRPr="00DF2342" w:rsidRDefault="00C17ED8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4" w:type="dxa"/>
            <w:vAlign w:val="bottom"/>
          </w:tcPr>
          <w:p w14:paraId="49B0472B" w14:textId="27E1A5FE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AA70694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44B419F5" w14:textId="34F5B280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125,524,932.37</w:t>
            </w:r>
          </w:p>
        </w:tc>
        <w:tc>
          <w:tcPr>
            <w:tcW w:w="134" w:type="dxa"/>
            <w:vAlign w:val="bottom"/>
          </w:tcPr>
          <w:p w14:paraId="4C549CB4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50C70EB" w14:textId="7352B1BB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125,524,932.37</w:t>
            </w:r>
          </w:p>
        </w:tc>
        <w:tc>
          <w:tcPr>
            <w:tcW w:w="134" w:type="dxa"/>
            <w:vAlign w:val="bottom"/>
          </w:tcPr>
          <w:p w14:paraId="2954C4CF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340F0015" w14:textId="3506BB57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3E82F906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vAlign w:val="bottom"/>
          </w:tcPr>
          <w:p w14:paraId="41983B63" w14:textId="3B8437A3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082B2780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vAlign w:val="bottom"/>
          </w:tcPr>
          <w:p w14:paraId="7A970781" w14:textId="5A574B58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</w:tr>
      <w:tr w:rsidR="00DF2342" w:rsidRPr="00DF2342" w14:paraId="7131171B" w14:textId="77777777" w:rsidTr="00605652">
        <w:trPr>
          <w:trHeight w:val="20"/>
        </w:trPr>
        <w:tc>
          <w:tcPr>
            <w:tcW w:w="2324" w:type="dxa"/>
            <w:vAlign w:val="bottom"/>
          </w:tcPr>
          <w:p w14:paraId="39741D38" w14:textId="77777777" w:rsidR="00C17ED8" w:rsidRPr="00DF2342" w:rsidRDefault="00C17ED8" w:rsidP="001107E6">
            <w:pPr>
              <w:spacing w:line="240" w:lineRule="exact"/>
              <w:ind w:left="113" w:hanging="170"/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/>
                <w:color w:val="000000" w:themeColor="text1"/>
                <w:sz w:val="20"/>
                <w:szCs w:val="20"/>
                <w:cs/>
              </w:rPr>
              <w:t>หนี้สินไม่หมุนเวียนอื่น</w:t>
            </w:r>
          </w:p>
        </w:tc>
        <w:tc>
          <w:tcPr>
            <w:tcW w:w="964" w:type="dxa"/>
            <w:vAlign w:val="bottom"/>
          </w:tcPr>
          <w:p w14:paraId="3691CD8D" w14:textId="16A9C2C3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12877CC2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72C9CC7B" w14:textId="0312D427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812,479.46</w:t>
            </w:r>
          </w:p>
        </w:tc>
        <w:tc>
          <w:tcPr>
            <w:tcW w:w="134" w:type="dxa"/>
            <w:vAlign w:val="bottom"/>
          </w:tcPr>
          <w:p w14:paraId="42B678C1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vAlign w:val="bottom"/>
          </w:tcPr>
          <w:p w14:paraId="6D435782" w14:textId="0D309B99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812,479.46</w:t>
            </w:r>
          </w:p>
        </w:tc>
        <w:tc>
          <w:tcPr>
            <w:tcW w:w="134" w:type="dxa"/>
            <w:vAlign w:val="bottom"/>
          </w:tcPr>
          <w:p w14:paraId="4B80F66F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2D7AE2DB" w14:textId="5E4DD37E" w:rsidR="00C17ED8" w:rsidRPr="00DF2342" w:rsidRDefault="00C17ED8" w:rsidP="001107E6">
            <w:pPr>
              <w:spacing w:line="24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5E5DBFED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4D98D52B" w14:textId="2BFC7624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145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093.46</w:t>
            </w:r>
          </w:p>
        </w:tc>
        <w:tc>
          <w:tcPr>
            <w:tcW w:w="136" w:type="dxa"/>
            <w:vAlign w:val="bottom"/>
          </w:tcPr>
          <w:p w14:paraId="7B36A5F0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vAlign w:val="bottom"/>
          </w:tcPr>
          <w:p w14:paraId="7A88E7CA" w14:textId="4D3F51D9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145,093.46</w:t>
            </w:r>
          </w:p>
        </w:tc>
      </w:tr>
      <w:tr w:rsidR="000B1C08" w:rsidRPr="00DF2342" w14:paraId="3B8FA8B8" w14:textId="77777777" w:rsidTr="00605652">
        <w:trPr>
          <w:trHeight w:val="20"/>
        </w:trPr>
        <w:tc>
          <w:tcPr>
            <w:tcW w:w="2324" w:type="dxa"/>
          </w:tcPr>
          <w:p w14:paraId="03506837" w14:textId="77777777" w:rsidR="00C17ED8" w:rsidRPr="00DF2342" w:rsidRDefault="00C17ED8" w:rsidP="001107E6">
            <w:pPr>
              <w:spacing w:line="240" w:lineRule="exact"/>
              <w:ind w:left="340" w:hanging="170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F2342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BAADC5" w14:textId="7EF13CDF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2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895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549.05</w:t>
            </w:r>
          </w:p>
        </w:tc>
        <w:tc>
          <w:tcPr>
            <w:tcW w:w="134" w:type="dxa"/>
            <w:vAlign w:val="bottom"/>
          </w:tcPr>
          <w:p w14:paraId="1AA9235B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BE1ACB" w14:textId="57F029C6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965,852,321.93</w:t>
            </w:r>
          </w:p>
        </w:tc>
        <w:tc>
          <w:tcPr>
            <w:tcW w:w="134" w:type="dxa"/>
            <w:vAlign w:val="bottom"/>
          </w:tcPr>
          <w:p w14:paraId="4916DB8D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F18917" w14:textId="0E553050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968,747,870.98</w:t>
            </w:r>
          </w:p>
        </w:tc>
        <w:tc>
          <w:tcPr>
            <w:tcW w:w="134" w:type="dxa"/>
            <w:vAlign w:val="bottom"/>
          </w:tcPr>
          <w:p w14:paraId="2924FB2B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C462DC" w14:textId="163315A4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2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895</w:t>
            </w: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,</w:t>
            </w:r>
            <w:r w:rsidRPr="00DF2342">
              <w:rPr>
                <w:rFonts w:asciiTheme="majorBidi" w:eastAsia="Arial Unicode MS" w:hAnsi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>549.05</w:t>
            </w:r>
          </w:p>
        </w:tc>
        <w:tc>
          <w:tcPr>
            <w:tcW w:w="134" w:type="dxa"/>
            <w:vAlign w:val="bottom"/>
          </w:tcPr>
          <w:p w14:paraId="2B115B47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E785F6" w14:textId="5968EAD0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544,258,736.30</w:t>
            </w:r>
          </w:p>
        </w:tc>
        <w:tc>
          <w:tcPr>
            <w:tcW w:w="136" w:type="dxa"/>
            <w:vAlign w:val="bottom"/>
          </w:tcPr>
          <w:p w14:paraId="740B2008" w14:textId="77777777" w:rsidR="00C17ED8" w:rsidRPr="00DF2342" w:rsidRDefault="00C17ED8" w:rsidP="001107E6">
            <w:pPr>
              <w:spacing w:line="2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D8C1CC" w14:textId="70CC1E04" w:rsidR="00C17ED8" w:rsidRPr="00DF2342" w:rsidRDefault="00C17ED8" w:rsidP="001107E6">
            <w:pPr>
              <w:spacing w:line="240" w:lineRule="exact"/>
              <w:ind w:hanging="212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  <w:r w:rsidRPr="00DF234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  <w:t>547,154,285.35</w:t>
            </w:r>
          </w:p>
        </w:tc>
      </w:tr>
    </w:tbl>
    <w:p w14:paraId="6DEBEB81" w14:textId="08337CDC" w:rsidR="000D607C" w:rsidRPr="00DF2342" w:rsidRDefault="00A715A8" w:rsidP="00416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lastRenderedPageBreak/>
        <w:t>30</w:t>
      </w:r>
      <w:r w:rsidR="00416AC2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0D607C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>7</w:t>
      </w:r>
      <w:r w:rsidR="000D607C" w:rsidRPr="00DF2342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0D607C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</w:t>
      </w:r>
      <w:r w:rsidR="000D607C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ารวัดมูลค่ายุติธรรมของ</w:t>
      </w:r>
      <w:r w:rsidR="000D607C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เครื่องมือ</w:t>
      </w:r>
      <w:r w:rsidR="000D607C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ทางการเงิน</w:t>
      </w:r>
    </w:p>
    <w:p w14:paraId="125E6092" w14:textId="7102E26C" w:rsidR="001C70CD" w:rsidRPr="00DF2342" w:rsidRDefault="002A0769" w:rsidP="002826C4">
      <w:pPr>
        <w:spacing w:line="360" w:lineRule="exact"/>
        <w:ind w:left="851" w:firstLine="5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C592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Pr="001C5923">
        <w:rPr>
          <w:rFonts w:ascii="Angsana New" w:hAnsi="Angsana New"/>
          <w:color w:val="000000" w:themeColor="text1"/>
          <w:spacing w:val="-2"/>
          <w:sz w:val="32"/>
          <w:szCs w:val="32"/>
        </w:rPr>
        <w:t>31</w:t>
      </w:r>
      <w:r w:rsidRPr="001C592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Pr="001C5923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0B1C08" w:rsidRPr="001C5923">
        <w:rPr>
          <w:rFonts w:ascii="Angsana New" w:hAnsi="Angsana New"/>
          <w:color w:val="000000" w:themeColor="text1"/>
          <w:spacing w:val="-2"/>
          <w:sz w:val="32"/>
          <w:szCs w:val="32"/>
        </w:rPr>
        <w:t>7</w:t>
      </w:r>
      <w:r w:rsidRPr="001C592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1C592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และ </w:t>
      </w:r>
      <w:r w:rsidRPr="001C5923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0B1C08" w:rsidRPr="001C5923">
        <w:rPr>
          <w:rFonts w:ascii="Angsana New" w:hAnsi="Angsana New"/>
          <w:color w:val="000000" w:themeColor="text1"/>
          <w:spacing w:val="-2"/>
          <w:sz w:val="32"/>
          <w:szCs w:val="32"/>
        </w:rPr>
        <w:t>6</w:t>
      </w:r>
      <w:r w:rsidRPr="001C592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1C592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บริษัทมี</w:t>
      </w:r>
      <w:r w:rsidR="001C5923" w:rsidRPr="001C592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สินทรัพย์และ</w:t>
      </w:r>
      <w:r w:rsidRPr="001C592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หนี้สินที่วัดมูลค่า</w:t>
      </w:r>
      <w:r w:rsidR="00CD3A49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และเปิดเผย</w:t>
      </w:r>
      <w:r w:rsidRPr="001C592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ด้วยมูลค่า</w:t>
      </w:r>
      <w:r w:rsidRPr="00DF2342">
        <w:rPr>
          <w:rFonts w:ascii="Angsana New" w:hAnsi="Angsana New"/>
          <w:color w:val="000000" w:themeColor="text1"/>
          <w:sz w:val="32"/>
          <w:szCs w:val="32"/>
          <w:cs/>
        </w:rPr>
        <w:t>ยุติธรรมแยกแสดงตามลำดับชั้นของมูลค่ายุติธรรม 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DF2342" w:rsidRPr="00BA5A2B" w14:paraId="1C81B5D5" w14:textId="77777777" w:rsidTr="005B0475">
        <w:trPr>
          <w:cantSplit/>
        </w:trPr>
        <w:tc>
          <w:tcPr>
            <w:tcW w:w="3458" w:type="dxa"/>
            <w:vAlign w:val="bottom"/>
          </w:tcPr>
          <w:p w14:paraId="2F19A0B2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0536A5C2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>บาท</w:t>
            </w:r>
          </w:p>
        </w:tc>
      </w:tr>
      <w:tr w:rsidR="00DF2342" w:rsidRPr="00BA5A2B" w14:paraId="4547BB53" w14:textId="77777777" w:rsidTr="005B0475">
        <w:trPr>
          <w:cantSplit/>
        </w:trPr>
        <w:tc>
          <w:tcPr>
            <w:tcW w:w="3458" w:type="dxa"/>
            <w:vAlign w:val="bottom"/>
          </w:tcPr>
          <w:p w14:paraId="37296241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9AB2217" w14:textId="0398A4CC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DF2342" w:rsidRPr="00BA5A2B" w14:paraId="1FB0E3D6" w14:textId="77777777" w:rsidTr="005B0475">
        <w:trPr>
          <w:cantSplit/>
        </w:trPr>
        <w:tc>
          <w:tcPr>
            <w:tcW w:w="3458" w:type="dxa"/>
            <w:vAlign w:val="bottom"/>
          </w:tcPr>
          <w:p w14:paraId="6BEA395D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A7994D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DF2342" w:rsidRPr="00BA5A2B" w14:paraId="29BE9470" w14:textId="77777777" w:rsidTr="00EC3A95">
        <w:trPr>
          <w:cantSplit/>
        </w:trPr>
        <w:tc>
          <w:tcPr>
            <w:tcW w:w="3458" w:type="dxa"/>
            <w:vAlign w:val="bottom"/>
          </w:tcPr>
          <w:p w14:paraId="60213972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A5A6CC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 xml:space="preserve">ระดับที่ </w:t>
            </w: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EFCDEE3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FF9130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 xml:space="preserve">ระดับที่ </w:t>
            </w: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871DFD6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A50941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 xml:space="preserve">ระดับที่ </w:t>
            </w: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D60EDC3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8E2217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DF2342" w:rsidRPr="00BA5A2B" w14:paraId="13E7EB98" w14:textId="77777777" w:rsidTr="00EC3A95">
        <w:trPr>
          <w:cantSplit/>
        </w:trPr>
        <w:tc>
          <w:tcPr>
            <w:tcW w:w="3458" w:type="dxa"/>
            <w:vAlign w:val="bottom"/>
          </w:tcPr>
          <w:p w14:paraId="48D0091B" w14:textId="43DF784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  <w:r w:rsidRPr="00BA5A2B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Pr="00BA5A2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6FFA3309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C84E57D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4164EB1D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79C975E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D67D734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3B7A882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7C822B3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</w:tr>
      <w:tr w:rsidR="00DF2342" w:rsidRPr="00BA5A2B" w14:paraId="39F244D0" w14:textId="77777777" w:rsidTr="00D53F65">
        <w:trPr>
          <w:cantSplit/>
        </w:trPr>
        <w:tc>
          <w:tcPr>
            <w:tcW w:w="3458" w:type="dxa"/>
            <w:vAlign w:val="bottom"/>
          </w:tcPr>
          <w:p w14:paraId="198DC3E5" w14:textId="09836E9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EA0F584" w14:textId="12364AEF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FF7B42D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CC7F97D" w14:textId="2CE77C66" w:rsidR="00D53F65" w:rsidRPr="00BA5A2B" w:rsidRDefault="00BA261C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>184</w:t>
            </w: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  <w:t>,</w:t>
            </w: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>369.23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EBB13C4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9F21A7F" w14:textId="47F3F9BD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7EF613D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723899" w14:textId="5900A109" w:rsidR="00D53F65" w:rsidRPr="00BA5A2B" w:rsidRDefault="00BA261C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>184</w:t>
            </w: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  <w:t>,</w:t>
            </w: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>369.23</w:t>
            </w:r>
          </w:p>
        </w:tc>
      </w:tr>
      <w:tr w:rsidR="00DF2342" w:rsidRPr="00BA5A2B" w14:paraId="7C0CDE6A" w14:textId="77777777" w:rsidTr="00D53F65">
        <w:trPr>
          <w:cantSplit/>
        </w:trPr>
        <w:tc>
          <w:tcPr>
            <w:tcW w:w="3458" w:type="dxa"/>
            <w:vAlign w:val="bottom"/>
          </w:tcPr>
          <w:p w14:paraId="0F515C7D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  <w:r w:rsidRPr="00BA5A2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14:paraId="3F55EC0B" w14:textId="77777777" w:rsidR="00D53F65" w:rsidRPr="00BA5A2B" w:rsidRDefault="00D53F65" w:rsidP="001C5923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4D4A85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630B911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6389878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3DFE85" w14:textId="77777777" w:rsidR="00D53F65" w:rsidRPr="00BA5A2B" w:rsidRDefault="00D53F65" w:rsidP="001C5923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5A26BC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8CBBC9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</w:tr>
      <w:tr w:rsidR="00DF2342" w:rsidRPr="00BA5A2B" w14:paraId="1D163348" w14:textId="77777777" w:rsidTr="005B0475">
        <w:trPr>
          <w:cantSplit/>
        </w:trPr>
        <w:tc>
          <w:tcPr>
            <w:tcW w:w="3458" w:type="dxa"/>
            <w:vAlign w:val="bottom"/>
          </w:tcPr>
          <w:p w14:paraId="14BD84E4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9FE662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56295A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7D1CD0" w14:textId="33358468" w:rsidR="00D53F65" w:rsidRPr="00BA5A2B" w:rsidRDefault="00BA261C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  <w:t>623,792.14</w:t>
            </w:r>
          </w:p>
        </w:tc>
        <w:tc>
          <w:tcPr>
            <w:tcW w:w="134" w:type="dxa"/>
          </w:tcPr>
          <w:p w14:paraId="00C73D78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8DD944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AD4FA25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78D26CD" w14:textId="0B21BF0A" w:rsidR="00D53F65" w:rsidRPr="00BA5A2B" w:rsidRDefault="00BA261C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  <w:t>623,792.14</w:t>
            </w:r>
          </w:p>
        </w:tc>
      </w:tr>
      <w:tr w:rsidR="00DF2342" w:rsidRPr="00BA5A2B" w14:paraId="5C500139" w14:textId="77777777" w:rsidTr="005B0475">
        <w:trPr>
          <w:cantSplit/>
        </w:trPr>
        <w:tc>
          <w:tcPr>
            <w:tcW w:w="3458" w:type="dxa"/>
            <w:vAlign w:val="bottom"/>
          </w:tcPr>
          <w:p w14:paraId="77BA1C75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สินทรัพย์ที่</w:t>
            </w:r>
            <w:r w:rsidRPr="00BA5A2B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เปิดเผยด้วยมูลค่ายุติธรรม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2A366" w14:textId="77777777" w:rsidR="00D53F65" w:rsidRPr="00BA5A2B" w:rsidRDefault="00D53F65" w:rsidP="001C5923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A3534D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BF833F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81ACC4D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1C533C" w14:textId="77777777" w:rsidR="00D53F65" w:rsidRPr="00BA5A2B" w:rsidRDefault="00D53F65" w:rsidP="001C5923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B1E42D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B768F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</w:tr>
      <w:tr w:rsidR="00D53F65" w:rsidRPr="00BA5A2B" w14:paraId="6DE0F04E" w14:textId="77777777" w:rsidTr="005B0475">
        <w:trPr>
          <w:cantSplit/>
        </w:trPr>
        <w:tc>
          <w:tcPr>
            <w:tcW w:w="3458" w:type="dxa"/>
            <w:vAlign w:val="bottom"/>
          </w:tcPr>
          <w:p w14:paraId="044BC72B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247FD4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48E599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9CE28B" w14:textId="1E9A67D6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  <w:t>61,340,000.00</w:t>
            </w:r>
          </w:p>
        </w:tc>
        <w:tc>
          <w:tcPr>
            <w:tcW w:w="134" w:type="dxa"/>
          </w:tcPr>
          <w:p w14:paraId="25ABBEAC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BE8D99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4AFA80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78EB1F" w14:textId="5D5A92DF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  <w:t>61,340,000.00</w:t>
            </w:r>
          </w:p>
        </w:tc>
      </w:tr>
    </w:tbl>
    <w:p w14:paraId="756E9A12" w14:textId="77777777" w:rsidR="00D53F65" w:rsidRPr="00BA5A2B" w:rsidRDefault="00D53F65" w:rsidP="002826C4">
      <w:pPr>
        <w:spacing w:line="360" w:lineRule="exact"/>
        <w:ind w:left="851" w:firstLine="590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DF2342" w:rsidRPr="00BA5A2B" w14:paraId="4B03F0F7" w14:textId="77777777" w:rsidTr="005B0475">
        <w:trPr>
          <w:cantSplit/>
        </w:trPr>
        <w:tc>
          <w:tcPr>
            <w:tcW w:w="3458" w:type="dxa"/>
            <w:vAlign w:val="bottom"/>
          </w:tcPr>
          <w:p w14:paraId="76CA35C1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67D2BBE" w14:textId="23A9AFFB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>บาท</w:t>
            </w:r>
          </w:p>
        </w:tc>
      </w:tr>
      <w:tr w:rsidR="00DF2342" w:rsidRPr="00BA5A2B" w14:paraId="31FB0300" w14:textId="77777777" w:rsidTr="005B0475">
        <w:trPr>
          <w:cantSplit/>
        </w:trPr>
        <w:tc>
          <w:tcPr>
            <w:tcW w:w="3458" w:type="dxa"/>
            <w:vAlign w:val="bottom"/>
          </w:tcPr>
          <w:p w14:paraId="54379B5A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744FBC62" w14:textId="1EE7ECFE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DF2342" w:rsidRPr="00BA5A2B" w14:paraId="6FC8DA8E" w14:textId="77777777" w:rsidTr="005B0475">
        <w:trPr>
          <w:cantSplit/>
        </w:trPr>
        <w:tc>
          <w:tcPr>
            <w:tcW w:w="3458" w:type="dxa"/>
            <w:vAlign w:val="bottom"/>
          </w:tcPr>
          <w:p w14:paraId="713FFE82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13A5B5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DF2342" w:rsidRPr="00BA5A2B" w14:paraId="61977CEB" w14:textId="77777777" w:rsidTr="005B0475">
        <w:trPr>
          <w:cantSplit/>
        </w:trPr>
        <w:tc>
          <w:tcPr>
            <w:tcW w:w="3458" w:type="dxa"/>
            <w:vAlign w:val="bottom"/>
          </w:tcPr>
          <w:p w14:paraId="07757692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52719E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 xml:space="preserve">ระดับที่ </w:t>
            </w: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DD852E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4AF3D4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 xml:space="preserve">ระดับที่ </w:t>
            </w: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78D5BE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ACD008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 xml:space="preserve">ระดับที่ </w:t>
            </w: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B5C667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89553A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DF2342" w:rsidRPr="00BA5A2B" w14:paraId="7BC9AD5C" w14:textId="77777777" w:rsidTr="005B0475">
        <w:trPr>
          <w:cantSplit/>
        </w:trPr>
        <w:tc>
          <w:tcPr>
            <w:tcW w:w="3458" w:type="dxa"/>
            <w:vAlign w:val="bottom"/>
          </w:tcPr>
          <w:p w14:paraId="0BA01DF7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  <w:r w:rsidRPr="00BA5A2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14:paraId="18AA3100" w14:textId="77777777" w:rsidR="00D53F65" w:rsidRPr="00BA5A2B" w:rsidRDefault="00D53F65" w:rsidP="001C5923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267D2E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39D1FAE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DD54B7A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BD4510" w14:textId="77777777" w:rsidR="00D53F65" w:rsidRPr="00BA5A2B" w:rsidRDefault="00D53F65" w:rsidP="001C5923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0F4410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B2FE11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</w:tr>
      <w:tr w:rsidR="00DF2342" w:rsidRPr="00BA5A2B" w14:paraId="75807DB6" w14:textId="77777777" w:rsidTr="00762E7E">
        <w:trPr>
          <w:cantSplit/>
        </w:trPr>
        <w:tc>
          <w:tcPr>
            <w:tcW w:w="3458" w:type="dxa"/>
            <w:vAlign w:val="bottom"/>
          </w:tcPr>
          <w:p w14:paraId="030CA4CD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1B020D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2A5B56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DFE959C" w14:textId="1D2BC41F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2,895,549.05</w:t>
            </w:r>
          </w:p>
        </w:tc>
        <w:tc>
          <w:tcPr>
            <w:tcW w:w="134" w:type="dxa"/>
          </w:tcPr>
          <w:p w14:paraId="1ABE5153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42AADB" w14:textId="7AA79183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A154E6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242BE05" w14:textId="011F0CC6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2,895,549.05</w:t>
            </w:r>
          </w:p>
        </w:tc>
      </w:tr>
      <w:tr w:rsidR="00DF2342" w:rsidRPr="00BA5A2B" w14:paraId="460EE345" w14:textId="77777777" w:rsidTr="005B0475">
        <w:trPr>
          <w:cantSplit/>
        </w:trPr>
        <w:tc>
          <w:tcPr>
            <w:tcW w:w="3458" w:type="dxa"/>
            <w:vAlign w:val="bottom"/>
          </w:tcPr>
          <w:p w14:paraId="5D639C49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สินทรัพย์ที่</w:t>
            </w:r>
            <w:r w:rsidRPr="00BA5A2B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เปิดเผยด้วยมูลค่ายุติธรรม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6F8F62" w14:textId="77777777" w:rsidR="00D53F65" w:rsidRPr="00BA5A2B" w:rsidRDefault="00D53F65" w:rsidP="001C5923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DC8DE6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3C8E98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D370F1F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4BF10E" w14:textId="77777777" w:rsidR="00D53F65" w:rsidRPr="00BA5A2B" w:rsidRDefault="00D53F65" w:rsidP="001C5923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6B62ED" w14:textId="77777777" w:rsidR="00D53F65" w:rsidRPr="00BA5A2B" w:rsidRDefault="00D53F65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BF0AD2" w14:textId="77777777" w:rsidR="00D53F65" w:rsidRPr="00BA5A2B" w:rsidRDefault="00D53F65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</w:tr>
      <w:tr w:rsidR="00DF2342" w:rsidRPr="00BA5A2B" w14:paraId="2F5B69D3" w14:textId="77777777" w:rsidTr="005B0475">
        <w:trPr>
          <w:cantSplit/>
        </w:trPr>
        <w:tc>
          <w:tcPr>
            <w:tcW w:w="3458" w:type="dxa"/>
            <w:vAlign w:val="bottom"/>
          </w:tcPr>
          <w:p w14:paraId="4431A4C2" w14:textId="77777777" w:rsidR="00D42107" w:rsidRPr="00BA5A2B" w:rsidRDefault="00D42107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 w:hint="cs"/>
                <w:color w:val="000000" w:themeColor="text1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A8663" w14:textId="77777777" w:rsidR="00D42107" w:rsidRPr="00BA5A2B" w:rsidRDefault="00D42107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0524A9F" w14:textId="77777777" w:rsidR="00D42107" w:rsidRPr="00BA5A2B" w:rsidRDefault="00D42107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059A9E" w14:textId="4A399768" w:rsidR="00D42107" w:rsidRPr="00BA5A2B" w:rsidRDefault="00D42107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  <w:t>53,000,000.00</w:t>
            </w:r>
          </w:p>
        </w:tc>
        <w:tc>
          <w:tcPr>
            <w:tcW w:w="134" w:type="dxa"/>
          </w:tcPr>
          <w:p w14:paraId="6209659B" w14:textId="77777777" w:rsidR="00D42107" w:rsidRPr="00BA5A2B" w:rsidRDefault="00D42107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8BCCB8" w14:textId="77777777" w:rsidR="00D42107" w:rsidRPr="00BA5A2B" w:rsidRDefault="00D42107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BA5A2B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39676B" w14:textId="77777777" w:rsidR="00D42107" w:rsidRPr="00BA5A2B" w:rsidRDefault="00D42107" w:rsidP="001C592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412CAC" w14:textId="2657C46B" w:rsidR="00D42107" w:rsidRPr="00BA5A2B" w:rsidRDefault="00D42107" w:rsidP="001C59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BA5A2B"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</w:rPr>
              <w:t>53,000,000.00</w:t>
            </w:r>
          </w:p>
        </w:tc>
      </w:tr>
    </w:tbl>
    <w:p w14:paraId="4C65BC1E" w14:textId="77777777" w:rsidR="00DF2342" w:rsidRDefault="0003768D" w:rsidP="001C5923">
      <w:pPr>
        <w:tabs>
          <w:tab w:val="left" w:pos="851"/>
        </w:tabs>
        <w:spacing w:line="300" w:lineRule="exact"/>
        <w:ind w:left="68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BA5A2B">
        <w:rPr>
          <w:rFonts w:asciiTheme="majorBidi" w:hAnsiTheme="majorBidi" w:cstheme="majorBidi"/>
          <w:color w:val="000000" w:themeColor="text1"/>
          <w:sz w:val="24"/>
          <w:szCs w:val="24"/>
        </w:rPr>
        <w:tab/>
      </w:r>
    </w:p>
    <w:p w14:paraId="2C2B5A94" w14:textId="57BB6D87" w:rsidR="002A0769" w:rsidRDefault="002A0769" w:rsidP="001C5923">
      <w:pPr>
        <w:tabs>
          <w:tab w:val="clear" w:pos="680"/>
          <w:tab w:val="left" w:pos="851"/>
        </w:tabs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BED4BFE" w14:textId="77777777" w:rsidR="00543962" w:rsidRPr="00DF2342" w:rsidRDefault="00543962" w:rsidP="001C5923">
      <w:pPr>
        <w:tabs>
          <w:tab w:val="clear" w:pos="680"/>
          <w:tab w:val="left" w:pos="851"/>
        </w:tabs>
        <w:spacing w:line="30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3E987D" w14:textId="77777777" w:rsidR="002A0769" w:rsidRPr="00DF2342" w:rsidRDefault="002A0769" w:rsidP="001C5923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</w:t>
      </w:r>
    </w:p>
    <w:p w14:paraId="39C76763" w14:textId="77777777" w:rsidR="00CD3A49" w:rsidRPr="00CD3A49" w:rsidRDefault="00CD3A49" w:rsidP="00CD3A49">
      <w:pPr>
        <w:tabs>
          <w:tab w:val="clear" w:pos="1644"/>
          <w:tab w:val="left" w:pos="851"/>
          <w:tab w:val="left" w:pos="156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D3A4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ัญญาซื้อขายเงินตราต่างประเทศวัดมูลค่ายุติธรรมโดยใช้อัตราตลาดของแต่ละสัญญาที่คำนวณโดยสถาบันการเงินของบริษัท ณ วันที่ในงบฐานะการเงิน</w:t>
      </w:r>
    </w:p>
    <w:p w14:paraId="72C53C67" w14:textId="31D61BDB" w:rsidR="00A1057F" w:rsidRDefault="00CD3A49" w:rsidP="00CD3A49">
      <w:pPr>
        <w:tabs>
          <w:tab w:val="clear" w:pos="1644"/>
          <w:tab w:val="left" w:pos="851"/>
          <w:tab w:val="left" w:pos="156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D3A4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อสังหาริมทรัพย์เพื่อการลงทุนวัดมูลค่ายุติธรรมโดยผู้ประเมินราคาอิสระ ซึ่งใช้วิธีเปรียบเทียบราคาตลาด</w:t>
      </w:r>
    </w:p>
    <w:p w14:paraId="4129F054" w14:textId="77777777" w:rsidR="001C5923" w:rsidRPr="001C5923" w:rsidRDefault="001C5923" w:rsidP="001C5923">
      <w:pPr>
        <w:tabs>
          <w:tab w:val="clear" w:pos="1644"/>
          <w:tab w:val="left" w:pos="851"/>
          <w:tab w:val="left" w:pos="156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66809F19" w14:textId="6ECE735C" w:rsidR="00056722" w:rsidRPr="00DF2342" w:rsidRDefault="0055316D" w:rsidP="001C5923">
      <w:pPr>
        <w:tabs>
          <w:tab w:val="left" w:pos="284"/>
        </w:tabs>
        <w:spacing w:line="300" w:lineRule="exact"/>
        <w:ind w:left="-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>3</w:t>
      </w:r>
      <w:r w:rsidR="00A715A8"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="00056722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56722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</w:t>
      </w:r>
    </w:p>
    <w:p w14:paraId="6F647432" w14:textId="4B711DCC" w:rsidR="00056722" w:rsidRPr="00DF2342" w:rsidRDefault="00056722" w:rsidP="001C5923">
      <w:pPr>
        <w:spacing w:line="360" w:lineRule="exact"/>
        <w:ind w:left="851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8679AB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8679AB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="00920684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0B1C08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2450ABE9" w:rsidR="00056722" w:rsidRDefault="0055316D" w:rsidP="001C5923">
      <w:pPr>
        <w:spacing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715A8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056722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56722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34100E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56722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</w:t>
      </w:r>
      <w:r w:rsidR="00056722"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ภาระ</w:t>
      </w:r>
      <w:r w:rsidR="00056722" w:rsidRPr="00DF2342">
        <w:rPr>
          <w:rFonts w:asciiTheme="majorBidi" w:hAnsiTheme="majorBidi"/>
          <w:color w:val="000000" w:themeColor="text1"/>
          <w:sz w:val="32"/>
          <w:szCs w:val="32"/>
          <w:cs/>
        </w:rPr>
        <w:t>ผูกพัน</w:t>
      </w:r>
      <w:r w:rsidR="00056722"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ตามสัญญาบริการต่างๆ</w:t>
      </w:r>
      <w:r w:rsidR="00056722" w:rsidRPr="00DF2342">
        <w:rPr>
          <w:rFonts w:asciiTheme="majorBidi" w:hAnsiTheme="majorBidi"/>
          <w:color w:val="000000" w:themeColor="text1"/>
          <w:sz w:val="32"/>
          <w:szCs w:val="32"/>
          <w:cs/>
        </w:rPr>
        <w:t>ที่จะต้องจ่ายค่า</w:t>
      </w:r>
      <w:r w:rsidR="00056722"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>บริการ</w:t>
      </w:r>
      <w:r w:rsidR="00056722"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7754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97"/>
        <w:gridCol w:w="166"/>
        <w:gridCol w:w="1891"/>
      </w:tblGrid>
      <w:tr w:rsidR="001C0A0B" w:rsidRPr="00EC3A95" w14:paraId="057CCCEF" w14:textId="77777777" w:rsidTr="00D10A82">
        <w:trPr>
          <w:cantSplit/>
          <w:jc w:val="right"/>
        </w:trPr>
        <w:tc>
          <w:tcPr>
            <w:tcW w:w="5697" w:type="dxa"/>
          </w:tcPr>
          <w:p w14:paraId="66CF40A7" w14:textId="77777777" w:rsidR="001C0A0B" w:rsidRPr="00EC3A95" w:rsidRDefault="001C0A0B" w:rsidP="001107E6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7F024A1" w14:textId="77777777" w:rsidR="001C0A0B" w:rsidRPr="00EC3A95" w:rsidRDefault="001C0A0B" w:rsidP="001107E6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12BA05CA" w14:textId="1150D678" w:rsidR="001C0A0B" w:rsidRPr="00EC3A95" w:rsidRDefault="001C0A0B" w:rsidP="0011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EC3A95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1C0A0B" w:rsidRPr="00EC3A95" w14:paraId="29AF1D70" w14:textId="77777777" w:rsidTr="00D10A82">
        <w:trPr>
          <w:cantSplit/>
          <w:jc w:val="right"/>
        </w:trPr>
        <w:tc>
          <w:tcPr>
            <w:tcW w:w="5697" w:type="dxa"/>
          </w:tcPr>
          <w:p w14:paraId="1FCEA94B" w14:textId="77777777" w:rsidR="001C0A0B" w:rsidRPr="00EC3A95" w:rsidRDefault="001C0A0B" w:rsidP="001107E6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56416C20" w14:textId="77777777" w:rsidR="001C0A0B" w:rsidRPr="00EC3A95" w:rsidRDefault="001C0A0B" w:rsidP="001107E6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26DDE536" w14:textId="77777777" w:rsidR="001C0A0B" w:rsidRPr="00EC3A95" w:rsidRDefault="001C0A0B" w:rsidP="0011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EC3A95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EC3A95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t>/</w:t>
            </w:r>
            <w:r w:rsidRPr="00EC3A95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1C0A0B" w:rsidRPr="00EC3A95" w14:paraId="64342591" w14:textId="77777777" w:rsidTr="00D10A82">
        <w:trPr>
          <w:cantSplit/>
          <w:jc w:val="right"/>
        </w:trPr>
        <w:tc>
          <w:tcPr>
            <w:tcW w:w="5697" w:type="dxa"/>
          </w:tcPr>
          <w:p w14:paraId="3E091CD7" w14:textId="77777777" w:rsidR="001C0A0B" w:rsidRPr="00EC3A95" w:rsidRDefault="001C0A0B" w:rsidP="001107E6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3A95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7EA4450F" w14:textId="77777777" w:rsidR="001C0A0B" w:rsidRPr="00EC3A95" w:rsidRDefault="001C0A0B" w:rsidP="001107E6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7EFA524C" w14:textId="44B4ACCF" w:rsidR="001C0A0B" w:rsidRPr="00EC3A95" w:rsidRDefault="001C0A0B" w:rsidP="0011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</w:pPr>
            <w:r w:rsidRPr="00EC3A95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5,330,751.05</w:t>
            </w:r>
          </w:p>
        </w:tc>
      </w:tr>
      <w:tr w:rsidR="001C0A0B" w:rsidRPr="00EC3A95" w14:paraId="398C2B20" w14:textId="77777777" w:rsidTr="00D10A82">
        <w:trPr>
          <w:cantSplit/>
          <w:jc w:val="right"/>
        </w:trPr>
        <w:tc>
          <w:tcPr>
            <w:tcW w:w="5697" w:type="dxa"/>
          </w:tcPr>
          <w:p w14:paraId="3F922489" w14:textId="77777777" w:rsidR="001C0A0B" w:rsidRPr="00EC3A95" w:rsidRDefault="001C0A0B" w:rsidP="001107E6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3A95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64907515" w14:textId="77777777" w:rsidR="001C0A0B" w:rsidRPr="00EC3A95" w:rsidRDefault="001C0A0B" w:rsidP="001107E6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14E89440" w14:textId="28B2807E" w:rsidR="001C0A0B" w:rsidRPr="00EC3A95" w:rsidRDefault="001C0A0B" w:rsidP="0011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EC3A95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1,181,900.00</w:t>
            </w:r>
          </w:p>
        </w:tc>
      </w:tr>
      <w:tr w:rsidR="001C0A0B" w:rsidRPr="00EC3A95" w14:paraId="69F80366" w14:textId="77777777" w:rsidTr="00D10A82">
        <w:trPr>
          <w:cantSplit/>
          <w:jc w:val="right"/>
        </w:trPr>
        <w:tc>
          <w:tcPr>
            <w:tcW w:w="5697" w:type="dxa"/>
          </w:tcPr>
          <w:p w14:paraId="515F363A" w14:textId="77777777" w:rsidR="001C0A0B" w:rsidRPr="00EC3A95" w:rsidRDefault="001C0A0B" w:rsidP="0011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C3A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C3A9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" w:type="dxa"/>
          </w:tcPr>
          <w:p w14:paraId="4CB03379" w14:textId="77777777" w:rsidR="001C0A0B" w:rsidRPr="00EC3A95" w:rsidRDefault="001C0A0B" w:rsidP="001107E6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B39215" w14:textId="658FE4AD" w:rsidR="001C0A0B" w:rsidRPr="00EC3A95" w:rsidRDefault="001C0A0B" w:rsidP="00110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EC3A95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6,512,651.05</w:t>
            </w:r>
          </w:p>
        </w:tc>
      </w:tr>
    </w:tbl>
    <w:p w14:paraId="23542339" w14:textId="03451B46" w:rsidR="00F900AA" w:rsidRPr="001107E6" w:rsidRDefault="0055316D" w:rsidP="000351E4">
      <w:pPr>
        <w:tabs>
          <w:tab w:val="clear" w:pos="907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107E6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="00A715A8" w:rsidRPr="001107E6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1107E6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056722" w:rsidRPr="001107E6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56722" w:rsidRPr="001107E6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56722" w:rsidRPr="001107E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</w:t>
      </w:r>
      <w:r w:rsidR="00056722" w:rsidRPr="001107E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F900AA" w:rsidRPr="001107E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และบริษัทย่อย มีภาระผูกพันคงเหลือจากสัญญาปรับปรุงอาคาร สัญญา</w:t>
      </w:r>
      <w:r w:rsidR="001E79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ซื้อ</w:t>
      </w:r>
      <w:r w:rsidR="00334760" w:rsidRPr="001107E6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เครื่องจักรและอุปกรณ์ </w:t>
      </w:r>
      <w:r w:rsidR="00334760" w:rsidRPr="001107E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และจากสัญญาซื้อ</w:t>
      </w:r>
      <w:r w:rsidR="00F900AA" w:rsidRPr="001107E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เครื่องตกแต่งติดตั้ง รวมจำนวนเงิน </w:t>
      </w:r>
      <w:r w:rsidR="001107E6" w:rsidRPr="001107E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2.34 </w:t>
      </w:r>
      <w:r w:rsidR="00F900AA" w:rsidRPr="001107E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ล้านบาท</w:t>
      </w:r>
      <w:r w:rsidR="00056722" w:rsidRPr="001107E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(รวมภาษีมูลค่าเพิ่ม) </w:t>
      </w:r>
      <w:r w:rsidR="00F900AA" w:rsidRPr="001107E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>(</w:t>
      </w:r>
      <w:r w:rsidR="00F900AA" w:rsidRPr="001107E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เฉพาะ</w:t>
      </w:r>
      <w:r w:rsidR="00F900AA" w:rsidRPr="001107E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กิจการจำนวนเงิน </w:t>
      </w:r>
      <w:r w:rsidR="00F900AA" w:rsidRPr="001107E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2.06 </w:t>
      </w:r>
      <w:r w:rsidR="00F900AA" w:rsidRPr="001107E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="00F900AA" w:rsidRPr="001107E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บาท) รวมภาษีมูลค่าเพิ่ม)</w:t>
      </w:r>
    </w:p>
    <w:p w14:paraId="0F099F82" w14:textId="6DD80F1B" w:rsidR="000F0B2A" w:rsidRPr="00DF2342" w:rsidRDefault="000F0B2A" w:rsidP="000351E4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FF1A87F" w14:textId="41EBA653" w:rsidR="004D7A83" w:rsidRPr="00DF2342" w:rsidRDefault="0055316D" w:rsidP="000351E4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 w:hint="cs"/>
          <w:color w:val="000000" w:themeColor="text1"/>
          <w:sz w:val="32"/>
          <w:szCs w:val="32"/>
        </w:rPr>
        <w:t>3</w:t>
      </w:r>
      <w:r w:rsidR="00A715A8" w:rsidRPr="00DF2342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DF2342">
        <w:rPr>
          <w:rFonts w:asciiTheme="majorBidi" w:hAnsiTheme="majorBidi" w:hint="cs"/>
          <w:color w:val="000000" w:themeColor="text1"/>
          <w:sz w:val="32"/>
          <w:szCs w:val="32"/>
        </w:rPr>
        <w:t>.</w:t>
      </w:r>
      <w:r w:rsidR="00056722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056722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56722" w:rsidRPr="001E791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575005" w:rsidRPr="001E79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และบริษัทย่อย</w:t>
      </w:r>
      <w:r w:rsidR="00056722" w:rsidRPr="001E791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มีเลตเตอร์ออฟเครดิตสำหรับซื้อสินค้าที่ยังไม่ได้ใช้จำนวนเงินรวม</w:t>
      </w:r>
      <w:r w:rsidR="00575005" w:rsidRPr="001E791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30852" w:rsidRPr="001E79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0.81</w:t>
      </w:r>
      <w:r w:rsidR="00575005" w:rsidRPr="001E791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75005" w:rsidRPr="001E791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="00575005" w:rsidRPr="001E791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ดอลลาร์</w:t>
      </w:r>
      <w:r w:rsidR="00575005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สหรัฐอเมริกา</w:t>
      </w:r>
      <w:r w:rsidR="00575005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F2B04" w:rsidRPr="00DF2342">
        <w:rPr>
          <w:rFonts w:asciiTheme="majorBidi" w:hAnsiTheme="majorBidi" w:cstheme="majorBidi" w:hint="cs"/>
          <w:color w:val="000000" w:themeColor="text1"/>
          <w:sz w:val="32"/>
          <w:szCs w:val="32"/>
        </w:rPr>
        <w:t>(</w:t>
      </w:r>
      <w:r w:rsidR="00FF2B04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เฉพาะกิจการจำนวนเงิน</w:t>
      </w:r>
      <w:r w:rsidR="000F61C9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0F61C9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0.60</w:t>
      </w:r>
      <w:r w:rsidR="00FF2B04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F2B04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="00FF2B04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ดอลลาร์สหรัฐอเมริกา)</w:t>
      </w:r>
    </w:p>
    <w:p w14:paraId="51FB1905" w14:textId="77777777" w:rsidR="0088138B" w:rsidRPr="00DF2342" w:rsidRDefault="0088138B" w:rsidP="000351E4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510F14" w14:textId="7DCDB376" w:rsidR="00056722" w:rsidRPr="00DF2342" w:rsidRDefault="0055316D" w:rsidP="000351E4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2342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3</w:t>
      </w:r>
      <w:r w:rsidR="00A715A8"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>2</w:t>
      </w:r>
      <w:r w:rsidRPr="00DF2342">
        <w:rPr>
          <w:rFonts w:asciiTheme="majorBidi" w:hAnsiTheme="majorBidi" w:hint="cs"/>
          <w:b/>
          <w:bCs/>
          <w:color w:val="000000" w:themeColor="text1"/>
          <w:sz w:val="32"/>
          <w:szCs w:val="32"/>
        </w:rPr>
        <w:t>.</w:t>
      </w:r>
      <w:r w:rsidR="00056722"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   </w:t>
      </w:r>
      <w:r w:rsidR="00056722" w:rsidRPr="00DF234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หนี้สินที่อาจเกิดขึ้น</w:t>
      </w:r>
    </w:p>
    <w:p w14:paraId="05BC1795" w14:textId="4962BA36" w:rsidR="00056722" w:rsidRPr="00DF2342" w:rsidRDefault="00056722" w:rsidP="000351E4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8679AB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615896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679AB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="00615896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B1C08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และบริษัทย่อย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หนี้สินที่อาจเกิดขึ้น ดังนี้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4B2C4CF6" w14:textId="14A8C5A0" w:rsidR="002A5AD6" w:rsidRPr="00DF2342" w:rsidRDefault="0055316D" w:rsidP="000351E4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</w:rPr>
        <w:t>3</w:t>
      </w:r>
      <w:r w:rsidR="00A715A8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</w:rPr>
        <w:t>.</w:t>
      </w:r>
      <w:r w:rsidR="00BE2E4E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BE2E4E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="00BE2E4E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บริษัทมีหนี้สินที่อาจจะเกิดขึ้น</w:t>
      </w:r>
      <w:r w:rsidR="00BE2E4E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จากการที่ธนาคารในประเทศ</w:t>
      </w:r>
      <w:r w:rsidR="00BE2E4E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แห่งหนึ่ง</w:t>
      </w:r>
      <w:r w:rsidR="00BE2E4E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ออกหนังสือค้ำประกันบริษัท</w:t>
      </w:r>
      <w:r w:rsidR="00BE2E4E" w:rsidRPr="00BD58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และบริษัทย่อย</w:t>
      </w:r>
      <w:r w:rsidR="00BE2E4E" w:rsidRPr="00BD587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เพื่อค้ำประกันการใช้ไฟฟ้า</w:t>
      </w:r>
      <w:r w:rsidR="00BE2E4E" w:rsidRPr="00BD58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เป็นจำนวนเงินรวม</w:t>
      </w:r>
      <w:r w:rsidR="00BE2E4E" w:rsidRPr="00BD58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30852" w:rsidRPr="00BD58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4.04</w:t>
      </w:r>
      <w:r w:rsidR="00A3037D" w:rsidRPr="00BD58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BE2E4E" w:rsidRPr="00BD58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</w:t>
      </w:r>
      <w:r w:rsidR="002A5AD6" w:rsidRPr="00BD587E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(</w:t>
      </w:r>
      <w:r w:rsidR="002A5AD6" w:rsidRPr="00BD587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เฉพาะกิจการ จำนวน</w:t>
      </w:r>
      <w:r w:rsidR="002A5AD6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เงิน </w:t>
      </w:r>
      <w:r w:rsidR="00A2136A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1.25</w:t>
      </w:r>
      <w:r w:rsidR="002A5AD6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A5AD6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ล้านบาท)</w:t>
      </w:r>
    </w:p>
    <w:p w14:paraId="2316F1BA" w14:textId="77777777" w:rsidR="002D7859" w:rsidRPr="00DF2342" w:rsidRDefault="002D7859" w:rsidP="000351E4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19E05C2" w14:textId="146001E8" w:rsidR="00BE2E4E" w:rsidRPr="00DF2342" w:rsidRDefault="0055316D" w:rsidP="000351E4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</w:rPr>
        <w:t>3</w:t>
      </w:r>
      <w:r w:rsidR="00A715A8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</w:rPr>
        <w:t>.</w:t>
      </w:r>
      <w:r w:rsidR="00BE2E4E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BE2E4E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="00BE2E4E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</w:t>
      </w:r>
      <w:r w:rsidR="00BE2E4E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มีหนี้สินที่อาจจะเกิดขึ้นจากการ</w:t>
      </w:r>
      <w:r w:rsidR="00BE2E4E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</w:t>
      </w:r>
      <w:r w:rsidR="00BE2E4E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ธนาคารในประเทศแห่ง</w:t>
      </w:r>
      <w:r w:rsidR="00BE2E4E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หนึ่ง</w:t>
      </w:r>
      <w:r w:rsidR="00BE2E4E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ออกหนังสือค้ำประกัน</w:t>
      </w:r>
      <w:r w:rsidR="00BE2E4E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ให้กับหน่วยงานของรัฐแห่งหนึ่ง เพื่อประโยชน์ทางการค้าเป็นจำนวน</w:t>
      </w:r>
      <w:r w:rsidR="009D5C0A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</w:t>
      </w:r>
      <w:r w:rsidR="00BE2E4E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</w:t>
      </w:r>
      <w:r w:rsidR="002873CE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2136A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0.20 </w:t>
      </w:r>
      <w:r w:rsidR="00BE2E4E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</w:p>
    <w:p w14:paraId="264F88F1" w14:textId="77777777" w:rsidR="00BE2E4E" w:rsidRPr="00DF2342" w:rsidRDefault="00BE2E4E" w:rsidP="000351E4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B9556B1" w14:textId="092B0E54" w:rsidR="003970E3" w:rsidRDefault="0055316D" w:rsidP="000351E4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</w:rPr>
        <w:t>3</w:t>
      </w:r>
      <w:r w:rsidR="00A715A8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</w:rPr>
        <w:t>.</w:t>
      </w:r>
      <w:r w:rsidR="00BE2E4E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BE2E4E" w:rsidRPr="00DF2342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="00BE2E4E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บริษัทย่อยแห่งหนึ่ง</w:t>
      </w:r>
      <w:r w:rsidR="00BE2E4E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มีหนี้สินที่อาจจะเกิดขึ้นจากการที่ธนาคารในประเท</w:t>
      </w:r>
      <w:r w:rsidR="002B11CE"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ศสองแห่ง</w:t>
      </w:r>
      <w:r w:rsidR="00BE2E4E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ออกหนังสือ</w:t>
      </w:r>
      <w:r w:rsidR="00944CFC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BE2E4E"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ค้ำ</w:t>
      </w:r>
      <w:r w:rsidR="00BE2E4E"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ประกัน</w:t>
      </w:r>
      <w:r w:rsidR="00BE2E4E" w:rsidRPr="00DF2342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สัญญาบริการให้กับบริษัทอื่น </w:t>
      </w:r>
      <w:r w:rsidR="00BE2E4E"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23085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28.79</w:t>
      </w:r>
      <w:r w:rsidR="00A45702"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BE2E4E" w:rsidRPr="00DF23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</w:t>
      </w:r>
    </w:p>
    <w:p w14:paraId="264E67EA" w14:textId="77777777" w:rsidR="00BA5A2B" w:rsidRDefault="00BA5A2B" w:rsidP="000351E4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6259BDB" w14:textId="7B701DDC" w:rsidR="000351E4" w:rsidRPr="000351E4" w:rsidRDefault="000351E4" w:rsidP="000351E4">
      <w:pPr>
        <w:tabs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0351E4">
        <w:rPr>
          <w:rFonts w:asciiTheme="majorBidi" w:hAnsiTheme="majorBidi"/>
          <w:b/>
          <w:bCs/>
          <w:color w:val="000000" w:themeColor="text1"/>
          <w:sz w:val="32"/>
          <w:szCs w:val="32"/>
        </w:rPr>
        <w:t>33.</w:t>
      </w:r>
      <w:r w:rsidRPr="000351E4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Pr="000351E4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อื่น ๆ</w:t>
      </w:r>
    </w:p>
    <w:p w14:paraId="7BD913A6" w14:textId="2A327B90" w:rsidR="000351E4" w:rsidRPr="000351E4" w:rsidRDefault="000351E4" w:rsidP="000351E4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0351E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 w:rsidRPr="000351E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 เอ็ม.แอล.ที.โซลาร์ เอเนอร์จี้ โปร</w:t>
      </w:r>
      <w:r w:rsidR="003F2A6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ดักส์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3F2A6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จำกัด 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ได้ฟ้องบริษัท โซลาร์ </w:t>
      </w:r>
      <w:r w:rsidR="003F2A69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พีพีเอ็ม จำกัด (บริษัทย่อย)</w:t>
      </w:r>
      <w:r w:rsidRPr="000351E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ที่ศาลแพ่ง</w:t>
      </w:r>
      <w:r w:rsidR="003F2A6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เป็นคดีผิดสัญญา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เรียกให้ชำระเงินจำนวน </w:t>
      </w:r>
      <w:r w:rsidRPr="000351E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45.48 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7168F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7168F1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0C07D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0C07D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0C07D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Pr="000C07D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0C07D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บริษัทย่อยได้ยื่นคำให้การต่อสู้คดี พิจารณาจากเอกสารที่เกี่ยวข้องในคดี</w:t>
      </w:r>
      <w:r w:rsidR="000C07D7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CD3A4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ทั้งหมดแล้วเชื่อมั่นว่า เอกสารของฝ่ายบริษัทย่อยมีความน่าเชื่อถือและหักล้างเอกสารโจทก์ได้ ส่วนจำนวนเงิน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ที่ฟ้องไม่ถูกต้องและไม่มีมูลความจริง ส่วนค่าปรับหรือค่าเสียหายที่โจทก์ฟ้องมานั้นไม่อาจเรียกร้องได้ เพราะสูงเกินกว่าที่กฎหมายกำหนดและตกเป็นโ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ฆ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ศาลจึงให้นัดไกล่เกลี่ยวันที่ </w:t>
      </w:r>
      <w:r w:rsidRPr="000351E4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เมษายน </w:t>
      </w:r>
      <w:r w:rsidRPr="000351E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นัดสืบ</w:t>
      </w:r>
      <w:r w:rsidRPr="007168F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โจทก์วันที่ </w:t>
      </w:r>
      <w:r w:rsidRPr="00716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13 </w:t>
      </w:r>
      <w:r w:rsidRPr="007168F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Pr="00716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14 </w:t>
      </w:r>
      <w:r w:rsidRPr="007168F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สิงหาคม </w:t>
      </w:r>
      <w:r w:rsidRPr="00716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2568 </w:t>
      </w:r>
      <w:r w:rsidRPr="007168F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และสืบจำเลยวันที่ </w:t>
      </w:r>
      <w:r w:rsidRPr="00716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15 </w:t>
      </w:r>
      <w:r w:rsidRPr="007168F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สิงหาคม </w:t>
      </w:r>
      <w:r w:rsidRPr="007168F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2568 </w:t>
      </w:r>
      <w:r w:rsidRPr="007168F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ตามลำดับ </w:t>
      </w:r>
      <w:r w:rsidR="003F2A69" w:rsidRPr="007168F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ฝ่ายบริหารของ</w:t>
      </w:r>
      <w:r w:rsidR="003F2A6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บริษัทเชื่อว่าจะ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ไม่ต้องชำระเงินคดีดังกล่าว ดังนั้น</w:t>
      </w:r>
      <w:r w:rsidR="003F2A6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351E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บริษัทย่อยจึงไม่ได้บันทึกหนี้สินที่อาจเกิดขึ้นไว้ในงบการเงิน</w:t>
      </w:r>
    </w:p>
    <w:p w14:paraId="4803C0A6" w14:textId="77777777" w:rsidR="000351E4" w:rsidRDefault="000351E4" w:rsidP="000351E4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B92444" w14:textId="77777777" w:rsidR="000351E4" w:rsidRPr="00CD3A49" w:rsidRDefault="000351E4" w:rsidP="000351E4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77AB7E6" w14:textId="77777777" w:rsidR="000351E4" w:rsidRDefault="000351E4" w:rsidP="000351E4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FECF137" w14:textId="77777777" w:rsidR="000351E4" w:rsidRDefault="000351E4" w:rsidP="000351E4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D088E12" w14:textId="77777777" w:rsidR="000351E4" w:rsidRDefault="000351E4" w:rsidP="000351E4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CCBF845" w14:textId="77777777" w:rsidR="000351E4" w:rsidRDefault="000351E4" w:rsidP="000351E4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0956126" w14:textId="77777777" w:rsidR="003F2A69" w:rsidRPr="00DF2342" w:rsidRDefault="003F2A69" w:rsidP="000351E4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6668A46" w14:textId="3F01672B" w:rsidR="00A774C0" w:rsidRPr="00DF2342" w:rsidRDefault="000351E4" w:rsidP="000351E4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lastRenderedPageBreak/>
        <w:t>34</w:t>
      </w:r>
      <w:r w:rsidR="00A774C0"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="00A774C0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774C0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774C0" w:rsidRPr="00DF234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p w14:paraId="36D38316" w14:textId="3B9E3583" w:rsidR="00A774C0" w:rsidRPr="00DF2342" w:rsidRDefault="00A774C0" w:rsidP="000351E4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D58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บริษัทได้จัดประเภทรายการใหม่ของรายการในงบการเงิน</w:t>
      </w:r>
      <w:r w:rsidR="00BD587E" w:rsidRPr="00BD58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ปี </w:t>
      </w:r>
      <w:r w:rsidRPr="00BD587E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5E07C6" w:rsidRPr="00BD587E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BD58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เพื่อให้สอดคล้องกับการ</w:t>
      </w:r>
      <w:r w:rsidRPr="00BD587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จัดประเภทรายการบัญชีใน</w:t>
      </w:r>
      <w:r w:rsidR="00BD587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DF23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 w:rsidRPr="00DF2342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DF23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308"/>
      </w:tblGrid>
      <w:tr w:rsidR="00BD587E" w:rsidRPr="001E791E" w14:paraId="7EF88C82" w14:textId="77777777" w:rsidTr="00BD587E">
        <w:tc>
          <w:tcPr>
            <w:tcW w:w="4195" w:type="dxa"/>
            <w:shd w:val="clear" w:color="auto" w:fill="auto"/>
          </w:tcPr>
          <w:p w14:paraId="6B58ACCB" w14:textId="22FC050A" w:rsidR="00A774C0" w:rsidRPr="001E791E" w:rsidRDefault="00EB46B4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E791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184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3E9E4BA" w14:textId="77777777" w:rsidR="00A774C0" w:rsidRPr="001E791E" w:rsidRDefault="00A774C0" w:rsidP="00BD587E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D587E" w:rsidRPr="001E791E" w14:paraId="597B78BD" w14:textId="77777777" w:rsidTr="00BD587E">
        <w:tc>
          <w:tcPr>
            <w:tcW w:w="4195" w:type="dxa"/>
            <w:shd w:val="clear" w:color="auto" w:fill="auto"/>
          </w:tcPr>
          <w:p w14:paraId="2033485F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8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A6C22C6" w14:textId="77777777" w:rsidR="00BD587E" w:rsidRPr="001E791E" w:rsidRDefault="00BD587E" w:rsidP="00BD587E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D587E" w:rsidRPr="001E791E" w14:paraId="31C19AC3" w14:textId="77777777" w:rsidTr="00BD587E">
        <w:tc>
          <w:tcPr>
            <w:tcW w:w="4195" w:type="dxa"/>
            <w:shd w:val="clear" w:color="auto" w:fill="auto"/>
          </w:tcPr>
          <w:p w14:paraId="70D3D462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98798C2" w14:textId="77777777" w:rsidR="00BD587E" w:rsidRPr="001E791E" w:rsidRDefault="00BD587E" w:rsidP="00BD587E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ก่อนจัด</w:t>
            </w:r>
          </w:p>
          <w:p w14:paraId="31FC0658" w14:textId="77777777" w:rsidR="00BD587E" w:rsidRPr="001E791E" w:rsidRDefault="00BD587E" w:rsidP="00BD587E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C3CD4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B066935" w14:textId="77777777" w:rsidR="00BD587E" w:rsidRPr="001E791E" w:rsidRDefault="00BD587E" w:rsidP="00BD587E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จัดประเภทใหม่</w:t>
            </w:r>
          </w:p>
          <w:p w14:paraId="5FFEE813" w14:textId="77777777" w:rsidR="00BD587E" w:rsidRPr="001E791E" w:rsidRDefault="00BD587E" w:rsidP="00BD587E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A083A" w14:textId="77777777" w:rsidR="00BD587E" w:rsidRPr="001E791E" w:rsidRDefault="00BD587E" w:rsidP="00BD587E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EBA856A" w14:textId="77777777" w:rsidR="00BD587E" w:rsidRPr="001E791E" w:rsidRDefault="00BD587E" w:rsidP="00BD587E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หลังจัด</w:t>
            </w:r>
          </w:p>
          <w:p w14:paraId="049D2660" w14:textId="77777777" w:rsidR="00BD587E" w:rsidRPr="001E791E" w:rsidRDefault="00BD587E" w:rsidP="00BD587E">
            <w:pPr>
              <w:widowControl w:val="0"/>
              <w:tabs>
                <w:tab w:val="left" w:pos="1985"/>
                <w:tab w:val="left" w:pos="2552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ประเภทใหม่</w:t>
            </w:r>
          </w:p>
        </w:tc>
      </w:tr>
      <w:tr w:rsidR="00BD587E" w:rsidRPr="001E791E" w14:paraId="1C67784F" w14:textId="77777777" w:rsidTr="00BD587E">
        <w:tc>
          <w:tcPr>
            <w:tcW w:w="4195" w:type="dxa"/>
            <w:shd w:val="clear" w:color="auto" w:fill="auto"/>
            <w:hideMark/>
          </w:tcPr>
          <w:p w14:paraId="6B5AEFEC" w14:textId="710168C7" w:rsidR="00BD587E" w:rsidRPr="001E791E" w:rsidRDefault="00BD587E" w:rsidP="00BD587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34"/>
              <w:contextualSpacing/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E791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งบ</w:t>
            </w:r>
            <w:r w:rsidRPr="001E791E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1304" w:type="dxa"/>
            <w:shd w:val="clear" w:color="auto" w:fill="auto"/>
          </w:tcPr>
          <w:p w14:paraId="1AB31CB5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4611BDA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hideMark/>
          </w:tcPr>
          <w:p w14:paraId="7C765AB3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382836E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</w:tcPr>
          <w:p w14:paraId="20F8FD49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BD587E" w:rsidRPr="001E791E" w14:paraId="1EA8FE27" w14:textId="77777777" w:rsidTr="00BD587E">
        <w:tc>
          <w:tcPr>
            <w:tcW w:w="4195" w:type="dxa"/>
            <w:shd w:val="clear" w:color="auto" w:fill="auto"/>
          </w:tcPr>
          <w:p w14:paraId="265127EA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ณ </w:t>
            </w:r>
            <w:r w:rsidRPr="001E791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1E791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1E791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1E791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04" w:type="dxa"/>
            <w:shd w:val="clear" w:color="auto" w:fill="auto"/>
          </w:tcPr>
          <w:p w14:paraId="487F24DF" w14:textId="0C154051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0B6655D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005B7F46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12E55C7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</w:tcPr>
          <w:p w14:paraId="799D99B8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BD587E" w:rsidRPr="001E791E" w14:paraId="012F53BA" w14:textId="77777777" w:rsidTr="00BD587E">
        <w:tc>
          <w:tcPr>
            <w:tcW w:w="4195" w:type="dxa"/>
            <w:shd w:val="clear" w:color="auto" w:fill="auto"/>
          </w:tcPr>
          <w:p w14:paraId="5A62B2FD" w14:textId="15A77079" w:rsidR="00BD587E" w:rsidRPr="001E791E" w:rsidRDefault="00BD587E" w:rsidP="00BD587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34"/>
              <w:contextualSpacing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1E791E">
              <w:rPr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04" w:type="dxa"/>
            <w:shd w:val="clear" w:color="auto" w:fill="auto"/>
          </w:tcPr>
          <w:p w14:paraId="17796848" w14:textId="5D8EE67E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377,375,647.25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A259DD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1A5E469C" w14:textId="4414B3BA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(823,332.24)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DC7818D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</w:tcPr>
          <w:p w14:paraId="59C1BE83" w14:textId="404E6C3A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376,552,315.01</w:t>
            </w:r>
          </w:p>
        </w:tc>
      </w:tr>
      <w:tr w:rsidR="00BD587E" w:rsidRPr="001E791E" w14:paraId="742B9B36" w14:textId="77777777" w:rsidTr="00BD587E">
        <w:tc>
          <w:tcPr>
            <w:tcW w:w="4195" w:type="dxa"/>
            <w:shd w:val="clear" w:color="auto" w:fill="auto"/>
          </w:tcPr>
          <w:p w14:paraId="0FABADE9" w14:textId="3A741E33" w:rsidR="00BD587E" w:rsidRPr="001E791E" w:rsidRDefault="00BD587E" w:rsidP="00BD587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34"/>
              <w:contextualSpacing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1E791E">
              <w:rPr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04" w:type="dxa"/>
            <w:shd w:val="clear" w:color="auto" w:fill="auto"/>
          </w:tcPr>
          <w:p w14:paraId="483B84FC" w14:textId="4E2D51EE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49,972,354.17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698583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2133B92D" w14:textId="693FB146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823,332.24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53AADE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</w:tcPr>
          <w:p w14:paraId="1CCEF758" w14:textId="1B9ABA2D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50,795,686.41</w:t>
            </w:r>
          </w:p>
        </w:tc>
      </w:tr>
      <w:tr w:rsidR="00BD587E" w:rsidRPr="001E791E" w14:paraId="146D67C1" w14:textId="77777777" w:rsidTr="001E791E">
        <w:tc>
          <w:tcPr>
            <w:tcW w:w="4195" w:type="dxa"/>
            <w:shd w:val="clear" w:color="auto" w:fill="auto"/>
          </w:tcPr>
          <w:p w14:paraId="480508E7" w14:textId="718D1F04" w:rsidR="00BD587E" w:rsidRPr="001E791E" w:rsidRDefault="00BD587E" w:rsidP="00BD587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113" w:right="-34" w:hanging="170"/>
              <w:contextualSpacing/>
              <w:rPr>
                <w:color w:val="000000" w:themeColor="text1"/>
                <w:sz w:val="26"/>
                <w:szCs w:val="26"/>
                <w:cs/>
              </w:rPr>
            </w:pPr>
            <w:r w:rsidRPr="001E791E">
              <w:rPr>
                <w:color w:val="000000" w:themeColor="text1"/>
                <w:sz w:val="26"/>
                <w:szCs w:val="26"/>
                <w:cs/>
              </w:rPr>
              <w:t>ส่วนของ</w:t>
            </w:r>
            <w:r w:rsidR="001E791E" w:rsidRPr="001E791E">
              <w:rPr>
                <w:rFonts w:hint="cs"/>
                <w:color w:val="000000" w:themeColor="text1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1E791E">
              <w:rPr>
                <w:color w:val="000000" w:themeColor="text1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4335665" w14:textId="117C5B56" w:rsidR="00BD587E" w:rsidRPr="001E791E" w:rsidRDefault="00BD587E" w:rsidP="001E79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24,840,000.00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861750" w14:textId="77777777" w:rsidR="00BD587E" w:rsidRPr="001E791E" w:rsidRDefault="00BD587E" w:rsidP="001E79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33941DC" w14:textId="2E88C7BB" w:rsidR="00BD587E" w:rsidRPr="001E791E" w:rsidRDefault="00BD587E" w:rsidP="001E79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(6,039,834.11)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6A0810A" w14:textId="77777777" w:rsidR="00BD587E" w:rsidRPr="001E791E" w:rsidRDefault="00BD587E" w:rsidP="001E79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6836109" w14:textId="47275DA0" w:rsidR="00BD587E" w:rsidRPr="001E791E" w:rsidRDefault="00BD587E" w:rsidP="001E791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18,800,165.89</w:t>
            </w:r>
          </w:p>
        </w:tc>
      </w:tr>
      <w:tr w:rsidR="00BD587E" w:rsidRPr="001E791E" w14:paraId="759EF973" w14:textId="77777777" w:rsidTr="00BD587E">
        <w:tc>
          <w:tcPr>
            <w:tcW w:w="4195" w:type="dxa"/>
            <w:shd w:val="clear" w:color="auto" w:fill="auto"/>
          </w:tcPr>
          <w:p w14:paraId="17E96866" w14:textId="4EF13319" w:rsidR="00BD587E" w:rsidRPr="001E791E" w:rsidRDefault="00BD587E" w:rsidP="00BD587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34"/>
              <w:contextualSpacing/>
              <w:rPr>
                <w:color w:val="000000" w:themeColor="text1"/>
                <w:sz w:val="26"/>
                <w:szCs w:val="26"/>
                <w:cs/>
              </w:rPr>
            </w:pPr>
            <w:r w:rsidRPr="001E791E">
              <w:rPr>
                <w:color w:val="000000" w:themeColor="text1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7056D037" w14:textId="7DD99F9D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100,684,932.37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7ED2E7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156DCAC0" w14:textId="1D3E555B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6,039,834.11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07F1A1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</w:tcPr>
          <w:p w14:paraId="3BCD8B13" w14:textId="52872FFE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106</w:t>
            </w: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724</w:t>
            </w: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766.48</w:t>
            </w:r>
          </w:p>
        </w:tc>
      </w:tr>
      <w:tr w:rsidR="00BD587E" w:rsidRPr="001E791E" w14:paraId="37720332" w14:textId="77777777" w:rsidTr="00BD587E">
        <w:tc>
          <w:tcPr>
            <w:tcW w:w="4195" w:type="dxa"/>
            <w:shd w:val="clear" w:color="auto" w:fill="auto"/>
          </w:tcPr>
          <w:p w14:paraId="4955AA28" w14:textId="2841A3A4" w:rsidR="00BD587E" w:rsidRPr="001E791E" w:rsidRDefault="00BD587E" w:rsidP="00BD587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34"/>
              <w:contextualSpacing/>
              <w:rPr>
                <w:color w:val="000000" w:themeColor="text1"/>
                <w:sz w:val="26"/>
                <w:szCs w:val="26"/>
                <w:cs/>
              </w:rPr>
            </w:pPr>
            <w:r w:rsidRPr="001E791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304" w:type="dxa"/>
            <w:shd w:val="clear" w:color="auto" w:fill="auto"/>
          </w:tcPr>
          <w:p w14:paraId="766D9546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0488FA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7A07C40C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6F8E969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</w:tcPr>
          <w:p w14:paraId="661F2E18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BD587E" w:rsidRPr="001E791E" w14:paraId="6E55942E" w14:textId="77777777" w:rsidTr="00BD587E">
        <w:tc>
          <w:tcPr>
            <w:tcW w:w="4195" w:type="dxa"/>
            <w:shd w:val="clear" w:color="auto" w:fill="auto"/>
          </w:tcPr>
          <w:p w14:paraId="17CFD341" w14:textId="10997354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/>
              <w:contextualSpacing/>
              <w:rPr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31 ธันวาคม </w:t>
            </w:r>
            <w:r w:rsidRPr="001E791E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04" w:type="dxa"/>
            <w:shd w:val="clear" w:color="auto" w:fill="auto"/>
          </w:tcPr>
          <w:p w14:paraId="1AE81219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0B065F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46005AAE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6A39BD5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</w:tcPr>
          <w:p w14:paraId="1D9DECF5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BD587E" w:rsidRPr="001E791E" w14:paraId="5C6F8EA6" w14:textId="77777777" w:rsidTr="00BD587E">
        <w:tc>
          <w:tcPr>
            <w:tcW w:w="4195" w:type="dxa"/>
            <w:shd w:val="clear" w:color="auto" w:fill="auto"/>
          </w:tcPr>
          <w:p w14:paraId="79E5D95F" w14:textId="5A56AEF7" w:rsidR="00BD587E" w:rsidRPr="001E791E" w:rsidRDefault="00BD587E" w:rsidP="00BD587E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57" w:right="-34"/>
              <w:contextualSpacing/>
              <w:rPr>
                <w:color w:val="000000" w:themeColor="text1"/>
                <w:sz w:val="26"/>
                <w:szCs w:val="26"/>
                <w:cs/>
              </w:rPr>
            </w:pPr>
            <w:r w:rsidRPr="001E791E">
              <w:rPr>
                <w:color w:val="000000" w:themeColor="text1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04" w:type="dxa"/>
            <w:shd w:val="clear" w:color="auto" w:fill="auto"/>
          </w:tcPr>
          <w:p w14:paraId="01D11B29" w14:textId="0B7179E6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850</w:t>
            </w: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E791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924.21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0B9AEF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2E438EA8" w14:textId="0C58C8C3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</w:t>
            </w: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E791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796</w:t>
            </w: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E791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121.60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C4869D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</w:tcPr>
          <w:p w14:paraId="3E6D2F18" w14:textId="3935F03C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6,647,045.81</w:t>
            </w:r>
          </w:p>
        </w:tc>
      </w:tr>
      <w:tr w:rsidR="00BD587E" w:rsidRPr="001E791E" w14:paraId="739EBF35" w14:textId="77777777" w:rsidTr="00BD587E">
        <w:tc>
          <w:tcPr>
            <w:tcW w:w="4195" w:type="dxa"/>
            <w:shd w:val="clear" w:color="auto" w:fill="auto"/>
          </w:tcPr>
          <w:p w14:paraId="2676C894" w14:textId="4ADC93A7" w:rsidR="00BD587E" w:rsidRPr="001E791E" w:rsidRDefault="00BD587E" w:rsidP="00BD587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34"/>
              <w:contextualSpacing/>
              <w:rPr>
                <w:color w:val="000000" w:themeColor="text1"/>
                <w:sz w:val="26"/>
                <w:szCs w:val="26"/>
                <w:cs/>
              </w:rPr>
            </w:pPr>
            <w:r w:rsidRPr="001E791E">
              <w:rPr>
                <w:color w:val="000000" w:themeColor="text1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04" w:type="dxa"/>
            <w:shd w:val="clear" w:color="auto" w:fill="auto"/>
          </w:tcPr>
          <w:p w14:paraId="35F99049" w14:textId="52A6C0E5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</w:t>
            </w: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E791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796</w:t>
            </w: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E791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121.60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21150A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0A30F648" w14:textId="38345983" w:rsidR="00BD587E" w:rsidRPr="001E791E" w:rsidRDefault="00BD587E" w:rsidP="00EC3A9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E791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</w:t>
            </w: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5</w:t>
            </w: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796</w:t>
            </w: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121.60</w:t>
            </w:r>
            <w:r w:rsidRPr="001E791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64CCE0" w14:textId="77777777" w:rsidR="00BD587E" w:rsidRPr="001E791E" w:rsidRDefault="00BD587E" w:rsidP="00BD587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D146101" w14:textId="26F5BA5F" w:rsidR="00BD587E" w:rsidRPr="001E791E" w:rsidRDefault="00BD587E" w:rsidP="00BD587E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-113" w:right="34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E79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258216E9" w14:textId="77777777" w:rsidR="000351E4" w:rsidRDefault="000351E4" w:rsidP="00BA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contextualSpacing/>
        <w:jc w:val="both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</w:p>
    <w:p w14:paraId="15A277E0" w14:textId="5C8CE015" w:rsidR="005C7208" w:rsidRPr="00DF2342" w:rsidRDefault="000351E4" w:rsidP="00BA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contextualSpacing/>
        <w:jc w:val="both"/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eastAsia="Calibri" w:hAnsi="Angsana New" w:hint="cs"/>
          <w:b/>
          <w:bCs/>
          <w:color w:val="000000" w:themeColor="text1"/>
          <w:sz w:val="32"/>
          <w:szCs w:val="32"/>
          <w:cs/>
        </w:rPr>
        <w:t>35</w:t>
      </w:r>
      <w:r w:rsidR="005C7208" w:rsidRPr="00DF234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>.</w:t>
      </w:r>
      <w:r w:rsidR="005C7208" w:rsidRPr="00DF2342">
        <w:rPr>
          <w:rFonts w:ascii="Angsana New" w:eastAsia="Calibri" w:hAnsi="Angsana New"/>
          <w:b/>
          <w:bCs/>
          <w:color w:val="000000" w:themeColor="text1"/>
          <w:sz w:val="32"/>
          <w:szCs w:val="32"/>
        </w:rPr>
        <w:tab/>
      </w:r>
      <w:r w:rsidR="005C7208" w:rsidRPr="00DF2342">
        <w:rPr>
          <w:rFonts w:ascii="Angsana New" w:eastAsia="Calibri" w:hAnsi="Angsana New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14DD8579" w14:textId="0B7F6C85" w:rsidR="005C7208" w:rsidRDefault="005C7208" w:rsidP="00BA5A2B">
      <w:pPr>
        <w:tabs>
          <w:tab w:val="clear" w:pos="227"/>
          <w:tab w:val="left" w:pos="284"/>
          <w:tab w:val="left" w:pos="540"/>
        </w:tabs>
        <w:spacing w:line="380" w:lineRule="exact"/>
        <w:ind w:left="284" w:right="28" w:firstLine="567"/>
        <w:jc w:val="thaiDistribute"/>
        <w:rPr>
          <w:rFonts w:ascii="Angsana New" w:eastAsia="Calibri" w:hAnsi="Angsana New"/>
          <w:color w:val="000000" w:themeColor="text1"/>
          <w:sz w:val="32"/>
          <w:szCs w:val="32"/>
        </w:rPr>
      </w:pPr>
      <w:bookmarkStart w:id="7" w:name="_Hlk159443592"/>
      <w:r w:rsidRPr="00DF2342">
        <w:rPr>
          <w:rFonts w:ascii="Angsana New" w:eastAsia="Calibri" w:hAnsi="Angsana New"/>
          <w:color w:val="000000" w:themeColor="text1"/>
          <w:sz w:val="32"/>
          <w:szCs w:val="32"/>
          <w:cs/>
        </w:rPr>
        <w:t>เมื่อวันที่</w:t>
      </w:r>
      <w:r w:rsidRPr="00DF2342">
        <w:rPr>
          <w:rFonts w:ascii="Angsana New" w:eastAsia="Calibri" w:hAnsi="Angsana New"/>
          <w:color w:val="000000" w:themeColor="text1"/>
          <w:sz w:val="32"/>
          <w:szCs w:val="32"/>
        </w:rPr>
        <w:t xml:space="preserve"> 2</w:t>
      </w:r>
      <w:r w:rsidR="00682CF4">
        <w:rPr>
          <w:rFonts w:ascii="Angsana New" w:eastAsia="Calibri" w:hAnsi="Angsana New"/>
          <w:color w:val="000000" w:themeColor="text1"/>
          <w:sz w:val="32"/>
          <w:szCs w:val="32"/>
        </w:rPr>
        <w:t>7</w:t>
      </w:r>
      <w:r w:rsidRPr="00DF2342">
        <w:rPr>
          <w:rFonts w:ascii="Angsana New" w:eastAsia="Calibri" w:hAnsi="Angsana New"/>
          <w:color w:val="000000" w:themeColor="text1"/>
          <w:sz w:val="32"/>
          <w:szCs w:val="32"/>
        </w:rPr>
        <w:t xml:space="preserve"> </w:t>
      </w:r>
      <w:r w:rsidRPr="00DF2342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กุมภาพันธ์ </w:t>
      </w:r>
      <w:r w:rsidRPr="00DF2342">
        <w:rPr>
          <w:rFonts w:ascii="Angsana New" w:eastAsia="Calibri" w:hAnsi="Angsana New"/>
          <w:color w:val="000000" w:themeColor="text1"/>
          <w:sz w:val="32"/>
          <w:szCs w:val="32"/>
        </w:rPr>
        <w:t>256</w:t>
      </w:r>
      <w:r w:rsidR="00682CF4">
        <w:rPr>
          <w:rFonts w:ascii="Angsana New" w:eastAsia="Calibri" w:hAnsi="Angsana New"/>
          <w:color w:val="000000" w:themeColor="text1"/>
          <w:sz w:val="32"/>
          <w:szCs w:val="32"/>
        </w:rPr>
        <w:t>8</w:t>
      </w:r>
      <w:r w:rsidRPr="00DF2342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 ที่ประชุมคณะกรรมการบริษัท ครั้งที่ </w:t>
      </w:r>
      <w:r w:rsidRPr="00DF2342">
        <w:rPr>
          <w:rFonts w:ascii="Angsana New" w:eastAsia="Calibri" w:hAnsi="Angsana New"/>
          <w:color w:val="000000" w:themeColor="text1"/>
          <w:sz w:val="32"/>
          <w:szCs w:val="32"/>
        </w:rPr>
        <w:t>1/256</w:t>
      </w:r>
      <w:r w:rsidR="00682CF4">
        <w:rPr>
          <w:rFonts w:ascii="Angsana New" w:eastAsia="Calibri" w:hAnsi="Angsana New"/>
          <w:color w:val="000000" w:themeColor="text1"/>
          <w:sz w:val="32"/>
          <w:szCs w:val="32"/>
        </w:rPr>
        <w:t>8</w:t>
      </w:r>
      <w:r w:rsidRPr="00DF2342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 ได้มีมติอนุมัติให้จ่าย</w:t>
      </w:r>
      <w:r w:rsidR="00DF2342">
        <w:rPr>
          <w:rFonts w:ascii="Angsana New" w:eastAsia="Calibri" w:hAnsi="Angsana New"/>
          <w:color w:val="000000" w:themeColor="text1"/>
          <w:sz w:val="32"/>
          <w:szCs w:val="32"/>
          <w:cs/>
        </w:rPr>
        <w:br/>
      </w:r>
      <w:r w:rsidRPr="000351E4">
        <w:rPr>
          <w:rFonts w:ascii="Angsana New" w:eastAsia="Calibri" w:hAnsi="Angsana New"/>
          <w:color w:val="000000" w:themeColor="text1"/>
          <w:spacing w:val="-2"/>
          <w:sz w:val="32"/>
          <w:szCs w:val="32"/>
          <w:cs/>
        </w:rPr>
        <w:t xml:space="preserve">เงินปันผลให้แก่ผู้ถือหุ้นสามัญจำนวน </w:t>
      </w:r>
      <w:r w:rsidRPr="000351E4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>422,000,</w:t>
      </w:r>
      <w:r w:rsidR="00682CF4" w:rsidRPr="000351E4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>713</w:t>
      </w:r>
      <w:r w:rsidRPr="000351E4">
        <w:rPr>
          <w:rFonts w:ascii="Angsana New" w:eastAsia="Calibri" w:hAnsi="Angsana New"/>
          <w:color w:val="000000" w:themeColor="text1"/>
          <w:spacing w:val="-2"/>
          <w:sz w:val="32"/>
          <w:szCs w:val="32"/>
          <w:cs/>
        </w:rPr>
        <w:t xml:space="preserve"> หุ้น ในอัตราหุ้นละ </w:t>
      </w:r>
      <w:r w:rsidR="000351E4" w:rsidRPr="000351E4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>0.05</w:t>
      </w:r>
      <w:r w:rsidRPr="000351E4">
        <w:rPr>
          <w:rFonts w:ascii="Angsana New" w:eastAsia="Calibri" w:hAnsi="Angsana New"/>
          <w:color w:val="000000" w:themeColor="text1"/>
          <w:spacing w:val="-2"/>
          <w:sz w:val="32"/>
          <w:szCs w:val="32"/>
          <w:cs/>
        </w:rPr>
        <w:t xml:space="preserve"> บาท รวมเป็นจำนวนเงินปัน</w:t>
      </w:r>
      <w:r w:rsidRPr="00DF2342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ผลจ่าย </w:t>
      </w:r>
      <w:r w:rsidR="000351E4">
        <w:rPr>
          <w:rFonts w:ascii="Angsana New" w:eastAsia="Calibri" w:hAnsi="Angsana New"/>
          <w:color w:val="000000" w:themeColor="text1"/>
          <w:sz w:val="32"/>
          <w:szCs w:val="32"/>
        </w:rPr>
        <w:t>21.10</w:t>
      </w:r>
      <w:r w:rsidRPr="00DF2342">
        <w:rPr>
          <w:rFonts w:ascii="Angsana New" w:eastAsia="Calibri" w:hAnsi="Angsana New"/>
          <w:color w:val="000000" w:themeColor="text1"/>
          <w:sz w:val="32"/>
          <w:szCs w:val="32"/>
          <w:cs/>
        </w:rPr>
        <w:t xml:space="preserve"> ล้านบาท การจ่ายเงินปันผลจะจ่ายให้แก่ผู้ถือหุ้นที่มีรายชื่อปรากฏอยู่ในสมุดทะเบียนผู้ถือหุ้น</w:t>
      </w:r>
      <w:r w:rsidRPr="000351E4">
        <w:rPr>
          <w:rFonts w:ascii="Angsana New" w:eastAsia="Calibri" w:hAnsi="Angsana New"/>
          <w:color w:val="000000" w:themeColor="text1"/>
          <w:spacing w:val="-2"/>
          <w:sz w:val="32"/>
          <w:szCs w:val="32"/>
          <w:cs/>
        </w:rPr>
        <w:t xml:space="preserve">ของบริษัท ณ วันที่ </w:t>
      </w:r>
      <w:r w:rsidR="000351E4" w:rsidRPr="000351E4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 xml:space="preserve">8 </w:t>
      </w:r>
      <w:r w:rsidR="000351E4" w:rsidRPr="000351E4">
        <w:rPr>
          <w:rFonts w:ascii="Angsana New" w:eastAsia="Calibri" w:hAnsi="Angsana New" w:hint="cs"/>
          <w:color w:val="000000" w:themeColor="text1"/>
          <w:spacing w:val="-2"/>
          <w:sz w:val="32"/>
          <w:szCs w:val="32"/>
          <w:cs/>
        </w:rPr>
        <w:t xml:space="preserve">พฤษภาคม </w:t>
      </w:r>
      <w:r w:rsidR="000351E4" w:rsidRPr="000351E4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>2568</w:t>
      </w:r>
      <w:r w:rsidRPr="000351E4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 xml:space="preserve"> (Record Date) </w:t>
      </w:r>
      <w:r w:rsidRPr="000351E4">
        <w:rPr>
          <w:rFonts w:ascii="Angsana New" w:eastAsia="Calibri" w:hAnsi="Angsana New"/>
          <w:color w:val="000000" w:themeColor="text1"/>
          <w:spacing w:val="-2"/>
          <w:sz w:val="32"/>
          <w:szCs w:val="32"/>
          <w:cs/>
        </w:rPr>
        <w:t xml:space="preserve">และกำหนดจ่ายเงินปันผลในวันที่ </w:t>
      </w:r>
      <w:r w:rsidR="000351E4" w:rsidRPr="000351E4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 xml:space="preserve">23 </w:t>
      </w:r>
      <w:r w:rsidR="000351E4" w:rsidRPr="000351E4">
        <w:rPr>
          <w:rFonts w:ascii="Angsana New" w:eastAsia="Calibri" w:hAnsi="Angsana New" w:hint="cs"/>
          <w:color w:val="000000" w:themeColor="text1"/>
          <w:spacing w:val="-2"/>
          <w:sz w:val="32"/>
          <w:szCs w:val="32"/>
          <w:cs/>
        </w:rPr>
        <w:t xml:space="preserve">พฤษภาคม </w:t>
      </w:r>
      <w:r w:rsidR="000351E4" w:rsidRPr="000351E4">
        <w:rPr>
          <w:rFonts w:ascii="Angsana New" w:eastAsia="Calibri" w:hAnsi="Angsana New"/>
          <w:color w:val="000000" w:themeColor="text1"/>
          <w:spacing w:val="-2"/>
          <w:sz w:val="32"/>
          <w:szCs w:val="32"/>
        </w:rPr>
        <w:t>2568</w:t>
      </w:r>
    </w:p>
    <w:bookmarkEnd w:id="7"/>
    <w:p w14:paraId="3F88B375" w14:textId="77777777" w:rsidR="005C7208" w:rsidRPr="00DF2342" w:rsidRDefault="005C7208" w:rsidP="00BA5A2B">
      <w:pPr>
        <w:tabs>
          <w:tab w:val="clear" w:pos="227"/>
          <w:tab w:val="left" w:pos="284"/>
        </w:tabs>
        <w:spacing w:line="380" w:lineRule="exact"/>
        <w:ind w:hanging="142"/>
        <w:jc w:val="both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</w:p>
    <w:p w14:paraId="63E26B84" w14:textId="46FE28B6" w:rsidR="008679AB" w:rsidRPr="00DF2342" w:rsidRDefault="000351E4" w:rsidP="00BA5A2B">
      <w:pPr>
        <w:tabs>
          <w:tab w:val="clear" w:pos="227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t>36</w:t>
      </w:r>
      <w:r w:rsidR="008679AB" w:rsidRPr="00DF2342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="008679AB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8679AB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</w:t>
      </w:r>
      <w:r w:rsidR="008679AB" w:rsidRPr="00DF2342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งบ</w:t>
      </w:r>
      <w:r w:rsidR="008679AB" w:rsidRPr="00DF23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การเงิน</w:t>
      </w:r>
    </w:p>
    <w:p w14:paraId="00438105" w14:textId="2C242009" w:rsidR="008679AB" w:rsidRPr="00DF2342" w:rsidRDefault="008679AB" w:rsidP="00BA5A2B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DF2342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งบ</w:t>
      </w:r>
      <w:r w:rsidRPr="00DF2342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การเงินนี้ได้รับการอนุมัติให้ออกโดยที่ประชุมคณะกรรมการของบริษัทเมื่อวันที่ </w:t>
      </w:r>
      <w:r w:rsidR="003A4B23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27 </w:t>
      </w:r>
      <w:r w:rsidR="003A4B2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กุมภาพันธ์ </w:t>
      </w:r>
      <w:r w:rsidR="003A4B23">
        <w:rPr>
          <w:rFonts w:ascii="Angsana New" w:hAnsi="Angsana New"/>
          <w:color w:val="000000" w:themeColor="text1"/>
          <w:spacing w:val="-6"/>
          <w:sz w:val="32"/>
          <w:szCs w:val="32"/>
        </w:rPr>
        <w:t>2568</w:t>
      </w:r>
    </w:p>
    <w:sectPr w:rsidR="008679AB" w:rsidRPr="00DF2342" w:rsidSect="005B2BAB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1134" w:footer="720" w:gutter="0"/>
      <w:pgNumType w:fmt="numberInDash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32E35" w14:textId="77777777" w:rsidR="001319BB" w:rsidRDefault="001319BB">
      <w:r>
        <w:separator/>
      </w:r>
    </w:p>
  </w:endnote>
  <w:endnote w:type="continuationSeparator" w:id="0">
    <w:p w14:paraId="126873E2" w14:textId="77777777" w:rsidR="001319BB" w:rsidRDefault="0013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F9DF" w14:textId="77777777" w:rsidR="00587E8E" w:rsidRPr="006342B8" w:rsidRDefault="00587E8E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587E8E" w:rsidRDefault="00587E8E"/>
  <w:p w14:paraId="19E0E193" w14:textId="77777777" w:rsidR="00587E8E" w:rsidRDefault="00587E8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2B10D" w14:textId="77777777" w:rsidR="00587E8E" w:rsidRDefault="00587E8E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5E318" w14:textId="77777777" w:rsidR="00587E8E" w:rsidRPr="006342B8" w:rsidRDefault="00587E8E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15FB77" w14:textId="77777777" w:rsidR="00587E8E" w:rsidRDefault="00587E8E"/>
  <w:p w14:paraId="785CE5DC" w14:textId="77777777" w:rsidR="00587E8E" w:rsidRDefault="00587E8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311A" w14:textId="77777777" w:rsidR="00587E8E" w:rsidRDefault="00587E8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5E083" w14:textId="77777777" w:rsidR="001319BB" w:rsidRDefault="001319BB">
      <w:r>
        <w:separator/>
      </w:r>
    </w:p>
  </w:footnote>
  <w:footnote w:type="continuationSeparator" w:id="0">
    <w:p w14:paraId="6C939F6B" w14:textId="77777777" w:rsidR="001319BB" w:rsidRDefault="00131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F31333E" w14:textId="427EF1CE" w:rsidR="00587E8E" w:rsidRPr="0020624A" w:rsidRDefault="00587E8E" w:rsidP="00F044EE">
        <w:pPr>
          <w:pStyle w:val="Header"/>
          <w:spacing w:line="360" w:lineRule="exact"/>
          <w:ind w:right="2"/>
          <w:jc w:val="right"/>
          <w:rPr>
            <w:rFonts w:ascii="Angsana New" w:hAnsi="Angsana New"/>
            <w:sz w:val="32"/>
            <w:szCs w:val="32"/>
          </w:rPr>
        </w:pPr>
      </w:p>
      <w:p w14:paraId="3D8786F3" w14:textId="77777777" w:rsidR="00587E8E" w:rsidRDefault="00587E8E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587E8E" w:rsidRPr="00126CCB" w:rsidRDefault="00C210B6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FAEE1FF" w14:textId="65F192F6" w:rsidR="00587E8E" w:rsidRPr="00005122" w:rsidRDefault="00587E8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427877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031AD5D" w14:textId="286CB14D" w:rsidR="00587E8E" w:rsidRDefault="00587E8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CD4840F" w14:textId="77777777" w:rsidR="00587E8E" w:rsidRPr="00126CCB" w:rsidRDefault="00C210B6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48730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9FFA77D" w14:textId="0737692C" w:rsidR="00587E8E" w:rsidRDefault="00587E8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273C827" w14:textId="4FDADA90" w:rsidR="00587E8E" w:rsidRPr="00005122" w:rsidRDefault="00C210B6" w:rsidP="00134A2E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934419C"/>
    <w:multiLevelType w:val="multilevel"/>
    <w:tmpl w:val="C23AD668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none"/>
      <w:lvlText w:val="25.1"/>
      <w:lvlJc w:val="left"/>
      <w:pPr>
        <w:ind w:left="664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641232933">
    <w:abstractNumId w:val="6"/>
  </w:num>
  <w:num w:numId="2" w16cid:durableId="17238195">
    <w:abstractNumId w:val="5"/>
  </w:num>
  <w:num w:numId="3" w16cid:durableId="796485149">
    <w:abstractNumId w:val="9"/>
  </w:num>
  <w:num w:numId="4" w16cid:durableId="803280279">
    <w:abstractNumId w:val="7"/>
  </w:num>
  <w:num w:numId="5" w16cid:durableId="281350258">
    <w:abstractNumId w:val="8"/>
  </w:num>
  <w:num w:numId="6" w16cid:durableId="777454243">
    <w:abstractNumId w:val="3"/>
  </w:num>
  <w:num w:numId="7" w16cid:durableId="1996570453">
    <w:abstractNumId w:val="2"/>
  </w:num>
  <w:num w:numId="8" w16cid:durableId="131413528">
    <w:abstractNumId w:val="0"/>
  </w:num>
  <w:num w:numId="9" w16cid:durableId="1138376279">
    <w:abstractNumId w:val="1"/>
  </w:num>
  <w:num w:numId="10" w16cid:durableId="1700231170">
    <w:abstractNumId w:val="4"/>
  </w:num>
  <w:num w:numId="11" w16cid:durableId="136609058">
    <w:abstractNumId w:val="14"/>
  </w:num>
  <w:num w:numId="12" w16cid:durableId="23215225">
    <w:abstractNumId w:val="11"/>
  </w:num>
  <w:num w:numId="13" w16cid:durableId="1487937422">
    <w:abstractNumId w:val="18"/>
  </w:num>
  <w:num w:numId="14" w16cid:durableId="691301140">
    <w:abstractNumId w:val="12"/>
  </w:num>
  <w:num w:numId="15" w16cid:durableId="1376932649">
    <w:abstractNumId w:val="15"/>
  </w:num>
  <w:num w:numId="16" w16cid:durableId="55856202">
    <w:abstractNumId w:val="17"/>
  </w:num>
  <w:num w:numId="17" w16cid:durableId="119619035">
    <w:abstractNumId w:val="13"/>
  </w:num>
  <w:num w:numId="18" w16cid:durableId="1573350449">
    <w:abstractNumId w:val="10"/>
  </w:num>
  <w:num w:numId="19" w16cid:durableId="1980500833">
    <w:abstractNumId w:val="19"/>
  </w:num>
  <w:num w:numId="20" w16cid:durableId="40862432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45"/>
    <w:rsid w:val="00000587"/>
    <w:rsid w:val="00000719"/>
    <w:rsid w:val="00000C05"/>
    <w:rsid w:val="00000DC3"/>
    <w:rsid w:val="00001038"/>
    <w:rsid w:val="000012A8"/>
    <w:rsid w:val="000019A9"/>
    <w:rsid w:val="00001C3D"/>
    <w:rsid w:val="00002460"/>
    <w:rsid w:val="00003109"/>
    <w:rsid w:val="0000340B"/>
    <w:rsid w:val="00003B4C"/>
    <w:rsid w:val="00003F5F"/>
    <w:rsid w:val="00005122"/>
    <w:rsid w:val="0000519D"/>
    <w:rsid w:val="0000537D"/>
    <w:rsid w:val="0000551A"/>
    <w:rsid w:val="00005631"/>
    <w:rsid w:val="00005CF0"/>
    <w:rsid w:val="0000615A"/>
    <w:rsid w:val="000061C1"/>
    <w:rsid w:val="00006357"/>
    <w:rsid w:val="000063C3"/>
    <w:rsid w:val="00006972"/>
    <w:rsid w:val="000069E7"/>
    <w:rsid w:val="00007698"/>
    <w:rsid w:val="0000794B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00"/>
    <w:rsid w:val="000140A5"/>
    <w:rsid w:val="000147AC"/>
    <w:rsid w:val="0001540B"/>
    <w:rsid w:val="00015586"/>
    <w:rsid w:val="00015772"/>
    <w:rsid w:val="00015EBA"/>
    <w:rsid w:val="000160A2"/>
    <w:rsid w:val="00016790"/>
    <w:rsid w:val="00016A1C"/>
    <w:rsid w:val="00016B87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95D"/>
    <w:rsid w:val="0002417E"/>
    <w:rsid w:val="00024195"/>
    <w:rsid w:val="00024307"/>
    <w:rsid w:val="00024417"/>
    <w:rsid w:val="000249F2"/>
    <w:rsid w:val="00024D36"/>
    <w:rsid w:val="0002514E"/>
    <w:rsid w:val="00025D92"/>
    <w:rsid w:val="00025F21"/>
    <w:rsid w:val="00026827"/>
    <w:rsid w:val="00026C93"/>
    <w:rsid w:val="0002768D"/>
    <w:rsid w:val="00027886"/>
    <w:rsid w:val="00027C6C"/>
    <w:rsid w:val="00027D19"/>
    <w:rsid w:val="00027D71"/>
    <w:rsid w:val="00027FDE"/>
    <w:rsid w:val="0003010B"/>
    <w:rsid w:val="00030341"/>
    <w:rsid w:val="00030C7B"/>
    <w:rsid w:val="00030D8A"/>
    <w:rsid w:val="00030EED"/>
    <w:rsid w:val="000312C1"/>
    <w:rsid w:val="00031EED"/>
    <w:rsid w:val="00032647"/>
    <w:rsid w:val="00032668"/>
    <w:rsid w:val="00032ADA"/>
    <w:rsid w:val="00032D3D"/>
    <w:rsid w:val="00033003"/>
    <w:rsid w:val="00033B65"/>
    <w:rsid w:val="00033EB5"/>
    <w:rsid w:val="0003401B"/>
    <w:rsid w:val="00034744"/>
    <w:rsid w:val="00034916"/>
    <w:rsid w:val="00034980"/>
    <w:rsid w:val="000351E4"/>
    <w:rsid w:val="000358BC"/>
    <w:rsid w:val="00035B54"/>
    <w:rsid w:val="00035D72"/>
    <w:rsid w:val="00036507"/>
    <w:rsid w:val="000366B5"/>
    <w:rsid w:val="0003688F"/>
    <w:rsid w:val="0003699C"/>
    <w:rsid w:val="00036BB9"/>
    <w:rsid w:val="00037433"/>
    <w:rsid w:val="0003768D"/>
    <w:rsid w:val="00037875"/>
    <w:rsid w:val="0004090D"/>
    <w:rsid w:val="00040B80"/>
    <w:rsid w:val="0004219F"/>
    <w:rsid w:val="00042576"/>
    <w:rsid w:val="000425B8"/>
    <w:rsid w:val="000427A8"/>
    <w:rsid w:val="000429EA"/>
    <w:rsid w:val="00042B0B"/>
    <w:rsid w:val="00042E0B"/>
    <w:rsid w:val="000432F5"/>
    <w:rsid w:val="00043405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4B"/>
    <w:rsid w:val="00044D9A"/>
    <w:rsid w:val="000452CB"/>
    <w:rsid w:val="0004540A"/>
    <w:rsid w:val="00045B12"/>
    <w:rsid w:val="00046374"/>
    <w:rsid w:val="00046675"/>
    <w:rsid w:val="000468C9"/>
    <w:rsid w:val="000470E1"/>
    <w:rsid w:val="0004776E"/>
    <w:rsid w:val="00047961"/>
    <w:rsid w:val="00047EF5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8B3"/>
    <w:rsid w:val="00052A32"/>
    <w:rsid w:val="00052C6B"/>
    <w:rsid w:val="0005334C"/>
    <w:rsid w:val="00053707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1A26"/>
    <w:rsid w:val="00061F2F"/>
    <w:rsid w:val="00061F31"/>
    <w:rsid w:val="00062548"/>
    <w:rsid w:val="00062847"/>
    <w:rsid w:val="00062DA9"/>
    <w:rsid w:val="00063822"/>
    <w:rsid w:val="00063DB7"/>
    <w:rsid w:val="00064011"/>
    <w:rsid w:val="000640E5"/>
    <w:rsid w:val="00064439"/>
    <w:rsid w:val="000648E3"/>
    <w:rsid w:val="00064BE6"/>
    <w:rsid w:val="0006521C"/>
    <w:rsid w:val="000652F5"/>
    <w:rsid w:val="00066173"/>
    <w:rsid w:val="000661BE"/>
    <w:rsid w:val="000666B2"/>
    <w:rsid w:val="00066DA3"/>
    <w:rsid w:val="00067A69"/>
    <w:rsid w:val="00067B5A"/>
    <w:rsid w:val="00070006"/>
    <w:rsid w:val="00070399"/>
    <w:rsid w:val="00070461"/>
    <w:rsid w:val="000704CD"/>
    <w:rsid w:val="0007067A"/>
    <w:rsid w:val="000709A2"/>
    <w:rsid w:val="000714EF"/>
    <w:rsid w:val="00071811"/>
    <w:rsid w:val="000724B1"/>
    <w:rsid w:val="000725B4"/>
    <w:rsid w:val="00072670"/>
    <w:rsid w:val="000727B5"/>
    <w:rsid w:val="00072DDE"/>
    <w:rsid w:val="000730B8"/>
    <w:rsid w:val="0007382E"/>
    <w:rsid w:val="00073AE7"/>
    <w:rsid w:val="00073C6C"/>
    <w:rsid w:val="00073E7E"/>
    <w:rsid w:val="00073EFD"/>
    <w:rsid w:val="0007452E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BA7"/>
    <w:rsid w:val="00077CF0"/>
    <w:rsid w:val="000805B5"/>
    <w:rsid w:val="00080D7F"/>
    <w:rsid w:val="00080E04"/>
    <w:rsid w:val="00081D58"/>
    <w:rsid w:val="00081DD4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9D7"/>
    <w:rsid w:val="00085B27"/>
    <w:rsid w:val="00085BD3"/>
    <w:rsid w:val="00086011"/>
    <w:rsid w:val="00086397"/>
    <w:rsid w:val="0008685F"/>
    <w:rsid w:val="00086F8F"/>
    <w:rsid w:val="00087E26"/>
    <w:rsid w:val="00090AB8"/>
    <w:rsid w:val="00090C55"/>
    <w:rsid w:val="00090D2C"/>
    <w:rsid w:val="00090E5C"/>
    <w:rsid w:val="000910D3"/>
    <w:rsid w:val="0009196F"/>
    <w:rsid w:val="00091DA5"/>
    <w:rsid w:val="0009232C"/>
    <w:rsid w:val="00092354"/>
    <w:rsid w:val="00092655"/>
    <w:rsid w:val="00092E0B"/>
    <w:rsid w:val="0009303C"/>
    <w:rsid w:val="0009335F"/>
    <w:rsid w:val="00093908"/>
    <w:rsid w:val="00093C83"/>
    <w:rsid w:val="00094381"/>
    <w:rsid w:val="000945B3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1A1F"/>
    <w:rsid w:val="000A21D8"/>
    <w:rsid w:val="000A2581"/>
    <w:rsid w:val="000A35DC"/>
    <w:rsid w:val="000A3605"/>
    <w:rsid w:val="000A367D"/>
    <w:rsid w:val="000A39AE"/>
    <w:rsid w:val="000A444B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734"/>
    <w:rsid w:val="000B0A8D"/>
    <w:rsid w:val="000B0B15"/>
    <w:rsid w:val="000B19D2"/>
    <w:rsid w:val="000B1B1D"/>
    <w:rsid w:val="000B1C08"/>
    <w:rsid w:val="000B208E"/>
    <w:rsid w:val="000B2B75"/>
    <w:rsid w:val="000B2EA9"/>
    <w:rsid w:val="000B3182"/>
    <w:rsid w:val="000B3266"/>
    <w:rsid w:val="000B36CF"/>
    <w:rsid w:val="000B38C5"/>
    <w:rsid w:val="000B3C7D"/>
    <w:rsid w:val="000B4029"/>
    <w:rsid w:val="000B434E"/>
    <w:rsid w:val="000B4CE2"/>
    <w:rsid w:val="000B58F9"/>
    <w:rsid w:val="000B5C81"/>
    <w:rsid w:val="000B6507"/>
    <w:rsid w:val="000B6A51"/>
    <w:rsid w:val="000B6ACA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7D7"/>
    <w:rsid w:val="000C0D43"/>
    <w:rsid w:val="000C1C3C"/>
    <w:rsid w:val="000C1C44"/>
    <w:rsid w:val="000C2A17"/>
    <w:rsid w:val="000C30B5"/>
    <w:rsid w:val="000C31AE"/>
    <w:rsid w:val="000C388B"/>
    <w:rsid w:val="000C3EEB"/>
    <w:rsid w:val="000C4804"/>
    <w:rsid w:val="000C4A2B"/>
    <w:rsid w:val="000C4B0F"/>
    <w:rsid w:val="000C5A1B"/>
    <w:rsid w:val="000C601B"/>
    <w:rsid w:val="000C6100"/>
    <w:rsid w:val="000C630F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13A"/>
    <w:rsid w:val="000D2647"/>
    <w:rsid w:val="000D2F7A"/>
    <w:rsid w:val="000D39A1"/>
    <w:rsid w:val="000D3BB4"/>
    <w:rsid w:val="000D410C"/>
    <w:rsid w:val="000D44E5"/>
    <w:rsid w:val="000D4553"/>
    <w:rsid w:val="000D4650"/>
    <w:rsid w:val="000D4728"/>
    <w:rsid w:val="000D49AB"/>
    <w:rsid w:val="000D4B64"/>
    <w:rsid w:val="000D4B6A"/>
    <w:rsid w:val="000D4E37"/>
    <w:rsid w:val="000D4EFD"/>
    <w:rsid w:val="000D50E7"/>
    <w:rsid w:val="000D5612"/>
    <w:rsid w:val="000D579A"/>
    <w:rsid w:val="000D5D45"/>
    <w:rsid w:val="000D5E85"/>
    <w:rsid w:val="000D5F1E"/>
    <w:rsid w:val="000D607C"/>
    <w:rsid w:val="000D623A"/>
    <w:rsid w:val="000D6338"/>
    <w:rsid w:val="000D65A3"/>
    <w:rsid w:val="000D677B"/>
    <w:rsid w:val="000D69F0"/>
    <w:rsid w:val="000D6B57"/>
    <w:rsid w:val="000D73E4"/>
    <w:rsid w:val="000D76B2"/>
    <w:rsid w:val="000D7A57"/>
    <w:rsid w:val="000E04CB"/>
    <w:rsid w:val="000E090E"/>
    <w:rsid w:val="000E0B0C"/>
    <w:rsid w:val="000E0FEC"/>
    <w:rsid w:val="000E2242"/>
    <w:rsid w:val="000E30B9"/>
    <w:rsid w:val="000E37CF"/>
    <w:rsid w:val="000E3A05"/>
    <w:rsid w:val="000E3A2E"/>
    <w:rsid w:val="000E3A61"/>
    <w:rsid w:val="000E3EA2"/>
    <w:rsid w:val="000E41E9"/>
    <w:rsid w:val="000E44B5"/>
    <w:rsid w:val="000E4DD6"/>
    <w:rsid w:val="000E4F81"/>
    <w:rsid w:val="000E5873"/>
    <w:rsid w:val="000E5F0B"/>
    <w:rsid w:val="000E68F8"/>
    <w:rsid w:val="000E71E1"/>
    <w:rsid w:val="000E7241"/>
    <w:rsid w:val="000E759D"/>
    <w:rsid w:val="000E7737"/>
    <w:rsid w:val="000E7942"/>
    <w:rsid w:val="000E7B6B"/>
    <w:rsid w:val="000F045F"/>
    <w:rsid w:val="000F04F7"/>
    <w:rsid w:val="000F06D4"/>
    <w:rsid w:val="000F0B2A"/>
    <w:rsid w:val="000F0BBD"/>
    <w:rsid w:val="000F168F"/>
    <w:rsid w:val="000F1C03"/>
    <w:rsid w:val="000F1D40"/>
    <w:rsid w:val="000F1E84"/>
    <w:rsid w:val="000F1FFC"/>
    <w:rsid w:val="000F20DE"/>
    <w:rsid w:val="000F29DA"/>
    <w:rsid w:val="000F2A0E"/>
    <w:rsid w:val="000F2A82"/>
    <w:rsid w:val="000F2E4F"/>
    <w:rsid w:val="000F2FD9"/>
    <w:rsid w:val="000F3615"/>
    <w:rsid w:val="000F3A76"/>
    <w:rsid w:val="000F3E1A"/>
    <w:rsid w:val="000F3EB5"/>
    <w:rsid w:val="000F40E5"/>
    <w:rsid w:val="000F42B8"/>
    <w:rsid w:val="000F42BC"/>
    <w:rsid w:val="000F47AE"/>
    <w:rsid w:val="000F48BD"/>
    <w:rsid w:val="000F4D9E"/>
    <w:rsid w:val="000F555C"/>
    <w:rsid w:val="000F59BD"/>
    <w:rsid w:val="000F5A85"/>
    <w:rsid w:val="000F6126"/>
    <w:rsid w:val="000F6168"/>
    <w:rsid w:val="000F61C9"/>
    <w:rsid w:val="000F631C"/>
    <w:rsid w:val="000F67D1"/>
    <w:rsid w:val="000F751A"/>
    <w:rsid w:val="000F76F3"/>
    <w:rsid w:val="000F781B"/>
    <w:rsid w:val="000F791D"/>
    <w:rsid w:val="000F7E74"/>
    <w:rsid w:val="00101993"/>
    <w:rsid w:val="00101C49"/>
    <w:rsid w:val="00102AD8"/>
    <w:rsid w:val="00102EC4"/>
    <w:rsid w:val="001035DF"/>
    <w:rsid w:val="00103A06"/>
    <w:rsid w:val="00103B7A"/>
    <w:rsid w:val="001048A1"/>
    <w:rsid w:val="00104DCB"/>
    <w:rsid w:val="00104E81"/>
    <w:rsid w:val="0010509D"/>
    <w:rsid w:val="001050E7"/>
    <w:rsid w:val="0010518D"/>
    <w:rsid w:val="00105500"/>
    <w:rsid w:val="001058CC"/>
    <w:rsid w:val="00105A8D"/>
    <w:rsid w:val="00106141"/>
    <w:rsid w:val="001064A6"/>
    <w:rsid w:val="00106695"/>
    <w:rsid w:val="0010678D"/>
    <w:rsid w:val="00106A7B"/>
    <w:rsid w:val="0010735A"/>
    <w:rsid w:val="00107BBC"/>
    <w:rsid w:val="001101EB"/>
    <w:rsid w:val="00110669"/>
    <w:rsid w:val="001107E6"/>
    <w:rsid w:val="00110BFC"/>
    <w:rsid w:val="00110DC7"/>
    <w:rsid w:val="00111172"/>
    <w:rsid w:val="00112276"/>
    <w:rsid w:val="0011248E"/>
    <w:rsid w:val="00112836"/>
    <w:rsid w:val="00112D57"/>
    <w:rsid w:val="00112EFB"/>
    <w:rsid w:val="0011351D"/>
    <w:rsid w:val="001137CE"/>
    <w:rsid w:val="00113DCE"/>
    <w:rsid w:val="001143EF"/>
    <w:rsid w:val="00114C55"/>
    <w:rsid w:val="00114F2B"/>
    <w:rsid w:val="00115418"/>
    <w:rsid w:val="00115F44"/>
    <w:rsid w:val="0011668E"/>
    <w:rsid w:val="00116A58"/>
    <w:rsid w:val="00116C2D"/>
    <w:rsid w:val="0011739A"/>
    <w:rsid w:val="001177A5"/>
    <w:rsid w:val="00120373"/>
    <w:rsid w:val="00120F85"/>
    <w:rsid w:val="00121112"/>
    <w:rsid w:val="00121303"/>
    <w:rsid w:val="0012154A"/>
    <w:rsid w:val="001220C8"/>
    <w:rsid w:val="00122479"/>
    <w:rsid w:val="00122DD8"/>
    <w:rsid w:val="0012360A"/>
    <w:rsid w:val="00123D48"/>
    <w:rsid w:val="00124115"/>
    <w:rsid w:val="0012486F"/>
    <w:rsid w:val="00124BB6"/>
    <w:rsid w:val="00124EBA"/>
    <w:rsid w:val="001253B1"/>
    <w:rsid w:val="00125C8C"/>
    <w:rsid w:val="00125E2F"/>
    <w:rsid w:val="00125E79"/>
    <w:rsid w:val="00125FB4"/>
    <w:rsid w:val="00126B67"/>
    <w:rsid w:val="00126CCB"/>
    <w:rsid w:val="00126FFE"/>
    <w:rsid w:val="0012710E"/>
    <w:rsid w:val="001273A0"/>
    <w:rsid w:val="00130531"/>
    <w:rsid w:val="00130F38"/>
    <w:rsid w:val="00131209"/>
    <w:rsid w:val="00131688"/>
    <w:rsid w:val="00131937"/>
    <w:rsid w:val="001319BB"/>
    <w:rsid w:val="00131CEE"/>
    <w:rsid w:val="00131FCF"/>
    <w:rsid w:val="001326F8"/>
    <w:rsid w:val="001327A1"/>
    <w:rsid w:val="001329C9"/>
    <w:rsid w:val="00132A99"/>
    <w:rsid w:val="00132AC7"/>
    <w:rsid w:val="00133D29"/>
    <w:rsid w:val="0013423F"/>
    <w:rsid w:val="00134A2E"/>
    <w:rsid w:val="00134C21"/>
    <w:rsid w:val="0013503B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47A"/>
    <w:rsid w:val="00144576"/>
    <w:rsid w:val="00144620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C09"/>
    <w:rsid w:val="00147EFD"/>
    <w:rsid w:val="0015056D"/>
    <w:rsid w:val="001507FE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3C"/>
    <w:rsid w:val="001544C6"/>
    <w:rsid w:val="00154B3C"/>
    <w:rsid w:val="00154C06"/>
    <w:rsid w:val="00154E86"/>
    <w:rsid w:val="001554F5"/>
    <w:rsid w:val="0015569D"/>
    <w:rsid w:val="001557F4"/>
    <w:rsid w:val="0015593F"/>
    <w:rsid w:val="00155F51"/>
    <w:rsid w:val="00156CF1"/>
    <w:rsid w:val="00156F5F"/>
    <w:rsid w:val="001572D5"/>
    <w:rsid w:val="00157559"/>
    <w:rsid w:val="001579AA"/>
    <w:rsid w:val="00157A56"/>
    <w:rsid w:val="00157E21"/>
    <w:rsid w:val="00157FB4"/>
    <w:rsid w:val="001601D5"/>
    <w:rsid w:val="0016069B"/>
    <w:rsid w:val="001609C9"/>
    <w:rsid w:val="00160D78"/>
    <w:rsid w:val="00160E6F"/>
    <w:rsid w:val="00160EAD"/>
    <w:rsid w:val="001616C8"/>
    <w:rsid w:val="001620B5"/>
    <w:rsid w:val="0016256D"/>
    <w:rsid w:val="00162902"/>
    <w:rsid w:val="00163398"/>
    <w:rsid w:val="00164312"/>
    <w:rsid w:val="00165D06"/>
    <w:rsid w:val="00165D77"/>
    <w:rsid w:val="00166256"/>
    <w:rsid w:val="00166371"/>
    <w:rsid w:val="00166805"/>
    <w:rsid w:val="001668B2"/>
    <w:rsid w:val="00166CAE"/>
    <w:rsid w:val="00166FCD"/>
    <w:rsid w:val="001677D3"/>
    <w:rsid w:val="00167CA7"/>
    <w:rsid w:val="00170022"/>
    <w:rsid w:val="001701B0"/>
    <w:rsid w:val="0017063C"/>
    <w:rsid w:val="001707DD"/>
    <w:rsid w:val="00170C81"/>
    <w:rsid w:val="00171016"/>
    <w:rsid w:val="00171DDE"/>
    <w:rsid w:val="00172BC3"/>
    <w:rsid w:val="00172C4F"/>
    <w:rsid w:val="00172CE2"/>
    <w:rsid w:val="001730BF"/>
    <w:rsid w:val="00173134"/>
    <w:rsid w:val="00173F01"/>
    <w:rsid w:val="00173FB2"/>
    <w:rsid w:val="00174170"/>
    <w:rsid w:val="0017428F"/>
    <w:rsid w:val="0017473E"/>
    <w:rsid w:val="00174809"/>
    <w:rsid w:val="00174914"/>
    <w:rsid w:val="00174C97"/>
    <w:rsid w:val="00174D19"/>
    <w:rsid w:val="00176247"/>
    <w:rsid w:val="00176D4E"/>
    <w:rsid w:val="00180317"/>
    <w:rsid w:val="0018070A"/>
    <w:rsid w:val="001807EE"/>
    <w:rsid w:val="00180894"/>
    <w:rsid w:val="0018123C"/>
    <w:rsid w:val="0018230C"/>
    <w:rsid w:val="0018271B"/>
    <w:rsid w:val="0018281C"/>
    <w:rsid w:val="0018297D"/>
    <w:rsid w:val="00182C4A"/>
    <w:rsid w:val="00182CF2"/>
    <w:rsid w:val="00182D60"/>
    <w:rsid w:val="00182D69"/>
    <w:rsid w:val="00182DAC"/>
    <w:rsid w:val="00183116"/>
    <w:rsid w:val="00183264"/>
    <w:rsid w:val="0018330A"/>
    <w:rsid w:val="00183651"/>
    <w:rsid w:val="00183718"/>
    <w:rsid w:val="00183E60"/>
    <w:rsid w:val="00184005"/>
    <w:rsid w:val="0018402C"/>
    <w:rsid w:val="001841C2"/>
    <w:rsid w:val="00184394"/>
    <w:rsid w:val="001843B3"/>
    <w:rsid w:val="00184618"/>
    <w:rsid w:val="0018482D"/>
    <w:rsid w:val="00184BAD"/>
    <w:rsid w:val="00185446"/>
    <w:rsid w:val="001857EE"/>
    <w:rsid w:val="00185801"/>
    <w:rsid w:val="00185D4A"/>
    <w:rsid w:val="001864E4"/>
    <w:rsid w:val="001874C4"/>
    <w:rsid w:val="00187555"/>
    <w:rsid w:val="00187B10"/>
    <w:rsid w:val="00187D91"/>
    <w:rsid w:val="00190B83"/>
    <w:rsid w:val="0019104F"/>
    <w:rsid w:val="0019143D"/>
    <w:rsid w:val="00191683"/>
    <w:rsid w:val="00191877"/>
    <w:rsid w:val="00191BF7"/>
    <w:rsid w:val="00191CE0"/>
    <w:rsid w:val="0019297B"/>
    <w:rsid w:val="00192C0C"/>
    <w:rsid w:val="00193291"/>
    <w:rsid w:val="001932FD"/>
    <w:rsid w:val="00193C6C"/>
    <w:rsid w:val="0019501A"/>
    <w:rsid w:val="0019554F"/>
    <w:rsid w:val="0019584E"/>
    <w:rsid w:val="001958B0"/>
    <w:rsid w:val="00195DE8"/>
    <w:rsid w:val="00196085"/>
    <w:rsid w:val="001960B3"/>
    <w:rsid w:val="00196230"/>
    <w:rsid w:val="00196391"/>
    <w:rsid w:val="0019640F"/>
    <w:rsid w:val="0019690D"/>
    <w:rsid w:val="001972C0"/>
    <w:rsid w:val="001973C5"/>
    <w:rsid w:val="001A097F"/>
    <w:rsid w:val="001A1606"/>
    <w:rsid w:val="001A182A"/>
    <w:rsid w:val="001A1995"/>
    <w:rsid w:val="001A1F85"/>
    <w:rsid w:val="001A2111"/>
    <w:rsid w:val="001A3646"/>
    <w:rsid w:val="001A37EF"/>
    <w:rsid w:val="001A3BA4"/>
    <w:rsid w:val="001A40B6"/>
    <w:rsid w:val="001A42DC"/>
    <w:rsid w:val="001A454E"/>
    <w:rsid w:val="001A4833"/>
    <w:rsid w:val="001A49D5"/>
    <w:rsid w:val="001A50F3"/>
    <w:rsid w:val="001A62FA"/>
    <w:rsid w:val="001A65E9"/>
    <w:rsid w:val="001A660A"/>
    <w:rsid w:val="001A7B6D"/>
    <w:rsid w:val="001B0165"/>
    <w:rsid w:val="001B0237"/>
    <w:rsid w:val="001B060E"/>
    <w:rsid w:val="001B0AFA"/>
    <w:rsid w:val="001B1432"/>
    <w:rsid w:val="001B1A05"/>
    <w:rsid w:val="001B1F01"/>
    <w:rsid w:val="001B2519"/>
    <w:rsid w:val="001B28DF"/>
    <w:rsid w:val="001B29DF"/>
    <w:rsid w:val="001B2EB9"/>
    <w:rsid w:val="001B2F11"/>
    <w:rsid w:val="001B30ED"/>
    <w:rsid w:val="001B3534"/>
    <w:rsid w:val="001B3724"/>
    <w:rsid w:val="001B3B25"/>
    <w:rsid w:val="001B3D81"/>
    <w:rsid w:val="001B3DD3"/>
    <w:rsid w:val="001B4A0F"/>
    <w:rsid w:val="001B4C60"/>
    <w:rsid w:val="001B4D9A"/>
    <w:rsid w:val="001B57C1"/>
    <w:rsid w:val="001B59DE"/>
    <w:rsid w:val="001B5B18"/>
    <w:rsid w:val="001B5D66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0642"/>
    <w:rsid w:val="001C0A0B"/>
    <w:rsid w:val="001C0AB2"/>
    <w:rsid w:val="001C1786"/>
    <w:rsid w:val="001C19AC"/>
    <w:rsid w:val="001C19F4"/>
    <w:rsid w:val="001C1CF1"/>
    <w:rsid w:val="001C1D4E"/>
    <w:rsid w:val="001C1EF4"/>
    <w:rsid w:val="001C22D7"/>
    <w:rsid w:val="001C2639"/>
    <w:rsid w:val="001C2AFE"/>
    <w:rsid w:val="001C3428"/>
    <w:rsid w:val="001C36F6"/>
    <w:rsid w:val="001C38F0"/>
    <w:rsid w:val="001C3AF7"/>
    <w:rsid w:val="001C3EB9"/>
    <w:rsid w:val="001C40FD"/>
    <w:rsid w:val="001C48E6"/>
    <w:rsid w:val="001C4E1E"/>
    <w:rsid w:val="001C50AA"/>
    <w:rsid w:val="001C531E"/>
    <w:rsid w:val="001C5923"/>
    <w:rsid w:val="001C5978"/>
    <w:rsid w:val="001C5D9F"/>
    <w:rsid w:val="001C6520"/>
    <w:rsid w:val="001C683C"/>
    <w:rsid w:val="001C6C5C"/>
    <w:rsid w:val="001C6E6C"/>
    <w:rsid w:val="001C70CD"/>
    <w:rsid w:val="001C719F"/>
    <w:rsid w:val="001C7D02"/>
    <w:rsid w:val="001C7F0A"/>
    <w:rsid w:val="001D063C"/>
    <w:rsid w:val="001D165E"/>
    <w:rsid w:val="001D1884"/>
    <w:rsid w:val="001D1A9A"/>
    <w:rsid w:val="001D1DE2"/>
    <w:rsid w:val="001D1F11"/>
    <w:rsid w:val="001D1F3A"/>
    <w:rsid w:val="001D260D"/>
    <w:rsid w:val="001D2B04"/>
    <w:rsid w:val="001D2D94"/>
    <w:rsid w:val="001D2E34"/>
    <w:rsid w:val="001D3245"/>
    <w:rsid w:val="001D34E0"/>
    <w:rsid w:val="001D380C"/>
    <w:rsid w:val="001D3C5B"/>
    <w:rsid w:val="001D499A"/>
    <w:rsid w:val="001D4D5B"/>
    <w:rsid w:val="001D4DA9"/>
    <w:rsid w:val="001D53CA"/>
    <w:rsid w:val="001D55B3"/>
    <w:rsid w:val="001D5D67"/>
    <w:rsid w:val="001D6492"/>
    <w:rsid w:val="001D6698"/>
    <w:rsid w:val="001D707C"/>
    <w:rsid w:val="001D71A5"/>
    <w:rsid w:val="001D722B"/>
    <w:rsid w:val="001D72DD"/>
    <w:rsid w:val="001D770C"/>
    <w:rsid w:val="001D7C27"/>
    <w:rsid w:val="001D7DC3"/>
    <w:rsid w:val="001E0396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CC4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E791E"/>
    <w:rsid w:val="001F06D8"/>
    <w:rsid w:val="001F0F8E"/>
    <w:rsid w:val="001F1A42"/>
    <w:rsid w:val="001F227B"/>
    <w:rsid w:val="001F25FF"/>
    <w:rsid w:val="001F3056"/>
    <w:rsid w:val="001F3141"/>
    <w:rsid w:val="001F385D"/>
    <w:rsid w:val="001F3872"/>
    <w:rsid w:val="001F3979"/>
    <w:rsid w:val="001F3C6F"/>
    <w:rsid w:val="001F4391"/>
    <w:rsid w:val="001F4710"/>
    <w:rsid w:val="001F49D6"/>
    <w:rsid w:val="001F4B9B"/>
    <w:rsid w:val="001F4CA9"/>
    <w:rsid w:val="001F5578"/>
    <w:rsid w:val="001F5AB3"/>
    <w:rsid w:val="001F67FB"/>
    <w:rsid w:val="001F7549"/>
    <w:rsid w:val="0020003A"/>
    <w:rsid w:val="00200073"/>
    <w:rsid w:val="002000D3"/>
    <w:rsid w:val="00200329"/>
    <w:rsid w:val="00200808"/>
    <w:rsid w:val="002009D0"/>
    <w:rsid w:val="002014BE"/>
    <w:rsid w:val="00201F43"/>
    <w:rsid w:val="0020240D"/>
    <w:rsid w:val="0020251F"/>
    <w:rsid w:val="002026F8"/>
    <w:rsid w:val="00204603"/>
    <w:rsid w:val="0020467C"/>
    <w:rsid w:val="002048FC"/>
    <w:rsid w:val="00204EB5"/>
    <w:rsid w:val="002052B2"/>
    <w:rsid w:val="002057C4"/>
    <w:rsid w:val="00205868"/>
    <w:rsid w:val="00205B00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7AE"/>
    <w:rsid w:val="002119F5"/>
    <w:rsid w:val="00211D60"/>
    <w:rsid w:val="00211E1F"/>
    <w:rsid w:val="00211FE2"/>
    <w:rsid w:val="002121A4"/>
    <w:rsid w:val="002127E9"/>
    <w:rsid w:val="00212CDF"/>
    <w:rsid w:val="0021324D"/>
    <w:rsid w:val="002132B6"/>
    <w:rsid w:val="002133DA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8F5"/>
    <w:rsid w:val="00217124"/>
    <w:rsid w:val="002171EE"/>
    <w:rsid w:val="0021756D"/>
    <w:rsid w:val="00217707"/>
    <w:rsid w:val="00217EE5"/>
    <w:rsid w:val="00220684"/>
    <w:rsid w:val="002206CD"/>
    <w:rsid w:val="00221028"/>
    <w:rsid w:val="00221132"/>
    <w:rsid w:val="00221623"/>
    <w:rsid w:val="00221925"/>
    <w:rsid w:val="00222022"/>
    <w:rsid w:val="00222093"/>
    <w:rsid w:val="00222566"/>
    <w:rsid w:val="0022282B"/>
    <w:rsid w:val="00222ED1"/>
    <w:rsid w:val="00223295"/>
    <w:rsid w:val="002235B0"/>
    <w:rsid w:val="00223D59"/>
    <w:rsid w:val="002243B1"/>
    <w:rsid w:val="002245A1"/>
    <w:rsid w:val="00224A28"/>
    <w:rsid w:val="00224DA0"/>
    <w:rsid w:val="002256F7"/>
    <w:rsid w:val="00225A2A"/>
    <w:rsid w:val="00225B64"/>
    <w:rsid w:val="00225E66"/>
    <w:rsid w:val="00225F49"/>
    <w:rsid w:val="00226030"/>
    <w:rsid w:val="002264C8"/>
    <w:rsid w:val="0022657A"/>
    <w:rsid w:val="0022657B"/>
    <w:rsid w:val="0022665A"/>
    <w:rsid w:val="00226BDF"/>
    <w:rsid w:val="00226C49"/>
    <w:rsid w:val="002274E9"/>
    <w:rsid w:val="00227B58"/>
    <w:rsid w:val="00227C6E"/>
    <w:rsid w:val="00227D8F"/>
    <w:rsid w:val="00227F66"/>
    <w:rsid w:val="0023040B"/>
    <w:rsid w:val="00230852"/>
    <w:rsid w:val="00230AA6"/>
    <w:rsid w:val="00230EF1"/>
    <w:rsid w:val="002310D2"/>
    <w:rsid w:val="002316F4"/>
    <w:rsid w:val="002324E9"/>
    <w:rsid w:val="002332DD"/>
    <w:rsid w:val="00233437"/>
    <w:rsid w:val="0023413D"/>
    <w:rsid w:val="002346EA"/>
    <w:rsid w:val="00235BB0"/>
    <w:rsid w:val="00235C83"/>
    <w:rsid w:val="00235D19"/>
    <w:rsid w:val="002360BB"/>
    <w:rsid w:val="00236253"/>
    <w:rsid w:val="0023669B"/>
    <w:rsid w:val="0023721D"/>
    <w:rsid w:val="00237399"/>
    <w:rsid w:val="0023740A"/>
    <w:rsid w:val="002374F7"/>
    <w:rsid w:val="002379F0"/>
    <w:rsid w:val="00237C76"/>
    <w:rsid w:val="00240E9E"/>
    <w:rsid w:val="00241641"/>
    <w:rsid w:val="0024166F"/>
    <w:rsid w:val="002418CF"/>
    <w:rsid w:val="002418D1"/>
    <w:rsid w:val="00241AEC"/>
    <w:rsid w:val="00241EBE"/>
    <w:rsid w:val="002434A8"/>
    <w:rsid w:val="002435DF"/>
    <w:rsid w:val="002435FE"/>
    <w:rsid w:val="002437FF"/>
    <w:rsid w:val="00243A06"/>
    <w:rsid w:val="00243FDD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471A0"/>
    <w:rsid w:val="00247C7A"/>
    <w:rsid w:val="00247ECE"/>
    <w:rsid w:val="00250267"/>
    <w:rsid w:val="0025055A"/>
    <w:rsid w:val="00250AF1"/>
    <w:rsid w:val="00250E75"/>
    <w:rsid w:val="00251331"/>
    <w:rsid w:val="00251B55"/>
    <w:rsid w:val="00252743"/>
    <w:rsid w:val="002527DE"/>
    <w:rsid w:val="00252C2C"/>
    <w:rsid w:val="00252D90"/>
    <w:rsid w:val="00253033"/>
    <w:rsid w:val="0025390E"/>
    <w:rsid w:val="00253B5E"/>
    <w:rsid w:val="002543F0"/>
    <w:rsid w:val="00254462"/>
    <w:rsid w:val="002545F7"/>
    <w:rsid w:val="002550D1"/>
    <w:rsid w:val="00255981"/>
    <w:rsid w:val="00255BC3"/>
    <w:rsid w:val="0025637C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38F"/>
    <w:rsid w:val="0026179F"/>
    <w:rsid w:val="00261BE3"/>
    <w:rsid w:val="00262369"/>
    <w:rsid w:val="00262B97"/>
    <w:rsid w:val="0026340D"/>
    <w:rsid w:val="0026340E"/>
    <w:rsid w:val="00263493"/>
    <w:rsid w:val="00263895"/>
    <w:rsid w:val="0026389C"/>
    <w:rsid w:val="0026465A"/>
    <w:rsid w:val="00264AC3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67C68"/>
    <w:rsid w:val="00270269"/>
    <w:rsid w:val="00270770"/>
    <w:rsid w:val="0027093B"/>
    <w:rsid w:val="002709A1"/>
    <w:rsid w:val="00270A82"/>
    <w:rsid w:val="00270B87"/>
    <w:rsid w:val="00271D77"/>
    <w:rsid w:val="002723D7"/>
    <w:rsid w:val="00272717"/>
    <w:rsid w:val="00272819"/>
    <w:rsid w:val="00272DBE"/>
    <w:rsid w:val="00273580"/>
    <w:rsid w:val="0027362B"/>
    <w:rsid w:val="00274E12"/>
    <w:rsid w:val="00275196"/>
    <w:rsid w:val="002754E8"/>
    <w:rsid w:val="0027591C"/>
    <w:rsid w:val="00275AAB"/>
    <w:rsid w:val="00275EF7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13A3"/>
    <w:rsid w:val="002820C4"/>
    <w:rsid w:val="002823C4"/>
    <w:rsid w:val="002826C4"/>
    <w:rsid w:val="0028298D"/>
    <w:rsid w:val="0028327E"/>
    <w:rsid w:val="00283D2E"/>
    <w:rsid w:val="002845DA"/>
    <w:rsid w:val="00284BDF"/>
    <w:rsid w:val="00284FEF"/>
    <w:rsid w:val="0028564B"/>
    <w:rsid w:val="00285684"/>
    <w:rsid w:val="0028575C"/>
    <w:rsid w:val="002858C0"/>
    <w:rsid w:val="002866A2"/>
    <w:rsid w:val="0028728C"/>
    <w:rsid w:val="002872C8"/>
    <w:rsid w:val="002873CE"/>
    <w:rsid w:val="00287662"/>
    <w:rsid w:val="00287A59"/>
    <w:rsid w:val="00287ADD"/>
    <w:rsid w:val="00287F5B"/>
    <w:rsid w:val="00287FFC"/>
    <w:rsid w:val="0029027D"/>
    <w:rsid w:val="00290863"/>
    <w:rsid w:val="00290BF0"/>
    <w:rsid w:val="00291109"/>
    <w:rsid w:val="002911B9"/>
    <w:rsid w:val="00291A99"/>
    <w:rsid w:val="00292061"/>
    <w:rsid w:val="00292CB4"/>
    <w:rsid w:val="00294611"/>
    <w:rsid w:val="00294CB5"/>
    <w:rsid w:val="00295354"/>
    <w:rsid w:val="00295621"/>
    <w:rsid w:val="00295657"/>
    <w:rsid w:val="00296665"/>
    <w:rsid w:val="00296A07"/>
    <w:rsid w:val="00296EAE"/>
    <w:rsid w:val="00297124"/>
    <w:rsid w:val="0029731C"/>
    <w:rsid w:val="0029745E"/>
    <w:rsid w:val="00297CCD"/>
    <w:rsid w:val="002A074F"/>
    <w:rsid w:val="002A0769"/>
    <w:rsid w:val="002A1011"/>
    <w:rsid w:val="002A1897"/>
    <w:rsid w:val="002A18E8"/>
    <w:rsid w:val="002A1A06"/>
    <w:rsid w:val="002A247A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549"/>
    <w:rsid w:val="002A49FC"/>
    <w:rsid w:val="002A4C86"/>
    <w:rsid w:val="002A50B8"/>
    <w:rsid w:val="002A5479"/>
    <w:rsid w:val="002A5599"/>
    <w:rsid w:val="002A592B"/>
    <w:rsid w:val="002A5AD6"/>
    <w:rsid w:val="002A74FE"/>
    <w:rsid w:val="002A7954"/>
    <w:rsid w:val="002B000A"/>
    <w:rsid w:val="002B017D"/>
    <w:rsid w:val="002B02AF"/>
    <w:rsid w:val="002B0757"/>
    <w:rsid w:val="002B0A04"/>
    <w:rsid w:val="002B0B31"/>
    <w:rsid w:val="002B11CE"/>
    <w:rsid w:val="002B1303"/>
    <w:rsid w:val="002B1CE3"/>
    <w:rsid w:val="002B2206"/>
    <w:rsid w:val="002B2311"/>
    <w:rsid w:val="002B243E"/>
    <w:rsid w:val="002B24A2"/>
    <w:rsid w:val="002B26F2"/>
    <w:rsid w:val="002B2B74"/>
    <w:rsid w:val="002B2FEF"/>
    <w:rsid w:val="002B3467"/>
    <w:rsid w:val="002B371E"/>
    <w:rsid w:val="002B3F00"/>
    <w:rsid w:val="002B42BE"/>
    <w:rsid w:val="002B4564"/>
    <w:rsid w:val="002B45DF"/>
    <w:rsid w:val="002B4751"/>
    <w:rsid w:val="002B4BCC"/>
    <w:rsid w:val="002B4E6B"/>
    <w:rsid w:val="002B5093"/>
    <w:rsid w:val="002B5713"/>
    <w:rsid w:val="002B5D84"/>
    <w:rsid w:val="002B5DAE"/>
    <w:rsid w:val="002B669B"/>
    <w:rsid w:val="002B6BD8"/>
    <w:rsid w:val="002B6CCA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088"/>
    <w:rsid w:val="002C3375"/>
    <w:rsid w:val="002C3C6A"/>
    <w:rsid w:val="002C4344"/>
    <w:rsid w:val="002C4779"/>
    <w:rsid w:val="002C52CB"/>
    <w:rsid w:val="002C55ED"/>
    <w:rsid w:val="002C5990"/>
    <w:rsid w:val="002C59BC"/>
    <w:rsid w:val="002C6247"/>
    <w:rsid w:val="002C6C62"/>
    <w:rsid w:val="002C7970"/>
    <w:rsid w:val="002C7B16"/>
    <w:rsid w:val="002C7B26"/>
    <w:rsid w:val="002D0135"/>
    <w:rsid w:val="002D01A6"/>
    <w:rsid w:val="002D09A4"/>
    <w:rsid w:val="002D0BC6"/>
    <w:rsid w:val="002D0C2F"/>
    <w:rsid w:val="002D13C9"/>
    <w:rsid w:val="002D1A53"/>
    <w:rsid w:val="002D21D7"/>
    <w:rsid w:val="002D2204"/>
    <w:rsid w:val="002D2E8F"/>
    <w:rsid w:val="002D3342"/>
    <w:rsid w:val="002D37E6"/>
    <w:rsid w:val="002D48F0"/>
    <w:rsid w:val="002D5566"/>
    <w:rsid w:val="002D5A3E"/>
    <w:rsid w:val="002D5B72"/>
    <w:rsid w:val="002D5FFD"/>
    <w:rsid w:val="002D6339"/>
    <w:rsid w:val="002D6346"/>
    <w:rsid w:val="002D6738"/>
    <w:rsid w:val="002D6A14"/>
    <w:rsid w:val="002D6C96"/>
    <w:rsid w:val="002D7071"/>
    <w:rsid w:val="002D7859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88B"/>
    <w:rsid w:val="002E5B01"/>
    <w:rsid w:val="002E5C6C"/>
    <w:rsid w:val="002E5CC0"/>
    <w:rsid w:val="002E5F9A"/>
    <w:rsid w:val="002E699F"/>
    <w:rsid w:val="002E6A5D"/>
    <w:rsid w:val="002E6CAE"/>
    <w:rsid w:val="002E70B6"/>
    <w:rsid w:val="002E7912"/>
    <w:rsid w:val="002E7955"/>
    <w:rsid w:val="002E7AA1"/>
    <w:rsid w:val="002F0A0B"/>
    <w:rsid w:val="002F0BAD"/>
    <w:rsid w:val="002F1C40"/>
    <w:rsid w:val="002F21F2"/>
    <w:rsid w:val="002F22B3"/>
    <w:rsid w:val="002F2E4B"/>
    <w:rsid w:val="002F3183"/>
    <w:rsid w:val="002F35E2"/>
    <w:rsid w:val="002F3B81"/>
    <w:rsid w:val="002F407B"/>
    <w:rsid w:val="002F45C4"/>
    <w:rsid w:val="002F472B"/>
    <w:rsid w:val="002F519F"/>
    <w:rsid w:val="002F575B"/>
    <w:rsid w:val="002F5EC5"/>
    <w:rsid w:val="002F61AB"/>
    <w:rsid w:val="002F6320"/>
    <w:rsid w:val="002F6622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5B1"/>
    <w:rsid w:val="003027D4"/>
    <w:rsid w:val="0030286E"/>
    <w:rsid w:val="003028EF"/>
    <w:rsid w:val="00302BCB"/>
    <w:rsid w:val="00302DFC"/>
    <w:rsid w:val="00302F6A"/>
    <w:rsid w:val="0030305F"/>
    <w:rsid w:val="00303A4C"/>
    <w:rsid w:val="0030404F"/>
    <w:rsid w:val="00304713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2CA"/>
    <w:rsid w:val="00312372"/>
    <w:rsid w:val="0031245E"/>
    <w:rsid w:val="003128C2"/>
    <w:rsid w:val="00312F39"/>
    <w:rsid w:val="003134A3"/>
    <w:rsid w:val="00313850"/>
    <w:rsid w:val="0031390A"/>
    <w:rsid w:val="00313D12"/>
    <w:rsid w:val="003140BB"/>
    <w:rsid w:val="00314523"/>
    <w:rsid w:val="00315927"/>
    <w:rsid w:val="00315EE0"/>
    <w:rsid w:val="00316389"/>
    <w:rsid w:val="00316490"/>
    <w:rsid w:val="003169D6"/>
    <w:rsid w:val="0031769F"/>
    <w:rsid w:val="00317811"/>
    <w:rsid w:val="00317A1D"/>
    <w:rsid w:val="0032010B"/>
    <w:rsid w:val="00320CFD"/>
    <w:rsid w:val="003219EB"/>
    <w:rsid w:val="00321C75"/>
    <w:rsid w:val="00321D60"/>
    <w:rsid w:val="003220A1"/>
    <w:rsid w:val="00322214"/>
    <w:rsid w:val="00322962"/>
    <w:rsid w:val="003229EA"/>
    <w:rsid w:val="00322C08"/>
    <w:rsid w:val="00322C89"/>
    <w:rsid w:val="00322C8D"/>
    <w:rsid w:val="00322E08"/>
    <w:rsid w:val="00323D53"/>
    <w:rsid w:val="003240B8"/>
    <w:rsid w:val="0032415D"/>
    <w:rsid w:val="0032461F"/>
    <w:rsid w:val="00324A73"/>
    <w:rsid w:val="00324D89"/>
    <w:rsid w:val="003251FC"/>
    <w:rsid w:val="00325422"/>
    <w:rsid w:val="00325777"/>
    <w:rsid w:val="00325A3E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760"/>
    <w:rsid w:val="00334EC3"/>
    <w:rsid w:val="003354C6"/>
    <w:rsid w:val="0033568C"/>
    <w:rsid w:val="003359F3"/>
    <w:rsid w:val="00335F14"/>
    <w:rsid w:val="00335F23"/>
    <w:rsid w:val="0033606D"/>
    <w:rsid w:val="003362C3"/>
    <w:rsid w:val="003367B6"/>
    <w:rsid w:val="0033684B"/>
    <w:rsid w:val="00336BE3"/>
    <w:rsid w:val="00336FAC"/>
    <w:rsid w:val="0033738C"/>
    <w:rsid w:val="0033744B"/>
    <w:rsid w:val="00337964"/>
    <w:rsid w:val="00340269"/>
    <w:rsid w:val="00340271"/>
    <w:rsid w:val="00340C23"/>
    <w:rsid w:val="0034100E"/>
    <w:rsid w:val="00341296"/>
    <w:rsid w:val="0034137C"/>
    <w:rsid w:val="00341669"/>
    <w:rsid w:val="0034173A"/>
    <w:rsid w:val="00341769"/>
    <w:rsid w:val="003419DA"/>
    <w:rsid w:val="00341C69"/>
    <w:rsid w:val="00341F22"/>
    <w:rsid w:val="0034215D"/>
    <w:rsid w:val="0034269A"/>
    <w:rsid w:val="00342710"/>
    <w:rsid w:val="00343115"/>
    <w:rsid w:val="00343C55"/>
    <w:rsid w:val="00343D59"/>
    <w:rsid w:val="0034404F"/>
    <w:rsid w:val="003442FF"/>
    <w:rsid w:val="003444D2"/>
    <w:rsid w:val="00344BE7"/>
    <w:rsid w:val="00344E92"/>
    <w:rsid w:val="003452A1"/>
    <w:rsid w:val="00345782"/>
    <w:rsid w:val="003458B4"/>
    <w:rsid w:val="00345FD1"/>
    <w:rsid w:val="0034612E"/>
    <w:rsid w:val="003465B3"/>
    <w:rsid w:val="00346625"/>
    <w:rsid w:val="00346667"/>
    <w:rsid w:val="003467C2"/>
    <w:rsid w:val="003469FD"/>
    <w:rsid w:val="00346B62"/>
    <w:rsid w:val="0034714D"/>
    <w:rsid w:val="003473CE"/>
    <w:rsid w:val="00347A6F"/>
    <w:rsid w:val="0035055E"/>
    <w:rsid w:val="00350BAF"/>
    <w:rsid w:val="00351477"/>
    <w:rsid w:val="00352D78"/>
    <w:rsid w:val="00353DB6"/>
    <w:rsid w:val="003540F0"/>
    <w:rsid w:val="003540F9"/>
    <w:rsid w:val="00354171"/>
    <w:rsid w:val="003542C1"/>
    <w:rsid w:val="00354437"/>
    <w:rsid w:val="00354A42"/>
    <w:rsid w:val="003555DB"/>
    <w:rsid w:val="0035585D"/>
    <w:rsid w:val="003559A6"/>
    <w:rsid w:val="00356A24"/>
    <w:rsid w:val="00356DBB"/>
    <w:rsid w:val="00357230"/>
    <w:rsid w:val="00357342"/>
    <w:rsid w:val="0035742A"/>
    <w:rsid w:val="00357BC8"/>
    <w:rsid w:val="00360542"/>
    <w:rsid w:val="003608FC"/>
    <w:rsid w:val="003609D5"/>
    <w:rsid w:val="00360A35"/>
    <w:rsid w:val="00360F2F"/>
    <w:rsid w:val="00361246"/>
    <w:rsid w:val="003612E0"/>
    <w:rsid w:val="003614DF"/>
    <w:rsid w:val="003617AE"/>
    <w:rsid w:val="00361DF2"/>
    <w:rsid w:val="00362A57"/>
    <w:rsid w:val="0036309C"/>
    <w:rsid w:val="00363812"/>
    <w:rsid w:val="00363A7F"/>
    <w:rsid w:val="00363D04"/>
    <w:rsid w:val="003644E6"/>
    <w:rsid w:val="003661B5"/>
    <w:rsid w:val="0036651A"/>
    <w:rsid w:val="00366BA1"/>
    <w:rsid w:val="00366C81"/>
    <w:rsid w:val="00367406"/>
    <w:rsid w:val="0036746D"/>
    <w:rsid w:val="0037014D"/>
    <w:rsid w:val="003704F7"/>
    <w:rsid w:val="00370A1A"/>
    <w:rsid w:val="00371467"/>
    <w:rsid w:val="003714A4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905"/>
    <w:rsid w:val="00374A13"/>
    <w:rsid w:val="00374BFC"/>
    <w:rsid w:val="00374DA8"/>
    <w:rsid w:val="00374DF2"/>
    <w:rsid w:val="00374F34"/>
    <w:rsid w:val="00374FD7"/>
    <w:rsid w:val="00375177"/>
    <w:rsid w:val="003754C6"/>
    <w:rsid w:val="00375740"/>
    <w:rsid w:val="00375FE9"/>
    <w:rsid w:val="0037663B"/>
    <w:rsid w:val="0037683E"/>
    <w:rsid w:val="003769FA"/>
    <w:rsid w:val="00376F62"/>
    <w:rsid w:val="00377A3C"/>
    <w:rsid w:val="00377B88"/>
    <w:rsid w:val="00377C67"/>
    <w:rsid w:val="00377F02"/>
    <w:rsid w:val="003802F6"/>
    <w:rsid w:val="0038051A"/>
    <w:rsid w:val="0038067F"/>
    <w:rsid w:val="00380AE6"/>
    <w:rsid w:val="00380D06"/>
    <w:rsid w:val="00380DF0"/>
    <w:rsid w:val="0038190D"/>
    <w:rsid w:val="0038219A"/>
    <w:rsid w:val="00382449"/>
    <w:rsid w:val="00382CB2"/>
    <w:rsid w:val="003839A6"/>
    <w:rsid w:val="00383AE1"/>
    <w:rsid w:val="00383D60"/>
    <w:rsid w:val="00383F6B"/>
    <w:rsid w:val="00384253"/>
    <w:rsid w:val="003844A1"/>
    <w:rsid w:val="00384900"/>
    <w:rsid w:val="00384B38"/>
    <w:rsid w:val="003850B1"/>
    <w:rsid w:val="003856DB"/>
    <w:rsid w:val="003858A2"/>
    <w:rsid w:val="00386A19"/>
    <w:rsid w:val="00386CF3"/>
    <w:rsid w:val="00387A7C"/>
    <w:rsid w:val="00387D61"/>
    <w:rsid w:val="00387FBD"/>
    <w:rsid w:val="003905D1"/>
    <w:rsid w:val="003908E5"/>
    <w:rsid w:val="00390A4B"/>
    <w:rsid w:val="00390DDB"/>
    <w:rsid w:val="00391164"/>
    <w:rsid w:val="003913EC"/>
    <w:rsid w:val="0039146D"/>
    <w:rsid w:val="00391536"/>
    <w:rsid w:val="00391605"/>
    <w:rsid w:val="003916E7"/>
    <w:rsid w:val="00391E7C"/>
    <w:rsid w:val="00391FD5"/>
    <w:rsid w:val="00392194"/>
    <w:rsid w:val="0039226D"/>
    <w:rsid w:val="00392516"/>
    <w:rsid w:val="00392EDB"/>
    <w:rsid w:val="00393080"/>
    <w:rsid w:val="00393562"/>
    <w:rsid w:val="00393D1B"/>
    <w:rsid w:val="00394467"/>
    <w:rsid w:val="003945AE"/>
    <w:rsid w:val="0039481B"/>
    <w:rsid w:val="0039489E"/>
    <w:rsid w:val="00394A6F"/>
    <w:rsid w:val="00395193"/>
    <w:rsid w:val="003955BF"/>
    <w:rsid w:val="003958D1"/>
    <w:rsid w:val="00396236"/>
    <w:rsid w:val="0039675E"/>
    <w:rsid w:val="00396761"/>
    <w:rsid w:val="00396AF7"/>
    <w:rsid w:val="003970E3"/>
    <w:rsid w:val="00397288"/>
    <w:rsid w:val="00397436"/>
    <w:rsid w:val="00397651"/>
    <w:rsid w:val="00397CCC"/>
    <w:rsid w:val="003A0108"/>
    <w:rsid w:val="003A01B5"/>
    <w:rsid w:val="003A0541"/>
    <w:rsid w:val="003A0564"/>
    <w:rsid w:val="003A1424"/>
    <w:rsid w:val="003A1B15"/>
    <w:rsid w:val="003A1D1B"/>
    <w:rsid w:val="003A2439"/>
    <w:rsid w:val="003A2465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332"/>
    <w:rsid w:val="003A442A"/>
    <w:rsid w:val="003A46A8"/>
    <w:rsid w:val="003A48E5"/>
    <w:rsid w:val="003A4B23"/>
    <w:rsid w:val="003A4BD4"/>
    <w:rsid w:val="003A4C9B"/>
    <w:rsid w:val="003A5284"/>
    <w:rsid w:val="003A5EB0"/>
    <w:rsid w:val="003A635B"/>
    <w:rsid w:val="003A67FA"/>
    <w:rsid w:val="003A6A76"/>
    <w:rsid w:val="003A7A0C"/>
    <w:rsid w:val="003A7C5F"/>
    <w:rsid w:val="003B0C1F"/>
    <w:rsid w:val="003B0E94"/>
    <w:rsid w:val="003B136B"/>
    <w:rsid w:val="003B1873"/>
    <w:rsid w:val="003B2091"/>
    <w:rsid w:val="003B2C7F"/>
    <w:rsid w:val="003B2FEF"/>
    <w:rsid w:val="003B31D2"/>
    <w:rsid w:val="003B3966"/>
    <w:rsid w:val="003B3D18"/>
    <w:rsid w:val="003B3E3B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48C"/>
    <w:rsid w:val="003B787B"/>
    <w:rsid w:val="003B7BBF"/>
    <w:rsid w:val="003B7CA7"/>
    <w:rsid w:val="003C08CA"/>
    <w:rsid w:val="003C0B0B"/>
    <w:rsid w:val="003C0B96"/>
    <w:rsid w:val="003C1124"/>
    <w:rsid w:val="003C1548"/>
    <w:rsid w:val="003C18DD"/>
    <w:rsid w:val="003C24D9"/>
    <w:rsid w:val="003C2BB2"/>
    <w:rsid w:val="003C2D7F"/>
    <w:rsid w:val="003C315C"/>
    <w:rsid w:val="003C31B0"/>
    <w:rsid w:val="003C3400"/>
    <w:rsid w:val="003C3925"/>
    <w:rsid w:val="003C39AC"/>
    <w:rsid w:val="003C3BCB"/>
    <w:rsid w:val="003C3C08"/>
    <w:rsid w:val="003C3DCB"/>
    <w:rsid w:val="003C41F7"/>
    <w:rsid w:val="003C4A14"/>
    <w:rsid w:val="003C5234"/>
    <w:rsid w:val="003C61E1"/>
    <w:rsid w:val="003C6252"/>
    <w:rsid w:val="003C6467"/>
    <w:rsid w:val="003D001E"/>
    <w:rsid w:val="003D0EEE"/>
    <w:rsid w:val="003D1493"/>
    <w:rsid w:val="003D20A3"/>
    <w:rsid w:val="003D2455"/>
    <w:rsid w:val="003D267D"/>
    <w:rsid w:val="003D282A"/>
    <w:rsid w:val="003D36E4"/>
    <w:rsid w:val="003D3736"/>
    <w:rsid w:val="003D3AA1"/>
    <w:rsid w:val="003D3C20"/>
    <w:rsid w:val="003D4B95"/>
    <w:rsid w:val="003D4F7A"/>
    <w:rsid w:val="003D51B4"/>
    <w:rsid w:val="003D530B"/>
    <w:rsid w:val="003D537E"/>
    <w:rsid w:val="003D561B"/>
    <w:rsid w:val="003D5A52"/>
    <w:rsid w:val="003D5D53"/>
    <w:rsid w:val="003D606C"/>
    <w:rsid w:val="003D68F0"/>
    <w:rsid w:val="003D69BF"/>
    <w:rsid w:val="003D6D7D"/>
    <w:rsid w:val="003D6E0E"/>
    <w:rsid w:val="003D7EA3"/>
    <w:rsid w:val="003D7FBC"/>
    <w:rsid w:val="003E042A"/>
    <w:rsid w:val="003E05B2"/>
    <w:rsid w:val="003E0865"/>
    <w:rsid w:val="003E08B3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5BB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B51"/>
    <w:rsid w:val="003E6F98"/>
    <w:rsid w:val="003E764A"/>
    <w:rsid w:val="003E76E8"/>
    <w:rsid w:val="003E7D0D"/>
    <w:rsid w:val="003E7D26"/>
    <w:rsid w:val="003E7FE1"/>
    <w:rsid w:val="003F0152"/>
    <w:rsid w:val="003F03CE"/>
    <w:rsid w:val="003F0521"/>
    <w:rsid w:val="003F088E"/>
    <w:rsid w:val="003F0C3B"/>
    <w:rsid w:val="003F1006"/>
    <w:rsid w:val="003F1754"/>
    <w:rsid w:val="003F1C0E"/>
    <w:rsid w:val="003F24A1"/>
    <w:rsid w:val="003F259C"/>
    <w:rsid w:val="003F2650"/>
    <w:rsid w:val="003F2A69"/>
    <w:rsid w:val="003F2F6F"/>
    <w:rsid w:val="003F3780"/>
    <w:rsid w:val="003F4136"/>
    <w:rsid w:val="003F45C0"/>
    <w:rsid w:val="003F46E5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3F7597"/>
    <w:rsid w:val="004000C1"/>
    <w:rsid w:val="004001F8"/>
    <w:rsid w:val="0040059B"/>
    <w:rsid w:val="004007DA"/>
    <w:rsid w:val="00400AD6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4FB2"/>
    <w:rsid w:val="004050B1"/>
    <w:rsid w:val="004052CA"/>
    <w:rsid w:val="004057A5"/>
    <w:rsid w:val="00405866"/>
    <w:rsid w:val="00406119"/>
    <w:rsid w:val="004063DE"/>
    <w:rsid w:val="00406AC6"/>
    <w:rsid w:val="00406D84"/>
    <w:rsid w:val="00407A3D"/>
    <w:rsid w:val="00407A4A"/>
    <w:rsid w:val="00407CCD"/>
    <w:rsid w:val="00407E21"/>
    <w:rsid w:val="00410470"/>
    <w:rsid w:val="00410B07"/>
    <w:rsid w:val="00410C52"/>
    <w:rsid w:val="00410E44"/>
    <w:rsid w:val="00410F47"/>
    <w:rsid w:val="00410F50"/>
    <w:rsid w:val="00411439"/>
    <w:rsid w:val="004116C3"/>
    <w:rsid w:val="00411A80"/>
    <w:rsid w:val="004124F9"/>
    <w:rsid w:val="00412DC5"/>
    <w:rsid w:val="00412F5C"/>
    <w:rsid w:val="0041315B"/>
    <w:rsid w:val="004138FE"/>
    <w:rsid w:val="004140FC"/>
    <w:rsid w:val="0041419F"/>
    <w:rsid w:val="00414AC8"/>
    <w:rsid w:val="00414BBB"/>
    <w:rsid w:val="00414BC9"/>
    <w:rsid w:val="00414E06"/>
    <w:rsid w:val="00414FA1"/>
    <w:rsid w:val="00415121"/>
    <w:rsid w:val="00415514"/>
    <w:rsid w:val="0041553D"/>
    <w:rsid w:val="00415C96"/>
    <w:rsid w:val="004161F4"/>
    <w:rsid w:val="004163B2"/>
    <w:rsid w:val="00416999"/>
    <w:rsid w:val="00416AC2"/>
    <w:rsid w:val="00416BBB"/>
    <w:rsid w:val="00416E76"/>
    <w:rsid w:val="004175B1"/>
    <w:rsid w:val="00417A05"/>
    <w:rsid w:val="00417A9D"/>
    <w:rsid w:val="00417EAB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17DD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874"/>
    <w:rsid w:val="00424BAC"/>
    <w:rsid w:val="00425502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989"/>
    <w:rsid w:val="00433A47"/>
    <w:rsid w:val="004343F3"/>
    <w:rsid w:val="00434E06"/>
    <w:rsid w:val="00434E91"/>
    <w:rsid w:val="00435850"/>
    <w:rsid w:val="004368D1"/>
    <w:rsid w:val="00436AC3"/>
    <w:rsid w:val="00436CC6"/>
    <w:rsid w:val="00436E39"/>
    <w:rsid w:val="00437333"/>
    <w:rsid w:val="004378FF"/>
    <w:rsid w:val="0044062C"/>
    <w:rsid w:val="00440930"/>
    <w:rsid w:val="00440F0F"/>
    <w:rsid w:val="004412C4"/>
    <w:rsid w:val="004412DC"/>
    <w:rsid w:val="00441374"/>
    <w:rsid w:val="0044153E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2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9D4"/>
    <w:rsid w:val="00450EF9"/>
    <w:rsid w:val="00451A21"/>
    <w:rsid w:val="00451AA2"/>
    <w:rsid w:val="00451FAA"/>
    <w:rsid w:val="004522A5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6AA0"/>
    <w:rsid w:val="00456F4D"/>
    <w:rsid w:val="00457033"/>
    <w:rsid w:val="00457857"/>
    <w:rsid w:val="00457ADB"/>
    <w:rsid w:val="00457B09"/>
    <w:rsid w:val="00460117"/>
    <w:rsid w:val="004601F9"/>
    <w:rsid w:val="00460C13"/>
    <w:rsid w:val="00460C2B"/>
    <w:rsid w:val="00460D5C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ABE"/>
    <w:rsid w:val="00464B49"/>
    <w:rsid w:val="00464B9D"/>
    <w:rsid w:val="00464C76"/>
    <w:rsid w:val="00464E9D"/>
    <w:rsid w:val="00466105"/>
    <w:rsid w:val="00466F80"/>
    <w:rsid w:val="0046713F"/>
    <w:rsid w:val="0046734B"/>
    <w:rsid w:val="0046793A"/>
    <w:rsid w:val="00467A06"/>
    <w:rsid w:val="00470712"/>
    <w:rsid w:val="00470AF4"/>
    <w:rsid w:val="00470BEA"/>
    <w:rsid w:val="00470CEE"/>
    <w:rsid w:val="00470E47"/>
    <w:rsid w:val="0047117C"/>
    <w:rsid w:val="00471454"/>
    <w:rsid w:val="0047149E"/>
    <w:rsid w:val="00471930"/>
    <w:rsid w:val="0047296D"/>
    <w:rsid w:val="00472CBC"/>
    <w:rsid w:val="00472D7C"/>
    <w:rsid w:val="00472DAE"/>
    <w:rsid w:val="004730AF"/>
    <w:rsid w:val="004734F1"/>
    <w:rsid w:val="004739EF"/>
    <w:rsid w:val="00473EA1"/>
    <w:rsid w:val="0047431D"/>
    <w:rsid w:val="00474423"/>
    <w:rsid w:val="00474D85"/>
    <w:rsid w:val="004750AF"/>
    <w:rsid w:val="0047543B"/>
    <w:rsid w:val="00475A72"/>
    <w:rsid w:val="0047721A"/>
    <w:rsid w:val="004773B5"/>
    <w:rsid w:val="0047746C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85C"/>
    <w:rsid w:val="00483A72"/>
    <w:rsid w:val="00483F39"/>
    <w:rsid w:val="00484F1E"/>
    <w:rsid w:val="00485151"/>
    <w:rsid w:val="00485303"/>
    <w:rsid w:val="0048564C"/>
    <w:rsid w:val="0048598D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507"/>
    <w:rsid w:val="00487F30"/>
    <w:rsid w:val="0049029E"/>
    <w:rsid w:val="00490624"/>
    <w:rsid w:val="00490CE8"/>
    <w:rsid w:val="0049107B"/>
    <w:rsid w:val="00491F92"/>
    <w:rsid w:val="004926BE"/>
    <w:rsid w:val="00492920"/>
    <w:rsid w:val="00492A64"/>
    <w:rsid w:val="00492FC8"/>
    <w:rsid w:val="00493A8E"/>
    <w:rsid w:val="00493C73"/>
    <w:rsid w:val="00493E4D"/>
    <w:rsid w:val="00494032"/>
    <w:rsid w:val="00494055"/>
    <w:rsid w:val="004946BE"/>
    <w:rsid w:val="004949D4"/>
    <w:rsid w:val="00494C35"/>
    <w:rsid w:val="00494E69"/>
    <w:rsid w:val="00494FB7"/>
    <w:rsid w:val="00495177"/>
    <w:rsid w:val="004959A7"/>
    <w:rsid w:val="00495E2A"/>
    <w:rsid w:val="004960DA"/>
    <w:rsid w:val="00496635"/>
    <w:rsid w:val="0049668F"/>
    <w:rsid w:val="004968B6"/>
    <w:rsid w:val="004968E2"/>
    <w:rsid w:val="00496987"/>
    <w:rsid w:val="00496AD2"/>
    <w:rsid w:val="004973FC"/>
    <w:rsid w:val="00497937"/>
    <w:rsid w:val="00497A10"/>
    <w:rsid w:val="004A0F44"/>
    <w:rsid w:val="004A104D"/>
    <w:rsid w:val="004A1276"/>
    <w:rsid w:val="004A138D"/>
    <w:rsid w:val="004A1B89"/>
    <w:rsid w:val="004A1DE7"/>
    <w:rsid w:val="004A1F48"/>
    <w:rsid w:val="004A381A"/>
    <w:rsid w:val="004A3A68"/>
    <w:rsid w:val="004A3DF5"/>
    <w:rsid w:val="004A45AB"/>
    <w:rsid w:val="004A47B1"/>
    <w:rsid w:val="004A47F6"/>
    <w:rsid w:val="004A498A"/>
    <w:rsid w:val="004A4A94"/>
    <w:rsid w:val="004A5229"/>
    <w:rsid w:val="004A52E5"/>
    <w:rsid w:val="004A6835"/>
    <w:rsid w:val="004A6AD8"/>
    <w:rsid w:val="004A6F5B"/>
    <w:rsid w:val="004A763C"/>
    <w:rsid w:val="004A7A19"/>
    <w:rsid w:val="004A7AE5"/>
    <w:rsid w:val="004B0556"/>
    <w:rsid w:val="004B0A31"/>
    <w:rsid w:val="004B0F49"/>
    <w:rsid w:val="004B1168"/>
    <w:rsid w:val="004B168D"/>
    <w:rsid w:val="004B200B"/>
    <w:rsid w:val="004B2055"/>
    <w:rsid w:val="004B2366"/>
    <w:rsid w:val="004B23BF"/>
    <w:rsid w:val="004B2AEC"/>
    <w:rsid w:val="004B3508"/>
    <w:rsid w:val="004B350B"/>
    <w:rsid w:val="004B3E69"/>
    <w:rsid w:val="004B58AC"/>
    <w:rsid w:val="004B5C0C"/>
    <w:rsid w:val="004B5D26"/>
    <w:rsid w:val="004B5DD4"/>
    <w:rsid w:val="004B5F2C"/>
    <w:rsid w:val="004B60D6"/>
    <w:rsid w:val="004B613C"/>
    <w:rsid w:val="004B67D1"/>
    <w:rsid w:val="004B68D9"/>
    <w:rsid w:val="004B6926"/>
    <w:rsid w:val="004B6B56"/>
    <w:rsid w:val="004B70C7"/>
    <w:rsid w:val="004B7290"/>
    <w:rsid w:val="004B757D"/>
    <w:rsid w:val="004B7912"/>
    <w:rsid w:val="004B7F0A"/>
    <w:rsid w:val="004C01E1"/>
    <w:rsid w:val="004C0BEA"/>
    <w:rsid w:val="004C0F89"/>
    <w:rsid w:val="004C11DB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833"/>
    <w:rsid w:val="004C48BD"/>
    <w:rsid w:val="004C4EF5"/>
    <w:rsid w:val="004C61E5"/>
    <w:rsid w:val="004C6AA7"/>
    <w:rsid w:val="004C6B04"/>
    <w:rsid w:val="004C6CF0"/>
    <w:rsid w:val="004C6E9A"/>
    <w:rsid w:val="004C7483"/>
    <w:rsid w:val="004C7CA2"/>
    <w:rsid w:val="004C7F2D"/>
    <w:rsid w:val="004D1248"/>
    <w:rsid w:val="004D16B4"/>
    <w:rsid w:val="004D1ED4"/>
    <w:rsid w:val="004D3476"/>
    <w:rsid w:val="004D3DC6"/>
    <w:rsid w:val="004D40DA"/>
    <w:rsid w:val="004D4AB1"/>
    <w:rsid w:val="004D4E10"/>
    <w:rsid w:val="004D520B"/>
    <w:rsid w:val="004D5AE5"/>
    <w:rsid w:val="004D61D5"/>
    <w:rsid w:val="004D6502"/>
    <w:rsid w:val="004D6846"/>
    <w:rsid w:val="004D685A"/>
    <w:rsid w:val="004D68D2"/>
    <w:rsid w:val="004D767F"/>
    <w:rsid w:val="004D78A6"/>
    <w:rsid w:val="004D78BF"/>
    <w:rsid w:val="004D7A83"/>
    <w:rsid w:val="004D7CB3"/>
    <w:rsid w:val="004E0018"/>
    <w:rsid w:val="004E007C"/>
    <w:rsid w:val="004E01F4"/>
    <w:rsid w:val="004E0587"/>
    <w:rsid w:val="004E13F3"/>
    <w:rsid w:val="004E16E1"/>
    <w:rsid w:val="004E1C4E"/>
    <w:rsid w:val="004E2172"/>
    <w:rsid w:val="004E2425"/>
    <w:rsid w:val="004E2450"/>
    <w:rsid w:val="004E2737"/>
    <w:rsid w:val="004E275D"/>
    <w:rsid w:val="004E29A2"/>
    <w:rsid w:val="004E2EF4"/>
    <w:rsid w:val="004E3936"/>
    <w:rsid w:val="004E39B8"/>
    <w:rsid w:val="004E3DE9"/>
    <w:rsid w:val="004E43D6"/>
    <w:rsid w:val="004E490D"/>
    <w:rsid w:val="004E4C60"/>
    <w:rsid w:val="004E568C"/>
    <w:rsid w:val="004E5C2F"/>
    <w:rsid w:val="004E5F8F"/>
    <w:rsid w:val="004E6815"/>
    <w:rsid w:val="004E77AF"/>
    <w:rsid w:val="004E7B8C"/>
    <w:rsid w:val="004E7D18"/>
    <w:rsid w:val="004E7E2E"/>
    <w:rsid w:val="004E7F81"/>
    <w:rsid w:val="004F0EBB"/>
    <w:rsid w:val="004F14CD"/>
    <w:rsid w:val="004F1827"/>
    <w:rsid w:val="004F1DE4"/>
    <w:rsid w:val="004F1E94"/>
    <w:rsid w:val="004F1FA2"/>
    <w:rsid w:val="004F3006"/>
    <w:rsid w:val="004F4B44"/>
    <w:rsid w:val="004F4C74"/>
    <w:rsid w:val="004F5057"/>
    <w:rsid w:val="004F50C1"/>
    <w:rsid w:val="004F538E"/>
    <w:rsid w:val="004F54E5"/>
    <w:rsid w:val="004F554C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0B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81C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0727A"/>
    <w:rsid w:val="005101C5"/>
    <w:rsid w:val="00510530"/>
    <w:rsid w:val="0051062B"/>
    <w:rsid w:val="00510647"/>
    <w:rsid w:val="00510653"/>
    <w:rsid w:val="00511F01"/>
    <w:rsid w:val="00511F1A"/>
    <w:rsid w:val="005122E1"/>
    <w:rsid w:val="005123F3"/>
    <w:rsid w:val="00512938"/>
    <w:rsid w:val="00512B6A"/>
    <w:rsid w:val="005133ED"/>
    <w:rsid w:val="005133F3"/>
    <w:rsid w:val="005138CE"/>
    <w:rsid w:val="005138F9"/>
    <w:rsid w:val="0051399F"/>
    <w:rsid w:val="005142D5"/>
    <w:rsid w:val="0051437E"/>
    <w:rsid w:val="005144CA"/>
    <w:rsid w:val="00515630"/>
    <w:rsid w:val="00515713"/>
    <w:rsid w:val="005167EE"/>
    <w:rsid w:val="00516B24"/>
    <w:rsid w:val="0051763A"/>
    <w:rsid w:val="00517D7E"/>
    <w:rsid w:val="00517F1F"/>
    <w:rsid w:val="00520073"/>
    <w:rsid w:val="005207ED"/>
    <w:rsid w:val="0052096D"/>
    <w:rsid w:val="005209B1"/>
    <w:rsid w:val="00520C20"/>
    <w:rsid w:val="00520CF6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3DC"/>
    <w:rsid w:val="0052657D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08D5"/>
    <w:rsid w:val="00531489"/>
    <w:rsid w:val="00531647"/>
    <w:rsid w:val="00531741"/>
    <w:rsid w:val="005317F1"/>
    <w:rsid w:val="0053198B"/>
    <w:rsid w:val="00531E96"/>
    <w:rsid w:val="00532002"/>
    <w:rsid w:val="00532235"/>
    <w:rsid w:val="00532301"/>
    <w:rsid w:val="005326A2"/>
    <w:rsid w:val="005328F0"/>
    <w:rsid w:val="0053290C"/>
    <w:rsid w:val="00534837"/>
    <w:rsid w:val="005348FC"/>
    <w:rsid w:val="00534993"/>
    <w:rsid w:val="00535028"/>
    <w:rsid w:val="00535330"/>
    <w:rsid w:val="005365D9"/>
    <w:rsid w:val="005369E5"/>
    <w:rsid w:val="00537510"/>
    <w:rsid w:val="00540644"/>
    <w:rsid w:val="00541698"/>
    <w:rsid w:val="00541C4B"/>
    <w:rsid w:val="00541CBE"/>
    <w:rsid w:val="005428B1"/>
    <w:rsid w:val="005429D9"/>
    <w:rsid w:val="00542FDD"/>
    <w:rsid w:val="00543264"/>
    <w:rsid w:val="00543962"/>
    <w:rsid w:val="00543CB3"/>
    <w:rsid w:val="00543CB5"/>
    <w:rsid w:val="0054432B"/>
    <w:rsid w:val="005448AD"/>
    <w:rsid w:val="00544DD8"/>
    <w:rsid w:val="005452C8"/>
    <w:rsid w:val="0054530C"/>
    <w:rsid w:val="00545946"/>
    <w:rsid w:val="00545A9C"/>
    <w:rsid w:val="00545C81"/>
    <w:rsid w:val="00546028"/>
    <w:rsid w:val="00546593"/>
    <w:rsid w:val="005466A9"/>
    <w:rsid w:val="00546D22"/>
    <w:rsid w:val="005474E7"/>
    <w:rsid w:val="00547D26"/>
    <w:rsid w:val="00547EBB"/>
    <w:rsid w:val="0055042E"/>
    <w:rsid w:val="005506CF"/>
    <w:rsid w:val="005509D6"/>
    <w:rsid w:val="005509EE"/>
    <w:rsid w:val="00550E4F"/>
    <w:rsid w:val="00551176"/>
    <w:rsid w:val="005512AC"/>
    <w:rsid w:val="00551F87"/>
    <w:rsid w:val="005522A4"/>
    <w:rsid w:val="005522D6"/>
    <w:rsid w:val="0055316D"/>
    <w:rsid w:val="00553A56"/>
    <w:rsid w:val="00553FF0"/>
    <w:rsid w:val="005541E0"/>
    <w:rsid w:val="0055468C"/>
    <w:rsid w:val="005546FD"/>
    <w:rsid w:val="00554A4C"/>
    <w:rsid w:val="00554A86"/>
    <w:rsid w:val="00554EEF"/>
    <w:rsid w:val="00555551"/>
    <w:rsid w:val="00555B82"/>
    <w:rsid w:val="00555F96"/>
    <w:rsid w:val="00556132"/>
    <w:rsid w:val="00556467"/>
    <w:rsid w:val="00556FE8"/>
    <w:rsid w:val="00557BFE"/>
    <w:rsid w:val="00560085"/>
    <w:rsid w:val="00560132"/>
    <w:rsid w:val="0056026E"/>
    <w:rsid w:val="00560E0F"/>
    <w:rsid w:val="00561237"/>
    <w:rsid w:val="00561718"/>
    <w:rsid w:val="00562C8C"/>
    <w:rsid w:val="005631EB"/>
    <w:rsid w:val="005639DF"/>
    <w:rsid w:val="0056469C"/>
    <w:rsid w:val="005653DE"/>
    <w:rsid w:val="00565496"/>
    <w:rsid w:val="00565AC7"/>
    <w:rsid w:val="005662F7"/>
    <w:rsid w:val="00566373"/>
    <w:rsid w:val="005668F9"/>
    <w:rsid w:val="00566FDB"/>
    <w:rsid w:val="005672B5"/>
    <w:rsid w:val="005673EE"/>
    <w:rsid w:val="00567ADE"/>
    <w:rsid w:val="00567B96"/>
    <w:rsid w:val="005706FC"/>
    <w:rsid w:val="00570822"/>
    <w:rsid w:val="00571193"/>
    <w:rsid w:val="0057201F"/>
    <w:rsid w:val="00572B42"/>
    <w:rsid w:val="00573516"/>
    <w:rsid w:val="00573568"/>
    <w:rsid w:val="005736B7"/>
    <w:rsid w:val="00573987"/>
    <w:rsid w:val="005739D9"/>
    <w:rsid w:val="00573C6F"/>
    <w:rsid w:val="00573E23"/>
    <w:rsid w:val="00575005"/>
    <w:rsid w:val="005755E5"/>
    <w:rsid w:val="00575753"/>
    <w:rsid w:val="00575E21"/>
    <w:rsid w:val="0057612A"/>
    <w:rsid w:val="00576D2B"/>
    <w:rsid w:val="00577075"/>
    <w:rsid w:val="0057716A"/>
    <w:rsid w:val="005774D3"/>
    <w:rsid w:val="00577C38"/>
    <w:rsid w:val="00577E06"/>
    <w:rsid w:val="00580530"/>
    <w:rsid w:val="0058078F"/>
    <w:rsid w:val="00581E67"/>
    <w:rsid w:val="0058268A"/>
    <w:rsid w:val="00582DC8"/>
    <w:rsid w:val="0058314A"/>
    <w:rsid w:val="00583612"/>
    <w:rsid w:val="00583D75"/>
    <w:rsid w:val="00583F43"/>
    <w:rsid w:val="00584634"/>
    <w:rsid w:val="00584B35"/>
    <w:rsid w:val="005855AC"/>
    <w:rsid w:val="00585604"/>
    <w:rsid w:val="00585770"/>
    <w:rsid w:val="005858C7"/>
    <w:rsid w:val="00585982"/>
    <w:rsid w:val="00585F2E"/>
    <w:rsid w:val="00586031"/>
    <w:rsid w:val="0058680E"/>
    <w:rsid w:val="00586915"/>
    <w:rsid w:val="00586AFF"/>
    <w:rsid w:val="0058724A"/>
    <w:rsid w:val="005873CC"/>
    <w:rsid w:val="00587837"/>
    <w:rsid w:val="00587924"/>
    <w:rsid w:val="00587B23"/>
    <w:rsid w:val="00587BDB"/>
    <w:rsid w:val="00587DC6"/>
    <w:rsid w:val="00587E8E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E00"/>
    <w:rsid w:val="00594F8B"/>
    <w:rsid w:val="005953F9"/>
    <w:rsid w:val="00595600"/>
    <w:rsid w:val="0059563B"/>
    <w:rsid w:val="00596134"/>
    <w:rsid w:val="00596AF0"/>
    <w:rsid w:val="00596DF3"/>
    <w:rsid w:val="005973D3"/>
    <w:rsid w:val="0059766F"/>
    <w:rsid w:val="00597A17"/>
    <w:rsid w:val="00597C57"/>
    <w:rsid w:val="005A0E1A"/>
    <w:rsid w:val="005A141E"/>
    <w:rsid w:val="005A1A5E"/>
    <w:rsid w:val="005A1D17"/>
    <w:rsid w:val="005A1EDD"/>
    <w:rsid w:val="005A2091"/>
    <w:rsid w:val="005A2AB3"/>
    <w:rsid w:val="005A2E6A"/>
    <w:rsid w:val="005A3945"/>
    <w:rsid w:val="005A3D50"/>
    <w:rsid w:val="005A3F3D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067"/>
    <w:rsid w:val="005B29BF"/>
    <w:rsid w:val="005B2BAB"/>
    <w:rsid w:val="005B40EC"/>
    <w:rsid w:val="005B4215"/>
    <w:rsid w:val="005B4A29"/>
    <w:rsid w:val="005B5081"/>
    <w:rsid w:val="005B566E"/>
    <w:rsid w:val="005B5B03"/>
    <w:rsid w:val="005B5B1D"/>
    <w:rsid w:val="005B65FE"/>
    <w:rsid w:val="005B6818"/>
    <w:rsid w:val="005B6A15"/>
    <w:rsid w:val="005B6D72"/>
    <w:rsid w:val="005B714E"/>
    <w:rsid w:val="005B77A7"/>
    <w:rsid w:val="005B77E7"/>
    <w:rsid w:val="005C05A3"/>
    <w:rsid w:val="005C09A4"/>
    <w:rsid w:val="005C0FEB"/>
    <w:rsid w:val="005C10C4"/>
    <w:rsid w:val="005C11AC"/>
    <w:rsid w:val="005C1221"/>
    <w:rsid w:val="005C12FD"/>
    <w:rsid w:val="005C138A"/>
    <w:rsid w:val="005C1771"/>
    <w:rsid w:val="005C1C2D"/>
    <w:rsid w:val="005C1CC3"/>
    <w:rsid w:val="005C1ED0"/>
    <w:rsid w:val="005C1F8E"/>
    <w:rsid w:val="005C2C4F"/>
    <w:rsid w:val="005C3729"/>
    <w:rsid w:val="005C38EC"/>
    <w:rsid w:val="005C3D9C"/>
    <w:rsid w:val="005C40BD"/>
    <w:rsid w:val="005C4B1B"/>
    <w:rsid w:val="005C4F49"/>
    <w:rsid w:val="005C51DB"/>
    <w:rsid w:val="005C5567"/>
    <w:rsid w:val="005C5D09"/>
    <w:rsid w:val="005C5E1B"/>
    <w:rsid w:val="005C6367"/>
    <w:rsid w:val="005C66C5"/>
    <w:rsid w:val="005C7101"/>
    <w:rsid w:val="005C713C"/>
    <w:rsid w:val="005C7208"/>
    <w:rsid w:val="005C77C8"/>
    <w:rsid w:val="005C7EA7"/>
    <w:rsid w:val="005D01A0"/>
    <w:rsid w:val="005D02F2"/>
    <w:rsid w:val="005D07DF"/>
    <w:rsid w:val="005D0868"/>
    <w:rsid w:val="005D09FF"/>
    <w:rsid w:val="005D0D18"/>
    <w:rsid w:val="005D11F8"/>
    <w:rsid w:val="005D133A"/>
    <w:rsid w:val="005D147D"/>
    <w:rsid w:val="005D1480"/>
    <w:rsid w:val="005D1643"/>
    <w:rsid w:val="005D16D1"/>
    <w:rsid w:val="005D1CC4"/>
    <w:rsid w:val="005D1FCD"/>
    <w:rsid w:val="005D22F4"/>
    <w:rsid w:val="005D23D8"/>
    <w:rsid w:val="005D2865"/>
    <w:rsid w:val="005D287C"/>
    <w:rsid w:val="005D300F"/>
    <w:rsid w:val="005D340F"/>
    <w:rsid w:val="005D35B1"/>
    <w:rsid w:val="005D3B6C"/>
    <w:rsid w:val="005D4264"/>
    <w:rsid w:val="005D45E3"/>
    <w:rsid w:val="005D4610"/>
    <w:rsid w:val="005D462E"/>
    <w:rsid w:val="005D4938"/>
    <w:rsid w:val="005D4FB7"/>
    <w:rsid w:val="005D50E8"/>
    <w:rsid w:val="005D5DA6"/>
    <w:rsid w:val="005D6393"/>
    <w:rsid w:val="005D6641"/>
    <w:rsid w:val="005D6DC7"/>
    <w:rsid w:val="005D70D6"/>
    <w:rsid w:val="005D74E8"/>
    <w:rsid w:val="005D7834"/>
    <w:rsid w:val="005D7B9A"/>
    <w:rsid w:val="005E00CD"/>
    <w:rsid w:val="005E03C3"/>
    <w:rsid w:val="005E06F7"/>
    <w:rsid w:val="005E07C6"/>
    <w:rsid w:val="005E0EA3"/>
    <w:rsid w:val="005E0ECD"/>
    <w:rsid w:val="005E102E"/>
    <w:rsid w:val="005E1351"/>
    <w:rsid w:val="005E1632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1CD"/>
    <w:rsid w:val="005E697A"/>
    <w:rsid w:val="005E75A5"/>
    <w:rsid w:val="005E77B8"/>
    <w:rsid w:val="005F09CC"/>
    <w:rsid w:val="005F0C60"/>
    <w:rsid w:val="005F0E00"/>
    <w:rsid w:val="005F142B"/>
    <w:rsid w:val="005F18C1"/>
    <w:rsid w:val="005F18C7"/>
    <w:rsid w:val="005F1A75"/>
    <w:rsid w:val="005F1BFC"/>
    <w:rsid w:val="005F20FC"/>
    <w:rsid w:val="005F250D"/>
    <w:rsid w:val="005F280B"/>
    <w:rsid w:val="005F2BE9"/>
    <w:rsid w:val="005F3454"/>
    <w:rsid w:val="005F39F5"/>
    <w:rsid w:val="005F3A54"/>
    <w:rsid w:val="005F3BC2"/>
    <w:rsid w:val="005F3C8B"/>
    <w:rsid w:val="005F3F04"/>
    <w:rsid w:val="005F4184"/>
    <w:rsid w:val="005F43D4"/>
    <w:rsid w:val="005F459A"/>
    <w:rsid w:val="005F4D44"/>
    <w:rsid w:val="005F4E98"/>
    <w:rsid w:val="005F55CB"/>
    <w:rsid w:val="005F5605"/>
    <w:rsid w:val="005F59B9"/>
    <w:rsid w:val="005F5F41"/>
    <w:rsid w:val="005F5F4C"/>
    <w:rsid w:val="005F63D0"/>
    <w:rsid w:val="005F652E"/>
    <w:rsid w:val="005F6576"/>
    <w:rsid w:val="005F7274"/>
    <w:rsid w:val="005F736D"/>
    <w:rsid w:val="005F7ABD"/>
    <w:rsid w:val="005F7E16"/>
    <w:rsid w:val="0060003E"/>
    <w:rsid w:val="00600126"/>
    <w:rsid w:val="006003DD"/>
    <w:rsid w:val="00600551"/>
    <w:rsid w:val="00600610"/>
    <w:rsid w:val="00600D66"/>
    <w:rsid w:val="00600EBC"/>
    <w:rsid w:val="00600EC2"/>
    <w:rsid w:val="00600EF0"/>
    <w:rsid w:val="00601363"/>
    <w:rsid w:val="00601571"/>
    <w:rsid w:val="00601B31"/>
    <w:rsid w:val="00601D9D"/>
    <w:rsid w:val="006023DA"/>
    <w:rsid w:val="006026C6"/>
    <w:rsid w:val="00602847"/>
    <w:rsid w:val="00602D72"/>
    <w:rsid w:val="006035C5"/>
    <w:rsid w:val="00603892"/>
    <w:rsid w:val="006038C7"/>
    <w:rsid w:val="00604C03"/>
    <w:rsid w:val="00604EC2"/>
    <w:rsid w:val="006051A2"/>
    <w:rsid w:val="0060541E"/>
    <w:rsid w:val="00605524"/>
    <w:rsid w:val="0060559E"/>
    <w:rsid w:val="00605652"/>
    <w:rsid w:val="00605C11"/>
    <w:rsid w:val="006063F1"/>
    <w:rsid w:val="00606566"/>
    <w:rsid w:val="00606596"/>
    <w:rsid w:val="00606845"/>
    <w:rsid w:val="006071AE"/>
    <w:rsid w:val="006078BF"/>
    <w:rsid w:val="00607A7D"/>
    <w:rsid w:val="00607BDD"/>
    <w:rsid w:val="00607DDD"/>
    <w:rsid w:val="00610174"/>
    <w:rsid w:val="0061035F"/>
    <w:rsid w:val="00610AB8"/>
    <w:rsid w:val="00610D56"/>
    <w:rsid w:val="00611161"/>
    <w:rsid w:val="00611566"/>
    <w:rsid w:val="00611577"/>
    <w:rsid w:val="006118B8"/>
    <w:rsid w:val="006124A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896"/>
    <w:rsid w:val="00615D60"/>
    <w:rsid w:val="00616092"/>
    <w:rsid w:val="00616741"/>
    <w:rsid w:val="006168F0"/>
    <w:rsid w:val="00616959"/>
    <w:rsid w:val="00616AA6"/>
    <w:rsid w:val="00616F32"/>
    <w:rsid w:val="006170C4"/>
    <w:rsid w:val="0061727B"/>
    <w:rsid w:val="006176B3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1E4"/>
    <w:rsid w:val="0062542D"/>
    <w:rsid w:val="00625487"/>
    <w:rsid w:val="00625642"/>
    <w:rsid w:val="00626280"/>
    <w:rsid w:val="00626829"/>
    <w:rsid w:val="00626DD5"/>
    <w:rsid w:val="006271F9"/>
    <w:rsid w:val="006276AF"/>
    <w:rsid w:val="00627E25"/>
    <w:rsid w:val="0063026E"/>
    <w:rsid w:val="006303A5"/>
    <w:rsid w:val="006321D2"/>
    <w:rsid w:val="00633055"/>
    <w:rsid w:val="006331BB"/>
    <w:rsid w:val="006333AC"/>
    <w:rsid w:val="006333F2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705"/>
    <w:rsid w:val="00641938"/>
    <w:rsid w:val="00641A67"/>
    <w:rsid w:val="00641FAA"/>
    <w:rsid w:val="00642149"/>
    <w:rsid w:val="006423DD"/>
    <w:rsid w:val="0064266C"/>
    <w:rsid w:val="006428ED"/>
    <w:rsid w:val="00642B98"/>
    <w:rsid w:val="00642C23"/>
    <w:rsid w:val="00642EB8"/>
    <w:rsid w:val="006432F7"/>
    <w:rsid w:val="0064353C"/>
    <w:rsid w:val="006436D2"/>
    <w:rsid w:val="00643BDD"/>
    <w:rsid w:val="00643FB7"/>
    <w:rsid w:val="00644614"/>
    <w:rsid w:val="00644975"/>
    <w:rsid w:val="00644987"/>
    <w:rsid w:val="00645921"/>
    <w:rsid w:val="00645954"/>
    <w:rsid w:val="0064598F"/>
    <w:rsid w:val="00646085"/>
    <w:rsid w:val="00646DD3"/>
    <w:rsid w:val="00646F85"/>
    <w:rsid w:val="0064768F"/>
    <w:rsid w:val="006477F2"/>
    <w:rsid w:val="006478AF"/>
    <w:rsid w:val="00647ABF"/>
    <w:rsid w:val="00650386"/>
    <w:rsid w:val="0065040A"/>
    <w:rsid w:val="00650B5F"/>
    <w:rsid w:val="0065111D"/>
    <w:rsid w:val="00651390"/>
    <w:rsid w:val="006516D1"/>
    <w:rsid w:val="0065195F"/>
    <w:rsid w:val="00651D3C"/>
    <w:rsid w:val="00652939"/>
    <w:rsid w:val="00653006"/>
    <w:rsid w:val="006531A8"/>
    <w:rsid w:val="006534FC"/>
    <w:rsid w:val="006538E9"/>
    <w:rsid w:val="0065395E"/>
    <w:rsid w:val="00653E47"/>
    <w:rsid w:val="0065435E"/>
    <w:rsid w:val="00654614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07E"/>
    <w:rsid w:val="00656124"/>
    <w:rsid w:val="0065647A"/>
    <w:rsid w:val="00657580"/>
    <w:rsid w:val="00657B85"/>
    <w:rsid w:val="00657DBB"/>
    <w:rsid w:val="0066009C"/>
    <w:rsid w:val="006605A0"/>
    <w:rsid w:val="0066072D"/>
    <w:rsid w:val="00660C70"/>
    <w:rsid w:val="00660D55"/>
    <w:rsid w:val="0066102C"/>
    <w:rsid w:val="0066156A"/>
    <w:rsid w:val="00661993"/>
    <w:rsid w:val="00661A7C"/>
    <w:rsid w:val="00662351"/>
    <w:rsid w:val="00662361"/>
    <w:rsid w:val="006624A8"/>
    <w:rsid w:val="00662B26"/>
    <w:rsid w:val="00662D54"/>
    <w:rsid w:val="00663228"/>
    <w:rsid w:val="0066339B"/>
    <w:rsid w:val="0066446F"/>
    <w:rsid w:val="006644A9"/>
    <w:rsid w:val="00664C6D"/>
    <w:rsid w:val="00664D88"/>
    <w:rsid w:val="00665456"/>
    <w:rsid w:val="00665E0B"/>
    <w:rsid w:val="00666AB7"/>
    <w:rsid w:val="00666F45"/>
    <w:rsid w:val="0066720A"/>
    <w:rsid w:val="00667B8D"/>
    <w:rsid w:val="00667D59"/>
    <w:rsid w:val="006703FF"/>
    <w:rsid w:val="00670B66"/>
    <w:rsid w:val="00670F66"/>
    <w:rsid w:val="00671934"/>
    <w:rsid w:val="00672425"/>
    <w:rsid w:val="00672440"/>
    <w:rsid w:val="00672611"/>
    <w:rsid w:val="0067307F"/>
    <w:rsid w:val="00673196"/>
    <w:rsid w:val="00673508"/>
    <w:rsid w:val="00673985"/>
    <w:rsid w:val="00673999"/>
    <w:rsid w:val="00674244"/>
    <w:rsid w:val="006744A3"/>
    <w:rsid w:val="00674D84"/>
    <w:rsid w:val="0067532E"/>
    <w:rsid w:val="00675441"/>
    <w:rsid w:val="0067556B"/>
    <w:rsid w:val="00675612"/>
    <w:rsid w:val="00675A57"/>
    <w:rsid w:val="00675C9D"/>
    <w:rsid w:val="00675E24"/>
    <w:rsid w:val="00676009"/>
    <w:rsid w:val="00676097"/>
    <w:rsid w:val="0067621E"/>
    <w:rsid w:val="00677A3D"/>
    <w:rsid w:val="00677A4F"/>
    <w:rsid w:val="00677AF2"/>
    <w:rsid w:val="00677BA6"/>
    <w:rsid w:val="006804CC"/>
    <w:rsid w:val="0068071F"/>
    <w:rsid w:val="006807C6"/>
    <w:rsid w:val="00680A87"/>
    <w:rsid w:val="00680EC7"/>
    <w:rsid w:val="006812B2"/>
    <w:rsid w:val="0068145D"/>
    <w:rsid w:val="00681F1E"/>
    <w:rsid w:val="00682038"/>
    <w:rsid w:val="00682919"/>
    <w:rsid w:val="00682CF4"/>
    <w:rsid w:val="00683142"/>
    <w:rsid w:val="0068529A"/>
    <w:rsid w:val="00685C34"/>
    <w:rsid w:val="00685F6B"/>
    <w:rsid w:val="0068613F"/>
    <w:rsid w:val="006865B2"/>
    <w:rsid w:val="006869B9"/>
    <w:rsid w:val="00686B35"/>
    <w:rsid w:val="00686E82"/>
    <w:rsid w:val="00687426"/>
    <w:rsid w:val="006879F6"/>
    <w:rsid w:val="00687EBB"/>
    <w:rsid w:val="00690014"/>
    <w:rsid w:val="006907FD"/>
    <w:rsid w:val="006912B4"/>
    <w:rsid w:val="00691683"/>
    <w:rsid w:val="0069194A"/>
    <w:rsid w:val="00691C1E"/>
    <w:rsid w:val="00692109"/>
    <w:rsid w:val="00692126"/>
    <w:rsid w:val="006928D5"/>
    <w:rsid w:val="00692EDC"/>
    <w:rsid w:val="00693068"/>
    <w:rsid w:val="00693F75"/>
    <w:rsid w:val="00694066"/>
    <w:rsid w:val="006940F4"/>
    <w:rsid w:val="0069415E"/>
    <w:rsid w:val="00694164"/>
    <w:rsid w:val="00694565"/>
    <w:rsid w:val="0069474C"/>
    <w:rsid w:val="00695611"/>
    <w:rsid w:val="00695761"/>
    <w:rsid w:val="00695FDF"/>
    <w:rsid w:val="006961ED"/>
    <w:rsid w:val="00696325"/>
    <w:rsid w:val="00696A39"/>
    <w:rsid w:val="00696DCF"/>
    <w:rsid w:val="0069796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215"/>
    <w:rsid w:val="006A2881"/>
    <w:rsid w:val="006A2B08"/>
    <w:rsid w:val="006A2BC6"/>
    <w:rsid w:val="006A2F77"/>
    <w:rsid w:val="006A3157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023"/>
    <w:rsid w:val="006A78C1"/>
    <w:rsid w:val="006A7A48"/>
    <w:rsid w:val="006A7CC9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87A"/>
    <w:rsid w:val="006B3EE3"/>
    <w:rsid w:val="006B4BF9"/>
    <w:rsid w:val="006B4D25"/>
    <w:rsid w:val="006B4E26"/>
    <w:rsid w:val="006B5404"/>
    <w:rsid w:val="006B5631"/>
    <w:rsid w:val="006B59AD"/>
    <w:rsid w:val="006B5B7E"/>
    <w:rsid w:val="006B628E"/>
    <w:rsid w:val="006B6330"/>
    <w:rsid w:val="006B65B8"/>
    <w:rsid w:val="006B6DC3"/>
    <w:rsid w:val="006B6F53"/>
    <w:rsid w:val="006B73E2"/>
    <w:rsid w:val="006B7653"/>
    <w:rsid w:val="006B76EE"/>
    <w:rsid w:val="006B7C4A"/>
    <w:rsid w:val="006B7E1B"/>
    <w:rsid w:val="006C0456"/>
    <w:rsid w:val="006C0789"/>
    <w:rsid w:val="006C080D"/>
    <w:rsid w:val="006C08B0"/>
    <w:rsid w:val="006C0ABB"/>
    <w:rsid w:val="006C0AE3"/>
    <w:rsid w:val="006C1CC4"/>
    <w:rsid w:val="006C2018"/>
    <w:rsid w:val="006C222B"/>
    <w:rsid w:val="006C255E"/>
    <w:rsid w:val="006C2ADA"/>
    <w:rsid w:val="006C2D38"/>
    <w:rsid w:val="006C2E93"/>
    <w:rsid w:val="006C35A9"/>
    <w:rsid w:val="006C3CA6"/>
    <w:rsid w:val="006C5753"/>
    <w:rsid w:val="006C5774"/>
    <w:rsid w:val="006C59B9"/>
    <w:rsid w:val="006C6020"/>
    <w:rsid w:val="006C603C"/>
    <w:rsid w:val="006C6206"/>
    <w:rsid w:val="006C637C"/>
    <w:rsid w:val="006C6419"/>
    <w:rsid w:val="006C6FD9"/>
    <w:rsid w:val="006C75E5"/>
    <w:rsid w:val="006C7847"/>
    <w:rsid w:val="006C78AD"/>
    <w:rsid w:val="006C79F4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711"/>
    <w:rsid w:val="006D2E5C"/>
    <w:rsid w:val="006D3542"/>
    <w:rsid w:val="006D3785"/>
    <w:rsid w:val="006D3A44"/>
    <w:rsid w:val="006D42EA"/>
    <w:rsid w:val="006D45CD"/>
    <w:rsid w:val="006D4957"/>
    <w:rsid w:val="006D4B7F"/>
    <w:rsid w:val="006D6A3C"/>
    <w:rsid w:val="006D7437"/>
    <w:rsid w:val="006D751F"/>
    <w:rsid w:val="006E0086"/>
    <w:rsid w:val="006E0184"/>
    <w:rsid w:val="006E04CC"/>
    <w:rsid w:val="006E05D3"/>
    <w:rsid w:val="006E070C"/>
    <w:rsid w:val="006E0D0B"/>
    <w:rsid w:val="006E1083"/>
    <w:rsid w:val="006E1932"/>
    <w:rsid w:val="006E1D45"/>
    <w:rsid w:val="006E2382"/>
    <w:rsid w:val="006E247E"/>
    <w:rsid w:val="006E2CE5"/>
    <w:rsid w:val="006E2F46"/>
    <w:rsid w:val="006E34C9"/>
    <w:rsid w:val="006E3820"/>
    <w:rsid w:val="006E3930"/>
    <w:rsid w:val="006E4373"/>
    <w:rsid w:val="006E45C0"/>
    <w:rsid w:val="006E4783"/>
    <w:rsid w:val="006E4BC0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58B"/>
    <w:rsid w:val="006F2705"/>
    <w:rsid w:val="006F28EB"/>
    <w:rsid w:val="006F2AB4"/>
    <w:rsid w:val="006F2EFA"/>
    <w:rsid w:val="006F350A"/>
    <w:rsid w:val="006F35EC"/>
    <w:rsid w:val="006F3CA2"/>
    <w:rsid w:val="006F4205"/>
    <w:rsid w:val="006F4607"/>
    <w:rsid w:val="006F51DF"/>
    <w:rsid w:val="006F53B7"/>
    <w:rsid w:val="006F544A"/>
    <w:rsid w:val="006F616F"/>
    <w:rsid w:val="006F6C0C"/>
    <w:rsid w:val="006F759B"/>
    <w:rsid w:val="006F7677"/>
    <w:rsid w:val="00700602"/>
    <w:rsid w:val="00700661"/>
    <w:rsid w:val="0070191C"/>
    <w:rsid w:val="00701E7F"/>
    <w:rsid w:val="0070246E"/>
    <w:rsid w:val="007025E7"/>
    <w:rsid w:val="00702CB5"/>
    <w:rsid w:val="00703293"/>
    <w:rsid w:val="00703F17"/>
    <w:rsid w:val="00703FDB"/>
    <w:rsid w:val="007055DA"/>
    <w:rsid w:val="00705761"/>
    <w:rsid w:val="007057FF"/>
    <w:rsid w:val="00705BED"/>
    <w:rsid w:val="00705C03"/>
    <w:rsid w:val="00705D08"/>
    <w:rsid w:val="00705D60"/>
    <w:rsid w:val="00705E5F"/>
    <w:rsid w:val="00705F3B"/>
    <w:rsid w:val="00705F95"/>
    <w:rsid w:val="007061B0"/>
    <w:rsid w:val="007062E5"/>
    <w:rsid w:val="0070640C"/>
    <w:rsid w:val="00706509"/>
    <w:rsid w:val="00706728"/>
    <w:rsid w:val="00707504"/>
    <w:rsid w:val="00707518"/>
    <w:rsid w:val="00707881"/>
    <w:rsid w:val="0071077E"/>
    <w:rsid w:val="00710C63"/>
    <w:rsid w:val="00710CF1"/>
    <w:rsid w:val="00710FDF"/>
    <w:rsid w:val="007110ED"/>
    <w:rsid w:val="00711279"/>
    <w:rsid w:val="00711632"/>
    <w:rsid w:val="0071271F"/>
    <w:rsid w:val="00712794"/>
    <w:rsid w:val="00712828"/>
    <w:rsid w:val="0071296A"/>
    <w:rsid w:val="00712F54"/>
    <w:rsid w:val="007137DA"/>
    <w:rsid w:val="00713E08"/>
    <w:rsid w:val="00714151"/>
    <w:rsid w:val="007141F9"/>
    <w:rsid w:val="00714427"/>
    <w:rsid w:val="00714758"/>
    <w:rsid w:val="00714C48"/>
    <w:rsid w:val="007152EF"/>
    <w:rsid w:val="00716522"/>
    <w:rsid w:val="0071653F"/>
    <w:rsid w:val="007168F1"/>
    <w:rsid w:val="00716FF2"/>
    <w:rsid w:val="007170F2"/>
    <w:rsid w:val="007176A1"/>
    <w:rsid w:val="00717A5C"/>
    <w:rsid w:val="00717C3D"/>
    <w:rsid w:val="00717EF2"/>
    <w:rsid w:val="00720347"/>
    <w:rsid w:val="00720450"/>
    <w:rsid w:val="007207CA"/>
    <w:rsid w:val="00720A0B"/>
    <w:rsid w:val="007213F1"/>
    <w:rsid w:val="007218E5"/>
    <w:rsid w:val="007223C5"/>
    <w:rsid w:val="00722590"/>
    <w:rsid w:val="00722909"/>
    <w:rsid w:val="0072316B"/>
    <w:rsid w:val="0072334B"/>
    <w:rsid w:val="0072343C"/>
    <w:rsid w:val="0072367E"/>
    <w:rsid w:val="007236FE"/>
    <w:rsid w:val="00723AA1"/>
    <w:rsid w:val="007246C5"/>
    <w:rsid w:val="00724BA9"/>
    <w:rsid w:val="00724D57"/>
    <w:rsid w:val="00724F3B"/>
    <w:rsid w:val="00724F47"/>
    <w:rsid w:val="00724FC1"/>
    <w:rsid w:val="00725A5C"/>
    <w:rsid w:val="00725FE3"/>
    <w:rsid w:val="0072668F"/>
    <w:rsid w:val="00726E7C"/>
    <w:rsid w:val="00726F0E"/>
    <w:rsid w:val="00727776"/>
    <w:rsid w:val="0072785F"/>
    <w:rsid w:val="00727C5E"/>
    <w:rsid w:val="00727F57"/>
    <w:rsid w:val="00730100"/>
    <w:rsid w:val="00730B43"/>
    <w:rsid w:val="00730F17"/>
    <w:rsid w:val="00730F26"/>
    <w:rsid w:val="0073104D"/>
    <w:rsid w:val="007311BD"/>
    <w:rsid w:val="00731C72"/>
    <w:rsid w:val="00731EB4"/>
    <w:rsid w:val="007322FC"/>
    <w:rsid w:val="00732E41"/>
    <w:rsid w:val="00733EE9"/>
    <w:rsid w:val="007342B3"/>
    <w:rsid w:val="00734816"/>
    <w:rsid w:val="00734BE4"/>
    <w:rsid w:val="00734CE8"/>
    <w:rsid w:val="00734FBF"/>
    <w:rsid w:val="0073527E"/>
    <w:rsid w:val="00735570"/>
    <w:rsid w:val="00735B9C"/>
    <w:rsid w:val="00735D3B"/>
    <w:rsid w:val="00735E92"/>
    <w:rsid w:val="00735EE5"/>
    <w:rsid w:val="007366EF"/>
    <w:rsid w:val="00736770"/>
    <w:rsid w:val="00736F52"/>
    <w:rsid w:val="0073714D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26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412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3D9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2E4"/>
    <w:rsid w:val="0075375A"/>
    <w:rsid w:val="007537A8"/>
    <w:rsid w:val="00753A64"/>
    <w:rsid w:val="00753A82"/>
    <w:rsid w:val="00754969"/>
    <w:rsid w:val="00754F3E"/>
    <w:rsid w:val="0075553E"/>
    <w:rsid w:val="00755AB1"/>
    <w:rsid w:val="00755CFB"/>
    <w:rsid w:val="00755D92"/>
    <w:rsid w:val="00755F93"/>
    <w:rsid w:val="007563A5"/>
    <w:rsid w:val="007567DB"/>
    <w:rsid w:val="0075693D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311"/>
    <w:rsid w:val="00763461"/>
    <w:rsid w:val="00763751"/>
    <w:rsid w:val="00763E1B"/>
    <w:rsid w:val="0076411B"/>
    <w:rsid w:val="00764218"/>
    <w:rsid w:val="00764B66"/>
    <w:rsid w:val="00764C88"/>
    <w:rsid w:val="00764DD0"/>
    <w:rsid w:val="00765C3E"/>
    <w:rsid w:val="00765F62"/>
    <w:rsid w:val="0076683A"/>
    <w:rsid w:val="00766914"/>
    <w:rsid w:val="00766D56"/>
    <w:rsid w:val="0076714A"/>
    <w:rsid w:val="00767177"/>
    <w:rsid w:val="007679CE"/>
    <w:rsid w:val="00767E2F"/>
    <w:rsid w:val="00767EAA"/>
    <w:rsid w:val="0077000B"/>
    <w:rsid w:val="007700D6"/>
    <w:rsid w:val="00770398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4F5"/>
    <w:rsid w:val="0077399C"/>
    <w:rsid w:val="00773DB3"/>
    <w:rsid w:val="0077453B"/>
    <w:rsid w:val="007747DA"/>
    <w:rsid w:val="00774847"/>
    <w:rsid w:val="00774965"/>
    <w:rsid w:val="00774AF2"/>
    <w:rsid w:val="00774D2C"/>
    <w:rsid w:val="00775451"/>
    <w:rsid w:val="007756E0"/>
    <w:rsid w:val="0077573B"/>
    <w:rsid w:val="00775F56"/>
    <w:rsid w:val="00776C54"/>
    <w:rsid w:val="00776CDC"/>
    <w:rsid w:val="00777190"/>
    <w:rsid w:val="00777402"/>
    <w:rsid w:val="00777BEE"/>
    <w:rsid w:val="00777EAA"/>
    <w:rsid w:val="00780E79"/>
    <w:rsid w:val="007811CD"/>
    <w:rsid w:val="00781BC7"/>
    <w:rsid w:val="00782165"/>
    <w:rsid w:val="00782478"/>
    <w:rsid w:val="00782A4E"/>
    <w:rsid w:val="00782A61"/>
    <w:rsid w:val="00782B12"/>
    <w:rsid w:val="00782DF0"/>
    <w:rsid w:val="00783361"/>
    <w:rsid w:val="007836D6"/>
    <w:rsid w:val="00783771"/>
    <w:rsid w:val="00783B06"/>
    <w:rsid w:val="00783B3C"/>
    <w:rsid w:val="00783E7F"/>
    <w:rsid w:val="00784090"/>
    <w:rsid w:val="00784A57"/>
    <w:rsid w:val="00784E9A"/>
    <w:rsid w:val="00784EFD"/>
    <w:rsid w:val="007855CF"/>
    <w:rsid w:val="00785B82"/>
    <w:rsid w:val="00785BE5"/>
    <w:rsid w:val="00786147"/>
    <w:rsid w:val="00786E3D"/>
    <w:rsid w:val="0078734C"/>
    <w:rsid w:val="007875C7"/>
    <w:rsid w:val="007877B9"/>
    <w:rsid w:val="00787832"/>
    <w:rsid w:val="00787844"/>
    <w:rsid w:val="00790CFE"/>
    <w:rsid w:val="00791739"/>
    <w:rsid w:val="00791988"/>
    <w:rsid w:val="00791A41"/>
    <w:rsid w:val="007923E5"/>
    <w:rsid w:val="0079257C"/>
    <w:rsid w:val="00792697"/>
    <w:rsid w:val="007928F9"/>
    <w:rsid w:val="00792940"/>
    <w:rsid w:val="00792D39"/>
    <w:rsid w:val="00792E41"/>
    <w:rsid w:val="007931C2"/>
    <w:rsid w:val="00793802"/>
    <w:rsid w:val="00793A97"/>
    <w:rsid w:val="00793C83"/>
    <w:rsid w:val="00793CFA"/>
    <w:rsid w:val="00793D00"/>
    <w:rsid w:val="00793D1C"/>
    <w:rsid w:val="00794819"/>
    <w:rsid w:val="00794AAC"/>
    <w:rsid w:val="00794C34"/>
    <w:rsid w:val="00794D18"/>
    <w:rsid w:val="007952F5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15B"/>
    <w:rsid w:val="007A02AC"/>
    <w:rsid w:val="007A0A1B"/>
    <w:rsid w:val="007A0C23"/>
    <w:rsid w:val="007A0F8A"/>
    <w:rsid w:val="007A0F95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8E4"/>
    <w:rsid w:val="007A2E09"/>
    <w:rsid w:val="007A33CC"/>
    <w:rsid w:val="007A3C3D"/>
    <w:rsid w:val="007A3D21"/>
    <w:rsid w:val="007A415B"/>
    <w:rsid w:val="007A4321"/>
    <w:rsid w:val="007A4390"/>
    <w:rsid w:val="007A43A2"/>
    <w:rsid w:val="007A4748"/>
    <w:rsid w:val="007A48ED"/>
    <w:rsid w:val="007A4B6F"/>
    <w:rsid w:val="007A4F46"/>
    <w:rsid w:val="007A5221"/>
    <w:rsid w:val="007A555E"/>
    <w:rsid w:val="007A5AFE"/>
    <w:rsid w:val="007A6919"/>
    <w:rsid w:val="007A6B8A"/>
    <w:rsid w:val="007A704C"/>
    <w:rsid w:val="007A73B1"/>
    <w:rsid w:val="007A7A5D"/>
    <w:rsid w:val="007A7A83"/>
    <w:rsid w:val="007B01D6"/>
    <w:rsid w:val="007B0E3A"/>
    <w:rsid w:val="007B0EA9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5C0D"/>
    <w:rsid w:val="007B62E3"/>
    <w:rsid w:val="007B636E"/>
    <w:rsid w:val="007B6670"/>
    <w:rsid w:val="007B68DE"/>
    <w:rsid w:val="007B69DC"/>
    <w:rsid w:val="007B6D65"/>
    <w:rsid w:val="007B7372"/>
    <w:rsid w:val="007B7788"/>
    <w:rsid w:val="007B7AF1"/>
    <w:rsid w:val="007C020F"/>
    <w:rsid w:val="007C0534"/>
    <w:rsid w:val="007C0638"/>
    <w:rsid w:val="007C0BF1"/>
    <w:rsid w:val="007C1203"/>
    <w:rsid w:val="007C16CB"/>
    <w:rsid w:val="007C16CC"/>
    <w:rsid w:val="007C1ABC"/>
    <w:rsid w:val="007C1CF9"/>
    <w:rsid w:val="007C2382"/>
    <w:rsid w:val="007C2396"/>
    <w:rsid w:val="007C2A93"/>
    <w:rsid w:val="007C2F81"/>
    <w:rsid w:val="007C304D"/>
    <w:rsid w:val="007C3B6B"/>
    <w:rsid w:val="007C3C5F"/>
    <w:rsid w:val="007C3D33"/>
    <w:rsid w:val="007C43CB"/>
    <w:rsid w:val="007C4418"/>
    <w:rsid w:val="007C4652"/>
    <w:rsid w:val="007C4BA7"/>
    <w:rsid w:val="007C4DF6"/>
    <w:rsid w:val="007C59EF"/>
    <w:rsid w:val="007C5E1D"/>
    <w:rsid w:val="007C665C"/>
    <w:rsid w:val="007C686E"/>
    <w:rsid w:val="007C6E63"/>
    <w:rsid w:val="007C72E6"/>
    <w:rsid w:val="007C763F"/>
    <w:rsid w:val="007C77D2"/>
    <w:rsid w:val="007D0424"/>
    <w:rsid w:val="007D047C"/>
    <w:rsid w:val="007D0855"/>
    <w:rsid w:val="007D12B7"/>
    <w:rsid w:val="007D1303"/>
    <w:rsid w:val="007D192C"/>
    <w:rsid w:val="007D19AA"/>
    <w:rsid w:val="007D19EE"/>
    <w:rsid w:val="007D1F74"/>
    <w:rsid w:val="007D262D"/>
    <w:rsid w:val="007D267E"/>
    <w:rsid w:val="007D2BB7"/>
    <w:rsid w:val="007D3241"/>
    <w:rsid w:val="007D3BFB"/>
    <w:rsid w:val="007D4013"/>
    <w:rsid w:val="007D43CE"/>
    <w:rsid w:val="007D440D"/>
    <w:rsid w:val="007D4481"/>
    <w:rsid w:val="007D448F"/>
    <w:rsid w:val="007D472D"/>
    <w:rsid w:val="007D4BD9"/>
    <w:rsid w:val="007D4C3C"/>
    <w:rsid w:val="007D52E2"/>
    <w:rsid w:val="007D5686"/>
    <w:rsid w:val="007D6923"/>
    <w:rsid w:val="007D6964"/>
    <w:rsid w:val="007D6A11"/>
    <w:rsid w:val="007D6C0C"/>
    <w:rsid w:val="007D73BC"/>
    <w:rsid w:val="007D7426"/>
    <w:rsid w:val="007D74D2"/>
    <w:rsid w:val="007D774D"/>
    <w:rsid w:val="007D7E46"/>
    <w:rsid w:val="007E0444"/>
    <w:rsid w:val="007E0DDC"/>
    <w:rsid w:val="007E0F8D"/>
    <w:rsid w:val="007E11FD"/>
    <w:rsid w:val="007E13A7"/>
    <w:rsid w:val="007E17DB"/>
    <w:rsid w:val="007E1F38"/>
    <w:rsid w:val="007E2607"/>
    <w:rsid w:val="007E269A"/>
    <w:rsid w:val="007E2D85"/>
    <w:rsid w:val="007E3D7F"/>
    <w:rsid w:val="007E4088"/>
    <w:rsid w:val="007E427A"/>
    <w:rsid w:val="007E42A3"/>
    <w:rsid w:val="007E46E8"/>
    <w:rsid w:val="007E487D"/>
    <w:rsid w:val="007E54BA"/>
    <w:rsid w:val="007E54BC"/>
    <w:rsid w:val="007E5643"/>
    <w:rsid w:val="007E58E1"/>
    <w:rsid w:val="007E5E93"/>
    <w:rsid w:val="007E63E8"/>
    <w:rsid w:val="007E6619"/>
    <w:rsid w:val="007E6A92"/>
    <w:rsid w:val="007E6D04"/>
    <w:rsid w:val="007E6E6E"/>
    <w:rsid w:val="007E6F69"/>
    <w:rsid w:val="007E709D"/>
    <w:rsid w:val="007E7903"/>
    <w:rsid w:val="007F0AAA"/>
    <w:rsid w:val="007F0CD2"/>
    <w:rsid w:val="007F0D12"/>
    <w:rsid w:val="007F1670"/>
    <w:rsid w:val="007F1DF3"/>
    <w:rsid w:val="007F2019"/>
    <w:rsid w:val="007F2F44"/>
    <w:rsid w:val="007F2FB3"/>
    <w:rsid w:val="007F3A4F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72F"/>
    <w:rsid w:val="00800919"/>
    <w:rsid w:val="00800B75"/>
    <w:rsid w:val="00801008"/>
    <w:rsid w:val="00801C04"/>
    <w:rsid w:val="00801D52"/>
    <w:rsid w:val="0080215A"/>
    <w:rsid w:val="00802C10"/>
    <w:rsid w:val="00802D29"/>
    <w:rsid w:val="008033ED"/>
    <w:rsid w:val="008046A9"/>
    <w:rsid w:val="00804E69"/>
    <w:rsid w:val="00806126"/>
    <w:rsid w:val="0080616B"/>
    <w:rsid w:val="0080625E"/>
    <w:rsid w:val="00806B52"/>
    <w:rsid w:val="00806C79"/>
    <w:rsid w:val="00806DF9"/>
    <w:rsid w:val="0080702C"/>
    <w:rsid w:val="0080729D"/>
    <w:rsid w:val="0080731E"/>
    <w:rsid w:val="00810064"/>
    <w:rsid w:val="00810759"/>
    <w:rsid w:val="008111A3"/>
    <w:rsid w:val="00811741"/>
    <w:rsid w:val="008124E5"/>
    <w:rsid w:val="00812799"/>
    <w:rsid w:val="00812F69"/>
    <w:rsid w:val="00813285"/>
    <w:rsid w:val="0081398E"/>
    <w:rsid w:val="00813F8E"/>
    <w:rsid w:val="00813FAB"/>
    <w:rsid w:val="00813FD3"/>
    <w:rsid w:val="0081413D"/>
    <w:rsid w:val="008145E7"/>
    <w:rsid w:val="00814705"/>
    <w:rsid w:val="00814964"/>
    <w:rsid w:val="00814DC4"/>
    <w:rsid w:val="00814E8D"/>
    <w:rsid w:val="008153ED"/>
    <w:rsid w:val="00815599"/>
    <w:rsid w:val="008160B4"/>
    <w:rsid w:val="008160DB"/>
    <w:rsid w:val="00816404"/>
    <w:rsid w:val="0081646D"/>
    <w:rsid w:val="008164D0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73F"/>
    <w:rsid w:val="00822C27"/>
    <w:rsid w:val="00822C9D"/>
    <w:rsid w:val="0082321A"/>
    <w:rsid w:val="00823ACE"/>
    <w:rsid w:val="00823D44"/>
    <w:rsid w:val="00823F51"/>
    <w:rsid w:val="0082485F"/>
    <w:rsid w:val="00824CEB"/>
    <w:rsid w:val="008255A5"/>
    <w:rsid w:val="00825F48"/>
    <w:rsid w:val="00826EE8"/>
    <w:rsid w:val="00826EEE"/>
    <w:rsid w:val="008274CB"/>
    <w:rsid w:val="00830062"/>
    <w:rsid w:val="0083012C"/>
    <w:rsid w:val="00830615"/>
    <w:rsid w:val="00830E40"/>
    <w:rsid w:val="00831A98"/>
    <w:rsid w:val="00831E21"/>
    <w:rsid w:val="00832074"/>
    <w:rsid w:val="00832628"/>
    <w:rsid w:val="0083264D"/>
    <w:rsid w:val="00832B87"/>
    <w:rsid w:val="00833065"/>
    <w:rsid w:val="00833414"/>
    <w:rsid w:val="008334C5"/>
    <w:rsid w:val="00833642"/>
    <w:rsid w:val="00833696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0FC"/>
    <w:rsid w:val="00837159"/>
    <w:rsid w:val="008372FA"/>
    <w:rsid w:val="0083731B"/>
    <w:rsid w:val="00837468"/>
    <w:rsid w:val="008377B1"/>
    <w:rsid w:val="00837996"/>
    <w:rsid w:val="0084083E"/>
    <w:rsid w:val="00840A0A"/>
    <w:rsid w:val="00840C2A"/>
    <w:rsid w:val="00840D77"/>
    <w:rsid w:val="008412A7"/>
    <w:rsid w:val="008414EE"/>
    <w:rsid w:val="00841598"/>
    <w:rsid w:val="00841E89"/>
    <w:rsid w:val="0084246E"/>
    <w:rsid w:val="0084259A"/>
    <w:rsid w:val="00842C09"/>
    <w:rsid w:val="00842C11"/>
    <w:rsid w:val="00842E5F"/>
    <w:rsid w:val="0084346A"/>
    <w:rsid w:val="008434C5"/>
    <w:rsid w:val="00843600"/>
    <w:rsid w:val="00843A60"/>
    <w:rsid w:val="00843A85"/>
    <w:rsid w:val="00843BD2"/>
    <w:rsid w:val="00843C3E"/>
    <w:rsid w:val="00843CDD"/>
    <w:rsid w:val="00843D29"/>
    <w:rsid w:val="00843DD3"/>
    <w:rsid w:val="008447BB"/>
    <w:rsid w:val="00845499"/>
    <w:rsid w:val="00845663"/>
    <w:rsid w:val="008456C9"/>
    <w:rsid w:val="00845821"/>
    <w:rsid w:val="00845908"/>
    <w:rsid w:val="00845A6B"/>
    <w:rsid w:val="008461DA"/>
    <w:rsid w:val="00847079"/>
    <w:rsid w:val="00847198"/>
    <w:rsid w:val="0084759E"/>
    <w:rsid w:val="008476F0"/>
    <w:rsid w:val="00847ABA"/>
    <w:rsid w:val="00850B48"/>
    <w:rsid w:val="00850B96"/>
    <w:rsid w:val="00850CE1"/>
    <w:rsid w:val="00850D6E"/>
    <w:rsid w:val="00850E58"/>
    <w:rsid w:val="0085168E"/>
    <w:rsid w:val="0085197C"/>
    <w:rsid w:val="00851C26"/>
    <w:rsid w:val="00851CB7"/>
    <w:rsid w:val="00852A98"/>
    <w:rsid w:val="00852AC6"/>
    <w:rsid w:val="00852B41"/>
    <w:rsid w:val="00852B58"/>
    <w:rsid w:val="00852E46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576C6"/>
    <w:rsid w:val="00860372"/>
    <w:rsid w:val="008603F7"/>
    <w:rsid w:val="00860FD8"/>
    <w:rsid w:val="008610F1"/>
    <w:rsid w:val="00862020"/>
    <w:rsid w:val="008622FA"/>
    <w:rsid w:val="008628B0"/>
    <w:rsid w:val="00862BE0"/>
    <w:rsid w:val="00862D6E"/>
    <w:rsid w:val="00862F80"/>
    <w:rsid w:val="00863775"/>
    <w:rsid w:val="0086381F"/>
    <w:rsid w:val="008638B1"/>
    <w:rsid w:val="00863E15"/>
    <w:rsid w:val="008642B5"/>
    <w:rsid w:val="008643D0"/>
    <w:rsid w:val="008652BB"/>
    <w:rsid w:val="0086552B"/>
    <w:rsid w:val="00865865"/>
    <w:rsid w:val="008658C1"/>
    <w:rsid w:val="0086641B"/>
    <w:rsid w:val="00866ED9"/>
    <w:rsid w:val="00866F50"/>
    <w:rsid w:val="0086708C"/>
    <w:rsid w:val="008679AB"/>
    <w:rsid w:val="00867F30"/>
    <w:rsid w:val="00870501"/>
    <w:rsid w:val="008705B8"/>
    <w:rsid w:val="00870C01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A4D"/>
    <w:rsid w:val="00874D22"/>
    <w:rsid w:val="0087506C"/>
    <w:rsid w:val="00876468"/>
    <w:rsid w:val="00876CA2"/>
    <w:rsid w:val="008779E3"/>
    <w:rsid w:val="008808AD"/>
    <w:rsid w:val="00880E34"/>
    <w:rsid w:val="0088138B"/>
    <w:rsid w:val="008815D2"/>
    <w:rsid w:val="00881EDE"/>
    <w:rsid w:val="00882005"/>
    <w:rsid w:val="0088298A"/>
    <w:rsid w:val="00882FF2"/>
    <w:rsid w:val="008830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5E"/>
    <w:rsid w:val="008928FB"/>
    <w:rsid w:val="00892F1F"/>
    <w:rsid w:val="008930AC"/>
    <w:rsid w:val="00893412"/>
    <w:rsid w:val="00893576"/>
    <w:rsid w:val="00893756"/>
    <w:rsid w:val="008937F1"/>
    <w:rsid w:val="008938AB"/>
    <w:rsid w:val="00893992"/>
    <w:rsid w:val="008941C6"/>
    <w:rsid w:val="00894254"/>
    <w:rsid w:val="00894261"/>
    <w:rsid w:val="0089435F"/>
    <w:rsid w:val="00894948"/>
    <w:rsid w:val="00894EEB"/>
    <w:rsid w:val="00895229"/>
    <w:rsid w:val="0089534B"/>
    <w:rsid w:val="00895701"/>
    <w:rsid w:val="00895B9A"/>
    <w:rsid w:val="00895D13"/>
    <w:rsid w:val="00895DD6"/>
    <w:rsid w:val="00896289"/>
    <w:rsid w:val="00896496"/>
    <w:rsid w:val="0089649B"/>
    <w:rsid w:val="00896995"/>
    <w:rsid w:val="00896BA6"/>
    <w:rsid w:val="00896ED9"/>
    <w:rsid w:val="00897165"/>
    <w:rsid w:val="00897D8C"/>
    <w:rsid w:val="00897E21"/>
    <w:rsid w:val="008A1624"/>
    <w:rsid w:val="008A1A8B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F75"/>
    <w:rsid w:val="008A527D"/>
    <w:rsid w:val="008A5CED"/>
    <w:rsid w:val="008A64DA"/>
    <w:rsid w:val="008A6D25"/>
    <w:rsid w:val="008B04C1"/>
    <w:rsid w:val="008B09AE"/>
    <w:rsid w:val="008B0F7F"/>
    <w:rsid w:val="008B16D1"/>
    <w:rsid w:val="008B1752"/>
    <w:rsid w:val="008B182C"/>
    <w:rsid w:val="008B1C61"/>
    <w:rsid w:val="008B2244"/>
    <w:rsid w:val="008B28A6"/>
    <w:rsid w:val="008B36F5"/>
    <w:rsid w:val="008B3A54"/>
    <w:rsid w:val="008B4675"/>
    <w:rsid w:val="008B47A9"/>
    <w:rsid w:val="008B4A1B"/>
    <w:rsid w:val="008B4A7D"/>
    <w:rsid w:val="008B4E35"/>
    <w:rsid w:val="008B50A6"/>
    <w:rsid w:val="008B53B5"/>
    <w:rsid w:val="008B58A3"/>
    <w:rsid w:val="008B5A8A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529"/>
    <w:rsid w:val="008C0782"/>
    <w:rsid w:val="008C0A7D"/>
    <w:rsid w:val="008C0BAA"/>
    <w:rsid w:val="008C1255"/>
    <w:rsid w:val="008C21C3"/>
    <w:rsid w:val="008C2438"/>
    <w:rsid w:val="008C2AC6"/>
    <w:rsid w:val="008C2DBE"/>
    <w:rsid w:val="008C2E33"/>
    <w:rsid w:val="008C2FA7"/>
    <w:rsid w:val="008C34FC"/>
    <w:rsid w:val="008C4408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889"/>
    <w:rsid w:val="008C79F9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26C"/>
    <w:rsid w:val="008D4E95"/>
    <w:rsid w:val="008D4E9D"/>
    <w:rsid w:val="008D4EA8"/>
    <w:rsid w:val="008D589B"/>
    <w:rsid w:val="008D5C3B"/>
    <w:rsid w:val="008D5C5D"/>
    <w:rsid w:val="008D617C"/>
    <w:rsid w:val="008D632A"/>
    <w:rsid w:val="008D67FC"/>
    <w:rsid w:val="008D6BE4"/>
    <w:rsid w:val="008D6CAD"/>
    <w:rsid w:val="008D6F83"/>
    <w:rsid w:val="008D7AD0"/>
    <w:rsid w:val="008D7B63"/>
    <w:rsid w:val="008E124A"/>
    <w:rsid w:val="008E13CF"/>
    <w:rsid w:val="008E1D79"/>
    <w:rsid w:val="008E2315"/>
    <w:rsid w:val="008E2433"/>
    <w:rsid w:val="008E253D"/>
    <w:rsid w:val="008E36A8"/>
    <w:rsid w:val="008E381E"/>
    <w:rsid w:val="008E3A01"/>
    <w:rsid w:val="008E3B7C"/>
    <w:rsid w:val="008E420B"/>
    <w:rsid w:val="008E4980"/>
    <w:rsid w:val="008E4E46"/>
    <w:rsid w:val="008E500A"/>
    <w:rsid w:val="008E5053"/>
    <w:rsid w:val="008E52A2"/>
    <w:rsid w:val="008E52A3"/>
    <w:rsid w:val="008E5427"/>
    <w:rsid w:val="008E54D4"/>
    <w:rsid w:val="008E5988"/>
    <w:rsid w:val="008E65F1"/>
    <w:rsid w:val="008E66F1"/>
    <w:rsid w:val="008E6EDC"/>
    <w:rsid w:val="008E737B"/>
    <w:rsid w:val="008E74B3"/>
    <w:rsid w:val="008E799B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01E"/>
    <w:rsid w:val="008F3657"/>
    <w:rsid w:val="008F3660"/>
    <w:rsid w:val="008F3790"/>
    <w:rsid w:val="008F3809"/>
    <w:rsid w:val="008F38EA"/>
    <w:rsid w:val="008F3BBB"/>
    <w:rsid w:val="008F3F98"/>
    <w:rsid w:val="008F4700"/>
    <w:rsid w:val="008F4AB0"/>
    <w:rsid w:val="008F4BE3"/>
    <w:rsid w:val="008F5C0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CE5"/>
    <w:rsid w:val="00900EF6"/>
    <w:rsid w:val="00901245"/>
    <w:rsid w:val="009016FC"/>
    <w:rsid w:val="00901780"/>
    <w:rsid w:val="009020D5"/>
    <w:rsid w:val="00902240"/>
    <w:rsid w:val="0090257B"/>
    <w:rsid w:val="009026AD"/>
    <w:rsid w:val="009026E1"/>
    <w:rsid w:val="009029D4"/>
    <w:rsid w:val="009034E5"/>
    <w:rsid w:val="0090363A"/>
    <w:rsid w:val="00903FD7"/>
    <w:rsid w:val="009046CC"/>
    <w:rsid w:val="00904B1F"/>
    <w:rsid w:val="00904B92"/>
    <w:rsid w:val="0090568D"/>
    <w:rsid w:val="009063CB"/>
    <w:rsid w:val="0090675A"/>
    <w:rsid w:val="009068B5"/>
    <w:rsid w:val="00906E32"/>
    <w:rsid w:val="00906FE3"/>
    <w:rsid w:val="00907156"/>
    <w:rsid w:val="00907739"/>
    <w:rsid w:val="00907ABF"/>
    <w:rsid w:val="00907F28"/>
    <w:rsid w:val="009100EE"/>
    <w:rsid w:val="00910542"/>
    <w:rsid w:val="00910817"/>
    <w:rsid w:val="00910EFE"/>
    <w:rsid w:val="009112B6"/>
    <w:rsid w:val="00911B7B"/>
    <w:rsid w:val="00911E09"/>
    <w:rsid w:val="009123B5"/>
    <w:rsid w:val="009127EE"/>
    <w:rsid w:val="00912D60"/>
    <w:rsid w:val="00913AB6"/>
    <w:rsid w:val="0091413C"/>
    <w:rsid w:val="00914305"/>
    <w:rsid w:val="00914315"/>
    <w:rsid w:val="00914406"/>
    <w:rsid w:val="0091454D"/>
    <w:rsid w:val="00914BC9"/>
    <w:rsid w:val="00914F4E"/>
    <w:rsid w:val="0091620E"/>
    <w:rsid w:val="00916423"/>
    <w:rsid w:val="00916AC3"/>
    <w:rsid w:val="00916B6F"/>
    <w:rsid w:val="00916D58"/>
    <w:rsid w:val="0091777F"/>
    <w:rsid w:val="0091790D"/>
    <w:rsid w:val="00917EE5"/>
    <w:rsid w:val="00917FFE"/>
    <w:rsid w:val="00920002"/>
    <w:rsid w:val="009205C5"/>
    <w:rsid w:val="00920684"/>
    <w:rsid w:val="00921CF6"/>
    <w:rsid w:val="009221C8"/>
    <w:rsid w:val="00922831"/>
    <w:rsid w:val="00922922"/>
    <w:rsid w:val="00922954"/>
    <w:rsid w:val="00923F32"/>
    <w:rsid w:val="009248E4"/>
    <w:rsid w:val="0092499C"/>
    <w:rsid w:val="00924B4D"/>
    <w:rsid w:val="009250C3"/>
    <w:rsid w:val="00925B3F"/>
    <w:rsid w:val="00925D86"/>
    <w:rsid w:val="009265B3"/>
    <w:rsid w:val="00927F47"/>
    <w:rsid w:val="00927FEE"/>
    <w:rsid w:val="0093043D"/>
    <w:rsid w:val="009306B8"/>
    <w:rsid w:val="00930B57"/>
    <w:rsid w:val="00930C30"/>
    <w:rsid w:val="0093169B"/>
    <w:rsid w:val="00932273"/>
    <w:rsid w:val="00932743"/>
    <w:rsid w:val="0093283B"/>
    <w:rsid w:val="0093289E"/>
    <w:rsid w:val="0093297C"/>
    <w:rsid w:val="00932AFA"/>
    <w:rsid w:val="00932B32"/>
    <w:rsid w:val="00932FED"/>
    <w:rsid w:val="009334D7"/>
    <w:rsid w:val="009339BA"/>
    <w:rsid w:val="00933B6F"/>
    <w:rsid w:val="00933E78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36C8B"/>
    <w:rsid w:val="009404EB"/>
    <w:rsid w:val="009408E1"/>
    <w:rsid w:val="00940CCD"/>
    <w:rsid w:val="00941656"/>
    <w:rsid w:val="00941D58"/>
    <w:rsid w:val="00942453"/>
    <w:rsid w:val="00942C53"/>
    <w:rsid w:val="00942E3E"/>
    <w:rsid w:val="00943021"/>
    <w:rsid w:val="00943258"/>
    <w:rsid w:val="00943A33"/>
    <w:rsid w:val="009440DD"/>
    <w:rsid w:val="009449A0"/>
    <w:rsid w:val="00944CFC"/>
    <w:rsid w:val="009456DF"/>
    <w:rsid w:val="0094570D"/>
    <w:rsid w:val="009474BC"/>
    <w:rsid w:val="009479FA"/>
    <w:rsid w:val="00947AAF"/>
    <w:rsid w:val="00947B45"/>
    <w:rsid w:val="00947CB6"/>
    <w:rsid w:val="0095032C"/>
    <w:rsid w:val="009504AC"/>
    <w:rsid w:val="009516C8"/>
    <w:rsid w:val="009517D4"/>
    <w:rsid w:val="0095236A"/>
    <w:rsid w:val="00952979"/>
    <w:rsid w:val="00952B4B"/>
    <w:rsid w:val="009532CF"/>
    <w:rsid w:val="0095345D"/>
    <w:rsid w:val="00953784"/>
    <w:rsid w:val="009545BE"/>
    <w:rsid w:val="00954A77"/>
    <w:rsid w:val="00954C4C"/>
    <w:rsid w:val="00954C6A"/>
    <w:rsid w:val="00955A4E"/>
    <w:rsid w:val="00955C76"/>
    <w:rsid w:val="00955E09"/>
    <w:rsid w:val="00955F92"/>
    <w:rsid w:val="0095612C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D2"/>
    <w:rsid w:val="009619FF"/>
    <w:rsid w:val="00961A31"/>
    <w:rsid w:val="00961A89"/>
    <w:rsid w:val="0096244D"/>
    <w:rsid w:val="009630DD"/>
    <w:rsid w:val="00963287"/>
    <w:rsid w:val="009632D2"/>
    <w:rsid w:val="00963789"/>
    <w:rsid w:val="0096391A"/>
    <w:rsid w:val="0096395A"/>
    <w:rsid w:val="00964417"/>
    <w:rsid w:val="00964934"/>
    <w:rsid w:val="00965723"/>
    <w:rsid w:val="00965935"/>
    <w:rsid w:val="00965980"/>
    <w:rsid w:val="0096614C"/>
    <w:rsid w:val="00966374"/>
    <w:rsid w:val="009666B6"/>
    <w:rsid w:val="00966F28"/>
    <w:rsid w:val="00967090"/>
    <w:rsid w:val="0096739A"/>
    <w:rsid w:val="009676AF"/>
    <w:rsid w:val="00967827"/>
    <w:rsid w:val="009678BB"/>
    <w:rsid w:val="009704BF"/>
    <w:rsid w:val="009706E7"/>
    <w:rsid w:val="00970801"/>
    <w:rsid w:val="00970DDE"/>
    <w:rsid w:val="00971351"/>
    <w:rsid w:val="009714FC"/>
    <w:rsid w:val="00971D2B"/>
    <w:rsid w:val="009721EB"/>
    <w:rsid w:val="00972377"/>
    <w:rsid w:val="00972675"/>
    <w:rsid w:val="00972701"/>
    <w:rsid w:val="00972BDA"/>
    <w:rsid w:val="00972D75"/>
    <w:rsid w:val="00972DA0"/>
    <w:rsid w:val="00972FC3"/>
    <w:rsid w:val="0097329B"/>
    <w:rsid w:val="00973A8E"/>
    <w:rsid w:val="009745E3"/>
    <w:rsid w:val="00974BD4"/>
    <w:rsid w:val="00975087"/>
    <w:rsid w:val="00975146"/>
    <w:rsid w:val="00975365"/>
    <w:rsid w:val="0097566D"/>
    <w:rsid w:val="009758FD"/>
    <w:rsid w:val="00975C59"/>
    <w:rsid w:val="00976155"/>
    <w:rsid w:val="009762E3"/>
    <w:rsid w:val="00976DDD"/>
    <w:rsid w:val="00977AFC"/>
    <w:rsid w:val="00977B6C"/>
    <w:rsid w:val="009807A1"/>
    <w:rsid w:val="00980C71"/>
    <w:rsid w:val="00981376"/>
    <w:rsid w:val="00981A3C"/>
    <w:rsid w:val="00981AF6"/>
    <w:rsid w:val="00981D69"/>
    <w:rsid w:val="00982081"/>
    <w:rsid w:val="009823C8"/>
    <w:rsid w:val="00982CD9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94C"/>
    <w:rsid w:val="00986DF3"/>
    <w:rsid w:val="00986EE4"/>
    <w:rsid w:val="00987465"/>
    <w:rsid w:val="00987D94"/>
    <w:rsid w:val="009904B0"/>
    <w:rsid w:val="00990575"/>
    <w:rsid w:val="00990A7C"/>
    <w:rsid w:val="00990AB1"/>
    <w:rsid w:val="009912AD"/>
    <w:rsid w:val="009919B9"/>
    <w:rsid w:val="00991BB7"/>
    <w:rsid w:val="009922A6"/>
    <w:rsid w:val="00992D11"/>
    <w:rsid w:val="009932AC"/>
    <w:rsid w:val="009939E0"/>
    <w:rsid w:val="00994030"/>
    <w:rsid w:val="009942D3"/>
    <w:rsid w:val="00994A58"/>
    <w:rsid w:val="00994BED"/>
    <w:rsid w:val="00994CF4"/>
    <w:rsid w:val="009951D9"/>
    <w:rsid w:val="00995263"/>
    <w:rsid w:val="00995D30"/>
    <w:rsid w:val="009963A7"/>
    <w:rsid w:val="00997092"/>
    <w:rsid w:val="009971B0"/>
    <w:rsid w:val="0099769A"/>
    <w:rsid w:val="00997939"/>
    <w:rsid w:val="00997A4D"/>
    <w:rsid w:val="00997DF2"/>
    <w:rsid w:val="00997EB2"/>
    <w:rsid w:val="00997EED"/>
    <w:rsid w:val="009A0268"/>
    <w:rsid w:val="009A094D"/>
    <w:rsid w:val="009A0E89"/>
    <w:rsid w:val="009A1562"/>
    <w:rsid w:val="009A1803"/>
    <w:rsid w:val="009A18CC"/>
    <w:rsid w:val="009A1B2B"/>
    <w:rsid w:val="009A1BAA"/>
    <w:rsid w:val="009A23C8"/>
    <w:rsid w:val="009A2511"/>
    <w:rsid w:val="009A2C8F"/>
    <w:rsid w:val="009A32E9"/>
    <w:rsid w:val="009A32EF"/>
    <w:rsid w:val="009A39F8"/>
    <w:rsid w:val="009A3C11"/>
    <w:rsid w:val="009A3D05"/>
    <w:rsid w:val="009A478C"/>
    <w:rsid w:val="009A4D9F"/>
    <w:rsid w:val="009A5089"/>
    <w:rsid w:val="009A5552"/>
    <w:rsid w:val="009A5907"/>
    <w:rsid w:val="009A5C42"/>
    <w:rsid w:val="009A61F3"/>
    <w:rsid w:val="009A63D2"/>
    <w:rsid w:val="009A6B3C"/>
    <w:rsid w:val="009A705B"/>
    <w:rsid w:val="009A71A8"/>
    <w:rsid w:val="009A7584"/>
    <w:rsid w:val="009A7872"/>
    <w:rsid w:val="009B020F"/>
    <w:rsid w:val="009B0471"/>
    <w:rsid w:val="009B07AD"/>
    <w:rsid w:val="009B0974"/>
    <w:rsid w:val="009B0DA7"/>
    <w:rsid w:val="009B13CB"/>
    <w:rsid w:val="009B1ABB"/>
    <w:rsid w:val="009B1D80"/>
    <w:rsid w:val="009B1E86"/>
    <w:rsid w:val="009B2054"/>
    <w:rsid w:val="009B2516"/>
    <w:rsid w:val="009B2CE8"/>
    <w:rsid w:val="009B2D5C"/>
    <w:rsid w:val="009B2E9B"/>
    <w:rsid w:val="009B3B1E"/>
    <w:rsid w:val="009B3C84"/>
    <w:rsid w:val="009B411D"/>
    <w:rsid w:val="009B4827"/>
    <w:rsid w:val="009B4963"/>
    <w:rsid w:val="009B49F0"/>
    <w:rsid w:val="009B4AA3"/>
    <w:rsid w:val="009B6F77"/>
    <w:rsid w:val="009B75FE"/>
    <w:rsid w:val="009B7AA3"/>
    <w:rsid w:val="009B7DAC"/>
    <w:rsid w:val="009B7EBB"/>
    <w:rsid w:val="009C006B"/>
    <w:rsid w:val="009C02AD"/>
    <w:rsid w:val="009C09BB"/>
    <w:rsid w:val="009C0A58"/>
    <w:rsid w:val="009C0E23"/>
    <w:rsid w:val="009C113E"/>
    <w:rsid w:val="009C1147"/>
    <w:rsid w:val="009C138B"/>
    <w:rsid w:val="009C18C2"/>
    <w:rsid w:val="009C1C66"/>
    <w:rsid w:val="009C249A"/>
    <w:rsid w:val="009C29ED"/>
    <w:rsid w:val="009C34DB"/>
    <w:rsid w:val="009C3F8A"/>
    <w:rsid w:val="009C4056"/>
    <w:rsid w:val="009C4499"/>
    <w:rsid w:val="009C452C"/>
    <w:rsid w:val="009C4791"/>
    <w:rsid w:val="009C4EAF"/>
    <w:rsid w:val="009C54CF"/>
    <w:rsid w:val="009C5FEB"/>
    <w:rsid w:val="009C6AB8"/>
    <w:rsid w:val="009C728D"/>
    <w:rsid w:val="009C757C"/>
    <w:rsid w:val="009D0BC8"/>
    <w:rsid w:val="009D16A8"/>
    <w:rsid w:val="009D1770"/>
    <w:rsid w:val="009D1947"/>
    <w:rsid w:val="009D2018"/>
    <w:rsid w:val="009D216E"/>
    <w:rsid w:val="009D2992"/>
    <w:rsid w:val="009D2B37"/>
    <w:rsid w:val="009D395B"/>
    <w:rsid w:val="009D3D09"/>
    <w:rsid w:val="009D4507"/>
    <w:rsid w:val="009D52A6"/>
    <w:rsid w:val="009D5511"/>
    <w:rsid w:val="009D5B96"/>
    <w:rsid w:val="009D5C0A"/>
    <w:rsid w:val="009D5E36"/>
    <w:rsid w:val="009D62D3"/>
    <w:rsid w:val="009D65A8"/>
    <w:rsid w:val="009D69C4"/>
    <w:rsid w:val="009D6CAC"/>
    <w:rsid w:val="009D6E6F"/>
    <w:rsid w:val="009E01BB"/>
    <w:rsid w:val="009E04A6"/>
    <w:rsid w:val="009E0A1A"/>
    <w:rsid w:val="009E0A38"/>
    <w:rsid w:val="009E0DC3"/>
    <w:rsid w:val="009E25B8"/>
    <w:rsid w:val="009E3327"/>
    <w:rsid w:val="009E3825"/>
    <w:rsid w:val="009E421A"/>
    <w:rsid w:val="009E434C"/>
    <w:rsid w:val="009E4647"/>
    <w:rsid w:val="009E480D"/>
    <w:rsid w:val="009E5096"/>
    <w:rsid w:val="009E5257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2EC"/>
    <w:rsid w:val="009F1E5E"/>
    <w:rsid w:val="009F22B2"/>
    <w:rsid w:val="009F240B"/>
    <w:rsid w:val="009F35E6"/>
    <w:rsid w:val="009F3A73"/>
    <w:rsid w:val="009F3C87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0E50"/>
    <w:rsid w:val="00A010FE"/>
    <w:rsid w:val="00A012BD"/>
    <w:rsid w:val="00A01478"/>
    <w:rsid w:val="00A0148C"/>
    <w:rsid w:val="00A01542"/>
    <w:rsid w:val="00A015AF"/>
    <w:rsid w:val="00A01FE9"/>
    <w:rsid w:val="00A02478"/>
    <w:rsid w:val="00A0267B"/>
    <w:rsid w:val="00A0285F"/>
    <w:rsid w:val="00A02920"/>
    <w:rsid w:val="00A034A0"/>
    <w:rsid w:val="00A03CA9"/>
    <w:rsid w:val="00A04620"/>
    <w:rsid w:val="00A059AE"/>
    <w:rsid w:val="00A066BF"/>
    <w:rsid w:val="00A06CD9"/>
    <w:rsid w:val="00A06DDF"/>
    <w:rsid w:val="00A07298"/>
    <w:rsid w:val="00A077B4"/>
    <w:rsid w:val="00A07A5D"/>
    <w:rsid w:val="00A10008"/>
    <w:rsid w:val="00A102B1"/>
    <w:rsid w:val="00A102F2"/>
    <w:rsid w:val="00A1057F"/>
    <w:rsid w:val="00A1089D"/>
    <w:rsid w:val="00A108BC"/>
    <w:rsid w:val="00A10BE3"/>
    <w:rsid w:val="00A10C20"/>
    <w:rsid w:val="00A10E05"/>
    <w:rsid w:val="00A10E7A"/>
    <w:rsid w:val="00A112AF"/>
    <w:rsid w:val="00A117CD"/>
    <w:rsid w:val="00A11D0E"/>
    <w:rsid w:val="00A11DE1"/>
    <w:rsid w:val="00A11EFE"/>
    <w:rsid w:val="00A1229D"/>
    <w:rsid w:val="00A12977"/>
    <w:rsid w:val="00A12C96"/>
    <w:rsid w:val="00A1324D"/>
    <w:rsid w:val="00A13417"/>
    <w:rsid w:val="00A13442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5EF3"/>
    <w:rsid w:val="00A16088"/>
    <w:rsid w:val="00A160A7"/>
    <w:rsid w:val="00A16885"/>
    <w:rsid w:val="00A171BF"/>
    <w:rsid w:val="00A17749"/>
    <w:rsid w:val="00A17A7B"/>
    <w:rsid w:val="00A204D1"/>
    <w:rsid w:val="00A20A31"/>
    <w:rsid w:val="00A20C83"/>
    <w:rsid w:val="00A210A6"/>
    <w:rsid w:val="00A2136A"/>
    <w:rsid w:val="00A213AB"/>
    <w:rsid w:val="00A2275A"/>
    <w:rsid w:val="00A227DF"/>
    <w:rsid w:val="00A22AAC"/>
    <w:rsid w:val="00A22E7D"/>
    <w:rsid w:val="00A231C5"/>
    <w:rsid w:val="00A232A1"/>
    <w:rsid w:val="00A233CC"/>
    <w:rsid w:val="00A2355F"/>
    <w:rsid w:val="00A23BA1"/>
    <w:rsid w:val="00A23BB8"/>
    <w:rsid w:val="00A246F5"/>
    <w:rsid w:val="00A25AA8"/>
    <w:rsid w:val="00A25B28"/>
    <w:rsid w:val="00A2601A"/>
    <w:rsid w:val="00A2601F"/>
    <w:rsid w:val="00A264E0"/>
    <w:rsid w:val="00A26944"/>
    <w:rsid w:val="00A26E5D"/>
    <w:rsid w:val="00A26F7B"/>
    <w:rsid w:val="00A27314"/>
    <w:rsid w:val="00A27D75"/>
    <w:rsid w:val="00A3037D"/>
    <w:rsid w:val="00A3077D"/>
    <w:rsid w:val="00A31133"/>
    <w:rsid w:val="00A31149"/>
    <w:rsid w:val="00A319CE"/>
    <w:rsid w:val="00A31D9E"/>
    <w:rsid w:val="00A32352"/>
    <w:rsid w:val="00A323C9"/>
    <w:rsid w:val="00A327BA"/>
    <w:rsid w:val="00A328C1"/>
    <w:rsid w:val="00A32A31"/>
    <w:rsid w:val="00A32BA3"/>
    <w:rsid w:val="00A32ECF"/>
    <w:rsid w:val="00A340D6"/>
    <w:rsid w:val="00A345E6"/>
    <w:rsid w:val="00A34902"/>
    <w:rsid w:val="00A34AC6"/>
    <w:rsid w:val="00A3500A"/>
    <w:rsid w:val="00A35172"/>
    <w:rsid w:val="00A352AB"/>
    <w:rsid w:val="00A35918"/>
    <w:rsid w:val="00A36362"/>
    <w:rsid w:val="00A365C4"/>
    <w:rsid w:val="00A3672C"/>
    <w:rsid w:val="00A36AF6"/>
    <w:rsid w:val="00A36B54"/>
    <w:rsid w:val="00A36FEC"/>
    <w:rsid w:val="00A374AA"/>
    <w:rsid w:val="00A379D5"/>
    <w:rsid w:val="00A37A35"/>
    <w:rsid w:val="00A37B31"/>
    <w:rsid w:val="00A37DA1"/>
    <w:rsid w:val="00A40227"/>
    <w:rsid w:val="00A4023E"/>
    <w:rsid w:val="00A40A73"/>
    <w:rsid w:val="00A41070"/>
    <w:rsid w:val="00A41136"/>
    <w:rsid w:val="00A413A3"/>
    <w:rsid w:val="00A41435"/>
    <w:rsid w:val="00A41882"/>
    <w:rsid w:val="00A419DD"/>
    <w:rsid w:val="00A42035"/>
    <w:rsid w:val="00A4206A"/>
    <w:rsid w:val="00A4226C"/>
    <w:rsid w:val="00A42879"/>
    <w:rsid w:val="00A42BBD"/>
    <w:rsid w:val="00A42D72"/>
    <w:rsid w:val="00A43023"/>
    <w:rsid w:val="00A43292"/>
    <w:rsid w:val="00A433CE"/>
    <w:rsid w:val="00A43C81"/>
    <w:rsid w:val="00A44C87"/>
    <w:rsid w:val="00A44D07"/>
    <w:rsid w:val="00A44DCE"/>
    <w:rsid w:val="00A44F45"/>
    <w:rsid w:val="00A45702"/>
    <w:rsid w:val="00A458C8"/>
    <w:rsid w:val="00A45FA9"/>
    <w:rsid w:val="00A46452"/>
    <w:rsid w:val="00A47174"/>
    <w:rsid w:val="00A471AA"/>
    <w:rsid w:val="00A475D4"/>
    <w:rsid w:val="00A50B7F"/>
    <w:rsid w:val="00A515AF"/>
    <w:rsid w:val="00A5166D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DB7"/>
    <w:rsid w:val="00A535EE"/>
    <w:rsid w:val="00A538FC"/>
    <w:rsid w:val="00A54095"/>
    <w:rsid w:val="00A5413F"/>
    <w:rsid w:val="00A55288"/>
    <w:rsid w:val="00A55668"/>
    <w:rsid w:val="00A55BB8"/>
    <w:rsid w:val="00A567B2"/>
    <w:rsid w:val="00A57107"/>
    <w:rsid w:val="00A5765B"/>
    <w:rsid w:val="00A579D8"/>
    <w:rsid w:val="00A57A11"/>
    <w:rsid w:val="00A57C8E"/>
    <w:rsid w:val="00A60140"/>
    <w:rsid w:val="00A604D9"/>
    <w:rsid w:val="00A6093D"/>
    <w:rsid w:val="00A60BA0"/>
    <w:rsid w:val="00A60D7B"/>
    <w:rsid w:val="00A6101F"/>
    <w:rsid w:val="00A61040"/>
    <w:rsid w:val="00A61916"/>
    <w:rsid w:val="00A62764"/>
    <w:rsid w:val="00A629EF"/>
    <w:rsid w:val="00A6322C"/>
    <w:rsid w:val="00A6331B"/>
    <w:rsid w:val="00A63486"/>
    <w:rsid w:val="00A6370E"/>
    <w:rsid w:val="00A63993"/>
    <w:rsid w:val="00A639EB"/>
    <w:rsid w:val="00A63F58"/>
    <w:rsid w:val="00A63F6F"/>
    <w:rsid w:val="00A647C0"/>
    <w:rsid w:val="00A64934"/>
    <w:rsid w:val="00A64F61"/>
    <w:rsid w:val="00A6588C"/>
    <w:rsid w:val="00A65EC0"/>
    <w:rsid w:val="00A661DE"/>
    <w:rsid w:val="00A6632B"/>
    <w:rsid w:val="00A677E6"/>
    <w:rsid w:val="00A67882"/>
    <w:rsid w:val="00A67F4A"/>
    <w:rsid w:val="00A70263"/>
    <w:rsid w:val="00A70897"/>
    <w:rsid w:val="00A713E8"/>
    <w:rsid w:val="00A71475"/>
    <w:rsid w:val="00A715A8"/>
    <w:rsid w:val="00A71D87"/>
    <w:rsid w:val="00A72044"/>
    <w:rsid w:val="00A72E19"/>
    <w:rsid w:val="00A72EB2"/>
    <w:rsid w:val="00A730B0"/>
    <w:rsid w:val="00A73142"/>
    <w:rsid w:val="00A731CE"/>
    <w:rsid w:val="00A73498"/>
    <w:rsid w:val="00A735BE"/>
    <w:rsid w:val="00A735F3"/>
    <w:rsid w:val="00A73E78"/>
    <w:rsid w:val="00A74CA8"/>
    <w:rsid w:val="00A752BE"/>
    <w:rsid w:val="00A75555"/>
    <w:rsid w:val="00A75F3D"/>
    <w:rsid w:val="00A76148"/>
    <w:rsid w:val="00A76518"/>
    <w:rsid w:val="00A76BB0"/>
    <w:rsid w:val="00A76FBD"/>
    <w:rsid w:val="00A774C0"/>
    <w:rsid w:val="00A77BBA"/>
    <w:rsid w:val="00A77F8F"/>
    <w:rsid w:val="00A80401"/>
    <w:rsid w:val="00A80701"/>
    <w:rsid w:val="00A80733"/>
    <w:rsid w:val="00A810E1"/>
    <w:rsid w:val="00A810FB"/>
    <w:rsid w:val="00A81345"/>
    <w:rsid w:val="00A8154B"/>
    <w:rsid w:val="00A81762"/>
    <w:rsid w:val="00A81D53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4DA4"/>
    <w:rsid w:val="00A850EA"/>
    <w:rsid w:val="00A8549B"/>
    <w:rsid w:val="00A85EEB"/>
    <w:rsid w:val="00A85FD2"/>
    <w:rsid w:val="00A860AF"/>
    <w:rsid w:val="00A871F5"/>
    <w:rsid w:val="00A87958"/>
    <w:rsid w:val="00A879B2"/>
    <w:rsid w:val="00A87E15"/>
    <w:rsid w:val="00A90442"/>
    <w:rsid w:val="00A908A1"/>
    <w:rsid w:val="00A90A86"/>
    <w:rsid w:val="00A91263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5C3"/>
    <w:rsid w:val="00A9660A"/>
    <w:rsid w:val="00A9686B"/>
    <w:rsid w:val="00A968DC"/>
    <w:rsid w:val="00A96EA1"/>
    <w:rsid w:val="00A9707E"/>
    <w:rsid w:val="00A97317"/>
    <w:rsid w:val="00A9772A"/>
    <w:rsid w:val="00AA0720"/>
    <w:rsid w:val="00AA0DD5"/>
    <w:rsid w:val="00AA0FD9"/>
    <w:rsid w:val="00AA1087"/>
    <w:rsid w:val="00AA1634"/>
    <w:rsid w:val="00AA1DA0"/>
    <w:rsid w:val="00AA1F00"/>
    <w:rsid w:val="00AA2196"/>
    <w:rsid w:val="00AA2608"/>
    <w:rsid w:val="00AA263A"/>
    <w:rsid w:val="00AA2928"/>
    <w:rsid w:val="00AA3395"/>
    <w:rsid w:val="00AA361B"/>
    <w:rsid w:val="00AA3E92"/>
    <w:rsid w:val="00AA45D6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EA4"/>
    <w:rsid w:val="00AA7F21"/>
    <w:rsid w:val="00AB02A9"/>
    <w:rsid w:val="00AB1459"/>
    <w:rsid w:val="00AB1634"/>
    <w:rsid w:val="00AB18C3"/>
    <w:rsid w:val="00AB1AB0"/>
    <w:rsid w:val="00AB2305"/>
    <w:rsid w:val="00AB323D"/>
    <w:rsid w:val="00AB357A"/>
    <w:rsid w:val="00AB44A5"/>
    <w:rsid w:val="00AB4B0F"/>
    <w:rsid w:val="00AB56BA"/>
    <w:rsid w:val="00AB58F6"/>
    <w:rsid w:val="00AB5A60"/>
    <w:rsid w:val="00AB5E09"/>
    <w:rsid w:val="00AB6125"/>
    <w:rsid w:val="00AB627A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C2F"/>
    <w:rsid w:val="00AB7D4C"/>
    <w:rsid w:val="00AC0075"/>
    <w:rsid w:val="00AC073C"/>
    <w:rsid w:val="00AC0749"/>
    <w:rsid w:val="00AC126D"/>
    <w:rsid w:val="00AC1AB4"/>
    <w:rsid w:val="00AC1B5D"/>
    <w:rsid w:val="00AC1D9F"/>
    <w:rsid w:val="00AC201B"/>
    <w:rsid w:val="00AC2141"/>
    <w:rsid w:val="00AC2183"/>
    <w:rsid w:val="00AC227B"/>
    <w:rsid w:val="00AC237F"/>
    <w:rsid w:val="00AC3096"/>
    <w:rsid w:val="00AC3283"/>
    <w:rsid w:val="00AC3561"/>
    <w:rsid w:val="00AC35A9"/>
    <w:rsid w:val="00AC3BBB"/>
    <w:rsid w:val="00AC3CC5"/>
    <w:rsid w:val="00AC4458"/>
    <w:rsid w:val="00AC49C6"/>
    <w:rsid w:val="00AC588C"/>
    <w:rsid w:val="00AC5F42"/>
    <w:rsid w:val="00AC64B5"/>
    <w:rsid w:val="00AC6A14"/>
    <w:rsid w:val="00AC6B61"/>
    <w:rsid w:val="00AC6C1A"/>
    <w:rsid w:val="00AC712D"/>
    <w:rsid w:val="00AC7502"/>
    <w:rsid w:val="00AC75B3"/>
    <w:rsid w:val="00AC76A1"/>
    <w:rsid w:val="00AC7DBA"/>
    <w:rsid w:val="00AD0301"/>
    <w:rsid w:val="00AD03C1"/>
    <w:rsid w:val="00AD0ADC"/>
    <w:rsid w:val="00AD0B4B"/>
    <w:rsid w:val="00AD0D89"/>
    <w:rsid w:val="00AD0FB0"/>
    <w:rsid w:val="00AD121F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BB1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D7D2C"/>
    <w:rsid w:val="00AE05CF"/>
    <w:rsid w:val="00AE0CFA"/>
    <w:rsid w:val="00AE0E23"/>
    <w:rsid w:val="00AE11F0"/>
    <w:rsid w:val="00AE12E1"/>
    <w:rsid w:val="00AE15DF"/>
    <w:rsid w:val="00AE1AE6"/>
    <w:rsid w:val="00AE1C93"/>
    <w:rsid w:val="00AE245F"/>
    <w:rsid w:val="00AE273C"/>
    <w:rsid w:val="00AE2906"/>
    <w:rsid w:val="00AE3A07"/>
    <w:rsid w:val="00AE3C93"/>
    <w:rsid w:val="00AE3CB8"/>
    <w:rsid w:val="00AE4212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596C"/>
    <w:rsid w:val="00AF5CE3"/>
    <w:rsid w:val="00AF654C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64B"/>
    <w:rsid w:val="00B02B96"/>
    <w:rsid w:val="00B02CEF"/>
    <w:rsid w:val="00B03834"/>
    <w:rsid w:val="00B03D9E"/>
    <w:rsid w:val="00B03F09"/>
    <w:rsid w:val="00B04648"/>
    <w:rsid w:val="00B049B9"/>
    <w:rsid w:val="00B05205"/>
    <w:rsid w:val="00B055A3"/>
    <w:rsid w:val="00B0598A"/>
    <w:rsid w:val="00B05A67"/>
    <w:rsid w:val="00B05CA6"/>
    <w:rsid w:val="00B06439"/>
    <w:rsid w:val="00B06525"/>
    <w:rsid w:val="00B06BF3"/>
    <w:rsid w:val="00B06DF3"/>
    <w:rsid w:val="00B07352"/>
    <w:rsid w:val="00B07E4D"/>
    <w:rsid w:val="00B100F6"/>
    <w:rsid w:val="00B1027F"/>
    <w:rsid w:val="00B104B8"/>
    <w:rsid w:val="00B107A8"/>
    <w:rsid w:val="00B10CEA"/>
    <w:rsid w:val="00B115F3"/>
    <w:rsid w:val="00B118EF"/>
    <w:rsid w:val="00B1329F"/>
    <w:rsid w:val="00B134EA"/>
    <w:rsid w:val="00B1398E"/>
    <w:rsid w:val="00B13FE3"/>
    <w:rsid w:val="00B14274"/>
    <w:rsid w:val="00B148B8"/>
    <w:rsid w:val="00B14ABB"/>
    <w:rsid w:val="00B15097"/>
    <w:rsid w:val="00B15983"/>
    <w:rsid w:val="00B15A0D"/>
    <w:rsid w:val="00B15BA4"/>
    <w:rsid w:val="00B16BEE"/>
    <w:rsid w:val="00B16F00"/>
    <w:rsid w:val="00B1757B"/>
    <w:rsid w:val="00B1786E"/>
    <w:rsid w:val="00B178FE"/>
    <w:rsid w:val="00B209AB"/>
    <w:rsid w:val="00B20C8D"/>
    <w:rsid w:val="00B21E66"/>
    <w:rsid w:val="00B222BA"/>
    <w:rsid w:val="00B227A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4F8F"/>
    <w:rsid w:val="00B250A4"/>
    <w:rsid w:val="00B250DA"/>
    <w:rsid w:val="00B253B5"/>
    <w:rsid w:val="00B2552B"/>
    <w:rsid w:val="00B25B09"/>
    <w:rsid w:val="00B25B73"/>
    <w:rsid w:val="00B25F79"/>
    <w:rsid w:val="00B261E6"/>
    <w:rsid w:val="00B263D6"/>
    <w:rsid w:val="00B266C6"/>
    <w:rsid w:val="00B26A4A"/>
    <w:rsid w:val="00B26C70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C01"/>
    <w:rsid w:val="00B33C5E"/>
    <w:rsid w:val="00B33F47"/>
    <w:rsid w:val="00B34281"/>
    <w:rsid w:val="00B34327"/>
    <w:rsid w:val="00B34455"/>
    <w:rsid w:val="00B34698"/>
    <w:rsid w:val="00B346F6"/>
    <w:rsid w:val="00B34B1A"/>
    <w:rsid w:val="00B34DBE"/>
    <w:rsid w:val="00B353B8"/>
    <w:rsid w:val="00B35F26"/>
    <w:rsid w:val="00B364F0"/>
    <w:rsid w:val="00B366CB"/>
    <w:rsid w:val="00B3703E"/>
    <w:rsid w:val="00B377C0"/>
    <w:rsid w:val="00B37A29"/>
    <w:rsid w:val="00B40533"/>
    <w:rsid w:val="00B40EA9"/>
    <w:rsid w:val="00B40EC4"/>
    <w:rsid w:val="00B410CD"/>
    <w:rsid w:val="00B415F2"/>
    <w:rsid w:val="00B41D57"/>
    <w:rsid w:val="00B41F16"/>
    <w:rsid w:val="00B4239C"/>
    <w:rsid w:val="00B4253D"/>
    <w:rsid w:val="00B4283A"/>
    <w:rsid w:val="00B4290E"/>
    <w:rsid w:val="00B429FD"/>
    <w:rsid w:val="00B42EA8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6F2"/>
    <w:rsid w:val="00B46E08"/>
    <w:rsid w:val="00B4756D"/>
    <w:rsid w:val="00B478C6"/>
    <w:rsid w:val="00B478C9"/>
    <w:rsid w:val="00B4796B"/>
    <w:rsid w:val="00B50164"/>
    <w:rsid w:val="00B5065E"/>
    <w:rsid w:val="00B50FA0"/>
    <w:rsid w:val="00B51150"/>
    <w:rsid w:val="00B51990"/>
    <w:rsid w:val="00B51D4F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5FF3"/>
    <w:rsid w:val="00B561CE"/>
    <w:rsid w:val="00B56267"/>
    <w:rsid w:val="00B56368"/>
    <w:rsid w:val="00B56FA5"/>
    <w:rsid w:val="00B571AF"/>
    <w:rsid w:val="00B60500"/>
    <w:rsid w:val="00B616C6"/>
    <w:rsid w:val="00B6212F"/>
    <w:rsid w:val="00B621A2"/>
    <w:rsid w:val="00B62AA3"/>
    <w:rsid w:val="00B63141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990"/>
    <w:rsid w:val="00B67A34"/>
    <w:rsid w:val="00B67BD5"/>
    <w:rsid w:val="00B67E02"/>
    <w:rsid w:val="00B704D2"/>
    <w:rsid w:val="00B707A5"/>
    <w:rsid w:val="00B70C8F"/>
    <w:rsid w:val="00B70EEC"/>
    <w:rsid w:val="00B717F4"/>
    <w:rsid w:val="00B718C7"/>
    <w:rsid w:val="00B718E0"/>
    <w:rsid w:val="00B719F1"/>
    <w:rsid w:val="00B73467"/>
    <w:rsid w:val="00B73829"/>
    <w:rsid w:val="00B7387B"/>
    <w:rsid w:val="00B73E9D"/>
    <w:rsid w:val="00B755A0"/>
    <w:rsid w:val="00B76055"/>
    <w:rsid w:val="00B7629C"/>
    <w:rsid w:val="00B769B3"/>
    <w:rsid w:val="00B76E0F"/>
    <w:rsid w:val="00B779E6"/>
    <w:rsid w:val="00B801EF"/>
    <w:rsid w:val="00B8062F"/>
    <w:rsid w:val="00B80D07"/>
    <w:rsid w:val="00B8122E"/>
    <w:rsid w:val="00B81550"/>
    <w:rsid w:val="00B817F7"/>
    <w:rsid w:val="00B81A76"/>
    <w:rsid w:val="00B81DFB"/>
    <w:rsid w:val="00B81FEA"/>
    <w:rsid w:val="00B82B5F"/>
    <w:rsid w:val="00B82BA7"/>
    <w:rsid w:val="00B82DAE"/>
    <w:rsid w:val="00B83020"/>
    <w:rsid w:val="00B83146"/>
    <w:rsid w:val="00B83275"/>
    <w:rsid w:val="00B8373B"/>
    <w:rsid w:val="00B83831"/>
    <w:rsid w:val="00B85244"/>
    <w:rsid w:val="00B856C4"/>
    <w:rsid w:val="00B859B7"/>
    <w:rsid w:val="00B85AE8"/>
    <w:rsid w:val="00B85B14"/>
    <w:rsid w:val="00B86174"/>
    <w:rsid w:val="00B862E4"/>
    <w:rsid w:val="00B86C3C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0CF4"/>
    <w:rsid w:val="00B91194"/>
    <w:rsid w:val="00B9120C"/>
    <w:rsid w:val="00B9163D"/>
    <w:rsid w:val="00B930E1"/>
    <w:rsid w:val="00B93177"/>
    <w:rsid w:val="00B931FE"/>
    <w:rsid w:val="00B9390A"/>
    <w:rsid w:val="00B93B0F"/>
    <w:rsid w:val="00B93C22"/>
    <w:rsid w:val="00B93D49"/>
    <w:rsid w:val="00B942D2"/>
    <w:rsid w:val="00B94A8F"/>
    <w:rsid w:val="00B962CB"/>
    <w:rsid w:val="00B96799"/>
    <w:rsid w:val="00B967A4"/>
    <w:rsid w:val="00B96AF3"/>
    <w:rsid w:val="00B96BA6"/>
    <w:rsid w:val="00B96BFD"/>
    <w:rsid w:val="00B96D05"/>
    <w:rsid w:val="00B97806"/>
    <w:rsid w:val="00B97A6D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9F8"/>
    <w:rsid w:val="00BA2321"/>
    <w:rsid w:val="00BA261C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A2B"/>
    <w:rsid w:val="00BA5FC6"/>
    <w:rsid w:val="00BA610E"/>
    <w:rsid w:val="00BA6182"/>
    <w:rsid w:val="00BA647F"/>
    <w:rsid w:val="00BA6BB1"/>
    <w:rsid w:val="00BA6C02"/>
    <w:rsid w:val="00BA6DD0"/>
    <w:rsid w:val="00BA721C"/>
    <w:rsid w:val="00BA7AAB"/>
    <w:rsid w:val="00BA7D48"/>
    <w:rsid w:val="00BB06A9"/>
    <w:rsid w:val="00BB0D0F"/>
    <w:rsid w:val="00BB126C"/>
    <w:rsid w:val="00BB13A6"/>
    <w:rsid w:val="00BB1F9B"/>
    <w:rsid w:val="00BB2022"/>
    <w:rsid w:val="00BB29A3"/>
    <w:rsid w:val="00BB2C30"/>
    <w:rsid w:val="00BB2F8A"/>
    <w:rsid w:val="00BB305F"/>
    <w:rsid w:val="00BB38B9"/>
    <w:rsid w:val="00BB3A83"/>
    <w:rsid w:val="00BB3B91"/>
    <w:rsid w:val="00BB3BA0"/>
    <w:rsid w:val="00BB40E3"/>
    <w:rsid w:val="00BB4409"/>
    <w:rsid w:val="00BB49C5"/>
    <w:rsid w:val="00BB5546"/>
    <w:rsid w:val="00BB572F"/>
    <w:rsid w:val="00BB59A2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B7CA2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4A6"/>
    <w:rsid w:val="00BC49A0"/>
    <w:rsid w:val="00BC4B97"/>
    <w:rsid w:val="00BC4D2F"/>
    <w:rsid w:val="00BC5230"/>
    <w:rsid w:val="00BC58CA"/>
    <w:rsid w:val="00BC5E24"/>
    <w:rsid w:val="00BC611F"/>
    <w:rsid w:val="00BC62BE"/>
    <w:rsid w:val="00BC71DD"/>
    <w:rsid w:val="00BC7385"/>
    <w:rsid w:val="00BC7B79"/>
    <w:rsid w:val="00BD01A9"/>
    <w:rsid w:val="00BD03BA"/>
    <w:rsid w:val="00BD07B4"/>
    <w:rsid w:val="00BD098A"/>
    <w:rsid w:val="00BD0C69"/>
    <w:rsid w:val="00BD15A1"/>
    <w:rsid w:val="00BD1F39"/>
    <w:rsid w:val="00BD1F86"/>
    <w:rsid w:val="00BD2069"/>
    <w:rsid w:val="00BD21B8"/>
    <w:rsid w:val="00BD3262"/>
    <w:rsid w:val="00BD41FC"/>
    <w:rsid w:val="00BD4417"/>
    <w:rsid w:val="00BD45A5"/>
    <w:rsid w:val="00BD4671"/>
    <w:rsid w:val="00BD478C"/>
    <w:rsid w:val="00BD4A99"/>
    <w:rsid w:val="00BD587E"/>
    <w:rsid w:val="00BD5AF2"/>
    <w:rsid w:val="00BD643F"/>
    <w:rsid w:val="00BD72BF"/>
    <w:rsid w:val="00BD7BC8"/>
    <w:rsid w:val="00BD7EE4"/>
    <w:rsid w:val="00BD7EE5"/>
    <w:rsid w:val="00BE013F"/>
    <w:rsid w:val="00BE0194"/>
    <w:rsid w:val="00BE06F4"/>
    <w:rsid w:val="00BE0AA1"/>
    <w:rsid w:val="00BE102E"/>
    <w:rsid w:val="00BE10B6"/>
    <w:rsid w:val="00BE1226"/>
    <w:rsid w:val="00BE1804"/>
    <w:rsid w:val="00BE1AD7"/>
    <w:rsid w:val="00BE1CF0"/>
    <w:rsid w:val="00BE223D"/>
    <w:rsid w:val="00BE22BA"/>
    <w:rsid w:val="00BE2BBD"/>
    <w:rsid w:val="00BE2BF7"/>
    <w:rsid w:val="00BE2CA1"/>
    <w:rsid w:val="00BE2CB6"/>
    <w:rsid w:val="00BE2E4E"/>
    <w:rsid w:val="00BE3864"/>
    <w:rsid w:val="00BE38C8"/>
    <w:rsid w:val="00BE40B2"/>
    <w:rsid w:val="00BE4242"/>
    <w:rsid w:val="00BE4377"/>
    <w:rsid w:val="00BE4857"/>
    <w:rsid w:val="00BE4A64"/>
    <w:rsid w:val="00BE4F81"/>
    <w:rsid w:val="00BE517B"/>
    <w:rsid w:val="00BE534A"/>
    <w:rsid w:val="00BE602A"/>
    <w:rsid w:val="00BE7120"/>
    <w:rsid w:val="00BE74D4"/>
    <w:rsid w:val="00BE7FAA"/>
    <w:rsid w:val="00BF01D2"/>
    <w:rsid w:val="00BF0368"/>
    <w:rsid w:val="00BF06EF"/>
    <w:rsid w:val="00BF09B1"/>
    <w:rsid w:val="00BF0B2A"/>
    <w:rsid w:val="00BF0E01"/>
    <w:rsid w:val="00BF13A4"/>
    <w:rsid w:val="00BF27AD"/>
    <w:rsid w:val="00BF2CD8"/>
    <w:rsid w:val="00BF2DA4"/>
    <w:rsid w:val="00BF353B"/>
    <w:rsid w:val="00BF4A55"/>
    <w:rsid w:val="00BF51BA"/>
    <w:rsid w:val="00BF55D0"/>
    <w:rsid w:val="00BF5E91"/>
    <w:rsid w:val="00BF5ED6"/>
    <w:rsid w:val="00BF6CD4"/>
    <w:rsid w:val="00BF7130"/>
    <w:rsid w:val="00BF75F2"/>
    <w:rsid w:val="00BF793B"/>
    <w:rsid w:val="00BF799E"/>
    <w:rsid w:val="00C0062D"/>
    <w:rsid w:val="00C00D96"/>
    <w:rsid w:val="00C00E7E"/>
    <w:rsid w:val="00C01B58"/>
    <w:rsid w:val="00C020BF"/>
    <w:rsid w:val="00C02327"/>
    <w:rsid w:val="00C02D1B"/>
    <w:rsid w:val="00C03237"/>
    <w:rsid w:val="00C03318"/>
    <w:rsid w:val="00C03D90"/>
    <w:rsid w:val="00C03F15"/>
    <w:rsid w:val="00C04655"/>
    <w:rsid w:val="00C04744"/>
    <w:rsid w:val="00C04DFD"/>
    <w:rsid w:val="00C04E92"/>
    <w:rsid w:val="00C05164"/>
    <w:rsid w:val="00C05593"/>
    <w:rsid w:val="00C055BB"/>
    <w:rsid w:val="00C0580B"/>
    <w:rsid w:val="00C05C64"/>
    <w:rsid w:val="00C06137"/>
    <w:rsid w:val="00C0634C"/>
    <w:rsid w:val="00C06796"/>
    <w:rsid w:val="00C06A2C"/>
    <w:rsid w:val="00C06BC0"/>
    <w:rsid w:val="00C077C2"/>
    <w:rsid w:val="00C07ADC"/>
    <w:rsid w:val="00C104B3"/>
    <w:rsid w:val="00C10502"/>
    <w:rsid w:val="00C10643"/>
    <w:rsid w:val="00C1181F"/>
    <w:rsid w:val="00C119EB"/>
    <w:rsid w:val="00C11CFD"/>
    <w:rsid w:val="00C11D2D"/>
    <w:rsid w:val="00C12254"/>
    <w:rsid w:val="00C12402"/>
    <w:rsid w:val="00C127A0"/>
    <w:rsid w:val="00C12AE3"/>
    <w:rsid w:val="00C12F9D"/>
    <w:rsid w:val="00C1315D"/>
    <w:rsid w:val="00C13D17"/>
    <w:rsid w:val="00C14027"/>
    <w:rsid w:val="00C14B14"/>
    <w:rsid w:val="00C151F1"/>
    <w:rsid w:val="00C1567D"/>
    <w:rsid w:val="00C15A86"/>
    <w:rsid w:val="00C15B4A"/>
    <w:rsid w:val="00C161D6"/>
    <w:rsid w:val="00C164D4"/>
    <w:rsid w:val="00C16523"/>
    <w:rsid w:val="00C1685F"/>
    <w:rsid w:val="00C16DB4"/>
    <w:rsid w:val="00C17923"/>
    <w:rsid w:val="00C17984"/>
    <w:rsid w:val="00C17AFF"/>
    <w:rsid w:val="00C17D16"/>
    <w:rsid w:val="00C17E66"/>
    <w:rsid w:val="00C17ED8"/>
    <w:rsid w:val="00C20178"/>
    <w:rsid w:val="00C20665"/>
    <w:rsid w:val="00C20836"/>
    <w:rsid w:val="00C210B6"/>
    <w:rsid w:val="00C21413"/>
    <w:rsid w:val="00C22176"/>
    <w:rsid w:val="00C222DA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BED"/>
    <w:rsid w:val="00C26D1A"/>
    <w:rsid w:val="00C27D8C"/>
    <w:rsid w:val="00C304CB"/>
    <w:rsid w:val="00C306B8"/>
    <w:rsid w:val="00C30FCC"/>
    <w:rsid w:val="00C312BC"/>
    <w:rsid w:val="00C32484"/>
    <w:rsid w:val="00C3257B"/>
    <w:rsid w:val="00C32637"/>
    <w:rsid w:val="00C328C2"/>
    <w:rsid w:val="00C3290A"/>
    <w:rsid w:val="00C32E45"/>
    <w:rsid w:val="00C32EDF"/>
    <w:rsid w:val="00C330F3"/>
    <w:rsid w:val="00C33132"/>
    <w:rsid w:val="00C338F2"/>
    <w:rsid w:val="00C33C79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1AE"/>
    <w:rsid w:val="00C40860"/>
    <w:rsid w:val="00C40CCC"/>
    <w:rsid w:val="00C41253"/>
    <w:rsid w:val="00C4168E"/>
    <w:rsid w:val="00C41ECB"/>
    <w:rsid w:val="00C426D8"/>
    <w:rsid w:val="00C42F13"/>
    <w:rsid w:val="00C43E24"/>
    <w:rsid w:val="00C43F1B"/>
    <w:rsid w:val="00C440A9"/>
    <w:rsid w:val="00C4440D"/>
    <w:rsid w:val="00C44508"/>
    <w:rsid w:val="00C44BCC"/>
    <w:rsid w:val="00C44FF8"/>
    <w:rsid w:val="00C454B4"/>
    <w:rsid w:val="00C45523"/>
    <w:rsid w:val="00C4552E"/>
    <w:rsid w:val="00C4576A"/>
    <w:rsid w:val="00C4599A"/>
    <w:rsid w:val="00C46613"/>
    <w:rsid w:val="00C46A7A"/>
    <w:rsid w:val="00C472F7"/>
    <w:rsid w:val="00C47425"/>
    <w:rsid w:val="00C47829"/>
    <w:rsid w:val="00C478BA"/>
    <w:rsid w:val="00C47C13"/>
    <w:rsid w:val="00C47C27"/>
    <w:rsid w:val="00C50272"/>
    <w:rsid w:val="00C50646"/>
    <w:rsid w:val="00C50653"/>
    <w:rsid w:val="00C507E5"/>
    <w:rsid w:val="00C50DA8"/>
    <w:rsid w:val="00C51124"/>
    <w:rsid w:val="00C513AE"/>
    <w:rsid w:val="00C518A2"/>
    <w:rsid w:val="00C51B81"/>
    <w:rsid w:val="00C51BAA"/>
    <w:rsid w:val="00C51DA9"/>
    <w:rsid w:val="00C51DFC"/>
    <w:rsid w:val="00C51E88"/>
    <w:rsid w:val="00C51FBA"/>
    <w:rsid w:val="00C52541"/>
    <w:rsid w:val="00C52804"/>
    <w:rsid w:val="00C539EC"/>
    <w:rsid w:val="00C53B81"/>
    <w:rsid w:val="00C53C99"/>
    <w:rsid w:val="00C53E70"/>
    <w:rsid w:val="00C53FF6"/>
    <w:rsid w:val="00C5410F"/>
    <w:rsid w:val="00C54217"/>
    <w:rsid w:val="00C547C6"/>
    <w:rsid w:val="00C5488A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04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CD7"/>
    <w:rsid w:val="00C67FF6"/>
    <w:rsid w:val="00C705EE"/>
    <w:rsid w:val="00C713DB"/>
    <w:rsid w:val="00C71514"/>
    <w:rsid w:val="00C71E2E"/>
    <w:rsid w:val="00C741AE"/>
    <w:rsid w:val="00C74914"/>
    <w:rsid w:val="00C74B3A"/>
    <w:rsid w:val="00C74D93"/>
    <w:rsid w:val="00C7524A"/>
    <w:rsid w:val="00C75C8F"/>
    <w:rsid w:val="00C75CB6"/>
    <w:rsid w:val="00C75D8B"/>
    <w:rsid w:val="00C7671A"/>
    <w:rsid w:val="00C76E74"/>
    <w:rsid w:val="00C76F25"/>
    <w:rsid w:val="00C774BA"/>
    <w:rsid w:val="00C77857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6C88"/>
    <w:rsid w:val="00C873D3"/>
    <w:rsid w:val="00C87A15"/>
    <w:rsid w:val="00C87C4F"/>
    <w:rsid w:val="00C87F46"/>
    <w:rsid w:val="00C905B1"/>
    <w:rsid w:val="00C90B8F"/>
    <w:rsid w:val="00C90CEF"/>
    <w:rsid w:val="00C914CF"/>
    <w:rsid w:val="00C91656"/>
    <w:rsid w:val="00C918DA"/>
    <w:rsid w:val="00C91D96"/>
    <w:rsid w:val="00C91D97"/>
    <w:rsid w:val="00C91F4E"/>
    <w:rsid w:val="00C91FBB"/>
    <w:rsid w:val="00C9243F"/>
    <w:rsid w:val="00C92BEC"/>
    <w:rsid w:val="00C92F8A"/>
    <w:rsid w:val="00C93411"/>
    <w:rsid w:val="00C93665"/>
    <w:rsid w:val="00C943D2"/>
    <w:rsid w:val="00C9465F"/>
    <w:rsid w:val="00C94700"/>
    <w:rsid w:val="00C94B8E"/>
    <w:rsid w:val="00C9512F"/>
    <w:rsid w:val="00C953FF"/>
    <w:rsid w:val="00C956AC"/>
    <w:rsid w:val="00C9639D"/>
    <w:rsid w:val="00C96AD7"/>
    <w:rsid w:val="00C976D6"/>
    <w:rsid w:val="00C97B36"/>
    <w:rsid w:val="00C97C01"/>
    <w:rsid w:val="00C97E0B"/>
    <w:rsid w:val="00CA0102"/>
    <w:rsid w:val="00CA01E0"/>
    <w:rsid w:val="00CA05AA"/>
    <w:rsid w:val="00CA05E4"/>
    <w:rsid w:val="00CA0A1A"/>
    <w:rsid w:val="00CA0DAA"/>
    <w:rsid w:val="00CA0E02"/>
    <w:rsid w:val="00CA0F4E"/>
    <w:rsid w:val="00CA1846"/>
    <w:rsid w:val="00CA19EF"/>
    <w:rsid w:val="00CA239F"/>
    <w:rsid w:val="00CA241B"/>
    <w:rsid w:val="00CA2A28"/>
    <w:rsid w:val="00CA2DEA"/>
    <w:rsid w:val="00CA2F9A"/>
    <w:rsid w:val="00CA2FF2"/>
    <w:rsid w:val="00CA31F6"/>
    <w:rsid w:val="00CA3A96"/>
    <w:rsid w:val="00CA400B"/>
    <w:rsid w:val="00CA4246"/>
    <w:rsid w:val="00CA4EE4"/>
    <w:rsid w:val="00CA5394"/>
    <w:rsid w:val="00CA5440"/>
    <w:rsid w:val="00CA54E7"/>
    <w:rsid w:val="00CA58DC"/>
    <w:rsid w:val="00CA5ABF"/>
    <w:rsid w:val="00CA5B66"/>
    <w:rsid w:val="00CA5C06"/>
    <w:rsid w:val="00CA5DC9"/>
    <w:rsid w:val="00CA5FAD"/>
    <w:rsid w:val="00CA644C"/>
    <w:rsid w:val="00CA68C1"/>
    <w:rsid w:val="00CA6A5A"/>
    <w:rsid w:val="00CA6AD8"/>
    <w:rsid w:val="00CA6AFB"/>
    <w:rsid w:val="00CA6D78"/>
    <w:rsid w:val="00CA6F60"/>
    <w:rsid w:val="00CA796E"/>
    <w:rsid w:val="00CA7CD3"/>
    <w:rsid w:val="00CB0153"/>
    <w:rsid w:val="00CB05C3"/>
    <w:rsid w:val="00CB06D6"/>
    <w:rsid w:val="00CB07AF"/>
    <w:rsid w:val="00CB07F1"/>
    <w:rsid w:val="00CB097A"/>
    <w:rsid w:val="00CB0CD1"/>
    <w:rsid w:val="00CB0F84"/>
    <w:rsid w:val="00CB15D2"/>
    <w:rsid w:val="00CB22A8"/>
    <w:rsid w:val="00CB26AD"/>
    <w:rsid w:val="00CB2B7D"/>
    <w:rsid w:val="00CB34D7"/>
    <w:rsid w:val="00CB362F"/>
    <w:rsid w:val="00CB37DE"/>
    <w:rsid w:val="00CB3AC6"/>
    <w:rsid w:val="00CB3BCD"/>
    <w:rsid w:val="00CB3EA7"/>
    <w:rsid w:val="00CB3FC3"/>
    <w:rsid w:val="00CB406F"/>
    <w:rsid w:val="00CB41E8"/>
    <w:rsid w:val="00CB4D1F"/>
    <w:rsid w:val="00CB4E10"/>
    <w:rsid w:val="00CB5403"/>
    <w:rsid w:val="00CB570F"/>
    <w:rsid w:val="00CB624A"/>
    <w:rsid w:val="00CB694E"/>
    <w:rsid w:val="00CB6BB3"/>
    <w:rsid w:val="00CB6F82"/>
    <w:rsid w:val="00CB71F8"/>
    <w:rsid w:val="00CB742E"/>
    <w:rsid w:val="00CB78E7"/>
    <w:rsid w:val="00CB7E75"/>
    <w:rsid w:val="00CC0382"/>
    <w:rsid w:val="00CC088D"/>
    <w:rsid w:val="00CC0B88"/>
    <w:rsid w:val="00CC0DBE"/>
    <w:rsid w:val="00CC145F"/>
    <w:rsid w:val="00CC14CA"/>
    <w:rsid w:val="00CC1560"/>
    <w:rsid w:val="00CC2118"/>
    <w:rsid w:val="00CC2386"/>
    <w:rsid w:val="00CC2484"/>
    <w:rsid w:val="00CC2939"/>
    <w:rsid w:val="00CC3140"/>
    <w:rsid w:val="00CC34F7"/>
    <w:rsid w:val="00CC354A"/>
    <w:rsid w:val="00CC3A2E"/>
    <w:rsid w:val="00CC3B6B"/>
    <w:rsid w:val="00CC3E22"/>
    <w:rsid w:val="00CC4242"/>
    <w:rsid w:val="00CC55E9"/>
    <w:rsid w:val="00CC56C4"/>
    <w:rsid w:val="00CC5875"/>
    <w:rsid w:val="00CC5A74"/>
    <w:rsid w:val="00CC5C95"/>
    <w:rsid w:val="00CC5F94"/>
    <w:rsid w:val="00CC615A"/>
    <w:rsid w:val="00CC6873"/>
    <w:rsid w:val="00CC6988"/>
    <w:rsid w:val="00CC6A7F"/>
    <w:rsid w:val="00CC6D4B"/>
    <w:rsid w:val="00CC7830"/>
    <w:rsid w:val="00CC7C64"/>
    <w:rsid w:val="00CC7EC3"/>
    <w:rsid w:val="00CD036C"/>
    <w:rsid w:val="00CD0A72"/>
    <w:rsid w:val="00CD1C69"/>
    <w:rsid w:val="00CD2267"/>
    <w:rsid w:val="00CD22F1"/>
    <w:rsid w:val="00CD239E"/>
    <w:rsid w:val="00CD2C00"/>
    <w:rsid w:val="00CD2C99"/>
    <w:rsid w:val="00CD2E05"/>
    <w:rsid w:val="00CD30C8"/>
    <w:rsid w:val="00CD31C1"/>
    <w:rsid w:val="00CD361F"/>
    <w:rsid w:val="00CD3A49"/>
    <w:rsid w:val="00CD3B51"/>
    <w:rsid w:val="00CD5491"/>
    <w:rsid w:val="00CD5E64"/>
    <w:rsid w:val="00CD614F"/>
    <w:rsid w:val="00CD6184"/>
    <w:rsid w:val="00CD6446"/>
    <w:rsid w:val="00CD64E0"/>
    <w:rsid w:val="00CD6A78"/>
    <w:rsid w:val="00CD6D44"/>
    <w:rsid w:val="00CD771B"/>
    <w:rsid w:val="00CD7932"/>
    <w:rsid w:val="00CD7BF5"/>
    <w:rsid w:val="00CD7DE5"/>
    <w:rsid w:val="00CE076F"/>
    <w:rsid w:val="00CE0AB6"/>
    <w:rsid w:val="00CE0F3A"/>
    <w:rsid w:val="00CE1582"/>
    <w:rsid w:val="00CE2169"/>
    <w:rsid w:val="00CE21F0"/>
    <w:rsid w:val="00CE2498"/>
    <w:rsid w:val="00CE254E"/>
    <w:rsid w:val="00CE299A"/>
    <w:rsid w:val="00CE2BAE"/>
    <w:rsid w:val="00CE2DA0"/>
    <w:rsid w:val="00CE31B9"/>
    <w:rsid w:val="00CE36C6"/>
    <w:rsid w:val="00CE39B7"/>
    <w:rsid w:val="00CE3A4A"/>
    <w:rsid w:val="00CE3C0E"/>
    <w:rsid w:val="00CE3CCD"/>
    <w:rsid w:val="00CE3D67"/>
    <w:rsid w:val="00CE3DEA"/>
    <w:rsid w:val="00CE529E"/>
    <w:rsid w:val="00CE54B2"/>
    <w:rsid w:val="00CE61BC"/>
    <w:rsid w:val="00CE6763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3A1"/>
    <w:rsid w:val="00CF25E6"/>
    <w:rsid w:val="00CF26C4"/>
    <w:rsid w:val="00CF2740"/>
    <w:rsid w:val="00CF2B37"/>
    <w:rsid w:val="00CF3133"/>
    <w:rsid w:val="00CF3A02"/>
    <w:rsid w:val="00CF4060"/>
    <w:rsid w:val="00CF436E"/>
    <w:rsid w:val="00CF4493"/>
    <w:rsid w:val="00CF48EF"/>
    <w:rsid w:val="00CF4CD5"/>
    <w:rsid w:val="00CF4DF0"/>
    <w:rsid w:val="00CF54EE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CF76E2"/>
    <w:rsid w:val="00D00216"/>
    <w:rsid w:val="00D0039C"/>
    <w:rsid w:val="00D00676"/>
    <w:rsid w:val="00D0112E"/>
    <w:rsid w:val="00D01717"/>
    <w:rsid w:val="00D01B68"/>
    <w:rsid w:val="00D01F07"/>
    <w:rsid w:val="00D029C4"/>
    <w:rsid w:val="00D02B97"/>
    <w:rsid w:val="00D03BE2"/>
    <w:rsid w:val="00D03E0F"/>
    <w:rsid w:val="00D03FC0"/>
    <w:rsid w:val="00D04843"/>
    <w:rsid w:val="00D04A31"/>
    <w:rsid w:val="00D0611E"/>
    <w:rsid w:val="00D0679B"/>
    <w:rsid w:val="00D0695C"/>
    <w:rsid w:val="00D07CAC"/>
    <w:rsid w:val="00D10D6E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D01"/>
    <w:rsid w:val="00D15F5E"/>
    <w:rsid w:val="00D16139"/>
    <w:rsid w:val="00D16752"/>
    <w:rsid w:val="00D1792E"/>
    <w:rsid w:val="00D17E56"/>
    <w:rsid w:val="00D2022F"/>
    <w:rsid w:val="00D210C2"/>
    <w:rsid w:val="00D210EA"/>
    <w:rsid w:val="00D211B7"/>
    <w:rsid w:val="00D21C3E"/>
    <w:rsid w:val="00D2225F"/>
    <w:rsid w:val="00D22507"/>
    <w:rsid w:val="00D2258B"/>
    <w:rsid w:val="00D22714"/>
    <w:rsid w:val="00D22994"/>
    <w:rsid w:val="00D22B98"/>
    <w:rsid w:val="00D22F73"/>
    <w:rsid w:val="00D2307C"/>
    <w:rsid w:val="00D2399E"/>
    <w:rsid w:val="00D23CD2"/>
    <w:rsid w:val="00D23F55"/>
    <w:rsid w:val="00D248B1"/>
    <w:rsid w:val="00D2493A"/>
    <w:rsid w:val="00D2554F"/>
    <w:rsid w:val="00D2565B"/>
    <w:rsid w:val="00D25E45"/>
    <w:rsid w:val="00D26325"/>
    <w:rsid w:val="00D26822"/>
    <w:rsid w:val="00D26D3B"/>
    <w:rsid w:val="00D26F9A"/>
    <w:rsid w:val="00D275F4"/>
    <w:rsid w:val="00D27A78"/>
    <w:rsid w:val="00D27BBE"/>
    <w:rsid w:val="00D27C51"/>
    <w:rsid w:val="00D305D0"/>
    <w:rsid w:val="00D306F3"/>
    <w:rsid w:val="00D3086D"/>
    <w:rsid w:val="00D30E2E"/>
    <w:rsid w:val="00D313D3"/>
    <w:rsid w:val="00D314C6"/>
    <w:rsid w:val="00D316A4"/>
    <w:rsid w:val="00D3178E"/>
    <w:rsid w:val="00D31982"/>
    <w:rsid w:val="00D31F0B"/>
    <w:rsid w:val="00D31F70"/>
    <w:rsid w:val="00D3235F"/>
    <w:rsid w:val="00D32693"/>
    <w:rsid w:val="00D32D40"/>
    <w:rsid w:val="00D3332A"/>
    <w:rsid w:val="00D336DD"/>
    <w:rsid w:val="00D33A1A"/>
    <w:rsid w:val="00D33CD1"/>
    <w:rsid w:val="00D33D9D"/>
    <w:rsid w:val="00D33F61"/>
    <w:rsid w:val="00D34002"/>
    <w:rsid w:val="00D345F1"/>
    <w:rsid w:val="00D3490E"/>
    <w:rsid w:val="00D34CB8"/>
    <w:rsid w:val="00D3655B"/>
    <w:rsid w:val="00D36748"/>
    <w:rsid w:val="00D3698E"/>
    <w:rsid w:val="00D369F3"/>
    <w:rsid w:val="00D36FBE"/>
    <w:rsid w:val="00D40028"/>
    <w:rsid w:val="00D40740"/>
    <w:rsid w:val="00D4149E"/>
    <w:rsid w:val="00D414ED"/>
    <w:rsid w:val="00D415AD"/>
    <w:rsid w:val="00D42107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4C"/>
    <w:rsid w:val="00D45AF2"/>
    <w:rsid w:val="00D45B47"/>
    <w:rsid w:val="00D45D06"/>
    <w:rsid w:val="00D466B7"/>
    <w:rsid w:val="00D46745"/>
    <w:rsid w:val="00D467F6"/>
    <w:rsid w:val="00D468C5"/>
    <w:rsid w:val="00D46F15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27B"/>
    <w:rsid w:val="00D53507"/>
    <w:rsid w:val="00D53F65"/>
    <w:rsid w:val="00D54106"/>
    <w:rsid w:val="00D54174"/>
    <w:rsid w:val="00D54412"/>
    <w:rsid w:val="00D54635"/>
    <w:rsid w:val="00D54CE5"/>
    <w:rsid w:val="00D55555"/>
    <w:rsid w:val="00D558EB"/>
    <w:rsid w:val="00D563E6"/>
    <w:rsid w:val="00D566B9"/>
    <w:rsid w:val="00D5699B"/>
    <w:rsid w:val="00D56A3F"/>
    <w:rsid w:val="00D57451"/>
    <w:rsid w:val="00D575D6"/>
    <w:rsid w:val="00D57C72"/>
    <w:rsid w:val="00D600B5"/>
    <w:rsid w:val="00D60C03"/>
    <w:rsid w:val="00D60D2E"/>
    <w:rsid w:val="00D617B1"/>
    <w:rsid w:val="00D61C98"/>
    <w:rsid w:val="00D61FFC"/>
    <w:rsid w:val="00D62E88"/>
    <w:rsid w:val="00D63101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734"/>
    <w:rsid w:val="00D7080C"/>
    <w:rsid w:val="00D70A37"/>
    <w:rsid w:val="00D70CCD"/>
    <w:rsid w:val="00D71072"/>
    <w:rsid w:val="00D71A16"/>
    <w:rsid w:val="00D71F1E"/>
    <w:rsid w:val="00D722A3"/>
    <w:rsid w:val="00D728AF"/>
    <w:rsid w:val="00D728D2"/>
    <w:rsid w:val="00D72BC2"/>
    <w:rsid w:val="00D730FD"/>
    <w:rsid w:val="00D73FA6"/>
    <w:rsid w:val="00D742FB"/>
    <w:rsid w:val="00D744F6"/>
    <w:rsid w:val="00D7457F"/>
    <w:rsid w:val="00D746AE"/>
    <w:rsid w:val="00D74C1B"/>
    <w:rsid w:val="00D74C55"/>
    <w:rsid w:val="00D74F42"/>
    <w:rsid w:val="00D75559"/>
    <w:rsid w:val="00D75813"/>
    <w:rsid w:val="00D75EE7"/>
    <w:rsid w:val="00D76AE0"/>
    <w:rsid w:val="00D76B44"/>
    <w:rsid w:val="00D76C1C"/>
    <w:rsid w:val="00D7753F"/>
    <w:rsid w:val="00D77814"/>
    <w:rsid w:val="00D801F5"/>
    <w:rsid w:val="00D8051B"/>
    <w:rsid w:val="00D80FAF"/>
    <w:rsid w:val="00D810D3"/>
    <w:rsid w:val="00D814FF"/>
    <w:rsid w:val="00D815FC"/>
    <w:rsid w:val="00D8160D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4F3"/>
    <w:rsid w:val="00D8681E"/>
    <w:rsid w:val="00D87F53"/>
    <w:rsid w:val="00D900BF"/>
    <w:rsid w:val="00D909CA"/>
    <w:rsid w:val="00D90C8E"/>
    <w:rsid w:val="00D90ED7"/>
    <w:rsid w:val="00D90FF3"/>
    <w:rsid w:val="00D91414"/>
    <w:rsid w:val="00D914A5"/>
    <w:rsid w:val="00D91945"/>
    <w:rsid w:val="00D91A9B"/>
    <w:rsid w:val="00D92657"/>
    <w:rsid w:val="00D926A0"/>
    <w:rsid w:val="00D926CF"/>
    <w:rsid w:val="00D930CF"/>
    <w:rsid w:val="00D94893"/>
    <w:rsid w:val="00D95882"/>
    <w:rsid w:val="00D95E7F"/>
    <w:rsid w:val="00D96E0F"/>
    <w:rsid w:val="00D97A9A"/>
    <w:rsid w:val="00DA0068"/>
    <w:rsid w:val="00DA081E"/>
    <w:rsid w:val="00DA0A56"/>
    <w:rsid w:val="00DA101C"/>
    <w:rsid w:val="00DA1080"/>
    <w:rsid w:val="00DA10C6"/>
    <w:rsid w:val="00DA128E"/>
    <w:rsid w:val="00DA16AF"/>
    <w:rsid w:val="00DA1BC6"/>
    <w:rsid w:val="00DA2029"/>
    <w:rsid w:val="00DA2891"/>
    <w:rsid w:val="00DA2D61"/>
    <w:rsid w:val="00DA2D6D"/>
    <w:rsid w:val="00DA317C"/>
    <w:rsid w:val="00DA322D"/>
    <w:rsid w:val="00DA3378"/>
    <w:rsid w:val="00DA34DB"/>
    <w:rsid w:val="00DA387D"/>
    <w:rsid w:val="00DA3DD3"/>
    <w:rsid w:val="00DA4522"/>
    <w:rsid w:val="00DA48BE"/>
    <w:rsid w:val="00DA4D32"/>
    <w:rsid w:val="00DA5338"/>
    <w:rsid w:val="00DA53E0"/>
    <w:rsid w:val="00DA5D84"/>
    <w:rsid w:val="00DA6631"/>
    <w:rsid w:val="00DA69A2"/>
    <w:rsid w:val="00DA6B0E"/>
    <w:rsid w:val="00DA7215"/>
    <w:rsid w:val="00DA7657"/>
    <w:rsid w:val="00DA76DA"/>
    <w:rsid w:val="00DA7C0E"/>
    <w:rsid w:val="00DA7D6B"/>
    <w:rsid w:val="00DB021A"/>
    <w:rsid w:val="00DB089C"/>
    <w:rsid w:val="00DB121F"/>
    <w:rsid w:val="00DB2C56"/>
    <w:rsid w:val="00DB2E8C"/>
    <w:rsid w:val="00DB32FC"/>
    <w:rsid w:val="00DB4228"/>
    <w:rsid w:val="00DB45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19A"/>
    <w:rsid w:val="00DB7341"/>
    <w:rsid w:val="00DB75E6"/>
    <w:rsid w:val="00DC00BB"/>
    <w:rsid w:val="00DC0431"/>
    <w:rsid w:val="00DC0686"/>
    <w:rsid w:val="00DC07FA"/>
    <w:rsid w:val="00DC0AEC"/>
    <w:rsid w:val="00DC0EFA"/>
    <w:rsid w:val="00DC14A8"/>
    <w:rsid w:val="00DC1FA0"/>
    <w:rsid w:val="00DC2384"/>
    <w:rsid w:val="00DC287F"/>
    <w:rsid w:val="00DC2B93"/>
    <w:rsid w:val="00DC2BCC"/>
    <w:rsid w:val="00DC338A"/>
    <w:rsid w:val="00DC399A"/>
    <w:rsid w:val="00DC40E5"/>
    <w:rsid w:val="00DC4F63"/>
    <w:rsid w:val="00DC5210"/>
    <w:rsid w:val="00DC645B"/>
    <w:rsid w:val="00DC65E3"/>
    <w:rsid w:val="00DC6AA2"/>
    <w:rsid w:val="00DC6EBE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157"/>
    <w:rsid w:val="00DD145A"/>
    <w:rsid w:val="00DD1669"/>
    <w:rsid w:val="00DD1755"/>
    <w:rsid w:val="00DD1B16"/>
    <w:rsid w:val="00DD1B5C"/>
    <w:rsid w:val="00DD1F69"/>
    <w:rsid w:val="00DD2185"/>
    <w:rsid w:val="00DD2A37"/>
    <w:rsid w:val="00DD2B8D"/>
    <w:rsid w:val="00DD2C59"/>
    <w:rsid w:val="00DD2C77"/>
    <w:rsid w:val="00DD2D15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19E"/>
    <w:rsid w:val="00DE139C"/>
    <w:rsid w:val="00DE1B0E"/>
    <w:rsid w:val="00DE20CF"/>
    <w:rsid w:val="00DE2977"/>
    <w:rsid w:val="00DE2A6A"/>
    <w:rsid w:val="00DE32CB"/>
    <w:rsid w:val="00DE3C32"/>
    <w:rsid w:val="00DE409A"/>
    <w:rsid w:val="00DE47D9"/>
    <w:rsid w:val="00DE4EC3"/>
    <w:rsid w:val="00DE5269"/>
    <w:rsid w:val="00DE5AB1"/>
    <w:rsid w:val="00DE5B20"/>
    <w:rsid w:val="00DE5F44"/>
    <w:rsid w:val="00DE5F89"/>
    <w:rsid w:val="00DE68C7"/>
    <w:rsid w:val="00DE6907"/>
    <w:rsid w:val="00DE7216"/>
    <w:rsid w:val="00DF0172"/>
    <w:rsid w:val="00DF0A29"/>
    <w:rsid w:val="00DF0AE5"/>
    <w:rsid w:val="00DF164C"/>
    <w:rsid w:val="00DF1A17"/>
    <w:rsid w:val="00DF1AFD"/>
    <w:rsid w:val="00DF20E2"/>
    <w:rsid w:val="00DF2342"/>
    <w:rsid w:val="00DF2C44"/>
    <w:rsid w:val="00DF2CDC"/>
    <w:rsid w:val="00DF2E7F"/>
    <w:rsid w:val="00DF3045"/>
    <w:rsid w:val="00DF34FD"/>
    <w:rsid w:val="00DF4F04"/>
    <w:rsid w:val="00DF53EC"/>
    <w:rsid w:val="00DF5D4F"/>
    <w:rsid w:val="00DF5E28"/>
    <w:rsid w:val="00DF66C3"/>
    <w:rsid w:val="00DF68B5"/>
    <w:rsid w:val="00DF7209"/>
    <w:rsid w:val="00E00008"/>
    <w:rsid w:val="00E0015B"/>
    <w:rsid w:val="00E00180"/>
    <w:rsid w:val="00E0028F"/>
    <w:rsid w:val="00E00C31"/>
    <w:rsid w:val="00E02502"/>
    <w:rsid w:val="00E0283D"/>
    <w:rsid w:val="00E02C2D"/>
    <w:rsid w:val="00E0391C"/>
    <w:rsid w:val="00E03DE8"/>
    <w:rsid w:val="00E040B5"/>
    <w:rsid w:val="00E046E5"/>
    <w:rsid w:val="00E04BF2"/>
    <w:rsid w:val="00E04D0A"/>
    <w:rsid w:val="00E04EB7"/>
    <w:rsid w:val="00E05736"/>
    <w:rsid w:val="00E06005"/>
    <w:rsid w:val="00E061A6"/>
    <w:rsid w:val="00E06378"/>
    <w:rsid w:val="00E06529"/>
    <w:rsid w:val="00E0698D"/>
    <w:rsid w:val="00E06B19"/>
    <w:rsid w:val="00E06B1D"/>
    <w:rsid w:val="00E06B59"/>
    <w:rsid w:val="00E06D2E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A00"/>
    <w:rsid w:val="00E11B1F"/>
    <w:rsid w:val="00E11D0D"/>
    <w:rsid w:val="00E12102"/>
    <w:rsid w:val="00E12BEA"/>
    <w:rsid w:val="00E12C46"/>
    <w:rsid w:val="00E12F33"/>
    <w:rsid w:val="00E13739"/>
    <w:rsid w:val="00E1448C"/>
    <w:rsid w:val="00E145CF"/>
    <w:rsid w:val="00E147E4"/>
    <w:rsid w:val="00E14823"/>
    <w:rsid w:val="00E1524C"/>
    <w:rsid w:val="00E154E6"/>
    <w:rsid w:val="00E158B0"/>
    <w:rsid w:val="00E159FD"/>
    <w:rsid w:val="00E16260"/>
    <w:rsid w:val="00E166BE"/>
    <w:rsid w:val="00E16B28"/>
    <w:rsid w:val="00E17497"/>
    <w:rsid w:val="00E201D3"/>
    <w:rsid w:val="00E205CF"/>
    <w:rsid w:val="00E20629"/>
    <w:rsid w:val="00E208AD"/>
    <w:rsid w:val="00E20A9E"/>
    <w:rsid w:val="00E211EF"/>
    <w:rsid w:val="00E215A2"/>
    <w:rsid w:val="00E21FC2"/>
    <w:rsid w:val="00E22942"/>
    <w:rsid w:val="00E22F9F"/>
    <w:rsid w:val="00E230B7"/>
    <w:rsid w:val="00E2315D"/>
    <w:rsid w:val="00E2328D"/>
    <w:rsid w:val="00E2398F"/>
    <w:rsid w:val="00E23AA8"/>
    <w:rsid w:val="00E23E7E"/>
    <w:rsid w:val="00E24062"/>
    <w:rsid w:val="00E24284"/>
    <w:rsid w:val="00E2449F"/>
    <w:rsid w:val="00E24BC7"/>
    <w:rsid w:val="00E24F5B"/>
    <w:rsid w:val="00E25A60"/>
    <w:rsid w:val="00E25AF0"/>
    <w:rsid w:val="00E26FCB"/>
    <w:rsid w:val="00E2715E"/>
    <w:rsid w:val="00E2757E"/>
    <w:rsid w:val="00E27881"/>
    <w:rsid w:val="00E27DCF"/>
    <w:rsid w:val="00E30A1B"/>
    <w:rsid w:val="00E317B0"/>
    <w:rsid w:val="00E3217A"/>
    <w:rsid w:val="00E32C8E"/>
    <w:rsid w:val="00E3314C"/>
    <w:rsid w:val="00E3440C"/>
    <w:rsid w:val="00E34E5E"/>
    <w:rsid w:val="00E35122"/>
    <w:rsid w:val="00E3577C"/>
    <w:rsid w:val="00E35AAE"/>
    <w:rsid w:val="00E35DCA"/>
    <w:rsid w:val="00E361BB"/>
    <w:rsid w:val="00E36312"/>
    <w:rsid w:val="00E36843"/>
    <w:rsid w:val="00E3697F"/>
    <w:rsid w:val="00E36F64"/>
    <w:rsid w:val="00E370E8"/>
    <w:rsid w:val="00E371C7"/>
    <w:rsid w:val="00E375D2"/>
    <w:rsid w:val="00E37712"/>
    <w:rsid w:val="00E37747"/>
    <w:rsid w:val="00E37EDF"/>
    <w:rsid w:val="00E37EFB"/>
    <w:rsid w:val="00E40D04"/>
    <w:rsid w:val="00E40F07"/>
    <w:rsid w:val="00E418F1"/>
    <w:rsid w:val="00E4214A"/>
    <w:rsid w:val="00E42260"/>
    <w:rsid w:val="00E42418"/>
    <w:rsid w:val="00E42AE3"/>
    <w:rsid w:val="00E42EC0"/>
    <w:rsid w:val="00E4324D"/>
    <w:rsid w:val="00E43312"/>
    <w:rsid w:val="00E43453"/>
    <w:rsid w:val="00E43C14"/>
    <w:rsid w:val="00E43DE3"/>
    <w:rsid w:val="00E4401C"/>
    <w:rsid w:val="00E44D3E"/>
    <w:rsid w:val="00E45284"/>
    <w:rsid w:val="00E455B2"/>
    <w:rsid w:val="00E45853"/>
    <w:rsid w:val="00E47E12"/>
    <w:rsid w:val="00E47F5D"/>
    <w:rsid w:val="00E5006C"/>
    <w:rsid w:val="00E509DA"/>
    <w:rsid w:val="00E50BD1"/>
    <w:rsid w:val="00E514CE"/>
    <w:rsid w:val="00E516D1"/>
    <w:rsid w:val="00E52301"/>
    <w:rsid w:val="00E529BD"/>
    <w:rsid w:val="00E53895"/>
    <w:rsid w:val="00E54671"/>
    <w:rsid w:val="00E5477C"/>
    <w:rsid w:val="00E54833"/>
    <w:rsid w:val="00E548CB"/>
    <w:rsid w:val="00E548F9"/>
    <w:rsid w:val="00E54A0A"/>
    <w:rsid w:val="00E54AE3"/>
    <w:rsid w:val="00E55AEA"/>
    <w:rsid w:val="00E55DAC"/>
    <w:rsid w:val="00E5624F"/>
    <w:rsid w:val="00E56B03"/>
    <w:rsid w:val="00E56D84"/>
    <w:rsid w:val="00E60426"/>
    <w:rsid w:val="00E6080E"/>
    <w:rsid w:val="00E60DAA"/>
    <w:rsid w:val="00E6124F"/>
    <w:rsid w:val="00E61FBB"/>
    <w:rsid w:val="00E6212E"/>
    <w:rsid w:val="00E62609"/>
    <w:rsid w:val="00E62677"/>
    <w:rsid w:val="00E627E7"/>
    <w:rsid w:val="00E629A8"/>
    <w:rsid w:val="00E62F14"/>
    <w:rsid w:val="00E632A4"/>
    <w:rsid w:val="00E638B6"/>
    <w:rsid w:val="00E63D8B"/>
    <w:rsid w:val="00E64366"/>
    <w:rsid w:val="00E644B9"/>
    <w:rsid w:val="00E64762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6DED"/>
    <w:rsid w:val="00E670EC"/>
    <w:rsid w:val="00E67B98"/>
    <w:rsid w:val="00E67C9A"/>
    <w:rsid w:val="00E67F9C"/>
    <w:rsid w:val="00E70403"/>
    <w:rsid w:val="00E7047B"/>
    <w:rsid w:val="00E70756"/>
    <w:rsid w:val="00E70859"/>
    <w:rsid w:val="00E70B97"/>
    <w:rsid w:val="00E70EDD"/>
    <w:rsid w:val="00E713C3"/>
    <w:rsid w:val="00E71759"/>
    <w:rsid w:val="00E71A41"/>
    <w:rsid w:val="00E71CC6"/>
    <w:rsid w:val="00E7214E"/>
    <w:rsid w:val="00E72B58"/>
    <w:rsid w:val="00E72DD0"/>
    <w:rsid w:val="00E72EFC"/>
    <w:rsid w:val="00E73298"/>
    <w:rsid w:val="00E7391C"/>
    <w:rsid w:val="00E73F71"/>
    <w:rsid w:val="00E73FBA"/>
    <w:rsid w:val="00E74548"/>
    <w:rsid w:val="00E74895"/>
    <w:rsid w:val="00E74D11"/>
    <w:rsid w:val="00E74D86"/>
    <w:rsid w:val="00E75F32"/>
    <w:rsid w:val="00E75FE1"/>
    <w:rsid w:val="00E7670A"/>
    <w:rsid w:val="00E76A15"/>
    <w:rsid w:val="00E76F83"/>
    <w:rsid w:val="00E77122"/>
    <w:rsid w:val="00E7744E"/>
    <w:rsid w:val="00E7771C"/>
    <w:rsid w:val="00E77968"/>
    <w:rsid w:val="00E77974"/>
    <w:rsid w:val="00E779E5"/>
    <w:rsid w:val="00E77CBA"/>
    <w:rsid w:val="00E806EA"/>
    <w:rsid w:val="00E80853"/>
    <w:rsid w:val="00E81366"/>
    <w:rsid w:val="00E8165F"/>
    <w:rsid w:val="00E822DC"/>
    <w:rsid w:val="00E82519"/>
    <w:rsid w:val="00E8335F"/>
    <w:rsid w:val="00E83860"/>
    <w:rsid w:val="00E83D90"/>
    <w:rsid w:val="00E84828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942"/>
    <w:rsid w:val="00E86BF9"/>
    <w:rsid w:val="00E86D0C"/>
    <w:rsid w:val="00E870B7"/>
    <w:rsid w:val="00E873E3"/>
    <w:rsid w:val="00E90100"/>
    <w:rsid w:val="00E9028C"/>
    <w:rsid w:val="00E90C16"/>
    <w:rsid w:val="00E90F84"/>
    <w:rsid w:val="00E90FEA"/>
    <w:rsid w:val="00E91097"/>
    <w:rsid w:val="00E9119D"/>
    <w:rsid w:val="00E91694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C75"/>
    <w:rsid w:val="00E94DA4"/>
    <w:rsid w:val="00E94E9C"/>
    <w:rsid w:val="00E950DF"/>
    <w:rsid w:val="00E952A4"/>
    <w:rsid w:val="00E953F9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E7A"/>
    <w:rsid w:val="00E97F3A"/>
    <w:rsid w:val="00E97F5E"/>
    <w:rsid w:val="00EA03D8"/>
    <w:rsid w:val="00EA0F70"/>
    <w:rsid w:val="00EA1150"/>
    <w:rsid w:val="00EA1EFD"/>
    <w:rsid w:val="00EA2341"/>
    <w:rsid w:val="00EA24D1"/>
    <w:rsid w:val="00EA27FC"/>
    <w:rsid w:val="00EA38FE"/>
    <w:rsid w:val="00EA41A7"/>
    <w:rsid w:val="00EA6007"/>
    <w:rsid w:val="00EA60C1"/>
    <w:rsid w:val="00EA6144"/>
    <w:rsid w:val="00EA6306"/>
    <w:rsid w:val="00EA648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6E0"/>
    <w:rsid w:val="00EB0AB8"/>
    <w:rsid w:val="00EB0E45"/>
    <w:rsid w:val="00EB12C1"/>
    <w:rsid w:val="00EB12F1"/>
    <w:rsid w:val="00EB135C"/>
    <w:rsid w:val="00EB1917"/>
    <w:rsid w:val="00EB19EF"/>
    <w:rsid w:val="00EB1BD0"/>
    <w:rsid w:val="00EB243C"/>
    <w:rsid w:val="00EB258C"/>
    <w:rsid w:val="00EB272B"/>
    <w:rsid w:val="00EB281F"/>
    <w:rsid w:val="00EB2B35"/>
    <w:rsid w:val="00EB2FB1"/>
    <w:rsid w:val="00EB358F"/>
    <w:rsid w:val="00EB35DB"/>
    <w:rsid w:val="00EB3888"/>
    <w:rsid w:val="00EB448E"/>
    <w:rsid w:val="00EB46B4"/>
    <w:rsid w:val="00EB4A37"/>
    <w:rsid w:val="00EB4BDC"/>
    <w:rsid w:val="00EB4C39"/>
    <w:rsid w:val="00EB4F6F"/>
    <w:rsid w:val="00EB555A"/>
    <w:rsid w:val="00EB55B5"/>
    <w:rsid w:val="00EB574D"/>
    <w:rsid w:val="00EB58CE"/>
    <w:rsid w:val="00EB6102"/>
    <w:rsid w:val="00EB6474"/>
    <w:rsid w:val="00EB7D21"/>
    <w:rsid w:val="00EC0478"/>
    <w:rsid w:val="00EC10AD"/>
    <w:rsid w:val="00EC151C"/>
    <w:rsid w:val="00EC170E"/>
    <w:rsid w:val="00EC1AB3"/>
    <w:rsid w:val="00EC1B63"/>
    <w:rsid w:val="00EC1C7C"/>
    <w:rsid w:val="00EC1C8E"/>
    <w:rsid w:val="00EC1FC5"/>
    <w:rsid w:val="00EC2B32"/>
    <w:rsid w:val="00EC3675"/>
    <w:rsid w:val="00EC3A95"/>
    <w:rsid w:val="00EC3DC2"/>
    <w:rsid w:val="00EC449C"/>
    <w:rsid w:val="00EC4A82"/>
    <w:rsid w:val="00EC4CA6"/>
    <w:rsid w:val="00EC5047"/>
    <w:rsid w:val="00EC507A"/>
    <w:rsid w:val="00EC5400"/>
    <w:rsid w:val="00EC5531"/>
    <w:rsid w:val="00EC58F2"/>
    <w:rsid w:val="00EC593D"/>
    <w:rsid w:val="00EC59BB"/>
    <w:rsid w:val="00EC5A9D"/>
    <w:rsid w:val="00EC5B9A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1"/>
    <w:rsid w:val="00ED2945"/>
    <w:rsid w:val="00ED354D"/>
    <w:rsid w:val="00ED3AA5"/>
    <w:rsid w:val="00ED4676"/>
    <w:rsid w:val="00ED4CC4"/>
    <w:rsid w:val="00ED5FFB"/>
    <w:rsid w:val="00ED6C64"/>
    <w:rsid w:val="00ED7312"/>
    <w:rsid w:val="00ED77E9"/>
    <w:rsid w:val="00ED7CFB"/>
    <w:rsid w:val="00ED7D78"/>
    <w:rsid w:val="00EE0408"/>
    <w:rsid w:val="00EE095E"/>
    <w:rsid w:val="00EE0B95"/>
    <w:rsid w:val="00EE15BA"/>
    <w:rsid w:val="00EE1D74"/>
    <w:rsid w:val="00EE1FAC"/>
    <w:rsid w:val="00EE2205"/>
    <w:rsid w:val="00EE2524"/>
    <w:rsid w:val="00EE394A"/>
    <w:rsid w:val="00EE3CCD"/>
    <w:rsid w:val="00EE3EF9"/>
    <w:rsid w:val="00EE4643"/>
    <w:rsid w:val="00EE4EF6"/>
    <w:rsid w:val="00EE51E4"/>
    <w:rsid w:val="00EE549A"/>
    <w:rsid w:val="00EE5D97"/>
    <w:rsid w:val="00EE5DFB"/>
    <w:rsid w:val="00EE61D3"/>
    <w:rsid w:val="00EE62CA"/>
    <w:rsid w:val="00EE69B5"/>
    <w:rsid w:val="00EE6F89"/>
    <w:rsid w:val="00EE76DA"/>
    <w:rsid w:val="00EF0244"/>
    <w:rsid w:val="00EF03A3"/>
    <w:rsid w:val="00EF1276"/>
    <w:rsid w:val="00EF1B82"/>
    <w:rsid w:val="00EF1E0B"/>
    <w:rsid w:val="00EF1F20"/>
    <w:rsid w:val="00EF1FFE"/>
    <w:rsid w:val="00EF2097"/>
    <w:rsid w:val="00EF20BF"/>
    <w:rsid w:val="00EF23CA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DDA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8ED"/>
    <w:rsid w:val="00F02BCD"/>
    <w:rsid w:val="00F032F1"/>
    <w:rsid w:val="00F03A7F"/>
    <w:rsid w:val="00F03AAA"/>
    <w:rsid w:val="00F0441A"/>
    <w:rsid w:val="00F044EE"/>
    <w:rsid w:val="00F04619"/>
    <w:rsid w:val="00F04931"/>
    <w:rsid w:val="00F049D2"/>
    <w:rsid w:val="00F04F87"/>
    <w:rsid w:val="00F055D0"/>
    <w:rsid w:val="00F05A0D"/>
    <w:rsid w:val="00F05C2F"/>
    <w:rsid w:val="00F05C5C"/>
    <w:rsid w:val="00F05E86"/>
    <w:rsid w:val="00F060CC"/>
    <w:rsid w:val="00F061E0"/>
    <w:rsid w:val="00F068F9"/>
    <w:rsid w:val="00F06B83"/>
    <w:rsid w:val="00F078FA"/>
    <w:rsid w:val="00F07AE6"/>
    <w:rsid w:val="00F07CDC"/>
    <w:rsid w:val="00F07E22"/>
    <w:rsid w:val="00F1000F"/>
    <w:rsid w:val="00F102E5"/>
    <w:rsid w:val="00F106D7"/>
    <w:rsid w:val="00F1118B"/>
    <w:rsid w:val="00F11BB3"/>
    <w:rsid w:val="00F11F9F"/>
    <w:rsid w:val="00F127D1"/>
    <w:rsid w:val="00F127E2"/>
    <w:rsid w:val="00F128A4"/>
    <w:rsid w:val="00F12D00"/>
    <w:rsid w:val="00F133DA"/>
    <w:rsid w:val="00F13423"/>
    <w:rsid w:val="00F13C30"/>
    <w:rsid w:val="00F13FC2"/>
    <w:rsid w:val="00F140E1"/>
    <w:rsid w:val="00F1415B"/>
    <w:rsid w:val="00F142C2"/>
    <w:rsid w:val="00F1431F"/>
    <w:rsid w:val="00F14B6B"/>
    <w:rsid w:val="00F14DD5"/>
    <w:rsid w:val="00F1516C"/>
    <w:rsid w:val="00F157E3"/>
    <w:rsid w:val="00F15930"/>
    <w:rsid w:val="00F15CD0"/>
    <w:rsid w:val="00F16538"/>
    <w:rsid w:val="00F16541"/>
    <w:rsid w:val="00F1687F"/>
    <w:rsid w:val="00F1746E"/>
    <w:rsid w:val="00F1793B"/>
    <w:rsid w:val="00F17D9F"/>
    <w:rsid w:val="00F17DD3"/>
    <w:rsid w:val="00F17E59"/>
    <w:rsid w:val="00F17EF7"/>
    <w:rsid w:val="00F2046D"/>
    <w:rsid w:val="00F20744"/>
    <w:rsid w:val="00F207A9"/>
    <w:rsid w:val="00F20BF0"/>
    <w:rsid w:val="00F21297"/>
    <w:rsid w:val="00F216A1"/>
    <w:rsid w:val="00F2191F"/>
    <w:rsid w:val="00F21930"/>
    <w:rsid w:val="00F21D25"/>
    <w:rsid w:val="00F224ED"/>
    <w:rsid w:val="00F22722"/>
    <w:rsid w:val="00F22A6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B98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027"/>
    <w:rsid w:val="00F32165"/>
    <w:rsid w:val="00F32737"/>
    <w:rsid w:val="00F330C0"/>
    <w:rsid w:val="00F3360E"/>
    <w:rsid w:val="00F337CD"/>
    <w:rsid w:val="00F344CF"/>
    <w:rsid w:val="00F3515B"/>
    <w:rsid w:val="00F35A03"/>
    <w:rsid w:val="00F35A05"/>
    <w:rsid w:val="00F35BB1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1A0"/>
    <w:rsid w:val="00F422F0"/>
    <w:rsid w:val="00F4246F"/>
    <w:rsid w:val="00F425AC"/>
    <w:rsid w:val="00F42AB1"/>
    <w:rsid w:val="00F42AFA"/>
    <w:rsid w:val="00F42CFA"/>
    <w:rsid w:val="00F42E20"/>
    <w:rsid w:val="00F44758"/>
    <w:rsid w:val="00F449DB"/>
    <w:rsid w:val="00F44A89"/>
    <w:rsid w:val="00F44DC5"/>
    <w:rsid w:val="00F45304"/>
    <w:rsid w:val="00F456E8"/>
    <w:rsid w:val="00F46184"/>
    <w:rsid w:val="00F466D6"/>
    <w:rsid w:val="00F466E0"/>
    <w:rsid w:val="00F46A91"/>
    <w:rsid w:val="00F46E7D"/>
    <w:rsid w:val="00F46FAB"/>
    <w:rsid w:val="00F47048"/>
    <w:rsid w:val="00F47518"/>
    <w:rsid w:val="00F4765B"/>
    <w:rsid w:val="00F47ACF"/>
    <w:rsid w:val="00F47E24"/>
    <w:rsid w:val="00F47FD4"/>
    <w:rsid w:val="00F50952"/>
    <w:rsid w:val="00F50B30"/>
    <w:rsid w:val="00F50C6C"/>
    <w:rsid w:val="00F51970"/>
    <w:rsid w:val="00F51FB8"/>
    <w:rsid w:val="00F53052"/>
    <w:rsid w:val="00F537FA"/>
    <w:rsid w:val="00F5398D"/>
    <w:rsid w:val="00F539F5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1BEA"/>
    <w:rsid w:val="00F61EDD"/>
    <w:rsid w:val="00F63477"/>
    <w:rsid w:val="00F63759"/>
    <w:rsid w:val="00F63DC5"/>
    <w:rsid w:val="00F6448C"/>
    <w:rsid w:val="00F64645"/>
    <w:rsid w:val="00F64BFC"/>
    <w:rsid w:val="00F64E9E"/>
    <w:rsid w:val="00F65A04"/>
    <w:rsid w:val="00F65C3E"/>
    <w:rsid w:val="00F6603D"/>
    <w:rsid w:val="00F670DF"/>
    <w:rsid w:val="00F672B5"/>
    <w:rsid w:val="00F6735C"/>
    <w:rsid w:val="00F674AE"/>
    <w:rsid w:val="00F674ED"/>
    <w:rsid w:val="00F70B76"/>
    <w:rsid w:val="00F70BEC"/>
    <w:rsid w:val="00F7116B"/>
    <w:rsid w:val="00F71856"/>
    <w:rsid w:val="00F726BF"/>
    <w:rsid w:val="00F729CA"/>
    <w:rsid w:val="00F72B20"/>
    <w:rsid w:val="00F72BB8"/>
    <w:rsid w:val="00F72BEE"/>
    <w:rsid w:val="00F730FD"/>
    <w:rsid w:val="00F731F4"/>
    <w:rsid w:val="00F73B4F"/>
    <w:rsid w:val="00F73CB3"/>
    <w:rsid w:val="00F73E8D"/>
    <w:rsid w:val="00F740B1"/>
    <w:rsid w:val="00F74276"/>
    <w:rsid w:val="00F74D22"/>
    <w:rsid w:val="00F75C34"/>
    <w:rsid w:val="00F76562"/>
    <w:rsid w:val="00F76809"/>
    <w:rsid w:val="00F77565"/>
    <w:rsid w:val="00F77BE6"/>
    <w:rsid w:val="00F77F63"/>
    <w:rsid w:val="00F802F6"/>
    <w:rsid w:val="00F80C6D"/>
    <w:rsid w:val="00F814EB"/>
    <w:rsid w:val="00F82359"/>
    <w:rsid w:val="00F831CF"/>
    <w:rsid w:val="00F8320D"/>
    <w:rsid w:val="00F837C3"/>
    <w:rsid w:val="00F83915"/>
    <w:rsid w:val="00F83947"/>
    <w:rsid w:val="00F83F5D"/>
    <w:rsid w:val="00F84283"/>
    <w:rsid w:val="00F844BC"/>
    <w:rsid w:val="00F84A03"/>
    <w:rsid w:val="00F85739"/>
    <w:rsid w:val="00F85867"/>
    <w:rsid w:val="00F85ECA"/>
    <w:rsid w:val="00F865FF"/>
    <w:rsid w:val="00F8715B"/>
    <w:rsid w:val="00F87911"/>
    <w:rsid w:val="00F87C01"/>
    <w:rsid w:val="00F87F45"/>
    <w:rsid w:val="00F900AA"/>
    <w:rsid w:val="00F900E6"/>
    <w:rsid w:val="00F901F2"/>
    <w:rsid w:val="00F901FA"/>
    <w:rsid w:val="00F90EB5"/>
    <w:rsid w:val="00F91812"/>
    <w:rsid w:val="00F91D00"/>
    <w:rsid w:val="00F91E49"/>
    <w:rsid w:val="00F92085"/>
    <w:rsid w:val="00F93054"/>
    <w:rsid w:val="00F93057"/>
    <w:rsid w:val="00F930BF"/>
    <w:rsid w:val="00F9316B"/>
    <w:rsid w:val="00F9317D"/>
    <w:rsid w:val="00F931DB"/>
    <w:rsid w:val="00F935E4"/>
    <w:rsid w:val="00F93948"/>
    <w:rsid w:val="00F940EC"/>
    <w:rsid w:val="00F94C8C"/>
    <w:rsid w:val="00F94C9E"/>
    <w:rsid w:val="00F95107"/>
    <w:rsid w:val="00F9512C"/>
    <w:rsid w:val="00F951D6"/>
    <w:rsid w:val="00F95CD7"/>
    <w:rsid w:val="00F95D00"/>
    <w:rsid w:val="00F96037"/>
    <w:rsid w:val="00F960E1"/>
    <w:rsid w:val="00F96144"/>
    <w:rsid w:val="00F96379"/>
    <w:rsid w:val="00F965D7"/>
    <w:rsid w:val="00F968B6"/>
    <w:rsid w:val="00F968F6"/>
    <w:rsid w:val="00F96CFC"/>
    <w:rsid w:val="00F97010"/>
    <w:rsid w:val="00F971A8"/>
    <w:rsid w:val="00F97C3C"/>
    <w:rsid w:val="00F97C8E"/>
    <w:rsid w:val="00FA026F"/>
    <w:rsid w:val="00FA0831"/>
    <w:rsid w:val="00FA0D4A"/>
    <w:rsid w:val="00FA0E1F"/>
    <w:rsid w:val="00FA0F50"/>
    <w:rsid w:val="00FA1C78"/>
    <w:rsid w:val="00FA1E02"/>
    <w:rsid w:val="00FA1E5B"/>
    <w:rsid w:val="00FA2A32"/>
    <w:rsid w:val="00FA4701"/>
    <w:rsid w:val="00FA4E6B"/>
    <w:rsid w:val="00FA4FCF"/>
    <w:rsid w:val="00FA619D"/>
    <w:rsid w:val="00FA63D9"/>
    <w:rsid w:val="00FA65BB"/>
    <w:rsid w:val="00FA692D"/>
    <w:rsid w:val="00FA69DC"/>
    <w:rsid w:val="00FA71CB"/>
    <w:rsid w:val="00FA721C"/>
    <w:rsid w:val="00FA757C"/>
    <w:rsid w:val="00FA7B87"/>
    <w:rsid w:val="00FB0D46"/>
    <w:rsid w:val="00FB1765"/>
    <w:rsid w:val="00FB1945"/>
    <w:rsid w:val="00FB1E57"/>
    <w:rsid w:val="00FB2122"/>
    <w:rsid w:val="00FB234F"/>
    <w:rsid w:val="00FB28E8"/>
    <w:rsid w:val="00FB296D"/>
    <w:rsid w:val="00FB2AF1"/>
    <w:rsid w:val="00FB32F1"/>
    <w:rsid w:val="00FB331B"/>
    <w:rsid w:val="00FB412B"/>
    <w:rsid w:val="00FB43B9"/>
    <w:rsid w:val="00FB43BF"/>
    <w:rsid w:val="00FB4F59"/>
    <w:rsid w:val="00FB5076"/>
    <w:rsid w:val="00FB591C"/>
    <w:rsid w:val="00FB5FD8"/>
    <w:rsid w:val="00FB602F"/>
    <w:rsid w:val="00FB64B4"/>
    <w:rsid w:val="00FB67E7"/>
    <w:rsid w:val="00FB6A5B"/>
    <w:rsid w:val="00FB6FBC"/>
    <w:rsid w:val="00FB7C8C"/>
    <w:rsid w:val="00FC0736"/>
    <w:rsid w:val="00FC0C8B"/>
    <w:rsid w:val="00FC0CD3"/>
    <w:rsid w:val="00FC1607"/>
    <w:rsid w:val="00FC1832"/>
    <w:rsid w:val="00FC1AB1"/>
    <w:rsid w:val="00FC1DEE"/>
    <w:rsid w:val="00FC1E94"/>
    <w:rsid w:val="00FC2881"/>
    <w:rsid w:val="00FC2AAA"/>
    <w:rsid w:val="00FC3234"/>
    <w:rsid w:val="00FC3418"/>
    <w:rsid w:val="00FC348D"/>
    <w:rsid w:val="00FC3A74"/>
    <w:rsid w:val="00FC3BB5"/>
    <w:rsid w:val="00FC3D89"/>
    <w:rsid w:val="00FC4039"/>
    <w:rsid w:val="00FC45E3"/>
    <w:rsid w:val="00FC464B"/>
    <w:rsid w:val="00FC4BEF"/>
    <w:rsid w:val="00FC55E7"/>
    <w:rsid w:val="00FC5BA7"/>
    <w:rsid w:val="00FC6274"/>
    <w:rsid w:val="00FC62EB"/>
    <w:rsid w:val="00FC640A"/>
    <w:rsid w:val="00FC640C"/>
    <w:rsid w:val="00FC671E"/>
    <w:rsid w:val="00FC6A50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925"/>
    <w:rsid w:val="00FD1FBA"/>
    <w:rsid w:val="00FD233B"/>
    <w:rsid w:val="00FD24FD"/>
    <w:rsid w:val="00FD2B02"/>
    <w:rsid w:val="00FD2DB7"/>
    <w:rsid w:val="00FD3B83"/>
    <w:rsid w:val="00FD3E4E"/>
    <w:rsid w:val="00FD4022"/>
    <w:rsid w:val="00FD41D5"/>
    <w:rsid w:val="00FD4704"/>
    <w:rsid w:val="00FD4849"/>
    <w:rsid w:val="00FD48AB"/>
    <w:rsid w:val="00FD4978"/>
    <w:rsid w:val="00FD4990"/>
    <w:rsid w:val="00FD4A28"/>
    <w:rsid w:val="00FD52D9"/>
    <w:rsid w:val="00FD5D8E"/>
    <w:rsid w:val="00FD71C5"/>
    <w:rsid w:val="00FD7428"/>
    <w:rsid w:val="00FD7559"/>
    <w:rsid w:val="00FD77F5"/>
    <w:rsid w:val="00FD78FC"/>
    <w:rsid w:val="00FE02D7"/>
    <w:rsid w:val="00FE0474"/>
    <w:rsid w:val="00FE07D6"/>
    <w:rsid w:val="00FE0AD0"/>
    <w:rsid w:val="00FE1980"/>
    <w:rsid w:val="00FE1A53"/>
    <w:rsid w:val="00FE1D79"/>
    <w:rsid w:val="00FE223C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8E9"/>
    <w:rsid w:val="00FE7C17"/>
    <w:rsid w:val="00FE7EED"/>
    <w:rsid w:val="00FE7FE5"/>
    <w:rsid w:val="00FF100F"/>
    <w:rsid w:val="00FF1488"/>
    <w:rsid w:val="00FF1A03"/>
    <w:rsid w:val="00FF2287"/>
    <w:rsid w:val="00FF26B5"/>
    <w:rsid w:val="00FF27EC"/>
    <w:rsid w:val="00FF2B04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  <w:rsid w:val="00FF75BE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40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68071F"/>
    <w:pPr>
      <w:ind w:left="284" w:firstLine="284"/>
    </w:pPr>
  </w:style>
  <w:style w:type="character" w:styleId="Strong">
    <w:name w:val="Strong"/>
    <w:uiPriority w:val="22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3D001E"/>
  </w:style>
  <w:style w:type="character" w:customStyle="1" w:styleId="BodyTextFirstIndentChar">
    <w:name w:val="Body Text First Indent Char"/>
    <w:basedOn w:val="BodyTextChar"/>
    <w:link w:val="BodyTextFirstIndent"/>
    <w:rsid w:val="003D001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D001E"/>
    <w:rPr>
      <w:rFonts w:ascii="Arial" w:hAnsi="Arial"/>
      <w:sz w:val="18"/>
      <w:szCs w:val="18"/>
    </w:rPr>
  </w:style>
  <w:style w:type="paragraph" w:customStyle="1" w:styleId="BodyText21">
    <w:name w:val="Body Text 21"/>
    <w:basedOn w:val="Normal"/>
    <w:rsid w:val="003139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4FB13-A375-4AD5-811A-29DB477E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2307</TotalTime>
  <Pages>44</Pages>
  <Words>14102</Words>
  <Characters>80387</Characters>
  <Application>Microsoft Office Word</Application>
  <DocSecurity>0</DocSecurity>
  <Lines>669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94301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125</cp:revision>
  <cp:lastPrinted>2025-02-27T10:20:00Z</cp:lastPrinted>
  <dcterms:created xsi:type="dcterms:W3CDTF">2025-01-10T02:41:00Z</dcterms:created>
  <dcterms:modified xsi:type="dcterms:W3CDTF">2025-02-27T13:59:00Z</dcterms:modified>
</cp:coreProperties>
</file>