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84A8" w14:textId="77777777" w:rsidR="00030124" w:rsidRPr="0077625B" w:rsidRDefault="00030124" w:rsidP="001B34C8">
      <w:pPr>
        <w:ind w:left="14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  <w:r w:rsidRPr="0077625B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535CF9E5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7625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CD9C862" w14:textId="35A7F43B" w:rsidR="00A22D25" w:rsidRPr="0077625B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7762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7625B" w:rsidRPr="0077625B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166692" w:rsidRPr="0077625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762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7625B" w:rsidRPr="0077625B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29E94752" w14:textId="77777777" w:rsidR="00A22D25" w:rsidRPr="0077625B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7625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61E7F5" w14:textId="77777777" w:rsidR="00A22D25" w:rsidRPr="0077625B" w:rsidRDefault="00A22D25" w:rsidP="001B34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7625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2"/>
          <w:szCs w:val="32"/>
        </w:rPr>
        <w:sectPr w:rsidR="00030124" w:rsidRPr="0077625B" w:rsidSect="008B0FB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7AE4BF" w14:textId="77777777" w:rsidR="00030124" w:rsidRPr="0077625B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Ref46730557"/>
      <w:bookmarkEnd w:id="2"/>
      <w:r w:rsidRPr="0077625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0A66DAC" w14:textId="77777777" w:rsidR="00030124" w:rsidRPr="0077625B" w:rsidRDefault="00030124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CA23BE" w14:textId="77777777" w:rsidR="00443F3D" w:rsidRPr="0077625B" w:rsidRDefault="000A1E5A" w:rsidP="001B34C8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77625B" w:rsidRDefault="0078265A" w:rsidP="001B34C8">
      <w:pPr>
        <w:spacing w:line="280" w:lineRule="exact"/>
        <w:ind w:firstLine="70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A3B587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B77F7D3" w14:textId="55A5F716" w:rsidR="00443F3D" w:rsidRPr="0077625B" w:rsidRDefault="00443F3D" w:rsidP="001B34C8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66610" w:rsidRPr="0077625B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(กลุ่มบริษัท)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666610" w:rsidRPr="0077625B">
        <w:rPr>
          <w:rFonts w:asciiTheme="majorBidi" w:hAnsiTheme="majorBidi" w:cstheme="majorBidi"/>
          <w:sz w:val="30"/>
          <w:szCs w:val="30"/>
          <w:cs/>
        </w:rPr>
        <w:t>สมบูรณ์ แอ๊ดวานซ์ เทคโนโลยี จำกัด (มหาชน)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="003E249D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9E0459" w:rsidRPr="0077625B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E0459" w:rsidRPr="0077625B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77625B" w:rsidRPr="0077625B">
        <w:rPr>
          <w:rFonts w:asciiTheme="majorBidi" w:eastAsia="Calibri" w:hAnsiTheme="majorBidi" w:cstheme="majorBidi"/>
          <w:sz w:val="30"/>
          <w:szCs w:val="30"/>
        </w:rPr>
        <w:t>31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eastAsia="Calibri" w:hAnsiTheme="majorBidi" w:cstheme="majorBidi"/>
          <w:sz w:val="30"/>
          <w:szCs w:val="30"/>
        </w:rPr>
        <w:t>2567</w:t>
      </w:r>
      <w:r w:rsidR="007E2B06"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Pr="0077625B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9E0459" w:rsidRPr="0077625B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E0459" w:rsidRPr="0077625B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7625B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</w:t>
      </w:r>
      <w:r w:rsidR="003E249D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เงินสดเฉพาะกิจการ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0C1858" w:rsidRPr="0077625B">
        <w:rPr>
          <w:rFonts w:asciiTheme="majorBidi" w:hAnsiTheme="majorBidi" w:cstheme="majorBidi"/>
          <w:sz w:val="30"/>
          <w:szCs w:val="30"/>
          <w:cs/>
        </w:rPr>
        <w:t>และ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หมายเหตุประกอบ</w:t>
      </w:r>
      <w:r w:rsidR="000C1858" w:rsidRPr="0077625B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226465" w:rsidRPr="0077625B">
        <w:rPr>
          <w:rFonts w:asciiTheme="majorBidi" w:eastAsia="Calibri" w:hAnsiTheme="majorBidi" w:cstheme="majorBidi"/>
          <w:sz w:val="30"/>
          <w:szCs w:val="30"/>
          <w:cs/>
        </w:rPr>
        <w:t>ซึ่งประกอบ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ด้วยสรุปนโยบายการบัญชี</w:t>
      </w:r>
      <w:r w:rsidR="00343C13" w:rsidRPr="0077625B">
        <w:rPr>
          <w:rFonts w:asciiTheme="majorBidi" w:hAnsiTheme="majorBidi" w:cstheme="majorBidi"/>
          <w:sz w:val="30"/>
          <w:szCs w:val="30"/>
          <w:cs/>
        </w:rPr>
        <w:t>และ</w:t>
      </w:r>
      <w:r w:rsidR="000C1858" w:rsidRPr="0077625B">
        <w:rPr>
          <w:rFonts w:asciiTheme="majorBidi" w:hAnsiTheme="majorBidi" w:cstheme="majorBidi"/>
          <w:sz w:val="30"/>
          <w:szCs w:val="30"/>
          <w:cs/>
        </w:rPr>
        <w:t>ข้อมูลอธิบาย</w:t>
      </w:r>
      <w:r w:rsidR="00226465" w:rsidRPr="0077625B">
        <w:rPr>
          <w:rFonts w:asciiTheme="majorBidi" w:hAnsiTheme="majorBidi" w:cstheme="majorBidi"/>
          <w:sz w:val="30"/>
          <w:szCs w:val="30"/>
          <w:cs/>
        </w:rPr>
        <w:t>อื่น</w:t>
      </w:r>
      <w:r w:rsidR="000C1858" w:rsidRPr="0077625B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046B3631" w14:textId="77777777" w:rsidR="00443F3D" w:rsidRPr="0077625B" w:rsidRDefault="00443F3D" w:rsidP="001B34C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0AB5CB" w14:textId="63FBAB04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eastAsia="Calibri" w:hAnsiTheme="majorBidi" w:cstheme="majorBidi"/>
          <w:sz w:val="30"/>
          <w:szCs w:val="30"/>
        </w:rPr>
        <w:t>31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7625B" w:rsidRPr="0077625B">
        <w:rPr>
          <w:rFonts w:asciiTheme="majorBidi" w:eastAsia="Calibri" w:hAnsiTheme="majorBidi" w:cstheme="majorBidi"/>
          <w:sz w:val="30"/>
          <w:szCs w:val="30"/>
        </w:rPr>
        <w:t>2567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ผลกา</w:t>
      </w:r>
      <w:r w:rsidRPr="0077625B">
        <w:rPr>
          <w:rFonts w:asciiTheme="majorBidi" w:hAnsiTheme="majorBidi" w:cstheme="majorBidi"/>
          <w:sz w:val="30"/>
          <w:szCs w:val="30"/>
          <w:cs/>
        </w:rPr>
        <w:t>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7625B">
        <w:rPr>
          <w:rFonts w:asciiTheme="majorBidi" w:hAnsiTheme="majorBidi" w:cstheme="majorBidi"/>
          <w:sz w:val="30"/>
          <w:szCs w:val="30"/>
          <w:cs/>
        </w:rPr>
        <w:t>น</w:t>
      </w:r>
    </w:p>
    <w:p w14:paraId="55ECE4DE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C14F45B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A70915C" w14:textId="40519911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072A5" w:rsidRPr="0077625B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F97E67" w:rsidRPr="0077625B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22033C" w:rsidRPr="0077625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2033C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77625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2033C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033C" w:rsidRPr="0077625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2033C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22033C" w:rsidRPr="0077625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2033C" w:rsidRPr="0077625B">
        <w:rPr>
          <w:rFonts w:asciiTheme="majorBidi" w:hAnsiTheme="majorBidi" w:cstheme="majorBidi"/>
          <w:sz w:val="30"/>
          <w:szCs w:val="30"/>
        </w:rPr>
        <w:t xml:space="preserve"> (</w:t>
      </w:r>
      <w:r w:rsidR="0022033C" w:rsidRPr="0077625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3373A7"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52312B" w:rsidRPr="0077625B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B5BBF" w:rsidRPr="0077625B">
        <w:rPr>
          <w:rFonts w:asciiTheme="majorBidi" w:hAnsiTheme="majorBidi" w:cstheme="majorBidi"/>
          <w:sz w:val="30"/>
          <w:szCs w:val="30"/>
        </w:rPr>
        <w:br w:type="page"/>
      </w:r>
    </w:p>
    <w:p w14:paraId="42131797" w14:textId="77777777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17CE1AE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ACAA4" w14:textId="1569F459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3373A7"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234D82" w:rsidRPr="0077625B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77625B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77625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77625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77625B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77625B" w:rsidRDefault="00F2513C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77625B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704CE958" w:rsidR="00443F3D" w:rsidRPr="0077625B" w:rsidRDefault="0018254B" w:rsidP="001B34C8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อ้างอิงหมายเหตุประกอบงบการเงินข้อ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93528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93528"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3528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ช)</w:t>
            </w:r>
            <w:r w:rsidR="00F2513C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513C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43F3D" w:rsidRPr="0077625B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77625B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77625B" w:rsidRDefault="00443F3D" w:rsidP="001B34C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3F3D" w:rsidRPr="0077625B" w14:paraId="5EE9EDF0" w14:textId="77777777" w:rsidTr="00C9226A">
        <w:tc>
          <w:tcPr>
            <w:tcW w:w="4675" w:type="dxa"/>
            <w:shd w:val="clear" w:color="auto" w:fill="auto"/>
          </w:tcPr>
          <w:p w14:paraId="34855329" w14:textId="2D20A689" w:rsidR="00E4422E" w:rsidRPr="0077625B" w:rsidRDefault="00E4422E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ผลการดำเนินงานของกลุ่มบริษัทส่วนใหญ่ขึ้นอยู่กับธุรกิจรถยนต์และบริษัทผู้ผลิตรถยนต์ ปริมาณการขายของแต่ละผลิตภัณฑ์ของกลุ่มบริษัทขึ้นอยู่กับอุปสงค์ของรถยนต์แต่ละรุ่นซึ่งแตกต่างกันออกไป ความผันผวนในปริมาณการขายของบริษัทผู้ผลิตรถยนต์รวมถึงการเปลี่ยนแปลงของเทคโนโลยีในการผลิตรถยนต์แต่ละรุ่น อาจทำให้มีสินค้าคงเหลือโดยเฉพาะวัสดุสิ้นเปลือง และอะไหล่เครื่องจักรที่ไม่เคลื่อนไหวเป็นเวลานาน ซึ่ง</w:t>
            </w:r>
            <w:r w:rsidR="00B06191" w:rsidRPr="0077625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ในการ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592BC0D1" w14:textId="77777777" w:rsidR="00E4422E" w:rsidRPr="0077625B" w:rsidRDefault="00E4422E" w:rsidP="00966B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5BD8E" w14:textId="7B893D4E" w:rsidR="00E4422E" w:rsidRPr="0077625B" w:rsidRDefault="00E4422E" w:rsidP="00966B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ข้าพเจ้าได้ให้ความสนใจในเรื่องมูลค่าของสินค้าคงเหลือเนื่องจากบัญชีดังกล่าวมีนัยสำคัญ อีกทั้งค่าเผื่อการลดมูลค่าของสินค้าคงเหลือต้องใช้การประมาณการและ</w:t>
            </w:r>
            <w:r w:rsidR="00C713D6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 เรื่องดังกล่าวจึงเป็นเรื่องที่ข้าพเจ้าถือเป็นเรื่องสำคัญในการตรวจสอบ</w:t>
            </w:r>
          </w:p>
          <w:p w14:paraId="1C56867C" w14:textId="77777777" w:rsidR="00670D9D" w:rsidRPr="0077625B" w:rsidRDefault="00670D9D" w:rsidP="001B34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77625B" w:rsidRDefault="00B92371" w:rsidP="001B34C8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C9831DC" w14:textId="553D4F0B" w:rsidR="00E4422E" w:rsidRPr="0077625B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เพื่อให้ได้มาซึ่งความเข้าใจของนโยบายของกลุ่มบริษัทในการประมาณการค่าเผื่อการลดมูลค่าของสินค้าคงเหลือ </w:t>
            </w:r>
          </w:p>
          <w:p w14:paraId="05BDA895" w14:textId="77777777" w:rsidR="00E4422E" w:rsidRPr="0077625B" w:rsidRDefault="00E4422E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และการวิเคราะห์อัตราการหมุนเวียนของสินค้าคงเหลือ </w:t>
            </w:r>
          </w:p>
          <w:p w14:paraId="4EBBE7FA" w14:textId="77777777" w:rsidR="003471ED" w:rsidRPr="0077625B" w:rsidRDefault="003471ED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ทดสอบรายงานอายุของสินค้าคงเหลือ โดย</w:t>
            </w:r>
            <w:r w:rsidR="00C7118C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="00C7118C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ว่ารายงานดังกล่าวได้จัดประเภทสินค้าคงเหลือในแต่ละช่วงอายุอย่างเหมาะสมตลอดจน</w:t>
            </w:r>
            <w:r w:rsidR="00C7118C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ทดสอบการคำนวณค่าเผื่อการลดมูลค่าของสินค้าคงเหลือว่าเป็นไปตามนโยบายของ</w:t>
            </w:r>
            <w:r w:rsidR="0020320B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  <w:p w14:paraId="5A26BFA2" w14:textId="01DC27A9" w:rsidR="005C584F" w:rsidRPr="0077625B" w:rsidRDefault="005C584F" w:rsidP="001B34C8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9A5C5F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  <w:p w14:paraId="1B92844B" w14:textId="77777777" w:rsidR="00443F3D" w:rsidRPr="0077625B" w:rsidRDefault="00443F3D" w:rsidP="001B34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F59EEF9" w14:textId="77777777" w:rsidR="00B6236C" w:rsidRPr="0077625B" w:rsidRDefault="00B6236C" w:rsidP="001B34C8">
      <w:pPr>
        <w:pStyle w:val="Defaul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335F31F" w14:textId="77777777" w:rsidR="00443F3D" w:rsidRPr="0077625B" w:rsidRDefault="00443F3D" w:rsidP="001B34C8">
      <w:pPr>
        <w:snapToGrid w:val="0"/>
        <w:spacing w:after="120"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BCB5C4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6014F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รับผิดชอบต่อข้อมูลอื่น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31DE8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ข้าพเจ้าต่องบการเงิน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06F197C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1317979" w14:textId="77777777" w:rsidR="00BF7431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25B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20DDF1D" w14:textId="77777777" w:rsidR="005234EC" w:rsidRPr="0077625B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935324D" w14:textId="77777777" w:rsidR="005234EC" w:rsidRPr="0077625B" w:rsidRDefault="005234EC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77625B" w:rsidRDefault="00443F3D" w:rsidP="001B34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5C5FCE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C26DD6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914FA8" w14:textId="42EF1B94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1E483E" w14:textId="68559142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F5752" w:rsidRPr="0077625B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77625B" w:rsidRDefault="00B6236C" w:rsidP="001B34C8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DB7E0A1" w14:textId="77777777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308D17" w14:textId="5C9B8431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E763B" w:rsidRPr="0077625B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7625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77625B" w:rsidRDefault="00443F3D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0DCCD44" w14:textId="77777777" w:rsidR="003862FB" w:rsidRPr="0077625B" w:rsidRDefault="00443F3D" w:rsidP="001B34C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77625B" w:rsidRDefault="003862FB" w:rsidP="001B34C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CBDE4" w14:textId="776D9DC3" w:rsidR="00443F3D" w:rsidRPr="0077625B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E763B" w:rsidRPr="0077625B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7625B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25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ABDB730" w14:textId="77777777" w:rsidR="00443F3D" w:rsidRPr="0077625B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7625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B295A85" w14:textId="77777777" w:rsidR="00443F3D" w:rsidRPr="0077625B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77625B" w:rsidRDefault="00B853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br w:type="page"/>
      </w:r>
    </w:p>
    <w:p w14:paraId="07B9100B" w14:textId="77777777" w:rsidR="00443F3D" w:rsidRPr="0077625B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B072A5" w:rsidRPr="0077625B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223832" w:rsidRPr="0077625B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="00B072A5" w:rsidRPr="0077625B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1A93143" w14:textId="77777777" w:rsidR="00443F3D" w:rsidRPr="0077625B" w:rsidRDefault="00443F3D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77625B">
        <w:rPr>
          <w:rFonts w:asciiTheme="majorBidi" w:hAnsiTheme="majorBidi" w:cstheme="majorBidi"/>
          <w:sz w:val="30"/>
          <w:szCs w:val="30"/>
          <w:cs/>
        </w:rPr>
        <w:t>การโดยรวม รวมถึง</w:t>
      </w:r>
      <w:r w:rsidR="00B072A5" w:rsidRPr="0077625B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77625B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77625B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32D3CB2E" w14:textId="77777777" w:rsidR="00A60154" w:rsidRPr="0077625B" w:rsidRDefault="00D45F8E" w:rsidP="001B34C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Pr="0077625B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280E" w14:textId="6A01CBD0" w:rsidR="00A60154" w:rsidRPr="0077625B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77625B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072A5" w:rsidRPr="0077625B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77625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01657DC" w14:textId="77777777" w:rsidR="00A60154" w:rsidRPr="0077625B" w:rsidRDefault="00A6015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357B4C" w14:textId="72A31742" w:rsidR="00525375" w:rsidRPr="0077625B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001E9" w:rsidRPr="0077625B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C7ED6D" w14:textId="77777777" w:rsidR="00525375" w:rsidRPr="0077625B" w:rsidRDefault="005253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br w:type="page"/>
      </w:r>
    </w:p>
    <w:p w14:paraId="2677C4A2" w14:textId="1CCFC5A3" w:rsidR="00443F3D" w:rsidRPr="0077625B" w:rsidRDefault="00443F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</w:t>
      </w:r>
      <w:r w:rsidR="00D45F8E" w:rsidRPr="0077625B">
        <w:rPr>
          <w:rFonts w:asciiTheme="majorBidi" w:hAnsiTheme="majorBidi" w:cstheme="majorBidi"/>
          <w:spacing w:val="2"/>
          <w:sz w:val="30"/>
          <w:szCs w:val="30"/>
          <w:cs/>
        </w:rPr>
        <w:t>รณาเรื่องต่าง</w:t>
      </w:r>
      <w:r w:rsidR="003373A7"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45F8E" w:rsidRPr="0077625B">
        <w:rPr>
          <w:rFonts w:asciiTheme="majorBidi" w:hAnsiTheme="majorBidi" w:cstheme="majorBidi"/>
          <w:spacing w:val="2"/>
          <w:sz w:val="30"/>
          <w:szCs w:val="30"/>
          <w:cs/>
        </w:rPr>
        <w:t>ๆ ที่มีนัยสำคัญ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ที่สุดในการตรวจสอบ</w:t>
      </w:r>
      <w:r w:rsidR="00E013B4" w:rsidRPr="0077625B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77625B" w:rsidRDefault="00C573D6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E9489" w14:textId="77777777" w:rsidR="00443F3D" w:rsidRPr="0077625B" w:rsidRDefault="00443F3D" w:rsidP="001B34C8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52E13" w14:textId="77777777" w:rsidR="00443F3D" w:rsidRPr="0077625B" w:rsidRDefault="00443F3D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1574BC" w14:textId="77777777" w:rsidR="00E10BD7" w:rsidRPr="0077625B" w:rsidRDefault="00E10BD7" w:rsidP="001B34C8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2BFE00" w14:textId="7593B2CD" w:rsidR="004A538E" w:rsidRPr="0077625B" w:rsidRDefault="004A538E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>(</w:t>
      </w:r>
      <w:r w:rsidR="00371266" w:rsidRPr="0077625B">
        <w:rPr>
          <w:rFonts w:asciiTheme="majorBidi" w:hAnsiTheme="majorBidi" w:cstheme="majorBidi"/>
          <w:sz w:val="30"/>
          <w:szCs w:val="30"/>
          <w:cs/>
        </w:rPr>
        <w:t>ทรงชัย วงศ์พิริยาภรณ์</w:t>
      </w:r>
      <w:r w:rsidRPr="0077625B">
        <w:rPr>
          <w:rFonts w:asciiTheme="majorBidi" w:hAnsiTheme="majorBidi" w:cstheme="majorBidi"/>
          <w:sz w:val="30"/>
          <w:szCs w:val="30"/>
        </w:rPr>
        <w:t>)</w:t>
      </w:r>
    </w:p>
    <w:p w14:paraId="7BBC3E8E" w14:textId="77777777" w:rsidR="00443F3D" w:rsidRPr="0077625B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FB8D7C0" w14:textId="7960BC22" w:rsidR="00443F3D" w:rsidRPr="0077625B" w:rsidRDefault="004A538E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10996</w:t>
      </w:r>
    </w:p>
    <w:p w14:paraId="7139DEDA" w14:textId="77777777" w:rsidR="00E10BD7" w:rsidRPr="0077625B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274602" w14:textId="77777777" w:rsidR="00443F3D" w:rsidRPr="0077625B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77625B" w:rsidRDefault="00443F3D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19C473" w14:textId="1B883955" w:rsidR="00030124" w:rsidRPr="0077625B" w:rsidRDefault="0077625B" w:rsidP="001B34C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</w:rPr>
        <w:t>19</w:t>
      </w:r>
      <w:r w:rsidR="00C2114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C2114D" w:rsidRPr="0077625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7625B">
        <w:rPr>
          <w:rFonts w:asciiTheme="majorBidi" w:hAnsiTheme="majorBidi" w:cstheme="majorBidi"/>
          <w:sz w:val="30"/>
          <w:szCs w:val="30"/>
        </w:rPr>
        <w:t>2568</w:t>
      </w:r>
    </w:p>
    <w:p w14:paraId="0A924DAB" w14:textId="77777777" w:rsidR="00E10BD7" w:rsidRPr="0077625B" w:rsidRDefault="00E10BD7" w:rsidP="001B34C8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10BD7" w:rsidRPr="0077625B" w:rsidSect="000B1D72">
      <w:headerReference w:type="default" r:id="rId17"/>
      <w:footerReference w:type="default" r:id="rId18"/>
      <w:headerReference w:type="first" r:id="rId19"/>
      <w:type w:val="nextColumn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E5E5" w14:textId="77777777" w:rsidR="002E0A54" w:rsidRDefault="002E0A54">
      <w:r>
        <w:separator/>
      </w:r>
    </w:p>
  </w:endnote>
  <w:endnote w:type="continuationSeparator" w:id="0">
    <w:p w14:paraId="5C66D1F1" w14:textId="77777777" w:rsidR="002E0A54" w:rsidRDefault="002E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C1CA" w14:textId="47AE95FF" w:rsidR="002A5AB7" w:rsidRDefault="002A5AB7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</w:t>
    </w:r>
    <w:r w:rsidR="0077625B" w:rsidRPr="0077625B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57563A59" w14:textId="77777777" w:rsidR="002A5AB7" w:rsidRDefault="002A5AB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935C" w14:textId="3E51595C" w:rsidR="002A5AB7" w:rsidRPr="00381B5D" w:rsidRDefault="002A5AB7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7625B" w:rsidRPr="0077625B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2A5AB7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2A5AB7" w:rsidRPr="00890558" w:rsidRDefault="002A5AB7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5B90" w14:textId="77777777" w:rsidR="002A5AB7" w:rsidRPr="00381B5D" w:rsidRDefault="002A5AB7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A6D5" w14:textId="77777777" w:rsidR="00812AB5" w:rsidRPr="0075591B" w:rsidRDefault="00812AB5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77625B">
      <w:rPr>
        <w:rFonts w:ascii="Angsana New" w:hAnsi="Angsana New"/>
        <w:noProof/>
        <w:sz w:val="30"/>
        <w:szCs w:val="30"/>
      </w:rPr>
      <w:t>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65F7" w14:textId="77777777" w:rsidR="002E0A54" w:rsidRDefault="002E0A54">
      <w:r>
        <w:separator/>
      </w:r>
    </w:p>
  </w:footnote>
  <w:footnote w:type="continuationSeparator" w:id="0">
    <w:p w14:paraId="07FC3755" w14:textId="77777777" w:rsidR="002E0A54" w:rsidRDefault="002E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3D77" w14:textId="77777777" w:rsidR="000B1D72" w:rsidRDefault="000B1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7696" w14:textId="77777777" w:rsidR="000B1D72" w:rsidRDefault="000B1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B539" w14:textId="1CA0D884" w:rsidR="002A5AB7" w:rsidRPr="000C1858" w:rsidRDefault="002A5AB7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9EFEBE" w14:textId="2A233B5E" w:rsidR="000C1858" w:rsidRPr="000C1858" w:rsidRDefault="000C1858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A95639" w14:textId="0F5D90B7" w:rsidR="000C1858" w:rsidRPr="000C1858" w:rsidRDefault="000C1858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858550" w14:textId="045816D2" w:rsidR="000C1858" w:rsidRPr="000C1858" w:rsidRDefault="000C1858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3814" w14:textId="77777777" w:rsidR="000C1858" w:rsidRPr="000C1858" w:rsidRDefault="000C1858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03ECD2" w14:textId="77777777" w:rsidR="002A5AB7" w:rsidRPr="000C1858" w:rsidRDefault="002A5AB7" w:rsidP="000C18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A393" w14:textId="77777777" w:rsidR="00812AB5" w:rsidRDefault="00812AB5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624AD393" w14:textId="77777777" w:rsidR="000B1D72" w:rsidRDefault="000B1D72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7F493AAE" w14:textId="77777777" w:rsidR="000B1D72" w:rsidRDefault="000B1D72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</w:p>
  <w:p w14:paraId="089CC5D9" w14:textId="77777777" w:rsidR="000B1D72" w:rsidRPr="006E020C" w:rsidRDefault="000B1D72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39637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367F92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C8BFC2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714667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A6977E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0E677B" w14:textId="77777777" w:rsidR="000B1D72" w:rsidRPr="000B1D72" w:rsidRDefault="000B1D72" w:rsidP="000C18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92227715">
    <w:abstractNumId w:val="9"/>
  </w:num>
  <w:num w:numId="2" w16cid:durableId="420445982">
    <w:abstractNumId w:val="7"/>
  </w:num>
  <w:num w:numId="3" w16cid:durableId="681324462">
    <w:abstractNumId w:val="6"/>
  </w:num>
  <w:num w:numId="4" w16cid:durableId="972634673">
    <w:abstractNumId w:val="5"/>
  </w:num>
  <w:num w:numId="5" w16cid:durableId="865096773">
    <w:abstractNumId w:val="8"/>
  </w:num>
  <w:num w:numId="6" w16cid:durableId="194738527">
    <w:abstractNumId w:val="3"/>
  </w:num>
  <w:num w:numId="7" w16cid:durableId="1576941234">
    <w:abstractNumId w:val="2"/>
  </w:num>
  <w:num w:numId="8" w16cid:durableId="1292980555">
    <w:abstractNumId w:val="0"/>
  </w:num>
  <w:num w:numId="9" w16cid:durableId="2123571034">
    <w:abstractNumId w:val="1"/>
  </w:num>
  <w:num w:numId="10" w16cid:durableId="1364743750">
    <w:abstractNumId w:val="4"/>
  </w:num>
  <w:num w:numId="11" w16cid:durableId="251594564">
    <w:abstractNumId w:val="27"/>
  </w:num>
  <w:num w:numId="12" w16cid:durableId="109858411">
    <w:abstractNumId w:val="21"/>
  </w:num>
  <w:num w:numId="13" w16cid:durableId="1403915027">
    <w:abstractNumId w:val="39"/>
  </w:num>
  <w:num w:numId="14" w16cid:durableId="1632134412">
    <w:abstractNumId w:val="23"/>
  </w:num>
  <w:num w:numId="15" w16cid:durableId="976959467">
    <w:abstractNumId w:val="29"/>
  </w:num>
  <w:num w:numId="16" w16cid:durableId="1734083949">
    <w:abstractNumId w:val="18"/>
  </w:num>
  <w:num w:numId="17" w16cid:durableId="576865256">
    <w:abstractNumId w:val="43"/>
  </w:num>
  <w:num w:numId="18" w16cid:durableId="1362626586">
    <w:abstractNumId w:val="26"/>
  </w:num>
  <w:num w:numId="19" w16cid:durableId="2036542973">
    <w:abstractNumId w:val="11"/>
  </w:num>
  <w:num w:numId="20" w16cid:durableId="1092048997">
    <w:abstractNumId w:val="30"/>
  </w:num>
  <w:num w:numId="21" w16cid:durableId="840968959">
    <w:abstractNumId w:val="45"/>
  </w:num>
  <w:num w:numId="22" w16cid:durableId="93673689">
    <w:abstractNumId w:val="34"/>
  </w:num>
  <w:num w:numId="23" w16cid:durableId="567111110">
    <w:abstractNumId w:val="13"/>
  </w:num>
  <w:num w:numId="24" w16cid:durableId="1026368953">
    <w:abstractNumId w:val="28"/>
  </w:num>
  <w:num w:numId="25" w16cid:durableId="814108402">
    <w:abstractNumId w:val="12"/>
  </w:num>
  <w:num w:numId="26" w16cid:durableId="452866847">
    <w:abstractNumId w:val="36"/>
  </w:num>
  <w:num w:numId="27" w16cid:durableId="612900961">
    <w:abstractNumId w:val="17"/>
  </w:num>
  <w:num w:numId="28" w16cid:durableId="121507668">
    <w:abstractNumId w:val="30"/>
  </w:num>
  <w:num w:numId="29" w16cid:durableId="1327517502">
    <w:abstractNumId w:val="40"/>
  </w:num>
  <w:num w:numId="30" w16cid:durableId="2079983672">
    <w:abstractNumId w:val="31"/>
  </w:num>
  <w:num w:numId="31" w16cid:durableId="1525630257">
    <w:abstractNumId w:val="14"/>
  </w:num>
  <w:num w:numId="32" w16cid:durableId="1564566280">
    <w:abstractNumId w:val="42"/>
  </w:num>
  <w:num w:numId="33" w16cid:durableId="1411737096">
    <w:abstractNumId w:val="22"/>
  </w:num>
  <w:num w:numId="34" w16cid:durableId="965089052">
    <w:abstractNumId w:val="46"/>
  </w:num>
  <w:num w:numId="35" w16cid:durableId="1804273150">
    <w:abstractNumId w:val="35"/>
  </w:num>
  <w:num w:numId="36" w16cid:durableId="184052768">
    <w:abstractNumId w:val="33"/>
  </w:num>
  <w:num w:numId="37" w16cid:durableId="1537890481">
    <w:abstractNumId w:val="44"/>
  </w:num>
  <w:num w:numId="38" w16cid:durableId="190190848">
    <w:abstractNumId w:val="25"/>
  </w:num>
  <w:num w:numId="39" w16cid:durableId="2006780611">
    <w:abstractNumId w:val="41"/>
  </w:num>
  <w:num w:numId="40" w16cid:durableId="792753101">
    <w:abstractNumId w:val="16"/>
  </w:num>
  <w:num w:numId="41" w16cid:durableId="2124423982">
    <w:abstractNumId w:val="20"/>
  </w:num>
  <w:num w:numId="42" w16cid:durableId="1563563142">
    <w:abstractNumId w:val="10"/>
  </w:num>
  <w:num w:numId="43" w16cid:durableId="1276207046">
    <w:abstractNumId w:val="32"/>
  </w:num>
  <w:num w:numId="44" w16cid:durableId="1447196087">
    <w:abstractNumId w:val="15"/>
  </w:num>
  <w:num w:numId="45" w16cid:durableId="6054314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00028895">
    <w:abstractNumId w:val="19"/>
  </w:num>
  <w:num w:numId="47" w16cid:durableId="1902016803">
    <w:abstractNumId w:val="28"/>
  </w:num>
  <w:num w:numId="48" w16cid:durableId="2007513339">
    <w:abstractNumId w:val="37"/>
  </w:num>
  <w:num w:numId="49" w16cid:durableId="18940367">
    <w:abstractNumId w:val="38"/>
  </w:num>
  <w:num w:numId="50" w16cid:durableId="116597666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1B02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57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760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64B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61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676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5C0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7AD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B01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379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6F8A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3B16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1F4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1D72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C50"/>
    <w:rsid w:val="000B4DDC"/>
    <w:rsid w:val="000B5037"/>
    <w:rsid w:val="000B5275"/>
    <w:rsid w:val="000B5480"/>
    <w:rsid w:val="000B549B"/>
    <w:rsid w:val="000B549D"/>
    <w:rsid w:val="000B55EC"/>
    <w:rsid w:val="000B5836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858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6DCC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C58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062"/>
    <w:rsid w:val="000F00D8"/>
    <w:rsid w:val="000F0243"/>
    <w:rsid w:val="000F0331"/>
    <w:rsid w:val="000F0BA5"/>
    <w:rsid w:val="000F0E76"/>
    <w:rsid w:val="000F0EBC"/>
    <w:rsid w:val="000F0F92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0B2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404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98D"/>
    <w:rsid w:val="00156B35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57F74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36C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16"/>
    <w:rsid w:val="001720FC"/>
    <w:rsid w:val="0017218B"/>
    <w:rsid w:val="00172281"/>
    <w:rsid w:val="0017239B"/>
    <w:rsid w:val="00172466"/>
    <w:rsid w:val="0017292D"/>
    <w:rsid w:val="00172A37"/>
    <w:rsid w:val="00172C06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AB"/>
    <w:rsid w:val="00183A2B"/>
    <w:rsid w:val="00183AA9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219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039"/>
    <w:rsid w:val="0019631E"/>
    <w:rsid w:val="00196564"/>
    <w:rsid w:val="00196845"/>
    <w:rsid w:val="00196EE3"/>
    <w:rsid w:val="0019721F"/>
    <w:rsid w:val="00197272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7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97D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A38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AD3"/>
    <w:rsid w:val="001E0FD3"/>
    <w:rsid w:val="001E1210"/>
    <w:rsid w:val="001E14C9"/>
    <w:rsid w:val="001E16C8"/>
    <w:rsid w:val="001E16CC"/>
    <w:rsid w:val="001E17AC"/>
    <w:rsid w:val="001E17E0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11A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CF2"/>
    <w:rsid w:val="00221D44"/>
    <w:rsid w:val="00221D93"/>
    <w:rsid w:val="00222021"/>
    <w:rsid w:val="00222053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465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092"/>
    <w:rsid w:val="00237156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543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22B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8DF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3DC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28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E33"/>
    <w:rsid w:val="002D3F99"/>
    <w:rsid w:val="002D41DB"/>
    <w:rsid w:val="002D4A9D"/>
    <w:rsid w:val="002D550B"/>
    <w:rsid w:val="002D553B"/>
    <w:rsid w:val="002D57AA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A54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63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111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4A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6F71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08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3AED"/>
    <w:rsid w:val="00333EF0"/>
    <w:rsid w:val="003345F0"/>
    <w:rsid w:val="00334695"/>
    <w:rsid w:val="00334884"/>
    <w:rsid w:val="00334BEF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B6A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48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5C27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2D6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DA5"/>
    <w:rsid w:val="00371266"/>
    <w:rsid w:val="00372415"/>
    <w:rsid w:val="0037247E"/>
    <w:rsid w:val="003724F6"/>
    <w:rsid w:val="0037252E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A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1"/>
    <w:rsid w:val="00381EE5"/>
    <w:rsid w:val="00381FF2"/>
    <w:rsid w:val="00382166"/>
    <w:rsid w:val="003822F3"/>
    <w:rsid w:val="00382507"/>
    <w:rsid w:val="00382B11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AF3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08E"/>
    <w:rsid w:val="00387346"/>
    <w:rsid w:val="00387727"/>
    <w:rsid w:val="0038776E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6F"/>
    <w:rsid w:val="003A4EE5"/>
    <w:rsid w:val="003A5164"/>
    <w:rsid w:val="003A53A0"/>
    <w:rsid w:val="003A5944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BDD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722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28D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417"/>
    <w:rsid w:val="003C565C"/>
    <w:rsid w:val="003C57F0"/>
    <w:rsid w:val="003C595B"/>
    <w:rsid w:val="003C5AD7"/>
    <w:rsid w:val="003C5B6A"/>
    <w:rsid w:val="003C60E2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1D8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9B8"/>
    <w:rsid w:val="003E0A72"/>
    <w:rsid w:val="003E11E3"/>
    <w:rsid w:val="003E11F4"/>
    <w:rsid w:val="003E1526"/>
    <w:rsid w:val="003E1796"/>
    <w:rsid w:val="003E1ABC"/>
    <w:rsid w:val="003E1B04"/>
    <w:rsid w:val="003E1CFC"/>
    <w:rsid w:val="003E1EF7"/>
    <w:rsid w:val="003E1FA0"/>
    <w:rsid w:val="003E236B"/>
    <w:rsid w:val="003E2473"/>
    <w:rsid w:val="003E249D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0B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17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1BF"/>
    <w:rsid w:val="003F354A"/>
    <w:rsid w:val="003F3B9F"/>
    <w:rsid w:val="003F3BB1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1A6"/>
    <w:rsid w:val="003F6334"/>
    <w:rsid w:val="003F63FC"/>
    <w:rsid w:val="003F660F"/>
    <w:rsid w:val="003F6790"/>
    <w:rsid w:val="003F6941"/>
    <w:rsid w:val="003F6A3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DF9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880"/>
    <w:rsid w:val="00407A67"/>
    <w:rsid w:val="00407B1F"/>
    <w:rsid w:val="00407C93"/>
    <w:rsid w:val="00407CDA"/>
    <w:rsid w:val="00407CFE"/>
    <w:rsid w:val="00407D91"/>
    <w:rsid w:val="00407ED1"/>
    <w:rsid w:val="00407F3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096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C8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BC7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8F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12E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158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164"/>
    <w:rsid w:val="00481A69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95B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060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6D4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24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59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677"/>
    <w:rsid w:val="004C094E"/>
    <w:rsid w:val="004C09B5"/>
    <w:rsid w:val="004C0EDA"/>
    <w:rsid w:val="004C1191"/>
    <w:rsid w:val="004C130B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45C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450"/>
    <w:rsid w:val="004E59F6"/>
    <w:rsid w:val="004E5B3E"/>
    <w:rsid w:val="004E5F37"/>
    <w:rsid w:val="004E61F1"/>
    <w:rsid w:val="004E637B"/>
    <w:rsid w:val="004E68F1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2AE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5EF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05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0E8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32E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5AB1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096C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AB7"/>
    <w:rsid w:val="00566BBF"/>
    <w:rsid w:val="00566BCB"/>
    <w:rsid w:val="00566EC9"/>
    <w:rsid w:val="00566FB7"/>
    <w:rsid w:val="005672A9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13D6"/>
    <w:rsid w:val="005820BC"/>
    <w:rsid w:val="00582492"/>
    <w:rsid w:val="00582EE6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E99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16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A7C97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6719"/>
    <w:rsid w:val="005D705E"/>
    <w:rsid w:val="005D72EB"/>
    <w:rsid w:val="005D766B"/>
    <w:rsid w:val="005D7BE0"/>
    <w:rsid w:val="005D7D27"/>
    <w:rsid w:val="005D7E11"/>
    <w:rsid w:val="005D7E5C"/>
    <w:rsid w:val="005D7EF0"/>
    <w:rsid w:val="005E0007"/>
    <w:rsid w:val="005E03EA"/>
    <w:rsid w:val="005E06EE"/>
    <w:rsid w:val="005E0838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5C26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19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DEB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17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73"/>
    <w:rsid w:val="00616BE0"/>
    <w:rsid w:val="00616D60"/>
    <w:rsid w:val="0061756A"/>
    <w:rsid w:val="00617872"/>
    <w:rsid w:val="006208BB"/>
    <w:rsid w:val="00620A24"/>
    <w:rsid w:val="00620A2E"/>
    <w:rsid w:val="00620A30"/>
    <w:rsid w:val="00620EF3"/>
    <w:rsid w:val="0062123C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6BF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59D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345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A67"/>
    <w:rsid w:val="00652C08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2F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3B1"/>
    <w:rsid w:val="00662758"/>
    <w:rsid w:val="00662922"/>
    <w:rsid w:val="00662977"/>
    <w:rsid w:val="00662E8B"/>
    <w:rsid w:val="00663230"/>
    <w:rsid w:val="006632F9"/>
    <w:rsid w:val="0066336B"/>
    <w:rsid w:val="00663AE1"/>
    <w:rsid w:val="00664690"/>
    <w:rsid w:val="00664997"/>
    <w:rsid w:val="00664A7A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17"/>
    <w:rsid w:val="00666991"/>
    <w:rsid w:val="00666BC6"/>
    <w:rsid w:val="00666CA0"/>
    <w:rsid w:val="00666EA1"/>
    <w:rsid w:val="006672C4"/>
    <w:rsid w:val="006672E7"/>
    <w:rsid w:val="006673A0"/>
    <w:rsid w:val="00667652"/>
    <w:rsid w:val="00667721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6CB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8E"/>
    <w:rsid w:val="00673FCE"/>
    <w:rsid w:val="00674520"/>
    <w:rsid w:val="006746E8"/>
    <w:rsid w:val="00674A91"/>
    <w:rsid w:val="00675671"/>
    <w:rsid w:val="00675853"/>
    <w:rsid w:val="00675CCA"/>
    <w:rsid w:val="00675F93"/>
    <w:rsid w:val="0067616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83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2F02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1C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78D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5ED0"/>
    <w:rsid w:val="006A6016"/>
    <w:rsid w:val="006A630B"/>
    <w:rsid w:val="006A6348"/>
    <w:rsid w:val="006A6440"/>
    <w:rsid w:val="006A661F"/>
    <w:rsid w:val="006A6A8F"/>
    <w:rsid w:val="006A6ADC"/>
    <w:rsid w:val="006A6C1C"/>
    <w:rsid w:val="006A6DA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0D7"/>
    <w:rsid w:val="006C5343"/>
    <w:rsid w:val="006C5414"/>
    <w:rsid w:val="006C54DA"/>
    <w:rsid w:val="006C5B12"/>
    <w:rsid w:val="006C5D5C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0C6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8BA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223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4E7"/>
    <w:rsid w:val="00722705"/>
    <w:rsid w:val="00722855"/>
    <w:rsid w:val="00722AF3"/>
    <w:rsid w:val="00722C2D"/>
    <w:rsid w:val="00722E94"/>
    <w:rsid w:val="00722EA0"/>
    <w:rsid w:val="00722F1C"/>
    <w:rsid w:val="00722F46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7C1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69"/>
    <w:rsid w:val="007529E3"/>
    <w:rsid w:val="0075361E"/>
    <w:rsid w:val="0075387D"/>
    <w:rsid w:val="007538AC"/>
    <w:rsid w:val="00753B7D"/>
    <w:rsid w:val="00753D89"/>
    <w:rsid w:val="00753F37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675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D05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4CD"/>
    <w:rsid w:val="007756AC"/>
    <w:rsid w:val="0077572F"/>
    <w:rsid w:val="007757AA"/>
    <w:rsid w:val="00775EC2"/>
    <w:rsid w:val="00775ECC"/>
    <w:rsid w:val="0077625B"/>
    <w:rsid w:val="0077667B"/>
    <w:rsid w:val="00776737"/>
    <w:rsid w:val="00776AC6"/>
    <w:rsid w:val="007772E8"/>
    <w:rsid w:val="00777441"/>
    <w:rsid w:val="007774DB"/>
    <w:rsid w:val="0077751B"/>
    <w:rsid w:val="00777A7E"/>
    <w:rsid w:val="00777BF3"/>
    <w:rsid w:val="00777D96"/>
    <w:rsid w:val="00777F29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3FC8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0F2F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33C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CD1"/>
    <w:rsid w:val="007A2E08"/>
    <w:rsid w:val="007A2E64"/>
    <w:rsid w:val="007A2EF4"/>
    <w:rsid w:val="007A3006"/>
    <w:rsid w:val="007A31CC"/>
    <w:rsid w:val="007A35B5"/>
    <w:rsid w:val="007A3752"/>
    <w:rsid w:val="007A39E8"/>
    <w:rsid w:val="007A3B11"/>
    <w:rsid w:val="007A3E7E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677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6D22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185"/>
    <w:rsid w:val="007D25BA"/>
    <w:rsid w:val="007D2695"/>
    <w:rsid w:val="007D28C9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19C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67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7DB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56C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958"/>
    <w:rsid w:val="00811BD7"/>
    <w:rsid w:val="00811DC4"/>
    <w:rsid w:val="00811DC6"/>
    <w:rsid w:val="00811F0A"/>
    <w:rsid w:val="008120A5"/>
    <w:rsid w:val="008120E5"/>
    <w:rsid w:val="008123BF"/>
    <w:rsid w:val="008124C4"/>
    <w:rsid w:val="0081268A"/>
    <w:rsid w:val="008126B4"/>
    <w:rsid w:val="0081282F"/>
    <w:rsid w:val="00812AB5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6DA3"/>
    <w:rsid w:val="0081707A"/>
    <w:rsid w:val="0081749B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12D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064"/>
    <w:rsid w:val="008511F4"/>
    <w:rsid w:val="00851295"/>
    <w:rsid w:val="00851A1A"/>
    <w:rsid w:val="00851B3F"/>
    <w:rsid w:val="00851E01"/>
    <w:rsid w:val="00851EE4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86E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5F"/>
    <w:rsid w:val="00897566"/>
    <w:rsid w:val="00897AD4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1D36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7B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C82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1DD7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ACD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7FB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2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1C4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8C6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1F6C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453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63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0F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603"/>
    <w:rsid w:val="00982736"/>
    <w:rsid w:val="00982A57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5FF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5E9"/>
    <w:rsid w:val="00993699"/>
    <w:rsid w:val="009937A4"/>
    <w:rsid w:val="009937AE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D0C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1E4D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B93"/>
    <w:rsid w:val="009B4BA3"/>
    <w:rsid w:val="009B5103"/>
    <w:rsid w:val="009B556D"/>
    <w:rsid w:val="009B55CA"/>
    <w:rsid w:val="009B5EE1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D7A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1CE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459"/>
    <w:rsid w:val="009E05F2"/>
    <w:rsid w:val="009E0AD8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5F8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491"/>
    <w:rsid w:val="009F46AE"/>
    <w:rsid w:val="009F4804"/>
    <w:rsid w:val="009F4851"/>
    <w:rsid w:val="009F48FC"/>
    <w:rsid w:val="009F4FF5"/>
    <w:rsid w:val="009F54C5"/>
    <w:rsid w:val="009F5544"/>
    <w:rsid w:val="009F5752"/>
    <w:rsid w:val="009F581B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0B9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333"/>
    <w:rsid w:val="00A1142E"/>
    <w:rsid w:val="00A114A1"/>
    <w:rsid w:val="00A11651"/>
    <w:rsid w:val="00A1184E"/>
    <w:rsid w:val="00A119AD"/>
    <w:rsid w:val="00A119EA"/>
    <w:rsid w:val="00A11D3F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D94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D0B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81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300"/>
    <w:rsid w:val="00A47523"/>
    <w:rsid w:val="00A47554"/>
    <w:rsid w:val="00A4756F"/>
    <w:rsid w:val="00A47790"/>
    <w:rsid w:val="00A47C31"/>
    <w:rsid w:val="00A47CCB"/>
    <w:rsid w:val="00A502AC"/>
    <w:rsid w:val="00A50505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1F83"/>
    <w:rsid w:val="00A82020"/>
    <w:rsid w:val="00A82643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315"/>
    <w:rsid w:val="00A9773C"/>
    <w:rsid w:val="00A977C4"/>
    <w:rsid w:val="00A97938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6918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249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A74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7C7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0CF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17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089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76"/>
    <w:rsid w:val="00B02580"/>
    <w:rsid w:val="00B0266D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4DC6"/>
    <w:rsid w:val="00B04E27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ADF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48D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0EA9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6B0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574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AF0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7C"/>
    <w:rsid w:val="00B972D7"/>
    <w:rsid w:val="00B9783A"/>
    <w:rsid w:val="00B9795B"/>
    <w:rsid w:val="00B97BB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A88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4F74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EB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61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297"/>
    <w:rsid w:val="00BD3792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AF1"/>
    <w:rsid w:val="00BE2BBA"/>
    <w:rsid w:val="00BE2FCC"/>
    <w:rsid w:val="00BE35B9"/>
    <w:rsid w:val="00BE366F"/>
    <w:rsid w:val="00BE3CB3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EC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CBD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2E"/>
    <w:rsid w:val="00BF7FD1"/>
    <w:rsid w:val="00C004EE"/>
    <w:rsid w:val="00C00BCA"/>
    <w:rsid w:val="00C00DE6"/>
    <w:rsid w:val="00C00EC5"/>
    <w:rsid w:val="00C01091"/>
    <w:rsid w:val="00C01259"/>
    <w:rsid w:val="00C0164C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297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9CB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A9D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B7F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D14"/>
    <w:rsid w:val="00C35EDC"/>
    <w:rsid w:val="00C3617B"/>
    <w:rsid w:val="00C366AB"/>
    <w:rsid w:val="00C36824"/>
    <w:rsid w:val="00C368FB"/>
    <w:rsid w:val="00C3691C"/>
    <w:rsid w:val="00C36B60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885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EE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66B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C9"/>
    <w:rsid w:val="00C713D6"/>
    <w:rsid w:val="00C71421"/>
    <w:rsid w:val="00C714A1"/>
    <w:rsid w:val="00C71535"/>
    <w:rsid w:val="00C717C4"/>
    <w:rsid w:val="00C718FD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A03"/>
    <w:rsid w:val="00C75B8E"/>
    <w:rsid w:val="00C75C1B"/>
    <w:rsid w:val="00C75C9C"/>
    <w:rsid w:val="00C75EA6"/>
    <w:rsid w:val="00C7616E"/>
    <w:rsid w:val="00C7618D"/>
    <w:rsid w:val="00C761DD"/>
    <w:rsid w:val="00C762EC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D31"/>
    <w:rsid w:val="00C77E86"/>
    <w:rsid w:val="00C77FB9"/>
    <w:rsid w:val="00C80008"/>
    <w:rsid w:val="00C801B1"/>
    <w:rsid w:val="00C80250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AFA"/>
    <w:rsid w:val="00C85E1B"/>
    <w:rsid w:val="00C8653D"/>
    <w:rsid w:val="00C86AF7"/>
    <w:rsid w:val="00C87136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1E91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82A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0FC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3200"/>
    <w:rsid w:val="00CE34CC"/>
    <w:rsid w:val="00CE3685"/>
    <w:rsid w:val="00CE395F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2BB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4D79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B7D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1E3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4E8"/>
    <w:rsid w:val="00D13511"/>
    <w:rsid w:val="00D13570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573"/>
    <w:rsid w:val="00D21BFD"/>
    <w:rsid w:val="00D21EDD"/>
    <w:rsid w:val="00D21FB5"/>
    <w:rsid w:val="00D22038"/>
    <w:rsid w:val="00D22981"/>
    <w:rsid w:val="00D2304A"/>
    <w:rsid w:val="00D2315E"/>
    <w:rsid w:val="00D233AC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3F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24A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2FE"/>
    <w:rsid w:val="00D413AB"/>
    <w:rsid w:val="00D415B2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176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56A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3F9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81F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DF2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89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6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AA9"/>
    <w:rsid w:val="00DA0CC9"/>
    <w:rsid w:val="00DA0D80"/>
    <w:rsid w:val="00DA10AF"/>
    <w:rsid w:val="00DA1488"/>
    <w:rsid w:val="00DA196A"/>
    <w:rsid w:val="00DA1A7D"/>
    <w:rsid w:val="00DA1ACD"/>
    <w:rsid w:val="00DA21DD"/>
    <w:rsid w:val="00DA22E7"/>
    <w:rsid w:val="00DA23D0"/>
    <w:rsid w:val="00DA2489"/>
    <w:rsid w:val="00DA260B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0F"/>
    <w:rsid w:val="00DA52AA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8C1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781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5FB4"/>
    <w:rsid w:val="00DC61CC"/>
    <w:rsid w:val="00DC62E3"/>
    <w:rsid w:val="00DC65F7"/>
    <w:rsid w:val="00DC66FD"/>
    <w:rsid w:val="00DC72FA"/>
    <w:rsid w:val="00DC7347"/>
    <w:rsid w:val="00DC7480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2DE3"/>
    <w:rsid w:val="00DD30F5"/>
    <w:rsid w:val="00DD3302"/>
    <w:rsid w:val="00DD3858"/>
    <w:rsid w:val="00DD3985"/>
    <w:rsid w:val="00DD3A1A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5E1"/>
    <w:rsid w:val="00DE06DC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0FC"/>
    <w:rsid w:val="00DF0258"/>
    <w:rsid w:val="00DF032B"/>
    <w:rsid w:val="00DF042B"/>
    <w:rsid w:val="00DF04CB"/>
    <w:rsid w:val="00DF05F7"/>
    <w:rsid w:val="00DF05FD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241"/>
    <w:rsid w:val="00DF5324"/>
    <w:rsid w:val="00DF556D"/>
    <w:rsid w:val="00DF5718"/>
    <w:rsid w:val="00DF5964"/>
    <w:rsid w:val="00DF619A"/>
    <w:rsid w:val="00DF62D0"/>
    <w:rsid w:val="00DF6316"/>
    <w:rsid w:val="00DF6CD1"/>
    <w:rsid w:val="00DF74E0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3D"/>
    <w:rsid w:val="00E043E3"/>
    <w:rsid w:val="00E043EB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217"/>
    <w:rsid w:val="00E173B2"/>
    <w:rsid w:val="00E1785D"/>
    <w:rsid w:val="00E1791B"/>
    <w:rsid w:val="00E201F6"/>
    <w:rsid w:val="00E2082F"/>
    <w:rsid w:val="00E20D27"/>
    <w:rsid w:val="00E20DAD"/>
    <w:rsid w:val="00E211D7"/>
    <w:rsid w:val="00E2128C"/>
    <w:rsid w:val="00E2130B"/>
    <w:rsid w:val="00E216E4"/>
    <w:rsid w:val="00E219C7"/>
    <w:rsid w:val="00E21B73"/>
    <w:rsid w:val="00E21FE1"/>
    <w:rsid w:val="00E22037"/>
    <w:rsid w:val="00E22114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275"/>
    <w:rsid w:val="00E346A7"/>
    <w:rsid w:val="00E34DA5"/>
    <w:rsid w:val="00E3513D"/>
    <w:rsid w:val="00E351DB"/>
    <w:rsid w:val="00E35690"/>
    <w:rsid w:val="00E35854"/>
    <w:rsid w:val="00E35A84"/>
    <w:rsid w:val="00E36195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DA0"/>
    <w:rsid w:val="00E47EE7"/>
    <w:rsid w:val="00E505F5"/>
    <w:rsid w:val="00E5061E"/>
    <w:rsid w:val="00E50754"/>
    <w:rsid w:val="00E5083A"/>
    <w:rsid w:val="00E50A2A"/>
    <w:rsid w:val="00E50B60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1C5A"/>
    <w:rsid w:val="00E623E9"/>
    <w:rsid w:val="00E6246A"/>
    <w:rsid w:val="00E628E8"/>
    <w:rsid w:val="00E62968"/>
    <w:rsid w:val="00E62B05"/>
    <w:rsid w:val="00E62CE8"/>
    <w:rsid w:val="00E63156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E45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58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7DF"/>
    <w:rsid w:val="00E96801"/>
    <w:rsid w:val="00E969FF"/>
    <w:rsid w:val="00E96B06"/>
    <w:rsid w:val="00E970F3"/>
    <w:rsid w:val="00E9710F"/>
    <w:rsid w:val="00E97379"/>
    <w:rsid w:val="00E97393"/>
    <w:rsid w:val="00E97484"/>
    <w:rsid w:val="00E97848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8DE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5B4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06F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333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367"/>
    <w:rsid w:val="00ED4EC3"/>
    <w:rsid w:val="00ED4EEA"/>
    <w:rsid w:val="00ED4EEB"/>
    <w:rsid w:val="00ED54C9"/>
    <w:rsid w:val="00ED55F3"/>
    <w:rsid w:val="00ED5970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1AC"/>
    <w:rsid w:val="00EE2261"/>
    <w:rsid w:val="00EE22EA"/>
    <w:rsid w:val="00EE249F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192"/>
    <w:rsid w:val="00EF04CC"/>
    <w:rsid w:val="00EF0828"/>
    <w:rsid w:val="00EF083D"/>
    <w:rsid w:val="00EF0909"/>
    <w:rsid w:val="00EF0AD2"/>
    <w:rsid w:val="00EF0F75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D3E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3D9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1FC"/>
    <w:rsid w:val="00F3130E"/>
    <w:rsid w:val="00F3137C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2D7"/>
    <w:rsid w:val="00F47518"/>
    <w:rsid w:val="00F47891"/>
    <w:rsid w:val="00F47AE2"/>
    <w:rsid w:val="00F47F46"/>
    <w:rsid w:val="00F5014D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BD0"/>
    <w:rsid w:val="00F51F08"/>
    <w:rsid w:val="00F528AA"/>
    <w:rsid w:val="00F52D3A"/>
    <w:rsid w:val="00F52ED3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2BD7"/>
    <w:rsid w:val="00F63173"/>
    <w:rsid w:val="00F631D7"/>
    <w:rsid w:val="00F6323B"/>
    <w:rsid w:val="00F6334A"/>
    <w:rsid w:val="00F6334C"/>
    <w:rsid w:val="00F63697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217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16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6C51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79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3D2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C4C"/>
    <w:rsid w:val="00FB11C1"/>
    <w:rsid w:val="00FB175E"/>
    <w:rsid w:val="00FB1ADF"/>
    <w:rsid w:val="00FB1DFA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192"/>
    <w:rsid w:val="00FB7524"/>
    <w:rsid w:val="00FB76B8"/>
    <w:rsid w:val="00FB7747"/>
    <w:rsid w:val="00FB7849"/>
    <w:rsid w:val="00FB7867"/>
    <w:rsid w:val="00FB796D"/>
    <w:rsid w:val="00FB7D1F"/>
    <w:rsid w:val="00FB7DE8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893"/>
    <w:rsid w:val="00FD1916"/>
    <w:rsid w:val="00FD191D"/>
    <w:rsid w:val="00FD1CF2"/>
    <w:rsid w:val="00FD1E47"/>
    <w:rsid w:val="00FD27A6"/>
    <w:rsid w:val="00FD2F98"/>
    <w:rsid w:val="00FD3345"/>
    <w:rsid w:val="00FD3536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A58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14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CC5"/>
    <w:rsid w:val="00FE7F17"/>
    <w:rsid w:val="00FF00F3"/>
    <w:rsid w:val="00FF029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1CD4F-BBBD-4C37-B4D7-4A9CDE3F7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0AA90-718D-48EB-95D1-F2769D9BB09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5266</TotalTime>
  <Pages>7</Pages>
  <Words>2085</Words>
  <Characters>8244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Kornsiri, Chongaksorn</cp:lastModifiedBy>
  <cp:revision>580</cp:revision>
  <cp:lastPrinted>2025-02-10T18:07:00Z</cp:lastPrinted>
  <dcterms:created xsi:type="dcterms:W3CDTF">2023-08-29T09:41:00Z</dcterms:created>
  <dcterms:modified xsi:type="dcterms:W3CDTF">2025-02-19T07:33:00Z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