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6F1E7" w14:textId="77777777" w:rsidR="00DF3C43" w:rsidRPr="0005261B" w:rsidRDefault="00DF3C43" w:rsidP="00015CBC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bookmarkStart w:id="0" w:name="SubTitle"/>
      <w:r w:rsidRPr="0005261B">
        <w:rPr>
          <w:rFonts w:ascii="Angsana New" w:hAnsi="Angsana New" w:cs="Angsana New" w:hint="cs"/>
          <w:sz w:val="52"/>
          <w:szCs w:val="52"/>
          <w:cs/>
        </w:rPr>
        <w:t xml:space="preserve">บริษัท </w:t>
      </w:r>
      <w:r w:rsidR="006F2214" w:rsidRPr="0005261B">
        <w:rPr>
          <w:rFonts w:ascii="Angsana New" w:hAnsi="Angsana New" w:cs="Angsana New" w:hint="cs"/>
          <w:sz w:val="52"/>
          <w:szCs w:val="52"/>
          <w:cs/>
        </w:rPr>
        <w:t>ซีพีอาร์ โกมุ อินดัสเตรียล</w:t>
      </w:r>
      <w:r w:rsidRPr="0005261B">
        <w:rPr>
          <w:rFonts w:ascii="Angsana New" w:hAnsi="Angsana New" w:cs="Angsana New" w:hint="cs"/>
          <w:sz w:val="52"/>
          <w:szCs w:val="52"/>
          <w:cs/>
        </w:rPr>
        <w:t xml:space="preserve"> จำกัด (มหาชน)</w:t>
      </w:r>
    </w:p>
    <w:p w14:paraId="285AE810" w14:textId="77777777" w:rsidR="00DF3C43" w:rsidRPr="0005261B" w:rsidRDefault="00DF3C43" w:rsidP="0005261B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05261B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428569AE" w14:textId="77777777" w:rsidR="00DF3C43" w:rsidRPr="0005261B" w:rsidRDefault="00DF3C43" w:rsidP="0005261B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bookmarkEnd w:id="0"/>
    <w:p w14:paraId="13341713" w14:textId="7D4F8FFC" w:rsidR="00B73229" w:rsidRPr="0005261B" w:rsidRDefault="00DF3C43" w:rsidP="0005261B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5261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0B30C8" w:rsidRPr="0005261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AB67FA" w:rsidRPr="0005261B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 w:rsidR="000B30C8" w:rsidRPr="0005261B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="000B30C8" w:rsidRPr="0005261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9F6322" w:rsidRPr="0005261B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 w:rsidR="000A7AF8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5065E5BB" w14:textId="77777777" w:rsidR="00DF3C43" w:rsidRPr="0005261B" w:rsidRDefault="00DF3C43" w:rsidP="0005261B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5261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702B08C1" w14:textId="77777777" w:rsidR="00DF3C43" w:rsidRPr="0005261B" w:rsidRDefault="00DF3C43" w:rsidP="0005261B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5261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DFBBB71" w14:textId="77777777" w:rsidR="00360D59" w:rsidRPr="0005261B" w:rsidRDefault="00360D59" w:rsidP="0005261B">
      <w:pPr>
        <w:pStyle w:val="Heading5"/>
        <w:spacing w:line="240" w:lineRule="auto"/>
        <w:jc w:val="thaiDistribute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360D59" w:rsidRPr="0005261B" w:rsidSect="0093430D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79FC378" w14:textId="050DD263" w:rsidR="00E34A9A" w:rsidRPr="0005261B" w:rsidRDefault="00E34A9A" w:rsidP="0005261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05261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71AD139" w14:textId="77777777" w:rsidR="00E34A9A" w:rsidRPr="0005261B" w:rsidRDefault="00E34A9A" w:rsidP="0005261B">
      <w:pPr>
        <w:rPr>
          <w:rFonts w:ascii="Angsana New" w:hAnsi="Angsana New" w:cs="Angsana New"/>
          <w:b/>
          <w:bCs/>
          <w:sz w:val="28"/>
          <w:szCs w:val="28"/>
        </w:rPr>
      </w:pPr>
    </w:p>
    <w:p w14:paraId="6AD950A5" w14:textId="77777777" w:rsidR="00E34A9A" w:rsidRPr="0005261B" w:rsidRDefault="00E34A9A" w:rsidP="0005261B">
      <w:pPr>
        <w:rPr>
          <w:rFonts w:ascii="Angsana New" w:hAnsi="Angsana New" w:cs="Angsana New"/>
          <w:b/>
          <w:bCs/>
          <w:sz w:val="28"/>
          <w:szCs w:val="28"/>
          <w:cs/>
        </w:rPr>
      </w:pPr>
      <w:r w:rsidRPr="0005261B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เสนอ ผู้ถือหุ้นบริษัท ซีพีอาร์ โกมุ อินดัสเตรียล จำกัด </w:t>
      </w:r>
      <w:r w:rsidRPr="0005261B">
        <w:rPr>
          <w:rFonts w:ascii="Angsana New" w:hAnsi="Angsana New" w:cs="Angsana New" w:hint="cs"/>
          <w:b/>
          <w:bCs/>
          <w:sz w:val="30"/>
          <w:szCs w:val="30"/>
          <w:rtl/>
          <w:cs/>
        </w:rPr>
        <w:t>(มหาชน)</w:t>
      </w:r>
    </w:p>
    <w:p w14:paraId="2DF7BB16" w14:textId="77777777" w:rsidR="00E34A9A" w:rsidRPr="0005261B" w:rsidRDefault="00E34A9A" w:rsidP="0005261B">
      <w:pPr>
        <w:rPr>
          <w:rFonts w:ascii="Angsana New" w:hAnsi="Angsana New" w:cs="Angsana New"/>
          <w:b/>
          <w:bCs/>
          <w:sz w:val="28"/>
          <w:szCs w:val="28"/>
        </w:rPr>
      </w:pPr>
    </w:p>
    <w:p w14:paraId="13D0F943" w14:textId="77777777" w:rsidR="00E34A9A" w:rsidRPr="0005261B" w:rsidRDefault="00E34A9A" w:rsidP="0005261B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5261B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ความเห็น</w:t>
      </w:r>
    </w:p>
    <w:p w14:paraId="52F730A4" w14:textId="77777777" w:rsidR="0013647E" w:rsidRPr="0005261B" w:rsidRDefault="0013647E" w:rsidP="0005261B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28"/>
          <w:szCs w:val="28"/>
        </w:rPr>
      </w:pPr>
    </w:p>
    <w:p w14:paraId="315C1DA1" w14:textId="18477CA7" w:rsidR="00E35E6F" w:rsidRDefault="00E34A9A" w:rsidP="00ED75B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ข้าพเจ้าได้ตรวจสอบงบการเงิน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 xml:space="preserve">ของบริษัท </w:t>
      </w:r>
      <w:r w:rsidRPr="0005261B">
        <w:rPr>
          <w:rFonts w:ascii="Angsana New" w:hAnsi="Angsana New" w:cs="Angsana New" w:hint="cs"/>
          <w:sz w:val="30"/>
          <w:szCs w:val="30"/>
          <w:cs/>
        </w:rPr>
        <w:t>ซีพีอาร์ โกมุ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อินดัสเตรียล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จำกัด </w:t>
      </w:r>
      <w:r w:rsidRPr="0005261B">
        <w:rPr>
          <w:rFonts w:ascii="Angsana New" w:hAnsi="Angsana New" w:cs="Angsana New" w:hint="cs"/>
          <w:sz w:val="30"/>
          <w:szCs w:val="30"/>
          <w:rtl/>
          <w:cs/>
        </w:rPr>
        <w:t xml:space="preserve">(มหาชน)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และบริษัทย่อย (กลุ่มบริษัท)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และของเฉพาะบริษัท ซีพีอาร์ โกมุ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อินดัสเตรียล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05261B">
        <w:rPr>
          <w:rFonts w:ascii="Angsana New" w:hAnsi="Angsana New" w:cs="Angsana New" w:hint="cs"/>
          <w:sz w:val="30"/>
          <w:szCs w:val="30"/>
          <w:rtl/>
          <w:cs/>
        </w:rPr>
        <w:t xml:space="preserve">(มหาชน)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(บริษัท) ตามลำดับ</w:t>
      </w:r>
      <w:r w:rsidR="00D05F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="00535011">
        <w:rPr>
          <w:rFonts w:ascii="Angsana New" w:eastAsia="Calibri" w:hAnsi="Angsana New" w:cs="Angsana New" w:hint="cs"/>
          <w:sz w:val="30"/>
          <w:szCs w:val="30"/>
          <w:cs/>
        </w:rPr>
        <w:t>งบฐานะการเงิน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535011">
        <w:rPr>
          <w:rFonts w:ascii="Angsana New" w:hAnsi="Angsana New" w:cs="Angsana New" w:hint="cs"/>
          <w:sz w:val="30"/>
          <w:szCs w:val="30"/>
          <w:cs/>
        </w:rPr>
        <w:t>งบฐานะการเงิน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ณ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AB67FA" w:rsidRPr="0005261B">
        <w:rPr>
          <w:rFonts w:ascii="Angsana New" w:hAnsi="Angsana New" w:cs="Angsana New" w:hint="cs"/>
          <w:sz w:val="30"/>
          <w:szCs w:val="30"/>
        </w:rPr>
        <w:t>31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AB67FA" w:rsidRPr="0005261B">
        <w:rPr>
          <w:rFonts w:ascii="Angsana New" w:hAnsi="Angsana New" w:cs="Angsana New" w:hint="cs"/>
          <w:sz w:val="30"/>
          <w:szCs w:val="30"/>
        </w:rPr>
        <w:t>2</w:t>
      </w:r>
      <w:r w:rsidRPr="0005261B">
        <w:rPr>
          <w:rFonts w:ascii="Angsana New" w:hAnsi="Angsana New" w:cs="Angsana New" w:hint="cs"/>
          <w:sz w:val="30"/>
          <w:szCs w:val="30"/>
        </w:rPr>
        <w:t>5</w:t>
      </w:r>
      <w:r w:rsidR="00AB67FA" w:rsidRPr="0005261B">
        <w:rPr>
          <w:rFonts w:ascii="Angsana New" w:hAnsi="Angsana New" w:cs="Angsana New" w:hint="cs"/>
          <w:sz w:val="30"/>
          <w:szCs w:val="30"/>
        </w:rPr>
        <w:t>6</w:t>
      </w:r>
      <w:r w:rsidR="000A7AF8">
        <w:rPr>
          <w:rFonts w:ascii="Angsana New" w:hAnsi="Angsana New" w:cs="Angsana New"/>
          <w:sz w:val="30"/>
          <w:szCs w:val="30"/>
        </w:rPr>
        <w:t>7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="00535011">
        <w:rPr>
          <w:rFonts w:ascii="Angsana New" w:hAnsi="Angsana New" w:cs="Angsana New" w:hint="cs"/>
          <w:sz w:val="30"/>
          <w:szCs w:val="30"/>
          <w:cs/>
        </w:rPr>
        <w:t>งบการเปลี่ยนแปลงส่วนของผู้ถือหุ้น</w:t>
      </w:r>
      <w:r w:rsidRPr="0005261B">
        <w:rPr>
          <w:rFonts w:ascii="Angsana New" w:hAnsi="Angsana New" w:cs="Angsana New" w:hint="cs"/>
          <w:sz w:val="30"/>
          <w:szCs w:val="30"/>
          <w:cs/>
        </w:rPr>
        <w:t>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สำหรับปีสิ้นสุดวันเดียวกัน </w:t>
      </w:r>
      <w:r w:rsidR="00D63D32" w:rsidRPr="00D63D32">
        <w:rPr>
          <w:rFonts w:ascii="Angsana New" w:hAnsi="Angsana New" w:cs="Angsana New" w:hint="cs"/>
          <w:sz w:val="30"/>
          <w:szCs w:val="30"/>
          <w:cs/>
        </w:rPr>
        <w:t>และ</w:t>
      </w:r>
      <w:r w:rsidR="00A9743F">
        <w:rPr>
          <w:rFonts w:ascii="Angsana New" w:hAnsi="Angsana New" w:cs="Angsana New"/>
          <w:sz w:val="30"/>
          <w:szCs w:val="30"/>
        </w:rPr>
        <w:t xml:space="preserve">               </w:t>
      </w:r>
      <w:r w:rsidR="00D63D32" w:rsidRPr="00D63D32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570A4599" w14:textId="77777777" w:rsidR="00E35E6F" w:rsidRDefault="00E35E6F" w:rsidP="00ED75B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3526BCD" w14:textId="35E96D13" w:rsidR="00E34A9A" w:rsidRPr="0005261B" w:rsidRDefault="00E34A9A" w:rsidP="00ED75B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ข้าพเจ้าเห็นว่า งบการเงิน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รวมและงบการเงินเฉพาะกิจการข้างต้น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นี้แสดงฐานะการเงิน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="00AB67FA" w:rsidRPr="0005261B">
        <w:rPr>
          <w:rFonts w:ascii="Angsana New" w:hAnsi="Angsana New" w:cs="Angsana New" w:hint="cs"/>
          <w:sz w:val="30"/>
          <w:szCs w:val="30"/>
        </w:rPr>
        <w:t>31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AB67FA" w:rsidRPr="0005261B">
        <w:rPr>
          <w:rFonts w:ascii="Angsana New" w:hAnsi="Angsana New" w:cs="Angsana New" w:hint="cs"/>
          <w:sz w:val="30"/>
          <w:szCs w:val="30"/>
        </w:rPr>
        <w:t>2</w:t>
      </w:r>
      <w:r w:rsidRPr="0005261B">
        <w:rPr>
          <w:rFonts w:ascii="Angsana New" w:hAnsi="Angsana New" w:cs="Angsana New" w:hint="cs"/>
          <w:sz w:val="30"/>
          <w:szCs w:val="30"/>
        </w:rPr>
        <w:t>5</w:t>
      </w:r>
      <w:r w:rsidR="00AB67FA" w:rsidRPr="0005261B">
        <w:rPr>
          <w:rFonts w:ascii="Angsana New" w:hAnsi="Angsana New" w:cs="Angsana New" w:hint="cs"/>
          <w:sz w:val="30"/>
          <w:szCs w:val="30"/>
        </w:rPr>
        <w:t>6</w:t>
      </w:r>
      <w:r w:rsidR="000A7AF8">
        <w:rPr>
          <w:rFonts w:ascii="Angsana New" w:hAnsi="Angsana New" w:cs="Angsana New"/>
          <w:sz w:val="30"/>
          <w:szCs w:val="30"/>
        </w:rPr>
        <w:t>7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สำหรับปีสิ้นสุดวันเดียวกัน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05261B">
        <w:rPr>
          <w:rFonts w:ascii="Angsana New" w:hAnsi="Angsana New" w:cs="Angsana New" w:hint="cs"/>
          <w:sz w:val="30"/>
          <w:szCs w:val="30"/>
          <w:cs/>
        </w:rPr>
        <w:t>น</w:t>
      </w:r>
    </w:p>
    <w:p w14:paraId="6BFE7CB3" w14:textId="77777777" w:rsidR="00E34A9A" w:rsidRPr="0005261B" w:rsidRDefault="00E34A9A" w:rsidP="0005261B">
      <w:pPr>
        <w:jc w:val="thaiDistribute"/>
        <w:outlineLvl w:val="0"/>
        <w:rPr>
          <w:rFonts w:ascii="Angsana New" w:hAnsi="Angsana New" w:cs="Angsana New"/>
          <w:i/>
          <w:iCs/>
          <w:sz w:val="28"/>
          <w:szCs w:val="28"/>
        </w:rPr>
      </w:pPr>
    </w:p>
    <w:p w14:paraId="1D02C814" w14:textId="77777777" w:rsidR="00E34A9A" w:rsidRPr="0005261B" w:rsidRDefault="00E34A9A" w:rsidP="0005261B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5261B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0EC27438" w14:textId="77777777" w:rsidR="00E34A9A" w:rsidRPr="0005261B" w:rsidRDefault="00E34A9A" w:rsidP="0005261B">
      <w:pPr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</w:p>
    <w:p w14:paraId="54F150B9" w14:textId="088CD6BB" w:rsidR="00281DFC" w:rsidRPr="0005261B" w:rsidRDefault="00782441" w:rsidP="0005261B">
      <w:pPr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90081" w:rsidRPr="0005261B">
        <w:rPr>
          <w:rFonts w:ascii="Angsana New" w:hAnsi="Angsana New" w:cs="Angsana New" w:hint="cs"/>
          <w:sz w:val="30"/>
          <w:szCs w:val="30"/>
          <w:cs/>
        </w:rPr>
        <w:t>วรรค</w:t>
      </w:r>
      <w:r w:rsidR="00661467" w:rsidRPr="0005261B">
        <w:rPr>
          <w:rFonts w:ascii="Angsana New" w:hAnsi="Angsana New" w:cs="Angsana New" w:hint="cs"/>
          <w:sz w:val="30"/>
          <w:szCs w:val="30"/>
        </w:rPr>
        <w:br/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05261B"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8B7F70" w:rsidRPr="0005261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ประมวลจรรยาบรรณของผู้ประกอบวิชาชีพบัญชี รวมถึง </w:t>
      </w:r>
      <w:r w:rsidR="001D6071" w:rsidRPr="0005261B">
        <w:rPr>
          <w:rFonts w:ascii="Angsana New" w:hAnsi="Angsana New" w:cs="Angsana New" w:hint="cs"/>
          <w:i/>
          <w:iCs/>
          <w:sz w:val="30"/>
          <w:szCs w:val="30"/>
          <w:cs/>
        </w:rPr>
        <w:br/>
      </w:r>
      <w:r w:rsidR="008B7F70" w:rsidRPr="0005261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มาตรฐานเรื่องความเป็นอิสระ </w:t>
      </w:r>
      <w:r w:rsidR="008B7F70" w:rsidRPr="0005261B">
        <w:rPr>
          <w:rFonts w:ascii="Angsana New" w:hAnsi="Angsana New" w:cs="Angsana New" w:hint="cs"/>
          <w:sz w:val="30"/>
          <w:szCs w:val="30"/>
          <w:cs/>
        </w:rPr>
        <w:t>ที่กำหนดโดยสภาวิชาชีพบัญชี</w:t>
      </w:r>
      <w:r w:rsidR="009558E1" w:rsidRPr="000526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7F70" w:rsidRPr="0005261B">
        <w:rPr>
          <w:rFonts w:ascii="Angsana New" w:hAnsi="Angsana New" w:cs="Angsana New" w:hint="cs"/>
          <w:sz w:val="30"/>
          <w:szCs w:val="30"/>
          <w:cs/>
        </w:rPr>
        <w:t>(ประมวลจรรยาบรรณของผู้ประกอบวิชาชีพบัญชี)</w:t>
      </w:r>
      <w:r w:rsidR="009558E1"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</w:t>
      </w:r>
      <w:r w:rsidR="009558E1" w:rsidRPr="0005261B">
        <w:rPr>
          <w:rFonts w:ascii="Angsana New" w:hAnsi="Angsana New" w:cs="Angsana New" w:hint="cs"/>
          <w:sz w:val="30"/>
          <w:szCs w:val="30"/>
          <w:cs/>
        </w:rPr>
        <w:t>ณ</w:t>
      </w:r>
      <w:r w:rsidRPr="0005261B">
        <w:rPr>
          <w:rFonts w:ascii="Angsana New" w:hAnsi="Angsana New" w:cs="Angsana New" w:hint="cs"/>
          <w:sz w:val="30"/>
          <w:szCs w:val="30"/>
          <w:cs/>
        </w:rPr>
        <w:t>อื่น ๆ</w:t>
      </w:r>
      <w:r w:rsidR="008B7F70"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="008B7F70" w:rsidRPr="0005261B">
        <w:rPr>
          <w:rFonts w:ascii="Angsana New" w:hAnsi="Angsana New" w:cs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8B7F70" w:rsidRPr="0005261B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8B2B4E1" w14:textId="77777777" w:rsidR="00281DFC" w:rsidRPr="0005261B" w:rsidRDefault="00281DFC" w:rsidP="0005261B">
      <w:pPr>
        <w:jc w:val="thaiDistribute"/>
        <w:rPr>
          <w:rFonts w:ascii="Angsana New" w:hAnsi="Angsana New" w:cs="Angsana New"/>
          <w:sz w:val="30"/>
          <w:szCs w:val="30"/>
          <w:cs/>
        </w:rPr>
        <w:sectPr w:rsidR="00281DFC" w:rsidRPr="0005261B" w:rsidSect="0093430D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245"/>
        </w:sectPr>
      </w:pPr>
    </w:p>
    <w:p w14:paraId="0AD1F641" w14:textId="51695515" w:rsidR="00E34A9A" w:rsidRPr="0005261B" w:rsidRDefault="00E34A9A" w:rsidP="0005261B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3E0DF46" w14:textId="77777777" w:rsidR="00E34A9A" w:rsidRPr="0005261B" w:rsidRDefault="00E34A9A" w:rsidP="0005261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54E25B18" w14:textId="77777777" w:rsidR="00E34A9A" w:rsidRPr="0005261B" w:rsidRDefault="00E34A9A" w:rsidP="0005261B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5261B">
        <w:rPr>
          <w:rFonts w:ascii="Angsana New" w:eastAsia="Calibri" w:hAnsi="Angsana New" w:cs="Angsana New" w:hint="cs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สำหรับงวด</w:t>
      </w:r>
      <w:r w:rsidRPr="0005261B">
        <w:rPr>
          <w:rFonts w:ascii="Angsana New" w:eastAsia="Calibri" w:hAnsi="Angsana New" w:cs="Angsana New" w:hint="cs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การตรวจสอบงบการเงิน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โดยรวมและในการแสดงความเห็นของ</w:t>
      </w:r>
      <w:r w:rsidRPr="0005261B">
        <w:rPr>
          <w:rFonts w:ascii="Angsana New" w:hAnsi="Angsana New" w:cs="Angsana New" w:hint="cs"/>
          <w:sz w:val="30"/>
          <w:szCs w:val="30"/>
          <w:cs/>
        </w:rPr>
        <w:t>ข้าพเจ้า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 xml:space="preserve"> ทั้งนี้</w:t>
      </w:r>
      <w:r w:rsidRPr="0005261B">
        <w:rPr>
          <w:rFonts w:ascii="Angsana New" w:hAnsi="Angsana New" w:cs="Angsana New" w:hint="cs"/>
          <w:sz w:val="30"/>
          <w:szCs w:val="30"/>
          <w:cs/>
        </w:rPr>
        <w:t>ข้าพเจ้า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ACD7952" w14:textId="77777777" w:rsidR="00E34A9A" w:rsidRPr="0005261B" w:rsidRDefault="00E34A9A" w:rsidP="0005261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783" w:type="dxa"/>
        <w:tblInd w:w="-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2"/>
        <w:gridCol w:w="5091"/>
      </w:tblGrid>
      <w:tr w:rsidR="00E24C3B" w:rsidRPr="0005261B" w14:paraId="1C45592E" w14:textId="77777777" w:rsidTr="009F6322">
        <w:tc>
          <w:tcPr>
            <w:tcW w:w="9783" w:type="dxa"/>
            <w:gridSpan w:val="2"/>
            <w:shd w:val="clear" w:color="auto" w:fill="auto"/>
          </w:tcPr>
          <w:p w14:paraId="07B3EADA" w14:textId="77777777" w:rsidR="00E24C3B" w:rsidRPr="0005261B" w:rsidRDefault="00E24C3B" w:rsidP="0005261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E24C3B" w:rsidRPr="0005261B" w14:paraId="297F12DB" w14:textId="77777777" w:rsidTr="009F6322">
        <w:tc>
          <w:tcPr>
            <w:tcW w:w="9783" w:type="dxa"/>
            <w:gridSpan w:val="2"/>
            <w:shd w:val="clear" w:color="auto" w:fill="auto"/>
          </w:tcPr>
          <w:p w14:paraId="2B7B0517" w14:textId="56578079" w:rsidR="00E24C3B" w:rsidRPr="0005261B" w:rsidRDefault="00E24C3B" w:rsidP="0005261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อ้างอิงหมายเหตุข้อ </w:t>
            </w:r>
            <w:r w:rsidR="00AB67FA" w:rsidRPr="0005261B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B70540"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(ช)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704BCF" w:rsidRPr="0005261B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</w:tr>
      <w:tr w:rsidR="00E24C3B" w:rsidRPr="0005261B" w14:paraId="158AA199" w14:textId="77777777" w:rsidTr="009F6322">
        <w:tc>
          <w:tcPr>
            <w:tcW w:w="4692" w:type="dxa"/>
            <w:shd w:val="clear" w:color="auto" w:fill="auto"/>
          </w:tcPr>
          <w:p w14:paraId="0B032AB0" w14:textId="77777777" w:rsidR="00E24C3B" w:rsidRPr="0005261B" w:rsidRDefault="00E24C3B" w:rsidP="0005261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91" w:type="dxa"/>
            <w:shd w:val="clear" w:color="auto" w:fill="auto"/>
          </w:tcPr>
          <w:p w14:paraId="13894E39" w14:textId="77777777" w:rsidR="00E24C3B" w:rsidRPr="0005261B" w:rsidRDefault="00E24C3B" w:rsidP="0005261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24C3B" w:rsidRPr="0005261B" w14:paraId="54D73A80" w14:textId="77777777" w:rsidTr="009F6322">
        <w:tc>
          <w:tcPr>
            <w:tcW w:w="4692" w:type="dxa"/>
            <w:shd w:val="clear" w:color="auto" w:fill="auto"/>
          </w:tcPr>
          <w:p w14:paraId="0266299A" w14:textId="77777777" w:rsidR="00FC4F0D" w:rsidRPr="0005261B" w:rsidRDefault="00FC4F0D" w:rsidP="0005261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จากการที่กลุ่มบริษัทเป็นผู้ผลิตชิ้นส่วนในอุตสาหกรรมรถยนต์ ผลการดำเนินงานของกลุ่มบริษัทส่วนใหญ่ขึ้นอยู่กับธุรกิจรถยนต์และบริษัทผู้ผลิตรถยนต์ ปริมาณการขายในแต่ละผลิตภัณฑ์ของกลุ่มบริษัทขึ้นอยู่กับอุปสงค์ของรถยนต์แต่ละรุ่นซึ่งแตกต่างกันออกไป ความผันผวนของยอดขายของบริษัทผู้ผลิตรถยนต์ อาจทำให้มีสินค้าคงเหลือที่ไม่เคลื่อนไหวเป็นเวลานาน ประกอบกับการปรับราคาขายสินค้าเป็นไปได้ยากในขณะที่ราคาวัตถุดิบหลักมีความผันผวนตามราคาตลาด ส่งผลให้ผู้บริหารต้องประมาณมูลค่าของสินค้าเสื่อมสภาพตามแต่ละช่วงอายุของสินค้า เพื่อปรับปรุงมูลค</w:t>
            </w:r>
            <w:r w:rsidR="007A5D2B"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่าสุทธิที่</w:t>
            </w:r>
            <w:r w:rsidR="00B73862"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="007A5D2B"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าดว่าจะได้รับของ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  <w:p w14:paraId="2456A335" w14:textId="77777777" w:rsidR="00FC4F0D" w:rsidRPr="0005261B" w:rsidRDefault="00FC4F0D" w:rsidP="0005261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ABFECD1" w14:textId="77777777" w:rsidR="00E24C3B" w:rsidRPr="0005261B" w:rsidRDefault="00FC4F0D" w:rsidP="0005261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เนื่องจากมูลค่าของสินค้าคงเหลือมีสาระสำคัญ และการประมาณการดังกล่าวเกี่ยวข้องกับการใช้ดุลยพินิจของผู้บริหาร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091" w:type="dxa"/>
            <w:shd w:val="clear" w:color="auto" w:fill="auto"/>
          </w:tcPr>
          <w:p w14:paraId="1FECE020" w14:textId="77777777" w:rsidR="00E24C3B" w:rsidRPr="0005261B" w:rsidRDefault="00E24C3B" w:rsidP="0005261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ข้าพเจ้าได้ใช้วิธีการตรวจสอบ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 xml:space="preserve">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</w:t>
            </w:r>
          </w:p>
          <w:p w14:paraId="5D5EE911" w14:textId="6C2F6CB4" w:rsidR="00E24C3B" w:rsidRPr="0005261B" w:rsidRDefault="00FC4F0D" w:rsidP="0005261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การประเมินและสอบถามผู้บริหารเพื่อให้ได้มาซึ่ง</w:t>
            </w:r>
            <w:r w:rsidR="000F7258" w:rsidRPr="0005261B">
              <w:rPr>
                <w:rFonts w:ascii="Angsana New" w:hAnsi="Angsana New" w:hint="cs"/>
                <w:sz w:val="30"/>
                <w:szCs w:val="30"/>
              </w:rPr>
              <w:br/>
            </w: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ความเข้าใจเกี่ยวกับนโยบายของกลุ่มบริษัทในการประมาณปริมาณและมูลค่าของสินค้าเสื่อมสภาพ เพื่อประมาณมูลค่าสุทธิที่</w:t>
            </w:r>
            <w:r w:rsidR="007A5D2B" w:rsidRPr="0005261B">
              <w:rPr>
                <w:rFonts w:ascii="Angsana New" w:hAnsi="Angsana New" w:hint="cs"/>
                <w:sz w:val="30"/>
                <w:szCs w:val="30"/>
                <w:cs/>
              </w:rPr>
              <w:t>คาดว่า</w:t>
            </w: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จะได้รับของสินค้า</w:t>
            </w:r>
            <w:r w:rsidR="000F7258" w:rsidRPr="0005261B">
              <w:rPr>
                <w:rFonts w:ascii="Angsana New" w:hAnsi="Angsana New" w:hint="cs"/>
                <w:sz w:val="30"/>
                <w:szCs w:val="30"/>
              </w:rPr>
              <w:br/>
            </w: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คงเหลือ รวมถึงการประเมินการออกแบบการควบคุม</w:t>
            </w:r>
            <w:r w:rsidR="00317CAF" w:rsidRPr="0005261B">
              <w:rPr>
                <w:rFonts w:ascii="Angsana New" w:hAnsi="Angsana New" w:hint="cs"/>
                <w:sz w:val="30"/>
                <w:szCs w:val="30"/>
              </w:rPr>
              <w:br/>
            </w: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  <w:p w14:paraId="1D2008EB" w14:textId="3AD4853A" w:rsidR="00FC4F0D" w:rsidRPr="0005261B" w:rsidRDefault="00FC4F0D" w:rsidP="0005261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การประเมินความเหมาะสมของการ</w:t>
            </w:r>
            <w:r w:rsidR="00CA69B5" w:rsidRPr="0005261B">
              <w:rPr>
                <w:rFonts w:ascii="Angsana New" w:hAnsi="Angsana New" w:hint="cs"/>
                <w:sz w:val="30"/>
                <w:szCs w:val="30"/>
                <w:cs/>
              </w:rPr>
              <w:t>กำหนด</w:t>
            </w: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ประมาณ</w:t>
            </w:r>
            <w:r w:rsidR="000F7258" w:rsidRPr="0005261B">
              <w:rPr>
                <w:rFonts w:ascii="Angsana New" w:hAnsi="Angsana New" w:hint="cs"/>
                <w:sz w:val="30"/>
                <w:szCs w:val="30"/>
              </w:rPr>
              <w:br/>
            </w: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การสินค้าเสื่อมสภาพด้วยการเปรียบเทียบการเคลื่อนไหวของสินค้า และการตัดจำหน่ายสินค้าที่เกิดขึ้นจริงในปีปัจจุบันกับประมาณการสินค้าเสื่อมสภาพในปีก่อน</w:t>
            </w:r>
          </w:p>
          <w:p w14:paraId="7102EDBE" w14:textId="0607CE0D" w:rsidR="00E24C3B" w:rsidRPr="0005261B" w:rsidRDefault="00FC4F0D" w:rsidP="0005261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การสุ่มทดสอบรายงานอายุของสินค้าคงเหลือ กับเอกสารที่เกี่ยวข้องและทดสอบการคำนวณประมาณการสินค้าเสื่อมสภาพ</w:t>
            </w:r>
          </w:p>
          <w:p w14:paraId="18679214" w14:textId="77777777" w:rsidR="00FC4F0D" w:rsidRPr="0005261B" w:rsidRDefault="00FC4F0D" w:rsidP="0005261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ทดสอบการคำนวณและสุ่มทดสอบมูลค่าสุทธิที่คาดว่าจะได้รับกับเอกสารราคาขาย ตลอดจนค่าใช้จ่ายในการขายที่เกี่ยวข้อง</w:t>
            </w:r>
          </w:p>
          <w:p w14:paraId="585BCD13" w14:textId="77777777" w:rsidR="00FC4F0D" w:rsidRPr="0005261B" w:rsidRDefault="00FC4F0D" w:rsidP="0005261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การประเมินความเพียงพอของการเปิดเผยในงบการเงินตามมาตรฐานการรายงานทางการเงิน</w:t>
            </w:r>
          </w:p>
        </w:tc>
      </w:tr>
    </w:tbl>
    <w:p w14:paraId="5FEC3037" w14:textId="77777777" w:rsidR="00E05DA0" w:rsidRPr="0005261B" w:rsidRDefault="00E05DA0" w:rsidP="0005261B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28"/>
          <w:szCs w:val="28"/>
        </w:rPr>
      </w:pPr>
    </w:p>
    <w:p w14:paraId="52C46C99" w14:textId="77777777" w:rsidR="00E30CD9" w:rsidRPr="0005261B" w:rsidRDefault="00E24C3B" w:rsidP="0005261B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5261B">
        <w:rPr>
          <w:rFonts w:ascii="Angsana New" w:eastAsia="Calibri" w:hAnsi="Angsana New" w:cs="Angsana New" w:hint="cs"/>
          <w:i/>
          <w:iCs/>
          <w:sz w:val="30"/>
          <w:szCs w:val="30"/>
          <w:cs/>
        </w:rPr>
        <w:br w:type="page"/>
      </w:r>
    </w:p>
    <w:p w14:paraId="0302A785" w14:textId="3FDF80C9" w:rsidR="00E34A9A" w:rsidRPr="0005261B" w:rsidRDefault="00E34A9A" w:rsidP="0005261B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5261B">
        <w:rPr>
          <w:rFonts w:ascii="Angsana New" w:eastAsia="Calibri" w:hAnsi="Angsana New" w:cs="Angsana New" w:hint="cs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17E13E42" w14:textId="77777777" w:rsidR="00E34A9A" w:rsidRPr="0005261B" w:rsidRDefault="00E34A9A" w:rsidP="000526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371E3283" w14:textId="77777777" w:rsidR="00E34A9A" w:rsidRPr="0005261B" w:rsidRDefault="00E34A9A" w:rsidP="000526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ผู้บริหารเป็นผู้รับผิดชอบต่อข้อมูลอื่น</w:t>
      </w:r>
      <w:r w:rsidRPr="0005261B">
        <w:rPr>
          <w:rFonts w:ascii="Angsana New" w:eastAsia="Calibri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05261B">
        <w:rPr>
          <w:rFonts w:ascii="Angsana New" w:eastAsia="Calibri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แต่ไม่รวมถึงงบการเงิน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05261B">
        <w:rPr>
          <w:rFonts w:ascii="Angsana New" w:eastAsia="Calibri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C848F7A" w14:textId="77777777" w:rsidR="00E34A9A" w:rsidRPr="0005261B" w:rsidRDefault="00E34A9A" w:rsidP="000526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24810487" w14:textId="77777777" w:rsidR="00E34A9A" w:rsidRPr="0005261B" w:rsidRDefault="00E34A9A" w:rsidP="000526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ความเห็นของข้าพเจ้าต่องบการเงิน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05261B">
        <w:rPr>
          <w:rFonts w:ascii="Angsana New" w:eastAsia="Calibri" w:hAnsi="Angsana New" w:cs="Angsana New" w:hint="cs"/>
          <w:sz w:val="30"/>
          <w:szCs w:val="30"/>
        </w:rPr>
        <w:t xml:space="preserve"> </w:t>
      </w:r>
    </w:p>
    <w:p w14:paraId="04977448" w14:textId="77777777" w:rsidR="00E34A9A" w:rsidRPr="0005261B" w:rsidRDefault="00E34A9A" w:rsidP="000526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41549B57" w14:textId="77777777" w:rsidR="00E34A9A" w:rsidRPr="0005261B" w:rsidRDefault="00E34A9A" w:rsidP="000526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รวมและงบการเงินเฉพาะกิจการ 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คือ</w:t>
      </w:r>
      <w:r w:rsidRPr="0005261B">
        <w:rPr>
          <w:rFonts w:ascii="Angsana New" w:eastAsia="Calibri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05261B">
        <w:rPr>
          <w:rFonts w:ascii="Angsana New" w:eastAsia="Calibri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5261B">
        <w:rPr>
          <w:rFonts w:ascii="Angsana New" w:eastAsia="Calibri" w:hAnsi="Angsana New" w:cs="Angsana New" w:hint="cs"/>
          <w:sz w:val="30"/>
          <w:szCs w:val="30"/>
        </w:rPr>
        <w:t xml:space="preserve"> </w:t>
      </w:r>
    </w:p>
    <w:p w14:paraId="65D82063" w14:textId="77777777" w:rsidR="00664B1F" w:rsidRPr="0005261B" w:rsidRDefault="00664B1F" w:rsidP="0005261B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F5F5041" w14:textId="77777777" w:rsidR="00664B1F" w:rsidRPr="0005261B" w:rsidRDefault="00664B1F" w:rsidP="0005261B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5261B">
        <w:rPr>
          <w:rFonts w:ascii="Angsana New" w:hAnsi="Angsana New" w:cs="Angsana New" w:hint="cs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696A2BB" w14:textId="77777777" w:rsidR="00E34A9A" w:rsidRPr="0005261B" w:rsidRDefault="00E34A9A" w:rsidP="0005261B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BEDC6F7" w14:textId="77777777" w:rsidR="00E34A9A" w:rsidRPr="0005261B" w:rsidRDefault="00E34A9A" w:rsidP="0005261B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5261B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</w:p>
    <w:p w14:paraId="3BF69BEA" w14:textId="77777777" w:rsidR="00E34A9A" w:rsidRPr="0005261B" w:rsidRDefault="00E34A9A" w:rsidP="0005261B">
      <w:pPr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7EC843F5" w14:textId="77777777" w:rsidR="00E34A9A" w:rsidRPr="0005261B" w:rsidRDefault="00E34A9A" w:rsidP="0005261B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3E41A0B" w14:textId="77777777" w:rsidR="00E34A9A" w:rsidRPr="0005261B" w:rsidRDefault="00E34A9A" w:rsidP="0005261B">
      <w:pPr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40C80491" w14:textId="77777777" w:rsidR="00E34A9A" w:rsidRPr="0005261B" w:rsidRDefault="00E34A9A" w:rsidP="0005261B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5261B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4641015" w14:textId="77777777" w:rsidR="00E34A9A" w:rsidRPr="0005261B" w:rsidRDefault="00E34A9A" w:rsidP="0005261B">
      <w:pPr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1DC9D491" w14:textId="77777777" w:rsidR="00E34A9A" w:rsidRPr="0005261B" w:rsidRDefault="00E34A9A" w:rsidP="0005261B">
      <w:pPr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05261B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</w:t>
      </w:r>
    </w:p>
    <w:p w14:paraId="0D9AD4AF" w14:textId="77777777" w:rsidR="008B2DBF" w:rsidRPr="0005261B" w:rsidRDefault="00E05DA0" w:rsidP="0005261B">
      <w:p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br w:type="page"/>
      </w:r>
    </w:p>
    <w:p w14:paraId="24B02AA9" w14:textId="4234C779" w:rsidR="00E34A9A" w:rsidRPr="0005261B" w:rsidRDefault="00E34A9A" w:rsidP="0005261B">
      <w:p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56156BC" w14:textId="77777777" w:rsidR="00E34A9A" w:rsidRPr="0005261B" w:rsidRDefault="00E34A9A" w:rsidP="0005261B">
      <w:pPr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52492CC2" w14:textId="77777777" w:rsidR="00E34A9A" w:rsidRPr="0005261B" w:rsidRDefault="00E34A9A" w:rsidP="0005261B">
      <w:pPr>
        <w:spacing w:line="240" w:lineRule="auto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05261B">
        <w:rPr>
          <w:rFonts w:ascii="Angsana New" w:hAnsi="Angsana New" w:cs="Angsana New" w:hint="cs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C46ECBC" w14:textId="77777777" w:rsidR="00E34A9A" w:rsidRPr="0005261B" w:rsidRDefault="00E34A9A" w:rsidP="0005261B">
      <w:pPr>
        <w:jc w:val="thaiDistribute"/>
        <w:rPr>
          <w:rFonts w:ascii="Angsana New" w:hAnsi="Angsana New" w:cs="Angsana New"/>
          <w:sz w:val="28"/>
          <w:szCs w:val="28"/>
        </w:rPr>
      </w:pPr>
      <w:r w:rsidRPr="0005261B">
        <w:rPr>
          <w:rFonts w:ascii="Angsana New" w:hAnsi="Angsana New" w:cs="Angsana New" w:hint="cs"/>
          <w:sz w:val="28"/>
          <w:szCs w:val="28"/>
          <w:rtl/>
          <w:cs/>
        </w:rPr>
        <w:t xml:space="preserve"> </w:t>
      </w:r>
    </w:p>
    <w:p w14:paraId="27F4D578" w14:textId="77777777" w:rsidR="00E34A9A" w:rsidRPr="0005261B" w:rsidRDefault="00E34A9A" w:rsidP="0005261B">
      <w:pPr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eastAsia="Calibri" w:hAnsi="Angsana New" w:cs="Angsana New" w:hint="cs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6AE2905" w14:textId="54B1FE0A" w:rsidR="00E34A9A" w:rsidRPr="0005261B" w:rsidRDefault="00E34A9A" w:rsidP="0005261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252F9F" w:rsidRPr="0005261B">
        <w:rPr>
          <w:rFonts w:ascii="Angsana New" w:hAnsi="Angsana New" w:cs="Angsana New" w:hint="cs"/>
          <w:sz w:val="30"/>
          <w:szCs w:val="30"/>
        </w:rPr>
        <w:br/>
      </w:r>
      <w:r w:rsidRPr="0005261B">
        <w:rPr>
          <w:rFonts w:ascii="Angsana New" w:hAnsi="Angsana New" w:cs="Angsana New" w:hint="cs"/>
          <w:sz w:val="30"/>
          <w:szCs w:val="30"/>
          <w:cs/>
        </w:rPr>
        <w:t>งบการเงินเฉพาะกิจการ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193F1F" w:rsidRPr="0005261B">
        <w:rPr>
          <w:rFonts w:ascii="Angsana New" w:eastAsia="Calibri" w:hAnsi="Angsana New" w:cs="Angsana New" w:hint="cs"/>
          <w:sz w:val="30"/>
          <w:szCs w:val="30"/>
          <w:cs/>
        </w:rPr>
        <w:t xml:space="preserve">    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193F1F" w:rsidRPr="0005261B">
        <w:rPr>
          <w:rFonts w:ascii="Angsana New" w:eastAsia="Calibri" w:hAnsi="Angsana New" w:cs="Angsana New" w:hint="cs"/>
          <w:sz w:val="30"/>
          <w:szCs w:val="30"/>
          <w:cs/>
        </w:rPr>
        <w:t xml:space="preserve">  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193F1F" w:rsidRPr="0005261B">
        <w:rPr>
          <w:rFonts w:ascii="Angsana New" w:eastAsia="Calibri" w:hAnsi="Angsana New" w:cs="Angsana New" w:hint="cs"/>
          <w:sz w:val="30"/>
          <w:szCs w:val="30"/>
          <w:cs/>
        </w:rPr>
        <w:t xml:space="preserve">      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การควบคุมภ</w:t>
      </w:r>
      <w:r w:rsidRPr="0005261B">
        <w:rPr>
          <w:rFonts w:ascii="Angsana New" w:hAnsi="Angsana New" w:cs="Angsana New" w:hint="cs"/>
          <w:sz w:val="30"/>
          <w:szCs w:val="30"/>
          <w:cs/>
        </w:rPr>
        <w:t>ายใน</w:t>
      </w:r>
    </w:p>
    <w:p w14:paraId="12688926" w14:textId="77777777" w:rsidR="00E34A9A" w:rsidRPr="0005261B" w:rsidRDefault="00E34A9A" w:rsidP="0005261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05261B">
        <w:rPr>
          <w:rFonts w:ascii="Angsana New" w:hAnsi="Angsana New" w:cs="Angsana New" w:hint="cs"/>
          <w:sz w:val="30"/>
          <w:szCs w:val="30"/>
          <w:cs/>
        </w:rPr>
        <w:t>บริษัท</w:t>
      </w:r>
    </w:p>
    <w:p w14:paraId="4F6232AC" w14:textId="77777777" w:rsidR="00E34A9A" w:rsidRPr="0005261B" w:rsidRDefault="00E34A9A" w:rsidP="0005261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EDBA224" w14:textId="23E9BF15" w:rsidR="002A0246" w:rsidRPr="002A0246" w:rsidRDefault="00E34A9A" w:rsidP="002A0246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="00AC4A97">
        <w:rPr>
          <w:rFonts w:ascii="Angsana New" w:hAnsi="Angsana New" w:cs="Angsana New"/>
          <w:sz w:val="30"/>
          <w:szCs w:val="30"/>
        </w:rPr>
        <w:t xml:space="preserve"> </w:t>
      </w:r>
      <w:r w:rsidRPr="00E35E6F">
        <w:rPr>
          <w:rFonts w:ascii="Angsana New" w:hAnsi="Angsana New" w:cs="Angsana New" w:hint="cs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3B307E" w:rsidRPr="00E35E6F">
        <w:rPr>
          <w:rFonts w:ascii="Angsana New" w:hAnsi="Angsana New" w:cs="Angsana New" w:hint="cs"/>
          <w:spacing w:val="-10"/>
          <w:sz w:val="30"/>
          <w:szCs w:val="30"/>
          <w:cs/>
        </w:rPr>
        <w:t>โดยให้</w:t>
      </w:r>
      <w:r w:rsidR="00A9743F">
        <w:rPr>
          <w:rFonts w:ascii="Angsana New" w:hAnsi="Angsana New" w:cs="Angsana New" w:hint="cs"/>
          <w:spacing w:val="-10"/>
          <w:sz w:val="30"/>
          <w:szCs w:val="30"/>
          <w:cs/>
        </w:rPr>
        <w:t>ข้อ</w:t>
      </w:r>
      <w:r w:rsidR="003B307E" w:rsidRPr="00E35E6F">
        <w:rPr>
          <w:rFonts w:ascii="Angsana New" w:hAnsi="Angsana New" w:cs="Angsana New" w:hint="cs"/>
          <w:spacing w:val="-10"/>
          <w:sz w:val="30"/>
          <w:szCs w:val="30"/>
          <w:cs/>
        </w:rPr>
        <w:t>สังเกต</w:t>
      </w:r>
      <w:r w:rsidRPr="00E35E6F">
        <w:rPr>
          <w:rFonts w:ascii="Angsana New" w:hAnsi="Angsana New" w:cs="Angsana New" w:hint="cs"/>
          <w:spacing w:val="-10"/>
          <w:sz w:val="30"/>
          <w:szCs w:val="30"/>
          <w:cs/>
        </w:rPr>
        <w:t>ถึงการเปิดเผยข้อมูลในงบการเงินรวมและงบการเงินเฉพาะกิจการ</w:t>
      </w:r>
      <w:r w:rsidR="003B307E" w:rsidRPr="00E35E6F">
        <w:rPr>
          <w:rFonts w:ascii="Angsana New" w:hAnsi="Angsana New" w:cs="Angsana New" w:hint="cs"/>
          <w:spacing w:val="-10"/>
          <w:sz w:val="30"/>
          <w:szCs w:val="30"/>
          <w:cs/>
        </w:rPr>
        <w:t>ที่เกี่ยวข้อง</w:t>
      </w:r>
      <w:r w:rsidR="00A9743F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 </w:t>
      </w:r>
      <w:r w:rsidR="001761B7" w:rsidRPr="00E35E6F">
        <w:rPr>
          <w:rFonts w:ascii="Angsana New" w:hAnsi="Angsana New" w:cs="Angsana New" w:hint="cs"/>
          <w:spacing w:val="-10"/>
          <w:sz w:val="30"/>
          <w:szCs w:val="30"/>
          <w:cs/>
        </w:rPr>
        <w:t>หรือถ้าการ</w:t>
      </w:r>
      <w:r w:rsidRPr="00E35E6F">
        <w:rPr>
          <w:rFonts w:ascii="Angsana New" w:hAnsi="Angsana New" w:cs="Angsana New" w:hint="cs"/>
          <w:sz w:val="30"/>
          <w:szCs w:val="30"/>
          <w:cs/>
        </w:rPr>
        <w:t>เปิดเผย</w:t>
      </w:r>
      <w:r w:rsidR="00AC4A97">
        <w:rPr>
          <w:rFonts w:ascii="Angsana New" w:hAnsi="Angsana New" w:cs="Angsana New"/>
          <w:sz w:val="30"/>
          <w:szCs w:val="30"/>
        </w:rPr>
        <w:br/>
      </w:r>
      <w:r w:rsidRPr="00E35E6F">
        <w:rPr>
          <w:rFonts w:ascii="Angsana New" w:hAnsi="Angsana New" w:cs="Angsana New" w:hint="cs"/>
          <w:sz w:val="30"/>
          <w:szCs w:val="30"/>
          <w:cs/>
        </w:rPr>
        <w:t xml:space="preserve">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  <w:r w:rsidR="002A0246" w:rsidRPr="002A0246">
        <w:rPr>
          <w:rFonts w:ascii="Angsana New" w:hAnsi="Angsana New" w:cs="Angsana New"/>
          <w:sz w:val="30"/>
          <w:szCs w:val="30"/>
          <w:cs/>
        </w:rPr>
        <w:br w:type="page"/>
      </w:r>
    </w:p>
    <w:p w14:paraId="55A53B29" w14:textId="77777777" w:rsidR="00EC6C4D" w:rsidRPr="0005261B" w:rsidRDefault="00E34A9A" w:rsidP="0005261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6" w:lineRule="exact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000E53" w:rsidRPr="0005261B">
        <w:rPr>
          <w:rFonts w:ascii="Angsana New" w:hAnsi="Angsana New" w:cs="Angsana New" w:hint="cs"/>
          <w:sz w:val="30"/>
          <w:szCs w:val="30"/>
        </w:rPr>
        <w:t xml:space="preserve">          </w:t>
      </w:r>
      <w:r w:rsidR="003B49D0" w:rsidRPr="0005261B">
        <w:rPr>
          <w:rFonts w:ascii="Angsana New" w:hAnsi="Angsana New" w:cs="Angsana New" w:hint="cs"/>
          <w:sz w:val="30"/>
          <w:szCs w:val="30"/>
        </w:rPr>
        <w:t xml:space="preserve">  </w:t>
      </w:r>
      <w:r w:rsidRPr="0005261B">
        <w:rPr>
          <w:rFonts w:ascii="Angsana New" w:hAnsi="Angsana New" w:cs="Angsana New" w:hint="cs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000E53" w:rsidRPr="0005261B">
        <w:rPr>
          <w:rFonts w:ascii="Angsana New" w:hAnsi="Angsana New" w:cs="Angsana New" w:hint="cs"/>
          <w:sz w:val="30"/>
          <w:szCs w:val="30"/>
        </w:rPr>
        <w:t xml:space="preserve">  </w:t>
      </w:r>
      <w:r w:rsidRPr="0005261B">
        <w:rPr>
          <w:rFonts w:ascii="Angsana New" w:hAnsi="Angsana New" w:cs="Angsana New" w:hint="cs"/>
          <w:sz w:val="30"/>
          <w:szCs w:val="30"/>
          <w:cs/>
        </w:rPr>
        <w:t>การนำเสนอข้อมูลโดยถูกต้องตามที่ควร</w:t>
      </w:r>
      <w:r w:rsidR="005E6C38" w:rsidRPr="0005261B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  </w:t>
      </w:r>
    </w:p>
    <w:p w14:paraId="3EDB65B7" w14:textId="77777777" w:rsidR="00E34A9A" w:rsidRPr="0005261B" w:rsidRDefault="00E34A9A" w:rsidP="0005261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6" w:lineRule="exact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="00252F9F" w:rsidRPr="0005261B">
        <w:rPr>
          <w:rFonts w:ascii="Angsana New" w:hAnsi="Angsana New" w:cs="Angsana New" w:hint="cs"/>
          <w:sz w:val="30"/>
          <w:szCs w:val="30"/>
          <w:cs/>
        </w:rPr>
        <w:t>กลุ่มบริษัทเพื่อแสดงความเห็นต่อง</w:t>
      </w:r>
      <w:r w:rsidRPr="0005261B">
        <w:rPr>
          <w:rFonts w:ascii="Angsana New" w:hAnsi="Angsana New" w:cs="Angsana New" w:hint="cs"/>
          <w:sz w:val="30"/>
          <w:szCs w:val="30"/>
          <w:cs/>
        </w:rPr>
        <w:t>บการเงินรวม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</w:p>
    <w:p w14:paraId="01DA04D0" w14:textId="77777777" w:rsidR="00EC6C4D" w:rsidRPr="0005261B" w:rsidRDefault="00EC6C4D" w:rsidP="0005261B">
      <w:pPr>
        <w:spacing w:line="356" w:lineRule="exact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23F73F2F" w14:textId="77777777" w:rsidR="00E34A9A" w:rsidRPr="0005261B" w:rsidRDefault="00E34A9A" w:rsidP="0005261B">
      <w:pPr>
        <w:spacing w:line="356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5E6C38" w:rsidRPr="0005261B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5E6C38" w:rsidRPr="0005261B">
        <w:rPr>
          <w:rFonts w:ascii="Angsana New" w:eastAsia="Calibri" w:hAnsi="Angsana New" w:cs="Angsana New" w:hint="cs"/>
          <w:sz w:val="30"/>
          <w:szCs w:val="30"/>
          <w:cs/>
        </w:rPr>
        <w:t>นัยสำคัญในระบบการควบคุมภายในหาก</w:t>
      </w: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ข้าพเจ้าได้พบในระหว่างการตรวจสอบขอ</w:t>
      </w:r>
      <w:r w:rsidRPr="0005261B">
        <w:rPr>
          <w:rFonts w:ascii="Angsana New" w:hAnsi="Angsana New" w:cs="Angsana New" w:hint="cs"/>
          <w:sz w:val="30"/>
          <w:szCs w:val="30"/>
          <w:cs/>
        </w:rPr>
        <w:t>งข้าพเจ้า</w:t>
      </w:r>
    </w:p>
    <w:p w14:paraId="5F3FBA94" w14:textId="77777777" w:rsidR="00E34A9A" w:rsidRPr="0005261B" w:rsidRDefault="00E34A9A" w:rsidP="0005261B">
      <w:pPr>
        <w:spacing w:line="356" w:lineRule="exact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2AE59BB4" w14:textId="4F8BB646" w:rsidR="00E34A9A" w:rsidRPr="0005261B" w:rsidRDefault="00E34A9A" w:rsidP="0005261B">
      <w:pPr>
        <w:spacing w:line="356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eastAsia="Calibri" w:hAnsi="Angsana New" w:cs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DB58BF" w:rsidRPr="0005261B">
        <w:rPr>
          <w:rFonts w:ascii="Angsana New" w:eastAsia="Calibri" w:hAnsi="Angsana New" w:cs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45931D5C" w14:textId="77777777" w:rsidR="00E34A9A" w:rsidRPr="0005261B" w:rsidRDefault="00E34A9A" w:rsidP="0005261B">
      <w:pPr>
        <w:spacing w:line="356" w:lineRule="exact"/>
        <w:jc w:val="thaiDistribute"/>
        <w:rPr>
          <w:rFonts w:ascii="Angsana New" w:hAnsi="Angsana New" w:cs="Angsana New"/>
          <w:sz w:val="28"/>
          <w:szCs w:val="28"/>
          <w:rtl/>
          <w:cs/>
        </w:rPr>
      </w:pPr>
    </w:p>
    <w:p w14:paraId="37DA2B83" w14:textId="77777777" w:rsidR="00E34A9A" w:rsidRPr="0005261B" w:rsidRDefault="00E34A9A" w:rsidP="0005261B">
      <w:pPr>
        <w:spacing w:line="356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="00252F9F" w:rsidRPr="0005261B">
        <w:rPr>
          <w:rFonts w:ascii="Angsana New" w:hAnsi="Angsana New" w:cs="Angsana New" w:hint="cs"/>
          <w:sz w:val="30"/>
          <w:szCs w:val="30"/>
          <w:cs/>
        </w:rPr>
        <w:br/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7C4194E" w14:textId="77777777" w:rsidR="00E34A9A" w:rsidRPr="0005261B" w:rsidRDefault="00E34A9A" w:rsidP="0005261B">
      <w:pPr>
        <w:autoSpaceDE w:val="0"/>
        <w:autoSpaceDN w:val="0"/>
        <w:adjustRightInd w:val="0"/>
        <w:spacing w:line="356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90BA193" w14:textId="77777777" w:rsidR="00E34A9A" w:rsidRPr="0005261B" w:rsidRDefault="00E34A9A" w:rsidP="0005261B">
      <w:pPr>
        <w:pStyle w:val="RNormal"/>
        <w:spacing w:line="356" w:lineRule="exact"/>
        <w:jc w:val="thaiDistribute"/>
        <w:rPr>
          <w:rFonts w:ascii="Angsana New" w:hAnsi="Angsana New" w:cs="Angsana New"/>
          <w:sz w:val="24"/>
          <w:lang w:bidi="th-TH"/>
        </w:rPr>
      </w:pPr>
    </w:p>
    <w:p w14:paraId="5E424EE1" w14:textId="77777777" w:rsidR="0013647E" w:rsidRPr="0005261B" w:rsidRDefault="0013647E" w:rsidP="0005261B">
      <w:pPr>
        <w:pStyle w:val="RNormal"/>
        <w:spacing w:line="356" w:lineRule="exact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0D8FCB5" w14:textId="77777777" w:rsidR="00E34A9A" w:rsidRPr="0005261B" w:rsidRDefault="00E34A9A" w:rsidP="0005261B">
      <w:pPr>
        <w:pStyle w:val="RNormal"/>
        <w:spacing w:line="356" w:lineRule="exact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F6385F9" w14:textId="77777777" w:rsidR="00E34A9A" w:rsidRPr="0005261B" w:rsidRDefault="00E34A9A" w:rsidP="0005261B">
      <w:pPr>
        <w:pStyle w:val="T"/>
        <w:spacing w:line="356" w:lineRule="exact"/>
        <w:ind w:left="0"/>
        <w:jc w:val="both"/>
        <w:rPr>
          <w:rFonts w:ascii="Angsana New" w:hAnsi="Angsana New" w:cs="Angsana New"/>
          <w:cs/>
        </w:rPr>
      </w:pPr>
      <w:r w:rsidRPr="0005261B">
        <w:rPr>
          <w:rFonts w:ascii="Angsana New" w:hAnsi="Angsana New" w:cs="Angsana New" w:hint="cs"/>
          <w:cs/>
        </w:rPr>
        <w:t>(</w:t>
      </w:r>
      <w:r w:rsidR="00890915" w:rsidRPr="0005261B">
        <w:rPr>
          <w:rFonts w:ascii="Angsana New" w:hAnsi="Angsana New" w:cs="Angsana New" w:hint="cs"/>
          <w:cs/>
          <w:lang w:val="en-US"/>
        </w:rPr>
        <w:t>เนาวรัตน์ นิธิเกียรติพงศ์</w:t>
      </w:r>
      <w:r w:rsidRPr="0005261B">
        <w:rPr>
          <w:rFonts w:ascii="Angsana New" w:hAnsi="Angsana New" w:cs="Angsana New" w:hint="cs"/>
          <w:cs/>
        </w:rPr>
        <w:t>)</w:t>
      </w:r>
    </w:p>
    <w:p w14:paraId="7817493E" w14:textId="77777777" w:rsidR="00E34A9A" w:rsidRPr="0005261B" w:rsidRDefault="00E34A9A" w:rsidP="0005261B">
      <w:pPr>
        <w:pStyle w:val="T"/>
        <w:spacing w:line="356" w:lineRule="exact"/>
        <w:ind w:left="0"/>
        <w:jc w:val="both"/>
        <w:rPr>
          <w:rFonts w:ascii="Angsana New" w:hAnsi="Angsana New" w:cs="Angsana New"/>
          <w:cs/>
        </w:rPr>
      </w:pPr>
      <w:r w:rsidRPr="0005261B">
        <w:rPr>
          <w:rFonts w:ascii="Angsana New" w:hAnsi="Angsana New" w:cs="Angsana New" w:hint="cs"/>
          <w:cs/>
        </w:rPr>
        <w:t>ผู้สอบบัญชีรับอนุญาต</w:t>
      </w:r>
    </w:p>
    <w:p w14:paraId="3061BAAC" w14:textId="77777777" w:rsidR="00E34A9A" w:rsidRPr="0005261B" w:rsidRDefault="00E34A9A" w:rsidP="0005261B">
      <w:pPr>
        <w:pStyle w:val="T"/>
        <w:spacing w:line="356" w:lineRule="exact"/>
        <w:ind w:left="0"/>
        <w:jc w:val="both"/>
        <w:rPr>
          <w:rFonts w:ascii="Angsana New" w:hAnsi="Angsana New" w:cs="Angsana New"/>
          <w:lang w:val="en-US"/>
        </w:rPr>
      </w:pPr>
      <w:r w:rsidRPr="0005261B">
        <w:rPr>
          <w:rFonts w:ascii="Angsana New" w:hAnsi="Angsana New" w:cs="Angsana New" w:hint="cs"/>
          <w:cs/>
        </w:rPr>
        <w:t xml:space="preserve">เลขทะเบียน </w:t>
      </w:r>
      <w:r w:rsidR="00890915" w:rsidRPr="0005261B">
        <w:rPr>
          <w:rFonts w:ascii="Angsana New" w:hAnsi="Angsana New" w:cs="Angsana New" w:hint="cs"/>
          <w:lang w:val="en-US"/>
        </w:rPr>
        <w:t>7789</w:t>
      </w:r>
    </w:p>
    <w:p w14:paraId="304328BC" w14:textId="77777777" w:rsidR="00E34A9A" w:rsidRPr="0005261B" w:rsidRDefault="00E34A9A" w:rsidP="0005261B">
      <w:pPr>
        <w:spacing w:line="356" w:lineRule="exact"/>
        <w:ind w:right="29"/>
        <w:jc w:val="both"/>
        <w:rPr>
          <w:rFonts w:ascii="Angsana New" w:hAnsi="Angsana New" w:cs="Angsana New"/>
          <w:sz w:val="30"/>
          <w:szCs w:val="30"/>
        </w:rPr>
      </w:pPr>
    </w:p>
    <w:p w14:paraId="1B7E7C61" w14:textId="77777777" w:rsidR="00E34A9A" w:rsidRPr="0005261B" w:rsidRDefault="00E34A9A" w:rsidP="0005261B">
      <w:pPr>
        <w:spacing w:line="356" w:lineRule="exact"/>
        <w:ind w:right="29"/>
        <w:jc w:val="both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E766509" w14:textId="77777777" w:rsidR="00A3757D" w:rsidRPr="0005261B" w:rsidRDefault="00E34A9A" w:rsidP="0005261B">
      <w:pPr>
        <w:spacing w:line="356" w:lineRule="exact"/>
        <w:rPr>
          <w:rFonts w:ascii="Angsana New" w:hAnsi="Angsana New" w:cs="Angsana New"/>
          <w:sz w:val="30"/>
          <w:szCs w:val="30"/>
          <w:lang w:val="th-TH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3F513B9C" w14:textId="721260D9" w:rsidR="00C30A66" w:rsidRPr="00AD45ED" w:rsidRDefault="00FF719A" w:rsidP="00A93A89">
      <w:pPr>
        <w:spacing w:line="356" w:lineRule="exact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sz w:val="30"/>
          <w:szCs w:val="30"/>
        </w:rPr>
        <w:t>25</w:t>
      </w:r>
      <w:r w:rsidR="0080299F"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="0080299F" w:rsidRPr="0005261B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ED7C28" w:rsidRPr="000526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AB67FA" w:rsidRPr="0005261B">
        <w:rPr>
          <w:rFonts w:ascii="Angsana New" w:hAnsi="Angsana New" w:cs="Angsana New" w:hint="cs"/>
          <w:sz w:val="30"/>
          <w:szCs w:val="30"/>
        </w:rPr>
        <w:t>2</w:t>
      </w:r>
      <w:r w:rsidR="00ED7C28" w:rsidRPr="0005261B">
        <w:rPr>
          <w:rFonts w:ascii="Angsana New" w:hAnsi="Angsana New" w:cs="Angsana New" w:hint="cs"/>
          <w:sz w:val="30"/>
          <w:szCs w:val="30"/>
        </w:rPr>
        <w:t>5</w:t>
      </w:r>
      <w:r w:rsidR="00AB67FA" w:rsidRPr="0005261B">
        <w:rPr>
          <w:rFonts w:ascii="Angsana New" w:hAnsi="Angsana New" w:cs="Angsana New" w:hint="cs"/>
          <w:sz w:val="30"/>
          <w:szCs w:val="30"/>
        </w:rPr>
        <w:t>6</w:t>
      </w:r>
      <w:r w:rsidR="000A7AF8">
        <w:rPr>
          <w:rFonts w:ascii="Angsana New" w:hAnsi="Angsana New" w:cs="Angsana New"/>
          <w:sz w:val="30"/>
          <w:szCs w:val="30"/>
        </w:rPr>
        <w:t>8</w:t>
      </w:r>
    </w:p>
    <w:sectPr w:rsidR="00C30A66" w:rsidRPr="00AD45ED" w:rsidSect="00A93A89">
      <w:headerReference w:type="default" r:id="rId17"/>
      <w:footerReference w:type="default" r:id="rId18"/>
      <w:footerReference w:type="first" r:id="rId19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09645" w14:textId="77777777" w:rsidR="000672DE" w:rsidRDefault="000672DE">
      <w:r>
        <w:separator/>
      </w:r>
    </w:p>
  </w:endnote>
  <w:endnote w:type="continuationSeparator" w:id="0">
    <w:p w14:paraId="2CCCEC15" w14:textId="77777777" w:rsidR="000672DE" w:rsidRDefault="000672DE">
      <w:r>
        <w:continuationSeparator/>
      </w:r>
    </w:p>
  </w:endnote>
  <w:endnote w:type="continuationNotice" w:id="1">
    <w:p w14:paraId="5B7695ED" w14:textId="77777777" w:rsidR="000672DE" w:rsidRDefault="000672D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7F8A8" w14:textId="77777777" w:rsidR="00B80919" w:rsidRDefault="00B80919" w:rsidP="001135F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AB67FA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038B1D27" w14:textId="77777777" w:rsidR="00B80919" w:rsidRDefault="00B80919" w:rsidP="00DF3C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7E97A" w14:textId="487A6C5A" w:rsidR="00B80919" w:rsidRPr="0001067C" w:rsidRDefault="00B80919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sz w:val="30"/>
        <w:szCs w:val="30"/>
        <w:lang w:val="en-GB"/>
      </w:rPr>
    </w:pPr>
    <w:r w:rsidRPr="0001067C">
      <w:rPr>
        <w:rStyle w:val="PageNumber"/>
        <w:rFonts w:ascii="Angsana New" w:hAnsi="Angsana New" w:cs="Angsana New"/>
        <w:i/>
        <w:iCs/>
        <w:sz w:val="30"/>
        <w:szCs w:val="30"/>
      </w:rPr>
      <w:fldChar w:fldCharType="begin"/>
    </w:r>
    <w:r w:rsidRPr="0001067C">
      <w:rPr>
        <w:rStyle w:val="PageNumber"/>
        <w:rFonts w:ascii="Angsana New" w:hAnsi="Angsana New" w:cs="Angsana New"/>
        <w:i/>
        <w:iCs/>
        <w:sz w:val="30"/>
        <w:szCs w:val="30"/>
      </w:rPr>
      <w:instrText xml:space="preserve"> FILENAME </w:instrText>
    </w:r>
    <w:r w:rsidRPr="0001067C">
      <w:rPr>
        <w:rStyle w:val="PageNumber"/>
        <w:rFonts w:ascii="Angsana New" w:hAnsi="Angsana New" w:cs="Angsana New"/>
        <w:i/>
        <w:iCs/>
        <w:sz w:val="30"/>
        <w:szCs w:val="30"/>
      </w:rPr>
      <w:fldChar w:fldCharType="separate"/>
    </w:r>
    <w:r w:rsidR="002A0246">
      <w:rPr>
        <w:rStyle w:val="PageNumber"/>
        <w:rFonts w:ascii="Angsana New" w:hAnsi="Angsana New" w:cs="Angsana New"/>
        <w:i/>
        <w:iCs/>
        <w:noProof/>
        <w:sz w:val="30"/>
        <w:szCs w:val="30"/>
      </w:rPr>
      <w:t>CPRt1-YE'24-set</w:t>
    </w:r>
    <w:r w:rsidRPr="0001067C">
      <w:rPr>
        <w:rStyle w:val="PageNumber"/>
        <w:rFonts w:ascii="Angsana New" w:hAnsi="Angsana New" w:cs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3F67C" w14:textId="77777777" w:rsidR="00B80919" w:rsidRPr="0001067C" w:rsidRDefault="00B80919" w:rsidP="00C403A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A630A" w14:textId="3821005E" w:rsidR="004A7424" w:rsidRPr="00A93A89" w:rsidRDefault="004A7424" w:rsidP="00D479C0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C9EE7" w14:textId="77777777" w:rsidR="00B80919" w:rsidRPr="007C62FA" w:rsidRDefault="00B80919" w:rsidP="0001067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C62F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C62F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C62F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68</w:t>
    </w:r>
    <w:r w:rsidRPr="007C62F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DE8D01F" w14:textId="77777777" w:rsidR="00B80919" w:rsidRPr="00A93A89" w:rsidRDefault="00B80919" w:rsidP="007C62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19C19" w14:textId="3B6B16C5" w:rsidR="00B80919" w:rsidRPr="003A624E" w:rsidRDefault="00B80919">
    <w:pPr>
      <w:rPr>
        <w:rFonts w:ascii="Angsana New" w:hAnsi="Angsana New"/>
        <w:sz w:val="30"/>
        <w:szCs w:val="30"/>
      </w:rPr>
    </w:pPr>
    <w:r w:rsidRPr="00376A71">
      <w:rPr>
        <w:rFonts w:ascii="Angsana New" w:hAnsi="Angsana New"/>
        <w:sz w:val="30"/>
        <w:szCs w:val="30"/>
      </w:rPr>
      <w:fldChar w:fldCharType="begin"/>
    </w:r>
    <w:r w:rsidRPr="00376A71">
      <w:rPr>
        <w:rFonts w:ascii="Angsana New" w:hAnsi="Angsana New"/>
        <w:sz w:val="30"/>
        <w:szCs w:val="30"/>
      </w:rPr>
      <w:instrText xml:space="preserve"> FILENAME </w:instrText>
    </w:r>
    <w:r w:rsidRPr="00376A71">
      <w:rPr>
        <w:rFonts w:ascii="Angsana New" w:hAnsi="Angsana New"/>
        <w:sz w:val="30"/>
        <w:szCs w:val="30"/>
      </w:rPr>
      <w:fldChar w:fldCharType="separate"/>
    </w:r>
    <w:r w:rsidR="002A0246">
      <w:rPr>
        <w:rFonts w:ascii="Angsana New" w:hAnsi="Angsana New"/>
        <w:noProof/>
        <w:sz w:val="30"/>
        <w:szCs w:val="30"/>
      </w:rPr>
      <w:t>CPRt1-YE'24-set</w:t>
    </w:r>
    <w:r w:rsidRPr="00376A71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 xml:space="preserve">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  <w:t xml:space="preserve">                                               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EA3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AB67FA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BA53E" w14:textId="77777777" w:rsidR="000672DE" w:rsidRDefault="000672DE">
      <w:r>
        <w:separator/>
      </w:r>
    </w:p>
  </w:footnote>
  <w:footnote w:type="continuationSeparator" w:id="0">
    <w:p w14:paraId="7F682530" w14:textId="77777777" w:rsidR="000672DE" w:rsidRDefault="000672DE">
      <w:r>
        <w:continuationSeparator/>
      </w:r>
    </w:p>
  </w:footnote>
  <w:footnote w:type="continuationNotice" w:id="1">
    <w:p w14:paraId="747EA5DC" w14:textId="77777777" w:rsidR="000672DE" w:rsidRDefault="000672D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357E2" w14:textId="77777777" w:rsidR="004A7424" w:rsidRDefault="004A7424" w:rsidP="004A7424"/>
  <w:p w14:paraId="224F568A" w14:textId="77777777" w:rsidR="004A7424" w:rsidRDefault="004A7424" w:rsidP="004A7424">
    <w:r>
      <w:rPr>
        <w:noProof/>
      </w:rPr>
      <w:drawing>
        <wp:anchor distT="0" distB="0" distL="114300" distR="114300" simplePos="0" relativeHeight="251658240" behindDoc="0" locked="0" layoutInCell="1" allowOverlap="1" wp14:anchorId="3461CAF4" wp14:editId="26B3C1B1">
          <wp:simplePos x="0" y="0"/>
          <wp:positionH relativeFrom="margin">
            <wp:posOffset>-38100</wp:posOffset>
          </wp:positionH>
          <wp:positionV relativeFrom="paragraph">
            <wp:posOffset>229235</wp:posOffset>
          </wp:positionV>
          <wp:extent cx="952500" cy="400050"/>
          <wp:effectExtent l="0" t="0" r="0" b="0"/>
          <wp:wrapNone/>
          <wp:docPr id="337424200" name="Picture 337424200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ogo_new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8220" w:type="dxa"/>
      <w:tblInd w:w="1915" w:type="dxa"/>
      <w:tblLayout w:type="fixed"/>
      <w:tblCellMar>
        <w:left w:w="0" w:type="dxa"/>
        <w:right w:w="113" w:type="dxa"/>
      </w:tblCellMar>
      <w:tblLook w:val="04A0" w:firstRow="1" w:lastRow="0" w:firstColumn="1" w:lastColumn="0" w:noHBand="0" w:noVBand="1"/>
    </w:tblPr>
    <w:tblGrid>
      <w:gridCol w:w="4409"/>
      <w:gridCol w:w="3811"/>
    </w:tblGrid>
    <w:tr w:rsidR="004A7424" w14:paraId="4C4BDB88" w14:textId="77777777" w:rsidTr="005340E7">
      <w:tc>
        <w:tcPr>
          <w:tcW w:w="4409" w:type="dxa"/>
          <w:hideMark/>
        </w:tcPr>
        <w:p w14:paraId="58B7B304" w14:textId="77777777" w:rsidR="004A7424" w:rsidRPr="00D52242" w:rsidRDefault="004A7424" w:rsidP="004A7424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Arial" w:hAnsi="Arial" w:cs="Arial"/>
            </w:rPr>
          </w:pPr>
          <w:r w:rsidRPr="00D52242">
            <w:rPr>
              <w:rFonts w:ascii="Arial" w:hAnsi="Arial" w:cs="Arial"/>
            </w:rPr>
            <w:t>KPMG Phoomchai Audit Ltd.</w:t>
          </w:r>
        </w:p>
        <w:p w14:paraId="1A5B73DA" w14:textId="77777777" w:rsidR="004A7424" w:rsidRPr="00D52242" w:rsidRDefault="004A7424" w:rsidP="004A7424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Arial" w:hAnsi="Arial" w:cs="Arial"/>
            </w:rPr>
          </w:pPr>
          <w:r w:rsidRPr="00D52242">
            <w:rPr>
              <w:rFonts w:ascii="Arial" w:hAnsi="Arial" w:cs="Arial"/>
            </w:rPr>
            <w:t>50</w:t>
          </w:r>
          <w:r w:rsidRPr="00D52242">
            <w:rPr>
              <w:rFonts w:ascii="Arial" w:hAnsi="Arial" w:cs="Arial"/>
              <w:vertAlign w:val="superscript"/>
            </w:rPr>
            <w:t xml:space="preserve">th </w:t>
          </w:r>
          <w:r w:rsidRPr="00D52242">
            <w:rPr>
              <w:rFonts w:ascii="Arial" w:hAnsi="Arial" w:cs="Arial"/>
            </w:rPr>
            <w:t xml:space="preserve">Floor, Empire Tower </w:t>
          </w:r>
        </w:p>
        <w:p w14:paraId="41782C0A" w14:textId="77777777" w:rsidR="004A7424" w:rsidRPr="00D52242" w:rsidRDefault="004A7424" w:rsidP="004A7424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Arial" w:hAnsi="Arial" w:cs="Arial"/>
            </w:rPr>
          </w:pPr>
          <w:r w:rsidRPr="00D52242">
            <w:rPr>
              <w:rFonts w:ascii="Arial" w:hAnsi="Arial" w:cs="Arial"/>
            </w:rPr>
            <w:t>1 South Sathorn Road, Yannawa</w:t>
          </w:r>
        </w:p>
        <w:p w14:paraId="3A3E5E2A" w14:textId="77777777" w:rsidR="004A7424" w:rsidRPr="00D52242" w:rsidRDefault="004A7424" w:rsidP="004A7424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Arial" w:hAnsi="Arial" w:cs="Arial"/>
            </w:rPr>
          </w:pPr>
          <w:r w:rsidRPr="00D52242">
            <w:rPr>
              <w:rFonts w:ascii="Arial" w:hAnsi="Arial" w:cs="Arial"/>
            </w:rPr>
            <w:t>Sathorn, Bangkok 10120, Thailand</w:t>
          </w:r>
        </w:p>
        <w:p w14:paraId="05AF45A2" w14:textId="77777777" w:rsidR="004A7424" w:rsidRPr="00D52242" w:rsidRDefault="004A7424" w:rsidP="004A7424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Arial" w:hAnsi="Arial" w:cs="Arial"/>
            </w:rPr>
          </w:pPr>
          <w:r w:rsidRPr="00D52242">
            <w:rPr>
              <w:rFonts w:ascii="Arial" w:hAnsi="Arial" w:cs="Arial"/>
            </w:rPr>
            <w:t>Tel   +66 2677 2000</w:t>
          </w:r>
        </w:p>
        <w:p w14:paraId="300EF932" w14:textId="77777777" w:rsidR="004A7424" w:rsidRPr="00D52242" w:rsidRDefault="004A7424" w:rsidP="004A7424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Arial" w:hAnsi="Arial" w:cs="Arial"/>
            </w:rPr>
          </w:pPr>
          <w:r w:rsidRPr="00D52242">
            <w:rPr>
              <w:rFonts w:ascii="Arial" w:hAnsi="Arial" w:cs="Arial"/>
            </w:rPr>
            <w:t>Fax  +66 2677 2222</w:t>
          </w:r>
        </w:p>
        <w:p w14:paraId="497AC67C" w14:textId="77777777" w:rsidR="004A7424" w:rsidRPr="000D11A5" w:rsidRDefault="004A7424" w:rsidP="004A7424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="Cordia New"/>
              <w:sz w:val="22"/>
              <w:szCs w:val="22"/>
              <w:lang w:bidi="th-TH"/>
            </w:rPr>
          </w:pPr>
          <w:r w:rsidRPr="00D52242">
            <w:rPr>
              <w:rFonts w:ascii="Arial" w:hAnsi="Arial" w:cs="Arial"/>
              <w:szCs w:val="22"/>
              <w:lang w:bidi="th-TH"/>
            </w:rPr>
            <w:t>Website  home.kpmg/th</w:t>
          </w:r>
        </w:p>
      </w:tc>
      <w:tc>
        <w:tcPr>
          <w:tcW w:w="3811" w:type="dxa"/>
          <w:hideMark/>
        </w:tcPr>
        <w:p w14:paraId="061D5C4A" w14:textId="77777777" w:rsidR="004A7424" w:rsidRPr="00E22289" w:rsidRDefault="004A7424" w:rsidP="004A7424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บริษัท เคพีเอ็มจี ภ</w:t>
          </w:r>
          <w:r w:rsidRPr="00E22289"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>ู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มิไชย สอบบัญชี จำกัด</w:t>
          </w:r>
        </w:p>
        <w:p w14:paraId="2F6A432C" w14:textId="77777777" w:rsidR="004A7424" w:rsidRPr="00E22289" w:rsidRDefault="004A7424" w:rsidP="004A7424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4"/>
              <w:szCs w:val="24"/>
              <w:cs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ช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ั้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น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50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เอ็มไพร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์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ทาวเวอร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</w:p>
        <w:p w14:paraId="1A9FC2FB" w14:textId="77777777" w:rsidR="004A7424" w:rsidRPr="00E22289" w:rsidRDefault="004A7424" w:rsidP="004A7424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1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ถนนสาทรใต</w:t>
          </w:r>
          <w:r w:rsidRPr="00E22289"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้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แขวงยานนาวา</w:t>
          </w:r>
        </w:p>
        <w:p w14:paraId="7E07E268" w14:textId="77777777" w:rsidR="004A7424" w:rsidRPr="00E22289" w:rsidRDefault="004A7424" w:rsidP="004A7424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เขตสาทร กรุงเทพฯ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>10120</w:t>
          </w:r>
        </w:p>
        <w:p w14:paraId="0F85BE13" w14:textId="77777777" w:rsidR="004A7424" w:rsidRPr="00E22289" w:rsidRDefault="004A7424" w:rsidP="004A7424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โทร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    +66 2677 2000  </w:t>
          </w:r>
        </w:p>
        <w:p w14:paraId="18D98FFC" w14:textId="77777777" w:rsidR="004A7424" w:rsidRPr="00E22289" w:rsidRDefault="004A7424" w:rsidP="004A7424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แฟกซ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+66 2677 2222</w:t>
          </w:r>
        </w:p>
        <w:p w14:paraId="6D75690C" w14:textId="77777777" w:rsidR="004A7424" w:rsidRPr="000D11A5" w:rsidRDefault="004A7424" w:rsidP="004A7424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alibri" w:hAnsi="Calibri" w:cs="CordiaUPC"/>
              <w:sz w:val="28"/>
              <w:szCs w:val="28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เว็บไซต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>
            <w:rPr>
              <w:rFonts w:ascii="Univers 45 Light" w:hAnsi="Univers 45 Light" w:cstheme="minorBidi"/>
              <w:szCs w:val="22"/>
              <w:lang w:bidi="th-TH"/>
            </w:rPr>
            <w:t>home.kpmg/th</w:t>
          </w:r>
        </w:p>
      </w:tc>
    </w:tr>
  </w:tbl>
  <w:p w14:paraId="1531D916" w14:textId="77777777" w:rsidR="004A7424" w:rsidRPr="003A23F7" w:rsidRDefault="004A7424" w:rsidP="007518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0E246" w14:textId="77777777" w:rsidR="00B80919" w:rsidRPr="00015CBC" w:rsidRDefault="00B80919" w:rsidP="00015C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69354A9B" w14:textId="77777777" w:rsidR="00B80919" w:rsidRPr="00015CBC" w:rsidRDefault="00B80919" w:rsidP="00015C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3C7BF879" w14:textId="77777777" w:rsidR="00B80919" w:rsidRPr="00015CBC" w:rsidRDefault="00B80919" w:rsidP="00015C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7AF7FD77" w14:textId="77777777" w:rsidR="00B80919" w:rsidRPr="00015CBC" w:rsidRDefault="00B80919" w:rsidP="00015C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16C3B153" w14:textId="77777777" w:rsidR="00B80919" w:rsidRPr="00015CBC" w:rsidRDefault="00B80919" w:rsidP="00015C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16CBA22A" w14:textId="77777777" w:rsidR="00B80919" w:rsidRPr="00015CBC" w:rsidRDefault="00B80919" w:rsidP="00DF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1E1D2" w14:textId="77777777" w:rsidR="00654C99" w:rsidRDefault="00654C99" w:rsidP="004A7424">
    <w:pPr>
      <w:rPr>
        <w:rFonts w:asciiTheme="majorBidi" w:hAnsiTheme="majorBidi" w:cstheme="majorBidi"/>
        <w:sz w:val="32"/>
        <w:szCs w:val="32"/>
      </w:rPr>
    </w:pPr>
  </w:p>
  <w:p w14:paraId="3C9221E8" w14:textId="77777777" w:rsidR="00A93A89" w:rsidRDefault="00A93A89" w:rsidP="004A7424">
    <w:pPr>
      <w:rPr>
        <w:rFonts w:asciiTheme="majorBidi" w:hAnsiTheme="majorBidi" w:cstheme="majorBidi"/>
        <w:sz w:val="32"/>
        <w:szCs w:val="32"/>
      </w:rPr>
    </w:pPr>
  </w:p>
  <w:p w14:paraId="195E6ECE" w14:textId="77777777" w:rsidR="00A93A89" w:rsidRDefault="00A93A89" w:rsidP="004A7424">
    <w:pPr>
      <w:rPr>
        <w:rFonts w:asciiTheme="majorBidi" w:hAnsiTheme="majorBidi" w:cstheme="majorBidi"/>
        <w:sz w:val="32"/>
        <w:szCs w:val="32"/>
      </w:rPr>
    </w:pPr>
  </w:p>
  <w:p w14:paraId="25917B22" w14:textId="77777777" w:rsidR="00A93A89" w:rsidRDefault="00A93A89" w:rsidP="004A7424">
    <w:pPr>
      <w:rPr>
        <w:rFonts w:asciiTheme="majorBidi" w:hAnsiTheme="majorBidi" w:cstheme="majorBidi"/>
        <w:sz w:val="32"/>
        <w:szCs w:val="32"/>
      </w:rPr>
    </w:pPr>
  </w:p>
  <w:p w14:paraId="447CBE45" w14:textId="77777777" w:rsidR="00A93A89" w:rsidRDefault="00A93A89" w:rsidP="004A7424">
    <w:pPr>
      <w:rPr>
        <w:rFonts w:asciiTheme="majorBidi" w:hAnsiTheme="majorBidi" w:cstheme="majorBidi"/>
        <w:sz w:val="32"/>
        <w:szCs w:val="32"/>
      </w:rPr>
    </w:pPr>
  </w:p>
  <w:p w14:paraId="02890441" w14:textId="77777777" w:rsidR="00A93A89" w:rsidRPr="00A93A89" w:rsidRDefault="00A93A89" w:rsidP="004A7424">
    <w:pPr>
      <w:rPr>
        <w:rFonts w:asciiTheme="majorBidi" w:hAnsiTheme="majorBidi" w:cstheme="majorBidi"/>
        <w:sz w:val="32"/>
        <w:szCs w:val="32"/>
      </w:rPr>
    </w:pPr>
  </w:p>
  <w:p w14:paraId="36D11007" w14:textId="1C3C2331" w:rsidR="00654C99" w:rsidRPr="00A93A89" w:rsidRDefault="00654C99" w:rsidP="004A7424">
    <w:pPr>
      <w:rPr>
        <w:rFonts w:asciiTheme="majorBidi" w:hAnsiTheme="majorBidi" w:cstheme="majorBidi"/>
        <w:sz w:val="32"/>
        <w:szCs w:val="32"/>
      </w:rPr>
    </w:pPr>
  </w:p>
  <w:p w14:paraId="37963836" w14:textId="77777777" w:rsidR="00654C99" w:rsidRPr="00A93A89" w:rsidRDefault="00654C99" w:rsidP="007518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78F71" w14:textId="77777777" w:rsidR="00B80919" w:rsidRPr="002A0246" w:rsidRDefault="00B80919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sz w:val="24"/>
        <w:szCs w:val="24"/>
      </w:rPr>
    </w:pPr>
  </w:p>
  <w:p w14:paraId="04E00D2D" w14:textId="77777777" w:rsidR="00A93A89" w:rsidRPr="002A0246" w:rsidRDefault="00A93A89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sz w:val="24"/>
        <w:szCs w:val="24"/>
      </w:rPr>
    </w:pPr>
  </w:p>
  <w:p w14:paraId="46182038" w14:textId="77777777" w:rsidR="00A93A89" w:rsidRPr="002A0246" w:rsidRDefault="00A93A89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sz w:val="24"/>
        <w:szCs w:val="24"/>
      </w:rPr>
    </w:pPr>
  </w:p>
  <w:p w14:paraId="5145C61C" w14:textId="77777777" w:rsidR="00A93A89" w:rsidRPr="002A0246" w:rsidRDefault="00A93A89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618A5440"/>
    <w:lvl w:ilvl="0" w:tplc="AC92F7BC">
      <w:start w:val="1"/>
      <w:numFmt w:val="thaiLetters"/>
      <w:lvlText w:val="(%1)"/>
      <w:lvlJc w:val="left"/>
      <w:pPr>
        <w:ind w:left="252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C90629"/>
    <w:multiLevelType w:val="hybridMultilevel"/>
    <w:tmpl w:val="14CE6ADA"/>
    <w:lvl w:ilvl="0" w:tplc="CB9CD89A">
      <w:start w:val="1"/>
      <w:numFmt w:val="thaiLetters"/>
      <w:lvlText w:val="(%1)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A332EA"/>
    <w:multiLevelType w:val="hybridMultilevel"/>
    <w:tmpl w:val="868C0F66"/>
    <w:lvl w:ilvl="0" w:tplc="05748C7A">
      <w:start w:val="1"/>
      <w:numFmt w:val="thaiLetters"/>
      <w:lvlText w:val="%1)"/>
      <w:lvlJc w:val="left"/>
      <w:pPr>
        <w:ind w:left="27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8" w15:restartNumberingAfterBreak="0">
    <w:nsid w:val="160E41B9"/>
    <w:multiLevelType w:val="hybridMultilevel"/>
    <w:tmpl w:val="868C0F66"/>
    <w:lvl w:ilvl="0" w:tplc="05748C7A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19DA046E"/>
    <w:multiLevelType w:val="hybridMultilevel"/>
    <w:tmpl w:val="3D463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1EB37CC1"/>
    <w:multiLevelType w:val="hybridMultilevel"/>
    <w:tmpl w:val="7868A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5677A88"/>
    <w:multiLevelType w:val="hybridMultilevel"/>
    <w:tmpl w:val="1CCAB944"/>
    <w:lvl w:ilvl="0" w:tplc="EDB27BF4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6D70B90"/>
    <w:multiLevelType w:val="singleLevel"/>
    <w:tmpl w:val="D1507D7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758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3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123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2" w:hanging="360"/>
      </w:pPr>
      <w:rPr>
        <w:rFonts w:ascii="Wingdings" w:hAnsi="Wingdings" w:hint="default"/>
      </w:rPr>
    </w:lvl>
  </w:abstractNum>
  <w:abstractNum w:abstractNumId="33" w15:restartNumberingAfterBreak="0">
    <w:nsid w:val="48C62853"/>
    <w:multiLevelType w:val="hybridMultilevel"/>
    <w:tmpl w:val="F3D01266"/>
    <w:lvl w:ilvl="0" w:tplc="DCC4EDEA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686611"/>
    <w:multiLevelType w:val="hybridMultilevel"/>
    <w:tmpl w:val="9B90493E"/>
    <w:lvl w:ilvl="0" w:tplc="9C60BD7A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86E114E"/>
    <w:multiLevelType w:val="hybridMultilevel"/>
    <w:tmpl w:val="81285B5A"/>
    <w:lvl w:ilvl="0" w:tplc="2C8E8BC4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915DA8"/>
    <w:multiLevelType w:val="hybridMultilevel"/>
    <w:tmpl w:val="E466D2B4"/>
    <w:lvl w:ilvl="0" w:tplc="0F20B4F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D622705"/>
    <w:multiLevelType w:val="hybridMultilevel"/>
    <w:tmpl w:val="162C01E6"/>
    <w:lvl w:ilvl="0" w:tplc="35CE681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113478750">
    <w:abstractNumId w:val="6"/>
  </w:num>
  <w:num w:numId="2" w16cid:durableId="321199697">
    <w:abstractNumId w:val="5"/>
  </w:num>
  <w:num w:numId="3" w16cid:durableId="638802644">
    <w:abstractNumId w:val="9"/>
  </w:num>
  <w:num w:numId="4" w16cid:durableId="1853836993">
    <w:abstractNumId w:val="7"/>
  </w:num>
  <w:num w:numId="5" w16cid:durableId="108739418">
    <w:abstractNumId w:val="8"/>
  </w:num>
  <w:num w:numId="6" w16cid:durableId="1086922444">
    <w:abstractNumId w:val="3"/>
  </w:num>
  <w:num w:numId="7" w16cid:durableId="1382745956">
    <w:abstractNumId w:val="2"/>
  </w:num>
  <w:num w:numId="8" w16cid:durableId="337077464">
    <w:abstractNumId w:val="0"/>
  </w:num>
  <w:num w:numId="9" w16cid:durableId="970479203">
    <w:abstractNumId w:val="1"/>
  </w:num>
  <w:num w:numId="10" w16cid:durableId="474030312">
    <w:abstractNumId w:val="4"/>
  </w:num>
  <w:num w:numId="11" w16cid:durableId="1634672140">
    <w:abstractNumId w:val="29"/>
  </w:num>
  <w:num w:numId="12" w16cid:durableId="904293609">
    <w:abstractNumId w:val="23"/>
  </w:num>
  <w:num w:numId="13" w16cid:durableId="898788656">
    <w:abstractNumId w:val="35"/>
  </w:num>
  <w:num w:numId="14" w16cid:durableId="754017266">
    <w:abstractNumId w:val="25"/>
  </w:num>
  <w:num w:numId="15" w16cid:durableId="1767992231">
    <w:abstractNumId w:val="30"/>
  </w:num>
  <w:num w:numId="16" w16cid:durableId="1953631212">
    <w:abstractNumId w:val="10"/>
  </w:num>
  <w:num w:numId="17" w16cid:durableId="721291281">
    <w:abstractNumId w:val="31"/>
  </w:num>
  <w:num w:numId="18" w16cid:durableId="1519538894">
    <w:abstractNumId w:val="14"/>
  </w:num>
  <w:num w:numId="19" w16cid:durableId="295837122">
    <w:abstractNumId w:val="20"/>
  </w:num>
  <w:num w:numId="20" w16cid:durableId="823861550">
    <w:abstractNumId w:val="36"/>
  </w:num>
  <w:num w:numId="21" w16cid:durableId="214506045">
    <w:abstractNumId w:val="12"/>
  </w:num>
  <w:num w:numId="22" w16cid:durableId="312805063">
    <w:abstractNumId w:val="17"/>
  </w:num>
  <w:num w:numId="23" w16cid:durableId="62029111">
    <w:abstractNumId w:val="19"/>
  </w:num>
  <w:num w:numId="24" w16cid:durableId="610556751">
    <w:abstractNumId w:val="34"/>
  </w:num>
  <w:num w:numId="25" w16cid:durableId="353457472">
    <w:abstractNumId w:val="40"/>
  </w:num>
  <w:num w:numId="26" w16cid:durableId="1910385098">
    <w:abstractNumId w:val="21"/>
  </w:num>
  <w:num w:numId="27" w16cid:durableId="2052531025">
    <w:abstractNumId w:val="16"/>
  </w:num>
  <w:num w:numId="28" w16cid:durableId="122312499">
    <w:abstractNumId w:val="38"/>
  </w:num>
  <w:num w:numId="29" w16cid:durableId="1161854263">
    <w:abstractNumId w:val="24"/>
  </w:num>
  <w:num w:numId="30" w16cid:durableId="2035185314">
    <w:abstractNumId w:val="28"/>
  </w:num>
  <w:num w:numId="31" w16cid:durableId="1678843087">
    <w:abstractNumId w:val="42"/>
  </w:num>
  <w:num w:numId="32" w16cid:durableId="138115489">
    <w:abstractNumId w:val="41"/>
  </w:num>
  <w:num w:numId="33" w16cid:durableId="1121729716">
    <w:abstractNumId w:val="11"/>
  </w:num>
  <w:num w:numId="34" w16cid:durableId="344983112">
    <w:abstractNumId w:val="32"/>
  </w:num>
  <w:num w:numId="35" w16cid:durableId="1960719176">
    <w:abstractNumId w:val="15"/>
  </w:num>
  <w:num w:numId="36" w16cid:durableId="851339731">
    <w:abstractNumId w:val="18"/>
  </w:num>
  <w:num w:numId="37" w16cid:durableId="781533083">
    <w:abstractNumId w:val="27"/>
  </w:num>
  <w:num w:numId="38" w16cid:durableId="340855436">
    <w:abstractNumId w:val="22"/>
  </w:num>
  <w:num w:numId="39" w16cid:durableId="16783846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253686">
    <w:abstractNumId w:val="26"/>
  </w:num>
  <w:num w:numId="41" w16cid:durableId="2043901733">
    <w:abstractNumId w:val="37"/>
  </w:num>
  <w:num w:numId="42" w16cid:durableId="28650501">
    <w:abstractNumId w:val="39"/>
  </w:num>
  <w:num w:numId="43" w16cid:durableId="1321613971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A5C"/>
    <w:rsid w:val="00000211"/>
    <w:rsid w:val="000002F7"/>
    <w:rsid w:val="000005E0"/>
    <w:rsid w:val="00000E53"/>
    <w:rsid w:val="00000ECD"/>
    <w:rsid w:val="000013E4"/>
    <w:rsid w:val="00001EFC"/>
    <w:rsid w:val="00001FC2"/>
    <w:rsid w:val="00002743"/>
    <w:rsid w:val="00002B72"/>
    <w:rsid w:val="0000306D"/>
    <w:rsid w:val="00003078"/>
    <w:rsid w:val="000031C2"/>
    <w:rsid w:val="00003210"/>
    <w:rsid w:val="00003D2D"/>
    <w:rsid w:val="00004213"/>
    <w:rsid w:val="00004828"/>
    <w:rsid w:val="00004988"/>
    <w:rsid w:val="00007385"/>
    <w:rsid w:val="000078D5"/>
    <w:rsid w:val="0000791F"/>
    <w:rsid w:val="00007DDF"/>
    <w:rsid w:val="000100ED"/>
    <w:rsid w:val="000101F6"/>
    <w:rsid w:val="00010395"/>
    <w:rsid w:val="0001044E"/>
    <w:rsid w:val="0001067C"/>
    <w:rsid w:val="00010CFF"/>
    <w:rsid w:val="00011020"/>
    <w:rsid w:val="00011144"/>
    <w:rsid w:val="0001117E"/>
    <w:rsid w:val="00011421"/>
    <w:rsid w:val="00011578"/>
    <w:rsid w:val="000116C0"/>
    <w:rsid w:val="00011893"/>
    <w:rsid w:val="000119D1"/>
    <w:rsid w:val="00012070"/>
    <w:rsid w:val="00012E63"/>
    <w:rsid w:val="00012F56"/>
    <w:rsid w:val="0001332C"/>
    <w:rsid w:val="00013703"/>
    <w:rsid w:val="000141ED"/>
    <w:rsid w:val="000151AE"/>
    <w:rsid w:val="000151D8"/>
    <w:rsid w:val="00015CBC"/>
    <w:rsid w:val="00015F65"/>
    <w:rsid w:val="000160B7"/>
    <w:rsid w:val="00016193"/>
    <w:rsid w:val="00016295"/>
    <w:rsid w:val="00016718"/>
    <w:rsid w:val="00016B4D"/>
    <w:rsid w:val="00017181"/>
    <w:rsid w:val="000175D6"/>
    <w:rsid w:val="000179B4"/>
    <w:rsid w:val="0002009B"/>
    <w:rsid w:val="00020FCE"/>
    <w:rsid w:val="00022ABC"/>
    <w:rsid w:val="000232B4"/>
    <w:rsid w:val="00023C0F"/>
    <w:rsid w:val="00023F5A"/>
    <w:rsid w:val="00024533"/>
    <w:rsid w:val="00024625"/>
    <w:rsid w:val="00024FE9"/>
    <w:rsid w:val="000253F0"/>
    <w:rsid w:val="00025724"/>
    <w:rsid w:val="00025857"/>
    <w:rsid w:val="00025861"/>
    <w:rsid w:val="00025B80"/>
    <w:rsid w:val="000261FC"/>
    <w:rsid w:val="00026205"/>
    <w:rsid w:val="0002621E"/>
    <w:rsid w:val="00026287"/>
    <w:rsid w:val="0002665F"/>
    <w:rsid w:val="000272AE"/>
    <w:rsid w:val="0002754D"/>
    <w:rsid w:val="00027B2A"/>
    <w:rsid w:val="000306E5"/>
    <w:rsid w:val="0003079C"/>
    <w:rsid w:val="00030838"/>
    <w:rsid w:val="00030888"/>
    <w:rsid w:val="00030A15"/>
    <w:rsid w:val="00030A4A"/>
    <w:rsid w:val="00030ED0"/>
    <w:rsid w:val="00030EDF"/>
    <w:rsid w:val="000313CF"/>
    <w:rsid w:val="000318C9"/>
    <w:rsid w:val="00031C26"/>
    <w:rsid w:val="00031E46"/>
    <w:rsid w:val="00031EBE"/>
    <w:rsid w:val="00032759"/>
    <w:rsid w:val="0003288D"/>
    <w:rsid w:val="00032B80"/>
    <w:rsid w:val="00032D9F"/>
    <w:rsid w:val="00032DBF"/>
    <w:rsid w:val="0003304A"/>
    <w:rsid w:val="00033654"/>
    <w:rsid w:val="00033732"/>
    <w:rsid w:val="00033DC6"/>
    <w:rsid w:val="00033EE0"/>
    <w:rsid w:val="000349CA"/>
    <w:rsid w:val="00034BAE"/>
    <w:rsid w:val="00034D01"/>
    <w:rsid w:val="00034F45"/>
    <w:rsid w:val="00034FA5"/>
    <w:rsid w:val="00035539"/>
    <w:rsid w:val="0003586C"/>
    <w:rsid w:val="0003592A"/>
    <w:rsid w:val="00036C5B"/>
    <w:rsid w:val="00036CE9"/>
    <w:rsid w:val="00036E66"/>
    <w:rsid w:val="00037F0E"/>
    <w:rsid w:val="00040362"/>
    <w:rsid w:val="00040CC6"/>
    <w:rsid w:val="000413B1"/>
    <w:rsid w:val="0004152B"/>
    <w:rsid w:val="00041561"/>
    <w:rsid w:val="00041953"/>
    <w:rsid w:val="00041E66"/>
    <w:rsid w:val="0004204E"/>
    <w:rsid w:val="00042386"/>
    <w:rsid w:val="0004247F"/>
    <w:rsid w:val="0004289B"/>
    <w:rsid w:val="00042964"/>
    <w:rsid w:val="00042F2E"/>
    <w:rsid w:val="000430EB"/>
    <w:rsid w:val="000431FE"/>
    <w:rsid w:val="0004329B"/>
    <w:rsid w:val="000432B0"/>
    <w:rsid w:val="000432E7"/>
    <w:rsid w:val="00043B4F"/>
    <w:rsid w:val="00043D5F"/>
    <w:rsid w:val="000440FD"/>
    <w:rsid w:val="000450D8"/>
    <w:rsid w:val="00045683"/>
    <w:rsid w:val="00045CEA"/>
    <w:rsid w:val="00046A32"/>
    <w:rsid w:val="00046E0B"/>
    <w:rsid w:val="00046FA8"/>
    <w:rsid w:val="000470D5"/>
    <w:rsid w:val="00047672"/>
    <w:rsid w:val="000477A1"/>
    <w:rsid w:val="00047A02"/>
    <w:rsid w:val="00050E40"/>
    <w:rsid w:val="00051B93"/>
    <w:rsid w:val="00051FBB"/>
    <w:rsid w:val="00052158"/>
    <w:rsid w:val="00052319"/>
    <w:rsid w:val="00052409"/>
    <w:rsid w:val="00052586"/>
    <w:rsid w:val="0005261B"/>
    <w:rsid w:val="00052D6D"/>
    <w:rsid w:val="000530C6"/>
    <w:rsid w:val="000533BE"/>
    <w:rsid w:val="00053CEC"/>
    <w:rsid w:val="00053E82"/>
    <w:rsid w:val="000544E9"/>
    <w:rsid w:val="00054BE1"/>
    <w:rsid w:val="00054F8E"/>
    <w:rsid w:val="00055FD7"/>
    <w:rsid w:val="00055FFE"/>
    <w:rsid w:val="0005633C"/>
    <w:rsid w:val="000565D3"/>
    <w:rsid w:val="00056929"/>
    <w:rsid w:val="00056FAB"/>
    <w:rsid w:val="000578E3"/>
    <w:rsid w:val="000601E3"/>
    <w:rsid w:val="000603FA"/>
    <w:rsid w:val="00060449"/>
    <w:rsid w:val="00060541"/>
    <w:rsid w:val="00060633"/>
    <w:rsid w:val="0006101A"/>
    <w:rsid w:val="000617A1"/>
    <w:rsid w:val="000618F3"/>
    <w:rsid w:val="00062C76"/>
    <w:rsid w:val="00062CD6"/>
    <w:rsid w:val="0006335B"/>
    <w:rsid w:val="0006359D"/>
    <w:rsid w:val="000636E7"/>
    <w:rsid w:val="000637D4"/>
    <w:rsid w:val="0006388C"/>
    <w:rsid w:val="00063CC2"/>
    <w:rsid w:val="000641C8"/>
    <w:rsid w:val="00064441"/>
    <w:rsid w:val="00065979"/>
    <w:rsid w:val="00065F25"/>
    <w:rsid w:val="000661F5"/>
    <w:rsid w:val="0006658F"/>
    <w:rsid w:val="000669C9"/>
    <w:rsid w:val="00066F95"/>
    <w:rsid w:val="000672DE"/>
    <w:rsid w:val="0006766F"/>
    <w:rsid w:val="0006794A"/>
    <w:rsid w:val="00067EBC"/>
    <w:rsid w:val="000701B6"/>
    <w:rsid w:val="0007037B"/>
    <w:rsid w:val="00070492"/>
    <w:rsid w:val="00071C70"/>
    <w:rsid w:val="00071D02"/>
    <w:rsid w:val="00071F4D"/>
    <w:rsid w:val="000722BF"/>
    <w:rsid w:val="00072807"/>
    <w:rsid w:val="000729A9"/>
    <w:rsid w:val="00072BAC"/>
    <w:rsid w:val="0007341F"/>
    <w:rsid w:val="00073671"/>
    <w:rsid w:val="00073E02"/>
    <w:rsid w:val="00074427"/>
    <w:rsid w:val="0007459A"/>
    <w:rsid w:val="00074EC5"/>
    <w:rsid w:val="0007542A"/>
    <w:rsid w:val="00075AB2"/>
    <w:rsid w:val="00075BAD"/>
    <w:rsid w:val="00075C12"/>
    <w:rsid w:val="0007652C"/>
    <w:rsid w:val="00076B45"/>
    <w:rsid w:val="000772BB"/>
    <w:rsid w:val="000774C8"/>
    <w:rsid w:val="000774D3"/>
    <w:rsid w:val="00077AB0"/>
    <w:rsid w:val="00080317"/>
    <w:rsid w:val="0008060A"/>
    <w:rsid w:val="00080D1B"/>
    <w:rsid w:val="00080F90"/>
    <w:rsid w:val="000812E5"/>
    <w:rsid w:val="00082143"/>
    <w:rsid w:val="00082382"/>
    <w:rsid w:val="00082469"/>
    <w:rsid w:val="00083E52"/>
    <w:rsid w:val="0008452D"/>
    <w:rsid w:val="0008469D"/>
    <w:rsid w:val="00084871"/>
    <w:rsid w:val="0008587D"/>
    <w:rsid w:val="00085A32"/>
    <w:rsid w:val="00085CE3"/>
    <w:rsid w:val="00087274"/>
    <w:rsid w:val="000873EB"/>
    <w:rsid w:val="00087612"/>
    <w:rsid w:val="00087839"/>
    <w:rsid w:val="00087C5A"/>
    <w:rsid w:val="00087C92"/>
    <w:rsid w:val="000905E1"/>
    <w:rsid w:val="00090A4D"/>
    <w:rsid w:val="00090D0E"/>
    <w:rsid w:val="00090D75"/>
    <w:rsid w:val="00090F6B"/>
    <w:rsid w:val="00091425"/>
    <w:rsid w:val="000915FF"/>
    <w:rsid w:val="00091684"/>
    <w:rsid w:val="000918AF"/>
    <w:rsid w:val="00092120"/>
    <w:rsid w:val="000922F6"/>
    <w:rsid w:val="000925F6"/>
    <w:rsid w:val="00092B2F"/>
    <w:rsid w:val="00092B67"/>
    <w:rsid w:val="00093539"/>
    <w:rsid w:val="0009359A"/>
    <w:rsid w:val="00093C46"/>
    <w:rsid w:val="00093FF7"/>
    <w:rsid w:val="00094560"/>
    <w:rsid w:val="000946AB"/>
    <w:rsid w:val="00094BE3"/>
    <w:rsid w:val="00095234"/>
    <w:rsid w:val="00096A00"/>
    <w:rsid w:val="00096B3B"/>
    <w:rsid w:val="00096DF9"/>
    <w:rsid w:val="00096E9F"/>
    <w:rsid w:val="000972CD"/>
    <w:rsid w:val="000974E4"/>
    <w:rsid w:val="000976F6"/>
    <w:rsid w:val="00097766"/>
    <w:rsid w:val="00097D83"/>
    <w:rsid w:val="00097D9C"/>
    <w:rsid w:val="000A028F"/>
    <w:rsid w:val="000A03F1"/>
    <w:rsid w:val="000A06A9"/>
    <w:rsid w:val="000A092A"/>
    <w:rsid w:val="000A0EF1"/>
    <w:rsid w:val="000A2564"/>
    <w:rsid w:val="000A26F1"/>
    <w:rsid w:val="000A2743"/>
    <w:rsid w:val="000A3693"/>
    <w:rsid w:val="000A375D"/>
    <w:rsid w:val="000A3C1C"/>
    <w:rsid w:val="000A3E1A"/>
    <w:rsid w:val="000A3F68"/>
    <w:rsid w:val="000A4004"/>
    <w:rsid w:val="000A45DA"/>
    <w:rsid w:val="000A4F25"/>
    <w:rsid w:val="000A500B"/>
    <w:rsid w:val="000A5457"/>
    <w:rsid w:val="000A5C3C"/>
    <w:rsid w:val="000A659A"/>
    <w:rsid w:val="000A65FD"/>
    <w:rsid w:val="000A6610"/>
    <w:rsid w:val="000A6ADF"/>
    <w:rsid w:val="000A731E"/>
    <w:rsid w:val="000A7520"/>
    <w:rsid w:val="000A7AF8"/>
    <w:rsid w:val="000B069A"/>
    <w:rsid w:val="000B091C"/>
    <w:rsid w:val="000B0EBC"/>
    <w:rsid w:val="000B1953"/>
    <w:rsid w:val="000B1C3C"/>
    <w:rsid w:val="000B1DDC"/>
    <w:rsid w:val="000B1E3F"/>
    <w:rsid w:val="000B1E96"/>
    <w:rsid w:val="000B24A9"/>
    <w:rsid w:val="000B24ED"/>
    <w:rsid w:val="000B292C"/>
    <w:rsid w:val="000B2F4F"/>
    <w:rsid w:val="000B30C8"/>
    <w:rsid w:val="000B3783"/>
    <w:rsid w:val="000B480E"/>
    <w:rsid w:val="000B4C7D"/>
    <w:rsid w:val="000B4D1A"/>
    <w:rsid w:val="000B4DC7"/>
    <w:rsid w:val="000B51E3"/>
    <w:rsid w:val="000B6226"/>
    <w:rsid w:val="000B6482"/>
    <w:rsid w:val="000B70E6"/>
    <w:rsid w:val="000B75A5"/>
    <w:rsid w:val="000B7743"/>
    <w:rsid w:val="000C01F8"/>
    <w:rsid w:val="000C06C4"/>
    <w:rsid w:val="000C1A9E"/>
    <w:rsid w:val="000C21AE"/>
    <w:rsid w:val="000C243C"/>
    <w:rsid w:val="000C2526"/>
    <w:rsid w:val="000C28C8"/>
    <w:rsid w:val="000C374F"/>
    <w:rsid w:val="000C3E33"/>
    <w:rsid w:val="000C40C6"/>
    <w:rsid w:val="000C4B30"/>
    <w:rsid w:val="000C4FA9"/>
    <w:rsid w:val="000C5349"/>
    <w:rsid w:val="000C5525"/>
    <w:rsid w:val="000C6292"/>
    <w:rsid w:val="000C6657"/>
    <w:rsid w:val="000C6E21"/>
    <w:rsid w:val="000C6F81"/>
    <w:rsid w:val="000C6FDD"/>
    <w:rsid w:val="000C7E5A"/>
    <w:rsid w:val="000D02CE"/>
    <w:rsid w:val="000D04A2"/>
    <w:rsid w:val="000D0539"/>
    <w:rsid w:val="000D0DCE"/>
    <w:rsid w:val="000D11E6"/>
    <w:rsid w:val="000D1AC7"/>
    <w:rsid w:val="000D1F62"/>
    <w:rsid w:val="000D265D"/>
    <w:rsid w:val="000D2AAE"/>
    <w:rsid w:val="000D2B2E"/>
    <w:rsid w:val="000D2DBD"/>
    <w:rsid w:val="000D3075"/>
    <w:rsid w:val="000D3E0F"/>
    <w:rsid w:val="000D3F13"/>
    <w:rsid w:val="000D4135"/>
    <w:rsid w:val="000D430A"/>
    <w:rsid w:val="000D4764"/>
    <w:rsid w:val="000D5BD0"/>
    <w:rsid w:val="000D5D3B"/>
    <w:rsid w:val="000D6344"/>
    <w:rsid w:val="000D664F"/>
    <w:rsid w:val="000D671A"/>
    <w:rsid w:val="000D6CD0"/>
    <w:rsid w:val="000E087D"/>
    <w:rsid w:val="000E099A"/>
    <w:rsid w:val="000E11C9"/>
    <w:rsid w:val="000E148E"/>
    <w:rsid w:val="000E15A3"/>
    <w:rsid w:val="000E2187"/>
    <w:rsid w:val="000E2912"/>
    <w:rsid w:val="000E2DA3"/>
    <w:rsid w:val="000E2E4F"/>
    <w:rsid w:val="000E30C9"/>
    <w:rsid w:val="000E3D9F"/>
    <w:rsid w:val="000E48EA"/>
    <w:rsid w:val="000E569B"/>
    <w:rsid w:val="000E588E"/>
    <w:rsid w:val="000E5A51"/>
    <w:rsid w:val="000E627D"/>
    <w:rsid w:val="000E6935"/>
    <w:rsid w:val="000E6BA5"/>
    <w:rsid w:val="000E7137"/>
    <w:rsid w:val="000E79F0"/>
    <w:rsid w:val="000F03B9"/>
    <w:rsid w:val="000F098F"/>
    <w:rsid w:val="000F18ED"/>
    <w:rsid w:val="000F1A11"/>
    <w:rsid w:val="000F209F"/>
    <w:rsid w:val="000F2142"/>
    <w:rsid w:val="000F24AB"/>
    <w:rsid w:val="000F264D"/>
    <w:rsid w:val="000F2A7E"/>
    <w:rsid w:val="000F2D00"/>
    <w:rsid w:val="000F312E"/>
    <w:rsid w:val="000F32D3"/>
    <w:rsid w:val="000F38B1"/>
    <w:rsid w:val="000F390F"/>
    <w:rsid w:val="000F39FC"/>
    <w:rsid w:val="000F3B62"/>
    <w:rsid w:val="000F3D3A"/>
    <w:rsid w:val="000F475E"/>
    <w:rsid w:val="000F4889"/>
    <w:rsid w:val="000F4B3C"/>
    <w:rsid w:val="000F4C59"/>
    <w:rsid w:val="000F4D43"/>
    <w:rsid w:val="000F5778"/>
    <w:rsid w:val="000F5CB6"/>
    <w:rsid w:val="000F66F1"/>
    <w:rsid w:val="000F6784"/>
    <w:rsid w:val="000F6974"/>
    <w:rsid w:val="000F69FC"/>
    <w:rsid w:val="000F7258"/>
    <w:rsid w:val="000F7453"/>
    <w:rsid w:val="000F79E5"/>
    <w:rsid w:val="000F7A47"/>
    <w:rsid w:val="000F7C54"/>
    <w:rsid w:val="000F7DE6"/>
    <w:rsid w:val="000F7F2E"/>
    <w:rsid w:val="0010004F"/>
    <w:rsid w:val="00100069"/>
    <w:rsid w:val="00100214"/>
    <w:rsid w:val="00100ACF"/>
    <w:rsid w:val="00100E35"/>
    <w:rsid w:val="001010E8"/>
    <w:rsid w:val="00101246"/>
    <w:rsid w:val="001017B6"/>
    <w:rsid w:val="001019B0"/>
    <w:rsid w:val="00101EC9"/>
    <w:rsid w:val="00101EDA"/>
    <w:rsid w:val="001026C4"/>
    <w:rsid w:val="00102AF5"/>
    <w:rsid w:val="001030D7"/>
    <w:rsid w:val="001032CC"/>
    <w:rsid w:val="001037CD"/>
    <w:rsid w:val="00103894"/>
    <w:rsid w:val="00103B60"/>
    <w:rsid w:val="00104346"/>
    <w:rsid w:val="00104408"/>
    <w:rsid w:val="00104C83"/>
    <w:rsid w:val="00105193"/>
    <w:rsid w:val="00105610"/>
    <w:rsid w:val="00105655"/>
    <w:rsid w:val="00105B0D"/>
    <w:rsid w:val="00105CF6"/>
    <w:rsid w:val="00105FDD"/>
    <w:rsid w:val="00106A8E"/>
    <w:rsid w:val="00106D33"/>
    <w:rsid w:val="00106FC9"/>
    <w:rsid w:val="00106FD3"/>
    <w:rsid w:val="001102E1"/>
    <w:rsid w:val="00110720"/>
    <w:rsid w:val="0011101D"/>
    <w:rsid w:val="0011183E"/>
    <w:rsid w:val="00111B89"/>
    <w:rsid w:val="00111FB5"/>
    <w:rsid w:val="0011200A"/>
    <w:rsid w:val="001121B5"/>
    <w:rsid w:val="00113012"/>
    <w:rsid w:val="001135F8"/>
    <w:rsid w:val="00113DD4"/>
    <w:rsid w:val="00113F44"/>
    <w:rsid w:val="00114770"/>
    <w:rsid w:val="00114AA3"/>
    <w:rsid w:val="00114F11"/>
    <w:rsid w:val="001150C7"/>
    <w:rsid w:val="0011538C"/>
    <w:rsid w:val="001165DD"/>
    <w:rsid w:val="0011666A"/>
    <w:rsid w:val="00116B75"/>
    <w:rsid w:val="00117183"/>
    <w:rsid w:val="001171F1"/>
    <w:rsid w:val="00117EAE"/>
    <w:rsid w:val="001205E4"/>
    <w:rsid w:val="00120694"/>
    <w:rsid w:val="0012145F"/>
    <w:rsid w:val="00121746"/>
    <w:rsid w:val="001228C6"/>
    <w:rsid w:val="00122E61"/>
    <w:rsid w:val="00122FAE"/>
    <w:rsid w:val="001240B9"/>
    <w:rsid w:val="0012432B"/>
    <w:rsid w:val="001245DC"/>
    <w:rsid w:val="001251B9"/>
    <w:rsid w:val="00125537"/>
    <w:rsid w:val="001262BE"/>
    <w:rsid w:val="00126313"/>
    <w:rsid w:val="0012686A"/>
    <w:rsid w:val="00126A7B"/>
    <w:rsid w:val="00126C6D"/>
    <w:rsid w:val="0012766F"/>
    <w:rsid w:val="0012793A"/>
    <w:rsid w:val="0013096C"/>
    <w:rsid w:val="00130DFC"/>
    <w:rsid w:val="00130E8E"/>
    <w:rsid w:val="00131B10"/>
    <w:rsid w:val="00131C9E"/>
    <w:rsid w:val="00132D81"/>
    <w:rsid w:val="00133ACB"/>
    <w:rsid w:val="00134E04"/>
    <w:rsid w:val="001353F4"/>
    <w:rsid w:val="0013647E"/>
    <w:rsid w:val="0013657F"/>
    <w:rsid w:val="00136693"/>
    <w:rsid w:val="00136E08"/>
    <w:rsid w:val="001371DB"/>
    <w:rsid w:val="0013739A"/>
    <w:rsid w:val="001403DD"/>
    <w:rsid w:val="001419BC"/>
    <w:rsid w:val="00141B56"/>
    <w:rsid w:val="00141BB1"/>
    <w:rsid w:val="00141DCB"/>
    <w:rsid w:val="00142345"/>
    <w:rsid w:val="00142D3A"/>
    <w:rsid w:val="001439D1"/>
    <w:rsid w:val="00144151"/>
    <w:rsid w:val="00144797"/>
    <w:rsid w:val="00144858"/>
    <w:rsid w:val="001452C6"/>
    <w:rsid w:val="0014549F"/>
    <w:rsid w:val="00146071"/>
    <w:rsid w:val="00146A99"/>
    <w:rsid w:val="0014766F"/>
    <w:rsid w:val="00147774"/>
    <w:rsid w:val="00147F82"/>
    <w:rsid w:val="00150599"/>
    <w:rsid w:val="00150D76"/>
    <w:rsid w:val="00152136"/>
    <w:rsid w:val="00152A3B"/>
    <w:rsid w:val="001530E1"/>
    <w:rsid w:val="00153148"/>
    <w:rsid w:val="001537D1"/>
    <w:rsid w:val="00153C56"/>
    <w:rsid w:val="0015403E"/>
    <w:rsid w:val="0015427E"/>
    <w:rsid w:val="0015440C"/>
    <w:rsid w:val="00154939"/>
    <w:rsid w:val="00154E9E"/>
    <w:rsid w:val="00154F65"/>
    <w:rsid w:val="00154FA1"/>
    <w:rsid w:val="0015717E"/>
    <w:rsid w:val="00157C72"/>
    <w:rsid w:val="00160675"/>
    <w:rsid w:val="00160692"/>
    <w:rsid w:val="0016092E"/>
    <w:rsid w:val="001618E6"/>
    <w:rsid w:val="00161A81"/>
    <w:rsid w:val="00161E7B"/>
    <w:rsid w:val="001625B3"/>
    <w:rsid w:val="00162605"/>
    <w:rsid w:val="0016260F"/>
    <w:rsid w:val="00162E92"/>
    <w:rsid w:val="00163DCC"/>
    <w:rsid w:val="001654EF"/>
    <w:rsid w:val="001657AD"/>
    <w:rsid w:val="00165806"/>
    <w:rsid w:val="00165C37"/>
    <w:rsid w:val="00165C8B"/>
    <w:rsid w:val="0016621A"/>
    <w:rsid w:val="0016624D"/>
    <w:rsid w:val="00166A2E"/>
    <w:rsid w:val="00167512"/>
    <w:rsid w:val="00167B7D"/>
    <w:rsid w:val="00167C4A"/>
    <w:rsid w:val="00170519"/>
    <w:rsid w:val="0017060C"/>
    <w:rsid w:val="00170711"/>
    <w:rsid w:val="00170E18"/>
    <w:rsid w:val="001715B2"/>
    <w:rsid w:val="00171685"/>
    <w:rsid w:val="001717F0"/>
    <w:rsid w:val="00171BB3"/>
    <w:rsid w:val="0017221D"/>
    <w:rsid w:val="00172671"/>
    <w:rsid w:val="00172D1A"/>
    <w:rsid w:val="0017306B"/>
    <w:rsid w:val="00173272"/>
    <w:rsid w:val="00173A63"/>
    <w:rsid w:val="00173B30"/>
    <w:rsid w:val="0017496B"/>
    <w:rsid w:val="00174D90"/>
    <w:rsid w:val="00174FAD"/>
    <w:rsid w:val="0017558E"/>
    <w:rsid w:val="0017567F"/>
    <w:rsid w:val="00175A3E"/>
    <w:rsid w:val="00175AE3"/>
    <w:rsid w:val="001761B7"/>
    <w:rsid w:val="00176482"/>
    <w:rsid w:val="001766D8"/>
    <w:rsid w:val="00176887"/>
    <w:rsid w:val="00177358"/>
    <w:rsid w:val="00177959"/>
    <w:rsid w:val="001779E4"/>
    <w:rsid w:val="00177AE7"/>
    <w:rsid w:val="00177C58"/>
    <w:rsid w:val="00180FDD"/>
    <w:rsid w:val="001813D1"/>
    <w:rsid w:val="001814D7"/>
    <w:rsid w:val="00181D99"/>
    <w:rsid w:val="001822CA"/>
    <w:rsid w:val="00182335"/>
    <w:rsid w:val="0018283F"/>
    <w:rsid w:val="0018289B"/>
    <w:rsid w:val="00182D4D"/>
    <w:rsid w:val="001835AF"/>
    <w:rsid w:val="00183E11"/>
    <w:rsid w:val="00184662"/>
    <w:rsid w:val="0018467A"/>
    <w:rsid w:val="00184DEE"/>
    <w:rsid w:val="00184FE0"/>
    <w:rsid w:val="001857EA"/>
    <w:rsid w:val="001858CC"/>
    <w:rsid w:val="00185A26"/>
    <w:rsid w:val="00185B17"/>
    <w:rsid w:val="001861F7"/>
    <w:rsid w:val="00186D03"/>
    <w:rsid w:val="001872B6"/>
    <w:rsid w:val="00187E37"/>
    <w:rsid w:val="00187F2D"/>
    <w:rsid w:val="0019065D"/>
    <w:rsid w:val="00190EFD"/>
    <w:rsid w:val="001913CC"/>
    <w:rsid w:val="001919B4"/>
    <w:rsid w:val="00191AC4"/>
    <w:rsid w:val="0019214F"/>
    <w:rsid w:val="001926BD"/>
    <w:rsid w:val="001931C8"/>
    <w:rsid w:val="0019342A"/>
    <w:rsid w:val="00193B5D"/>
    <w:rsid w:val="00193F1F"/>
    <w:rsid w:val="001940B9"/>
    <w:rsid w:val="0019421F"/>
    <w:rsid w:val="0019422C"/>
    <w:rsid w:val="00194418"/>
    <w:rsid w:val="00194D09"/>
    <w:rsid w:val="0019597A"/>
    <w:rsid w:val="00195AB9"/>
    <w:rsid w:val="00195D10"/>
    <w:rsid w:val="00195E1F"/>
    <w:rsid w:val="00195F58"/>
    <w:rsid w:val="0019641C"/>
    <w:rsid w:val="00196562"/>
    <w:rsid w:val="00196AD5"/>
    <w:rsid w:val="0019741F"/>
    <w:rsid w:val="00197CAB"/>
    <w:rsid w:val="00197FC6"/>
    <w:rsid w:val="001A185C"/>
    <w:rsid w:val="001A1865"/>
    <w:rsid w:val="001A190C"/>
    <w:rsid w:val="001A25BC"/>
    <w:rsid w:val="001A2868"/>
    <w:rsid w:val="001A2BD3"/>
    <w:rsid w:val="001A3BDC"/>
    <w:rsid w:val="001A3CE3"/>
    <w:rsid w:val="001A51FB"/>
    <w:rsid w:val="001A5337"/>
    <w:rsid w:val="001A55C6"/>
    <w:rsid w:val="001A55E7"/>
    <w:rsid w:val="001A56C3"/>
    <w:rsid w:val="001A5835"/>
    <w:rsid w:val="001A6847"/>
    <w:rsid w:val="001A6DEE"/>
    <w:rsid w:val="001A7307"/>
    <w:rsid w:val="001B038B"/>
    <w:rsid w:val="001B095E"/>
    <w:rsid w:val="001B0EA8"/>
    <w:rsid w:val="001B243D"/>
    <w:rsid w:val="001B303E"/>
    <w:rsid w:val="001B3335"/>
    <w:rsid w:val="001B36FE"/>
    <w:rsid w:val="001B3B83"/>
    <w:rsid w:val="001B3E5E"/>
    <w:rsid w:val="001B4381"/>
    <w:rsid w:val="001B45C7"/>
    <w:rsid w:val="001B5EDE"/>
    <w:rsid w:val="001B5F48"/>
    <w:rsid w:val="001B632C"/>
    <w:rsid w:val="001B63F9"/>
    <w:rsid w:val="001B6509"/>
    <w:rsid w:val="001B666D"/>
    <w:rsid w:val="001B72AF"/>
    <w:rsid w:val="001B737C"/>
    <w:rsid w:val="001B7FAD"/>
    <w:rsid w:val="001B7FE6"/>
    <w:rsid w:val="001C11B5"/>
    <w:rsid w:val="001C1C36"/>
    <w:rsid w:val="001C2249"/>
    <w:rsid w:val="001C33BA"/>
    <w:rsid w:val="001C345B"/>
    <w:rsid w:val="001C37CF"/>
    <w:rsid w:val="001C3834"/>
    <w:rsid w:val="001C3909"/>
    <w:rsid w:val="001C3BE8"/>
    <w:rsid w:val="001C43BB"/>
    <w:rsid w:val="001C4864"/>
    <w:rsid w:val="001C488E"/>
    <w:rsid w:val="001C48AC"/>
    <w:rsid w:val="001C524A"/>
    <w:rsid w:val="001C55CD"/>
    <w:rsid w:val="001C65D8"/>
    <w:rsid w:val="001C6608"/>
    <w:rsid w:val="001C6824"/>
    <w:rsid w:val="001C6DDE"/>
    <w:rsid w:val="001C6F7E"/>
    <w:rsid w:val="001D0C58"/>
    <w:rsid w:val="001D0DCD"/>
    <w:rsid w:val="001D1C74"/>
    <w:rsid w:val="001D1F4B"/>
    <w:rsid w:val="001D2294"/>
    <w:rsid w:val="001D2737"/>
    <w:rsid w:val="001D2780"/>
    <w:rsid w:val="001D3347"/>
    <w:rsid w:val="001D4172"/>
    <w:rsid w:val="001D470D"/>
    <w:rsid w:val="001D4D26"/>
    <w:rsid w:val="001D4EC3"/>
    <w:rsid w:val="001D5956"/>
    <w:rsid w:val="001D5DFB"/>
    <w:rsid w:val="001D6071"/>
    <w:rsid w:val="001D6446"/>
    <w:rsid w:val="001D6EF1"/>
    <w:rsid w:val="001D7087"/>
    <w:rsid w:val="001D781D"/>
    <w:rsid w:val="001E0523"/>
    <w:rsid w:val="001E0C6B"/>
    <w:rsid w:val="001E0F8E"/>
    <w:rsid w:val="001E1608"/>
    <w:rsid w:val="001E2329"/>
    <w:rsid w:val="001E2919"/>
    <w:rsid w:val="001E2A6A"/>
    <w:rsid w:val="001E2F3F"/>
    <w:rsid w:val="001E313F"/>
    <w:rsid w:val="001E46DC"/>
    <w:rsid w:val="001E4A8A"/>
    <w:rsid w:val="001E4E56"/>
    <w:rsid w:val="001E4F2D"/>
    <w:rsid w:val="001E558B"/>
    <w:rsid w:val="001E57AD"/>
    <w:rsid w:val="001E58A6"/>
    <w:rsid w:val="001E6544"/>
    <w:rsid w:val="001E6AF9"/>
    <w:rsid w:val="001E7135"/>
    <w:rsid w:val="001E7F66"/>
    <w:rsid w:val="001F0960"/>
    <w:rsid w:val="001F12C4"/>
    <w:rsid w:val="001F1461"/>
    <w:rsid w:val="001F1879"/>
    <w:rsid w:val="001F1979"/>
    <w:rsid w:val="001F1D92"/>
    <w:rsid w:val="001F1E07"/>
    <w:rsid w:val="001F2310"/>
    <w:rsid w:val="001F2A1B"/>
    <w:rsid w:val="001F2B80"/>
    <w:rsid w:val="001F2D39"/>
    <w:rsid w:val="001F318E"/>
    <w:rsid w:val="001F3200"/>
    <w:rsid w:val="001F34E1"/>
    <w:rsid w:val="001F3522"/>
    <w:rsid w:val="001F4850"/>
    <w:rsid w:val="001F4DC8"/>
    <w:rsid w:val="001F5149"/>
    <w:rsid w:val="001F5A21"/>
    <w:rsid w:val="001F5A91"/>
    <w:rsid w:val="001F6005"/>
    <w:rsid w:val="001F6207"/>
    <w:rsid w:val="001F63A0"/>
    <w:rsid w:val="001F65A8"/>
    <w:rsid w:val="001F771A"/>
    <w:rsid w:val="001F7828"/>
    <w:rsid w:val="001F7850"/>
    <w:rsid w:val="001F7BC1"/>
    <w:rsid w:val="001F7C2C"/>
    <w:rsid w:val="0020006A"/>
    <w:rsid w:val="0020010C"/>
    <w:rsid w:val="00200461"/>
    <w:rsid w:val="00200857"/>
    <w:rsid w:val="00200C10"/>
    <w:rsid w:val="00200D0A"/>
    <w:rsid w:val="00200EB1"/>
    <w:rsid w:val="002011B4"/>
    <w:rsid w:val="0020122F"/>
    <w:rsid w:val="00201783"/>
    <w:rsid w:val="00201CA6"/>
    <w:rsid w:val="002023D1"/>
    <w:rsid w:val="00202698"/>
    <w:rsid w:val="00203058"/>
    <w:rsid w:val="002033F4"/>
    <w:rsid w:val="0020392A"/>
    <w:rsid w:val="00203962"/>
    <w:rsid w:val="00203989"/>
    <w:rsid w:val="00203EB9"/>
    <w:rsid w:val="00203F10"/>
    <w:rsid w:val="00203FFD"/>
    <w:rsid w:val="002049D3"/>
    <w:rsid w:val="00205136"/>
    <w:rsid w:val="00206AC8"/>
    <w:rsid w:val="002074F2"/>
    <w:rsid w:val="00207F4D"/>
    <w:rsid w:val="002102F6"/>
    <w:rsid w:val="00210B43"/>
    <w:rsid w:val="00211B77"/>
    <w:rsid w:val="0021205A"/>
    <w:rsid w:val="00212A9D"/>
    <w:rsid w:val="0021356F"/>
    <w:rsid w:val="0021407A"/>
    <w:rsid w:val="00214856"/>
    <w:rsid w:val="002148AC"/>
    <w:rsid w:val="00214ACF"/>
    <w:rsid w:val="00215416"/>
    <w:rsid w:val="00216389"/>
    <w:rsid w:val="00216B85"/>
    <w:rsid w:val="00217319"/>
    <w:rsid w:val="002174DD"/>
    <w:rsid w:val="002174EC"/>
    <w:rsid w:val="002175F1"/>
    <w:rsid w:val="00217DD7"/>
    <w:rsid w:val="00220DBD"/>
    <w:rsid w:val="0022139E"/>
    <w:rsid w:val="00221999"/>
    <w:rsid w:val="00221F83"/>
    <w:rsid w:val="00222246"/>
    <w:rsid w:val="00222397"/>
    <w:rsid w:val="002235FA"/>
    <w:rsid w:val="00223609"/>
    <w:rsid w:val="0022377C"/>
    <w:rsid w:val="002239C2"/>
    <w:rsid w:val="00223F5E"/>
    <w:rsid w:val="00224477"/>
    <w:rsid w:val="002248A4"/>
    <w:rsid w:val="002248B5"/>
    <w:rsid w:val="002249ED"/>
    <w:rsid w:val="00225386"/>
    <w:rsid w:val="00225533"/>
    <w:rsid w:val="00225579"/>
    <w:rsid w:val="00225584"/>
    <w:rsid w:val="002257BB"/>
    <w:rsid w:val="00226474"/>
    <w:rsid w:val="002267A4"/>
    <w:rsid w:val="00226A58"/>
    <w:rsid w:val="00226F38"/>
    <w:rsid w:val="002274C0"/>
    <w:rsid w:val="00227A42"/>
    <w:rsid w:val="0023038C"/>
    <w:rsid w:val="002305BD"/>
    <w:rsid w:val="00230F78"/>
    <w:rsid w:val="00231742"/>
    <w:rsid w:val="00231A11"/>
    <w:rsid w:val="00231A25"/>
    <w:rsid w:val="00231BB7"/>
    <w:rsid w:val="00231C17"/>
    <w:rsid w:val="00231D58"/>
    <w:rsid w:val="0023211D"/>
    <w:rsid w:val="002325FD"/>
    <w:rsid w:val="0023289F"/>
    <w:rsid w:val="00232A25"/>
    <w:rsid w:val="00232CE3"/>
    <w:rsid w:val="00233108"/>
    <w:rsid w:val="0023332E"/>
    <w:rsid w:val="00233337"/>
    <w:rsid w:val="00233AF7"/>
    <w:rsid w:val="00233F84"/>
    <w:rsid w:val="00234AFD"/>
    <w:rsid w:val="00234B94"/>
    <w:rsid w:val="00235067"/>
    <w:rsid w:val="00235EB0"/>
    <w:rsid w:val="00235EFB"/>
    <w:rsid w:val="00236163"/>
    <w:rsid w:val="002365F9"/>
    <w:rsid w:val="00236A66"/>
    <w:rsid w:val="00237601"/>
    <w:rsid w:val="00237C6C"/>
    <w:rsid w:val="0024090E"/>
    <w:rsid w:val="00240AE7"/>
    <w:rsid w:val="00240C05"/>
    <w:rsid w:val="00241197"/>
    <w:rsid w:val="0024122C"/>
    <w:rsid w:val="00241454"/>
    <w:rsid w:val="00241604"/>
    <w:rsid w:val="00241693"/>
    <w:rsid w:val="00241885"/>
    <w:rsid w:val="00241B3E"/>
    <w:rsid w:val="00241CFE"/>
    <w:rsid w:val="00242756"/>
    <w:rsid w:val="00242CED"/>
    <w:rsid w:val="00242F02"/>
    <w:rsid w:val="002432AD"/>
    <w:rsid w:val="0024366A"/>
    <w:rsid w:val="00243D75"/>
    <w:rsid w:val="00244CD0"/>
    <w:rsid w:val="00244D30"/>
    <w:rsid w:val="00245950"/>
    <w:rsid w:val="00245B3B"/>
    <w:rsid w:val="00245C3A"/>
    <w:rsid w:val="00245D67"/>
    <w:rsid w:val="0024794E"/>
    <w:rsid w:val="00247AF8"/>
    <w:rsid w:val="002506AB"/>
    <w:rsid w:val="00250CCB"/>
    <w:rsid w:val="00250D25"/>
    <w:rsid w:val="00250F22"/>
    <w:rsid w:val="0025105A"/>
    <w:rsid w:val="00251745"/>
    <w:rsid w:val="002517C5"/>
    <w:rsid w:val="00251B8E"/>
    <w:rsid w:val="002520E0"/>
    <w:rsid w:val="00252446"/>
    <w:rsid w:val="00252DA2"/>
    <w:rsid w:val="00252F89"/>
    <w:rsid w:val="00252F9F"/>
    <w:rsid w:val="00253182"/>
    <w:rsid w:val="0025340D"/>
    <w:rsid w:val="00253546"/>
    <w:rsid w:val="002535BF"/>
    <w:rsid w:val="002538A6"/>
    <w:rsid w:val="002545E4"/>
    <w:rsid w:val="00254BA9"/>
    <w:rsid w:val="00255080"/>
    <w:rsid w:val="00255176"/>
    <w:rsid w:val="002554AD"/>
    <w:rsid w:val="00256445"/>
    <w:rsid w:val="00256723"/>
    <w:rsid w:val="00256DB9"/>
    <w:rsid w:val="0025781E"/>
    <w:rsid w:val="002605BB"/>
    <w:rsid w:val="0026199B"/>
    <w:rsid w:val="00262AAD"/>
    <w:rsid w:val="00262C09"/>
    <w:rsid w:val="0026355B"/>
    <w:rsid w:val="00263C42"/>
    <w:rsid w:val="00263E61"/>
    <w:rsid w:val="00263F97"/>
    <w:rsid w:val="00264FAF"/>
    <w:rsid w:val="00267008"/>
    <w:rsid w:val="002677FE"/>
    <w:rsid w:val="00267C1D"/>
    <w:rsid w:val="00267E56"/>
    <w:rsid w:val="00267FE1"/>
    <w:rsid w:val="0027035D"/>
    <w:rsid w:val="00270951"/>
    <w:rsid w:val="00270ECE"/>
    <w:rsid w:val="00271044"/>
    <w:rsid w:val="00273193"/>
    <w:rsid w:val="00273D94"/>
    <w:rsid w:val="00274450"/>
    <w:rsid w:val="00274AB2"/>
    <w:rsid w:val="00275653"/>
    <w:rsid w:val="0027626C"/>
    <w:rsid w:val="002764BA"/>
    <w:rsid w:val="00276F30"/>
    <w:rsid w:val="002777E5"/>
    <w:rsid w:val="00277E06"/>
    <w:rsid w:val="00280984"/>
    <w:rsid w:val="002809A3"/>
    <w:rsid w:val="00280DBE"/>
    <w:rsid w:val="0028148D"/>
    <w:rsid w:val="002814EC"/>
    <w:rsid w:val="002816B0"/>
    <w:rsid w:val="00281B65"/>
    <w:rsid w:val="00281DFC"/>
    <w:rsid w:val="00282386"/>
    <w:rsid w:val="0028247A"/>
    <w:rsid w:val="00282B9F"/>
    <w:rsid w:val="00282DFF"/>
    <w:rsid w:val="00282F87"/>
    <w:rsid w:val="002833B3"/>
    <w:rsid w:val="00283743"/>
    <w:rsid w:val="00284A73"/>
    <w:rsid w:val="00285248"/>
    <w:rsid w:val="00285A24"/>
    <w:rsid w:val="00285A9C"/>
    <w:rsid w:val="00286B1C"/>
    <w:rsid w:val="00286D05"/>
    <w:rsid w:val="00287153"/>
    <w:rsid w:val="00287A16"/>
    <w:rsid w:val="00287B4D"/>
    <w:rsid w:val="00287E69"/>
    <w:rsid w:val="00291316"/>
    <w:rsid w:val="00291E9D"/>
    <w:rsid w:val="00291EC9"/>
    <w:rsid w:val="002921F7"/>
    <w:rsid w:val="002923AB"/>
    <w:rsid w:val="0029262B"/>
    <w:rsid w:val="00292B93"/>
    <w:rsid w:val="00293C12"/>
    <w:rsid w:val="002947AD"/>
    <w:rsid w:val="002952E8"/>
    <w:rsid w:val="002954EB"/>
    <w:rsid w:val="00295783"/>
    <w:rsid w:val="00296267"/>
    <w:rsid w:val="002968A4"/>
    <w:rsid w:val="00297AB6"/>
    <w:rsid w:val="002A0246"/>
    <w:rsid w:val="002A0A9C"/>
    <w:rsid w:val="002A1B44"/>
    <w:rsid w:val="002A1C72"/>
    <w:rsid w:val="002A3076"/>
    <w:rsid w:val="002A31FD"/>
    <w:rsid w:val="002A368B"/>
    <w:rsid w:val="002A3704"/>
    <w:rsid w:val="002A4048"/>
    <w:rsid w:val="002A4193"/>
    <w:rsid w:val="002A45EC"/>
    <w:rsid w:val="002A512A"/>
    <w:rsid w:val="002A51C7"/>
    <w:rsid w:val="002A6378"/>
    <w:rsid w:val="002A6969"/>
    <w:rsid w:val="002A6BDB"/>
    <w:rsid w:val="002A78EB"/>
    <w:rsid w:val="002A7C70"/>
    <w:rsid w:val="002A7CAF"/>
    <w:rsid w:val="002B0260"/>
    <w:rsid w:val="002B101B"/>
    <w:rsid w:val="002B1460"/>
    <w:rsid w:val="002B1DB7"/>
    <w:rsid w:val="002B1F7C"/>
    <w:rsid w:val="002B206E"/>
    <w:rsid w:val="002B2636"/>
    <w:rsid w:val="002B26FC"/>
    <w:rsid w:val="002B2AFC"/>
    <w:rsid w:val="002B31BE"/>
    <w:rsid w:val="002B331D"/>
    <w:rsid w:val="002B3723"/>
    <w:rsid w:val="002B3CA3"/>
    <w:rsid w:val="002B434C"/>
    <w:rsid w:val="002B467C"/>
    <w:rsid w:val="002B4681"/>
    <w:rsid w:val="002B5549"/>
    <w:rsid w:val="002B55C7"/>
    <w:rsid w:val="002B638A"/>
    <w:rsid w:val="002B6493"/>
    <w:rsid w:val="002B671E"/>
    <w:rsid w:val="002B6900"/>
    <w:rsid w:val="002B6A2A"/>
    <w:rsid w:val="002B7051"/>
    <w:rsid w:val="002B7764"/>
    <w:rsid w:val="002C081B"/>
    <w:rsid w:val="002C0D88"/>
    <w:rsid w:val="002C1149"/>
    <w:rsid w:val="002C11F3"/>
    <w:rsid w:val="002C19DB"/>
    <w:rsid w:val="002C1D30"/>
    <w:rsid w:val="002C22B6"/>
    <w:rsid w:val="002C2304"/>
    <w:rsid w:val="002C279A"/>
    <w:rsid w:val="002C29DE"/>
    <w:rsid w:val="002C2A94"/>
    <w:rsid w:val="002C2AB4"/>
    <w:rsid w:val="002C3179"/>
    <w:rsid w:val="002C3640"/>
    <w:rsid w:val="002C3D5C"/>
    <w:rsid w:val="002C3DB6"/>
    <w:rsid w:val="002C3E2F"/>
    <w:rsid w:val="002C40A3"/>
    <w:rsid w:val="002C4438"/>
    <w:rsid w:val="002C475E"/>
    <w:rsid w:val="002C48E4"/>
    <w:rsid w:val="002C51BA"/>
    <w:rsid w:val="002C556B"/>
    <w:rsid w:val="002C5D30"/>
    <w:rsid w:val="002C631E"/>
    <w:rsid w:val="002C65D4"/>
    <w:rsid w:val="002C6B4E"/>
    <w:rsid w:val="002C6BA1"/>
    <w:rsid w:val="002C6FCF"/>
    <w:rsid w:val="002C7926"/>
    <w:rsid w:val="002C797C"/>
    <w:rsid w:val="002C7C11"/>
    <w:rsid w:val="002D0953"/>
    <w:rsid w:val="002D0B6C"/>
    <w:rsid w:val="002D1399"/>
    <w:rsid w:val="002D1636"/>
    <w:rsid w:val="002D1C96"/>
    <w:rsid w:val="002D1D55"/>
    <w:rsid w:val="002D1D77"/>
    <w:rsid w:val="002D1F02"/>
    <w:rsid w:val="002D2A48"/>
    <w:rsid w:val="002D3CC7"/>
    <w:rsid w:val="002D477E"/>
    <w:rsid w:val="002D4A99"/>
    <w:rsid w:val="002D4B05"/>
    <w:rsid w:val="002D512F"/>
    <w:rsid w:val="002D6044"/>
    <w:rsid w:val="002D60FD"/>
    <w:rsid w:val="002D63AB"/>
    <w:rsid w:val="002D6B2D"/>
    <w:rsid w:val="002D6B6F"/>
    <w:rsid w:val="002D7547"/>
    <w:rsid w:val="002D7A78"/>
    <w:rsid w:val="002E0951"/>
    <w:rsid w:val="002E0E2F"/>
    <w:rsid w:val="002E1005"/>
    <w:rsid w:val="002E1CA4"/>
    <w:rsid w:val="002E23CD"/>
    <w:rsid w:val="002E27DC"/>
    <w:rsid w:val="002E2C6A"/>
    <w:rsid w:val="002E304D"/>
    <w:rsid w:val="002E30B9"/>
    <w:rsid w:val="002E3919"/>
    <w:rsid w:val="002E3D77"/>
    <w:rsid w:val="002E40A8"/>
    <w:rsid w:val="002E4D5F"/>
    <w:rsid w:val="002E503A"/>
    <w:rsid w:val="002E55A7"/>
    <w:rsid w:val="002E56C6"/>
    <w:rsid w:val="002E5B9D"/>
    <w:rsid w:val="002E5EB5"/>
    <w:rsid w:val="002E5EC9"/>
    <w:rsid w:val="002E651F"/>
    <w:rsid w:val="002E6527"/>
    <w:rsid w:val="002E6AF4"/>
    <w:rsid w:val="002E7118"/>
    <w:rsid w:val="002E733C"/>
    <w:rsid w:val="002E7534"/>
    <w:rsid w:val="002E7773"/>
    <w:rsid w:val="002F0DD0"/>
    <w:rsid w:val="002F1466"/>
    <w:rsid w:val="002F1730"/>
    <w:rsid w:val="002F23E3"/>
    <w:rsid w:val="002F254D"/>
    <w:rsid w:val="002F266D"/>
    <w:rsid w:val="002F28AE"/>
    <w:rsid w:val="002F28BB"/>
    <w:rsid w:val="002F39AA"/>
    <w:rsid w:val="002F3B3A"/>
    <w:rsid w:val="002F3CB9"/>
    <w:rsid w:val="002F3CC4"/>
    <w:rsid w:val="002F3D93"/>
    <w:rsid w:val="002F40A8"/>
    <w:rsid w:val="002F43F6"/>
    <w:rsid w:val="002F464F"/>
    <w:rsid w:val="002F5038"/>
    <w:rsid w:val="002F52E3"/>
    <w:rsid w:val="002F5477"/>
    <w:rsid w:val="002F5BE8"/>
    <w:rsid w:val="002F6275"/>
    <w:rsid w:val="002F6422"/>
    <w:rsid w:val="002F684E"/>
    <w:rsid w:val="002F6C8D"/>
    <w:rsid w:val="002F6F63"/>
    <w:rsid w:val="002F7F7D"/>
    <w:rsid w:val="00300699"/>
    <w:rsid w:val="0030076D"/>
    <w:rsid w:val="00300A59"/>
    <w:rsid w:val="003010B6"/>
    <w:rsid w:val="0030161A"/>
    <w:rsid w:val="00301BC4"/>
    <w:rsid w:val="00301D25"/>
    <w:rsid w:val="0030249A"/>
    <w:rsid w:val="00302EF7"/>
    <w:rsid w:val="00303003"/>
    <w:rsid w:val="0030321A"/>
    <w:rsid w:val="00303335"/>
    <w:rsid w:val="00303B5B"/>
    <w:rsid w:val="00303E2E"/>
    <w:rsid w:val="00304308"/>
    <w:rsid w:val="00304388"/>
    <w:rsid w:val="00304A11"/>
    <w:rsid w:val="0030521B"/>
    <w:rsid w:val="00306A62"/>
    <w:rsid w:val="00306E91"/>
    <w:rsid w:val="003072B3"/>
    <w:rsid w:val="00307392"/>
    <w:rsid w:val="00310130"/>
    <w:rsid w:val="00310256"/>
    <w:rsid w:val="003102FB"/>
    <w:rsid w:val="00310DED"/>
    <w:rsid w:val="0031179E"/>
    <w:rsid w:val="00311B6C"/>
    <w:rsid w:val="00314844"/>
    <w:rsid w:val="00314896"/>
    <w:rsid w:val="00315B93"/>
    <w:rsid w:val="00315F26"/>
    <w:rsid w:val="00316208"/>
    <w:rsid w:val="003163BA"/>
    <w:rsid w:val="00316BF1"/>
    <w:rsid w:val="00317275"/>
    <w:rsid w:val="00317AA9"/>
    <w:rsid w:val="00317CAF"/>
    <w:rsid w:val="00317D50"/>
    <w:rsid w:val="00317F44"/>
    <w:rsid w:val="00320461"/>
    <w:rsid w:val="00320479"/>
    <w:rsid w:val="003205B2"/>
    <w:rsid w:val="003205D2"/>
    <w:rsid w:val="00320665"/>
    <w:rsid w:val="00320D76"/>
    <w:rsid w:val="00321119"/>
    <w:rsid w:val="0032136A"/>
    <w:rsid w:val="00321C0B"/>
    <w:rsid w:val="00321D70"/>
    <w:rsid w:val="00322B5E"/>
    <w:rsid w:val="0032336C"/>
    <w:rsid w:val="003234EB"/>
    <w:rsid w:val="00323EC5"/>
    <w:rsid w:val="00324BCF"/>
    <w:rsid w:val="003252EB"/>
    <w:rsid w:val="00325A47"/>
    <w:rsid w:val="00325BAC"/>
    <w:rsid w:val="00325F46"/>
    <w:rsid w:val="00326929"/>
    <w:rsid w:val="00326CEB"/>
    <w:rsid w:val="003273E4"/>
    <w:rsid w:val="003274AB"/>
    <w:rsid w:val="003274E0"/>
    <w:rsid w:val="00327A4E"/>
    <w:rsid w:val="00327B54"/>
    <w:rsid w:val="00327F30"/>
    <w:rsid w:val="00330826"/>
    <w:rsid w:val="00330B41"/>
    <w:rsid w:val="0033123B"/>
    <w:rsid w:val="003318AF"/>
    <w:rsid w:val="00331B57"/>
    <w:rsid w:val="00331ECE"/>
    <w:rsid w:val="003321D0"/>
    <w:rsid w:val="00332DD1"/>
    <w:rsid w:val="00332F6F"/>
    <w:rsid w:val="003333FB"/>
    <w:rsid w:val="00333531"/>
    <w:rsid w:val="00333780"/>
    <w:rsid w:val="00333CB4"/>
    <w:rsid w:val="003344A6"/>
    <w:rsid w:val="00334898"/>
    <w:rsid w:val="0033491F"/>
    <w:rsid w:val="003349B0"/>
    <w:rsid w:val="003350A7"/>
    <w:rsid w:val="0033586D"/>
    <w:rsid w:val="00335DE4"/>
    <w:rsid w:val="003362E9"/>
    <w:rsid w:val="00336345"/>
    <w:rsid w:val="003365BB"/>
    <w:rsid w:val="003369A8"/>
    <w:rsid w:val="00336C7D"/>
    <w:rsid w:val="00336F84"/>
    <w:rsid w:val="00336FF3"/>
    <w:rsid w:val="00337787"/>
    <w:rsid w:val="003379D1"/>
    <w:rsid w:val="00337D92"/>
    <w:rsid w:val="003408B4"/>
    <w:rsid w:val="00340AFE"/>
    <w:rsid w:val="00340C9E"/>
    <w:rsid w:val="00340E0B"/>
    <w:rsid w:val="00340EF6"/>
    <w:rsid w:val="003411E7"/>
    <w:rsid w:val="003414C6"/>
    <w:rsid w:val="003416E1"/>
    <w:rsid w:val="00341DD3"/>
    <w:rsid w:val="00341F2E"/>
    <w:rsid w:val="00342217"/>
    <w:rsid w:val="00342AAA"/>
    <w:rsid w:val="00342D12"/>
    <w:rsid w:val="00343A33"/>
    <w:rsid w:val="0034407D"/>
    <w:rsid w:val="003446CE"/>
    <w:rsid w:val="003449AD"/>
    <w:rsid w:val="00345661"/>
    <w:rsid w:val="00345796"/>
    <w:rsid w:val="003458BB"/>
    <w:rsid w:val="00345C24"/>
    <w:rsid w:val="003460EC"/>
    <w:rsid w:val="003461AA"/>
    <w:rsid w:val="003467EB"/>
    <w:rsid w:val="00346917"/>
    <w:rsid w:val="00346D6D"/>
    <w:rsid w:val="00346F57"/>
    <w:rsid w:val="0034746D"/>
    <w:rsid w:val="00347CEF"/>
    <w:rsid w:val="00347F8B"/>
    <w:rsid w:val="00350825"/>
    <w:rsid w:val="00350AEB"/>
    <w:rsid w:val="00350CCE"/>
    <w:rsid w:val="0035124D"/>
    <w:rsid w:val="003515CD"/>
    <w:rsid w:val="00351C26"/>
    <w:rsid w:val="00352043"/>
    <w:rsid w:val="003523CB"/>
    <w:rsid w:val="0035281D"/>
    <w:rsid w:val="00352A74"/>
    <w:rsid w:val="00352FF1"/>
    <w:rsid w:val="00353049"/>
    <w:rsid w:val="003530DC"/>
    <w:rsid w:val="003531E4"/>
    <w:rsid w:val="0035329E"/>
    <w:rsid w:val="003532A5"/>
    <w:rsid w:val="00353580"/>
    <w:rsid w:val="00353685"/>
    <w:rsid w:val="00353DA8"/>
    <w:rsid w:val="00353E88"/>
    <w:rsid w:val="00354A6D"/>
    <w:rsid w:val="00354FA2"/>
    <w:rsid w:val="00355896"/>
    <w:rsid w:val="00355F08"/>
    <w:rsid w:val="00356097"/>
    <w:rsid w:val="00356360"/>
    <w:rsid w:val="00356890"/>
    <w:rsid w:val="00356A72"/>
    <w:rsid w:val="0035703F"/>
    <w:rsid w:val="00357070"/>
    <w:rsid w:val="00357220"/>
    <w:rsid w:val="00357F79"/>
    <w:rsid w:val="00360D59"/>
    <w:rsid w:val="00360E60"/>
    <w:rsid w:val="00360F68"/>
    <w:rsid w:val="0036172A"/>
    <w:rsid w:val="00361779"/>
    <w:rsid w:val="00361994"/>
    <w:rsid w:val="00361BBC"/>
    <w:rsid w:val="00361D3C"/>
    <w:rsid w:val="00361F0B"/>
    <w:rsid w:val="003622A5"/>
    <w:rsid w:val="003622E6"/>
    <w:rsid w:val="0036284F"/>
    <w:rsid w:val="00362A5D"/>
    <w:rsid w:val="00362BEF"/>
    <w:rsid w:val="00362D87"/>
    <w:rsid w:val="0036328F"/>
    <w:rsid w:val="00363750"/>
    <w:rsid w:val="00363D15"/>
    <w:rsid w:val="00363E3D"/>
    <w:rsid w:val="00364060"/>
    <w:rsid w:val="003641A1"/>
    <w:rsid w:val="00364258"/>
    <w:rsid w:val="00364288"/>
    <w:rsid w:val="00364778"/>
    <w:rsid w:val="003649CD"/>
    <w:rsid w:val="00365770"/>
    <w:rsid w:val="0036577E"/>
    <w:rsid w:val="003659B1"/>
    <w:rsid w:val="00366F2C"/>
    <w:rsid w:val="003674B7"/>
    <w:rsid w:val="00367590"/>
    <w:rsid w:val="00370B80"/>
    <w:rsid w:val="0037140C"/>
    <w:rsid w:val="00371745"/>
    <w:rsid w:val="00371CD8"/>
    <w:rsid w:val="00371F60"/>
    <w:rsid w:val="0037255D"/>
    <w:rsid w:val="00372EA6"/>
    <w:rsid w:val="00372F4D"/>
    <w:rsid w:val="00372F68"/>
    <w:rsid w:val="003735DE"/>
    <w:rsid w:val="00373656"/>
    <w:rsid w:val="003736AE"/>
    <w:rsid w:val="00373B4D"/>
    <w:rsid w:val="00373D6E"/>
    <w:rsid w:val="00373DE7"/>
    <w:rsid w:val="0037522F"/>
    <w:rsid w:val="00376856"/>
    <w:rsid w:val="00376A71"/>
    <w:rsid w:val="00376E64"/>
    <w:rsid w:val="0037758E"/>
    <w:rsid w:val="003779AF"/>
    <w:rsid w:val="00377B60"/>
    <w:rsid w:val="003806F6"/>
    <w:rsid w:val="0038094D"/>
    <w:rsid w:val="003815D7"/>
    <w:rsid w:val="003818EB"/>
    <w:rsid w:val="00381AE5"/>
    <w:rsid w:val="003823D1"/>
    <w:rsid w:val="00382466"/>
    <w:rsid w:val="00382768"/>
    <w:rsid w:val="00382E9D"/>
    <w:rsid w:val="00382FB9"/>
    <w:rsid w:val="003836D1"/>
    <w:rsid w:val="003848E6"/>
    <w:rsid w:val="00384BA5"/>
    <w:rsid w:val="003856AD"/>
    <w:rsid w:val="00385CA3"/>
    <w:rsid w:val="00386B74"/>
    <w:rsid w:val="00386EDC"/>
    <w:rsid w:val="00387584"/>
    <w:rsid w:val="00387871"/>
    <w:rsid w:val="003879C3"/>
    <w:rsid w:val="00387EF6"/>
    <w:rsid w:val="00390036"/>
    <w:rsid w:val="00390159"/>
    <w:rsid w:val="00390906"/>
    <w:rsid w:val="00390EFB"/>
    <w:rsid w:val="0039132F"/>
    <w:rsid w:val="003915ED"/>
    <w:rsid w:val="00391C5C"/>
    <w:rsid w:val="00391E85"/>
    <w:rsid w:val="00392096"/>
    <w:rsid w:val="003922E6"/>
    <w:rsid w:val="00392977"/>
    <w:rsid w:val="003931F8"/>
    <w:rsid w:val="003933C8"/>
    <w:rsid w:val="00393DE2"/>
    <w:rsid w:val="00394490"/>
    <w:rsid w:val="00394B30"/>
    <w:rsid w:val="0039543B"/>
    <w:rsid w:val="0039564D"/>
    <w:rsid w:val="0039623F"/>
    <w:rsid w:val="003965E3"/>
    <w:rsid w:val="0039694C"/>
    <w:rsid w:val="00396D73"/>
    <w:rsid w:val="003970A0"/>
    <w:rsid w:val="00397583"/>
    <w:rsid w:val="003975E3"/>
    <w:rsid w:val="00397D8C"/>
    <w:rsid w:val="00397F5F"/>
    <w:rsid w:val="003A046F"/>
    <w:rsid w:val="003A1220"/>
    <w:rsid w:val="003A1309"/>
    <w:rsid w:val="003A1474"/>
    <w:rsid w:val="003A17C7"/>
    <w:rsid w:val="003A198A"/>
    <w:rsid w:val="003A1F9D"/>
    <w:rsid w:val="003A1FE0"/>
    <w:rsid w:val="003A22E2"/>
    <w:rsid w:val="003A2A3B"/>
    <w:rsid w:val="003A2B78"/>
    <w:rsid w:val="003A3AE3"/>
    <w:rsid w:val="003A3CA0"/>
    <w:rsid w:val="003A4077"/>
    <w:rsid w:val="003A43B7"/>
    <w:rsid w:val="003A445C"/>
    <w:rsid w:val="003A4C33"/>
    <w:rsid w:val="003A5291"/>
    <w:rsid w:val="003A5474"/>
    <w:rsid w:val="003A552B"/>
    <w:rsid w:val="003A57C6"/>
    <w:rsid w:val="003A5BE8"/>
    <w:rsid w:val="003A624E"/>
    <w:rsid w:val="003A69B9"/>
    <w:rsid w:val="003A7787"/>
    <w:rsid w:val="003B00D5"/>
    <w:rsid w:val="003B08F0"/>
    <w:rsid w:val="003B11D2"/>
    <w:rsid w:val="003B18B1"/>
    <w:rsid w:val="003B1CB6"/>
    <w:rsid w:val="003B204F"/>
    <w:rsid w:val="003B2363"/>
    <w:rsid w:val="003B26AA"/>
    <w:rsid w:val="003B2D9D"/>
    <w:rsid w:val="003B307E"/>
    <w:rsid w:val="003B3BC0"/>
    <w:rsid w:val="003B3CC3"/>
    <w:rsid w:val="003B3F78"/>
    <w:rsid w:val="003B49D0"/>
    <w:rsid w:val="003B5201"/>
    <w:rsid w:val="003B5673"/>
    <w:rsid w:val="003B59D8"/>
    <w:rsid w:val="003B5A46"/>
    <w:rsid w:val="003B5B86"/>
    <w:rsid w:val="003B6204"/>
    <w:rsid w:val="003B6228"/>
    <w:rsid w:val="003B6299"/>
    <w:rsid w:val="003B6907"/>
    <w:rsid w:val="003B6ACB"/>
    <w:rsid w:val="003B73B0"/>
    <w:rsid w:val="003B792E"/>
    <w:rsid w:val="003B7B4B"/>
    <w:rsid w:val="003B7E0E"/>
    <w:rsid w:val="003C02F2"/>
    <w:rsid w:val="003C09EE"/>
    <w:rsid w:val="003C0B2E"/>
    <w:rsid w:val="003C126A"/>
    <w:rsid w:val="003C13C7"/>
    <w:rsid w:val="003C15FB"/>
    <w:rsid w:val="003C176C"/>
    <w:rsid w:val="003C1888"/>
    <w:rsid w:val="003C194F"/>
    <w:rsid w:val="003C19F7"/>
    <w:rsid w:val="003C1BE2"/>
    <w:rsid w:val="003C1F63"/>
    <w:rsid w:val="003C2108"/>
    <w:rsid w:val="003C2423"/>
    <w:rsid w:val="003C2F10"/>
    <w:rsid w:val="003C2F49"/>
    <w:rsid w:val="003C3317"/>
    <w:rsid w:val="003C3839"/>
    <w:rsid w:val="003C3B0C"/>
    <w:rsid w:val="003C3FBD"/>
    <w:rsid w:val="003C41B5"/>
    <w:rsid w:val="003C44D3"/>
    <w:rsid w:val="003C48D1"/>
    <w:rsid w:val="003C48F6"/>
    <w:rsid w:val="003C49BF"/>
    <w:rsid w:val="003C4CDE"/>
    <w:rsid w:val="003C5681"/>
    <w:rsid w:val="003C5837"/>
    <w:rsid w:val="003C5A87"/>
    <w:rsid w:val="003C5B68"/>
    <w:rsid w:val="003C6181"/>
    <w:rsid w:val="003C62A0"/>
    <w:rsid w:val="003C6344"/>
    <w:rsid w:val="003C6DF9"/>
    <w:rsid w:val="003C6EE5"/>
    <w:rsid w:val="003C6F88"/>
    <w:rsid w:val="003C7988"/>
    <w:rsid w:val="003D0251"/>
    <w:rsid w:val="003D02D7"/>
    <w:rsid w:val="003D08D6"/>
    <w:rsid w:val="003D14F9"/>
    <w:rsid w:val="003D1FAF"/>
    <w:rsid w:val="003D2E90"/>
    <w:rsid w:val="003D39D3"/>
    <w:rsid w:val="003D3A79"/>
    <w:rsid w:val="003D3AA0"/>
    <w:rsid w:val="003D3FF3"/>
    <w:rsid w:val="003D53EF"/>
    <w:rsid w:val="003D5578"/>
    <w:rsid w:val="003D58D6"/>
    <w:rsid w:val="003D640C"/>
    <w:rsid w:val="003D6E37"/>
    <w:rsid w:val="003D6FD1"/>
    <w:rsid w:val="003D7144"/>
    <w:rsid w:val="003D7EA3"/>
    <w:rsid w:val="003E028C"/>
    <w:rsid w:val="003E09DC"/>
    <w:rsid w:val="003E0CFA"/>
    <w:rsid w:val="003E1044"/>
    <w:rsid w:val="003E14E0"/>
    <w:rsid w:val="003E1599"/>
    <w:rsid w:val="003E1958"/>
    <w:rsid w:val="003E2201"/>
    <w:rsid w:val="003E3334"/>
    <w:rsid w:val="003E3D53"/>
    <w:rsid w:val="003E3E67"/>
    <w:rsid w:val="003E3E74"/>
    <w:rsid w:val="003E499C"/>
    <w:rsid w:val="003E4CF2"/>
    <w:rsid w:val="003E4D03"/>
    <w:rsid w:val="003E527E"/>
    <w:rsid w:val="003E55CF"/>
    <w:rsid w:val="003E5C57"/>
    <w:rsid w:val="003E6891"/>
    <w:rsid w:val="003E6DF7"/>
    <w:rsid w:val="003E7314"/>
    <w:rsid w:val="003E7801"/>
    <w:rsid w:val="003E7A83"/>
    <w:rsid w:val="003E7AA5"/>
    <w:rsid w:val="003E7B6F"/>
    <w:rsid w:val="003F0776"/>
    <w:rsid w:val="003F0939"/>
    <w:rsid w:val="003F0B96"/>
    <w:rsid w:val="003F0C2C"/>
    <w:rsid w:val="003F0CD0"/>
    <w:rsid w:val="003F10A6"/>
    <w:rsid w:val="003F112D"/>
    <w:rsid w:val="003F1734"/>
    <w:rsid w:val="003F1E3D"/>
    <w:rsid w:val="003F1EA1"/>
    <w:rsid w:val="003F2B6E"/>
    <w:rsid w:val="003F2E25"/>
    <w:rsid w:val="003F2EBA"/>
    <w:rsid w:val="003F362D"/>
    <w:rsid w:val="003F3732"/>
    <w:rsid w:val="003F3762"/>
    <w:rsid w:val="003F381E"/>
    <w:rsid w:val="003F38F7"/>
    <w:rsid w:val="003F3945"/>
    <w:rsid w:val="003F3B94"/>
    <w:rsid w:val="003F3B9F"/>
    <w:rsid w:val="003F3CA1"/>
    <w:rsid w:val="003F3D94"/>
    <w:rsid w:val="003F4202"/>
    <w:rsid w:val="003F4574"/>
    <w:rsid w:val="003F49E0"/>
    <w:rsid w:val="003F5322"/>
    <w:rsid w:val="003F532C"/>
    <w:rsid w:val="003F5817"/>
    <w:rsid w:val="003F5E30"/>
    <w:rsid w:val="003F5EEF"/>
    <w:rsid w:val="003F6677"/>
    <w:rsid w:val="003F685A"/>
    <w:rsid w:val="003F6869"/>
    <w:rsid w:val="003F6CD9"/>
    <w:rsid w:val="003F7DFD"/>
    <w:rsid w:val="003F7EC7"/>
    <w:rsid w:val="004001BF"/>
    <w:rsid w:val="004002E3"/>
    <w:rsid w:val="00400E8E"/>
    <w:rsid w:val="00401341"/>
    <w:rsid w:val="004020D9"/>
    <w:rsid w:val="004023BB"/>
    <w:rsid w:val="004023E1"/>
    <w:rsid w:val="00402682"/>
    <w:rsid w:val="004027F4"/>
    <w:rsid w:val="004029CF"/>
    <w:rsid w:val="00402DD1"/>
    <w:rsid w:val="00402E8A"/>
    <w:rsid w:val="004031E5"/>
    <w:rsid w:val="004035A9"/>
    <w:rsid w:val="00403860"/>
    <w:rsid w:val="00403A97"/>
    <w:rsid w:val="00403DC7"/>
    <w:rsid w:val="0040478B"/>
    <w:rsid w:val="00404F40"/>
    <w:rsid w:val="0040533B"/>
    <w:rsid w:val="0040585E"/>
    <w:rsid w:val="00405DF3"/>
    <w:rsid w:val="00406523"/>
    <w:rsid w:val="00406778"/>
    <w:rsid w:val="0040682B"/>
    <w:rsid w:val="00406A80"/>
    <w:rsid w:val="00406F19"/>
    <w:rsid w:val="00407118"/>
    <w:rsid w:val="00407A67"/>
    <w:rsid w:val="00407D1F"/>
    <w:rsid w:val="00412739"/>
    <w:rsid w:val="00413246"/>
    <w:rsid w:val="0041341F"/>
    <w:rsid w:val="00413860"/>
    <w:rsid w:val="004139A9"/>
    <w:rsid w:val="0041442F"/>
    <w:rsid w:val="0041467E"/>
    <w:rsid w:val="0041472D"/>
    <w:rsid w:val="0041490D"/>
    <w:rsid w:val="00414FF2"/>
    <w:rsid w:val="004156F9"/>
    <w:rsid w:val="00415893"/>
    <w:rsid w:val="00415A7C"/>
    <w:rsid w:val="00415B25"/>
    <w:rsid w:val="004167B4"/>
    <w:rsid w:val="00416CE0"/>
    <w:rsid w:val="0041709C"/>
    <w:rsid w:val="00417383"/>
    <w:rsid w:val="0041775E"/>
    <w:rsid w:val="0042030C"/>
    <w:rsid w:val="00420514"/>
    <w:rsid w:val="00420A71"/>
    <w:rsid w:val="00420C54"/>
    <w:rsid w:val="00420FDF"/>
    <w:rsid w:val="00421219"/>
    <w:rsid w:val="00421AA5"/>
    <w:rsid w:val="00421E39"/>
    <w:rsid w:val="004226ED"/>
    <w:rsid w:val="004227D4"/>
    <w:rsid w:val="00422CA3"/>
    <w:rsid w:val="00422E2D"/>
    <w:rsid w:val="00422FF2"/>
    <w:rsid w:val="00423532"/>
    <w:rsid w:val="0042356A"/>
    <w:rsid w:val="00423665"/>
    <w:rsid w:val="0042380B"/>
    <w:rsid w:val="00423EB7"/>
    <w:rsid w:val="004246BA"/>
    <w:rsid w:val="004249FF"/>
    <w:rsid w:val="0042542F"/>
    <w:rsid w:val="004255B7"/>
    <w:rsid w:val="00425B2D"/>
    <w:rsid w:val="0042606A"/>
    <w:rsid w:val="004260BF"/>
    <w:rsid w:val="0042619A"/>
    <w:rsid w:val="00427039"/>
    <w:rsid w:val="00427277"/>
    <w:rsid w:val="00427592"/>
    <w:rsid w:val="00427CD8"/>
    <w:rsid w:val="0043012E"/>
    <w:rsid w:val="0043036B"/>
    <w:rsid w:val="00430396"/>
    <w:rsid w:val="004313D0"/>
    <w:rsid w:val="004314AC"/>
    <w:rsid w:val="0043195A"/>
    <w:rsid w:val="004319EB"/>
    <w:rsid w:val="0043314A"/>
    <w:rsid w:val="0043353C"/>
    <w:rsid w:val="00433B9A"/>
    <w:rsid w:val="00433F1D"/>
    <w:rsid w:val="00434001"/>
    <w:rsid w:val="004340BE"/>
    <w:rsid w:val="00434743"/>
    <w:rsid w:val="0043478A"/>
    <w:rsid w:val="00434EB8"/>
    <w:rsid w:val="00435E15"/>
    <w:rsid w:val="004368B9"/>
    <w:rsid w:val="0043690B"/>
    <w:rsid w:val="00436B27"/>
    <w:rsid w:val="00436D23"/>
    <w:rsid w:val="00437792"/>
    <w:rsid w:val="0044046D"/>
    <w:rsid w:val="004417A2"/>
    <w:rsid w:val="00441925"/>
    <w:rsid w:val="0044192A"/>
    <w:rsid w:val="00441F07"/>
    <w:rsid w:val="004424A9"/>
    <w:rsid w:val="004429C7"/>
    <w:rsid w:val="00442A77"/>
    <w:rsid w:val="00442B06"/>
    <w:rsid w:val="00442B28"/>
    <w:rsid w:val="00442F56"/>
    <w:rsid w:val="004431F9"/>
    <w:rsid w:val="00443716"/>
    <w:rsid w:val="004437E6"/>
    <w:rsid w:val="004438A0"/>
    <w:rsid w:val="00443A27"/>
    <w:rsid w:val="00444F56"/>
    <w:rsid w:val="00445DA7"/>
    <w:rsid w:val="00445F78"/>
    <w:rsid w:val="00446320"/>
    <w:rsid w:val="00446926"/>
    <w:rsid w:val="0044694B"/>
    <w:rsid w:val="00447316"/>
    <w:rsid w:val="00447686"/>
    <w:rsid w:val="004476E4"/>
    <w:rsid w:val="00450AFB"/>
    <w:rsid w:val="00450FDD"/>
    <w:rsid w:val="00451340"/>
    <w:rsid w:val="0045219C"/>
    <w:rsid w:val="00452282"/>
    <w:rsid w:val="0045253F"/>
    <w:rsid w:val="0045275F"/>
    <w:rsid w:val="00453262"/>
    <w:rsid w:val="00453281"/>
    <w:rsid w:val="00453314"/>
    <w:rsid w:val="004534D0"/>
    <w:rsid w:val="004534FC"/>
    <w:rsid w:val="00453D27"/>
    <w:rsid w:val="004556C3"/>
    <w:rsid w:val="00456BD1"/>
    <w:rsid w:val="00456D11"/>
    <w:rsid w:val="00456F1B"/>
    <w:rsid w:val="004570F4"/>
    <w:rsid w:val="004572F2"/>
    <w:rsid w:val="00457D84"/>
    <w:rsid w:val="00457E7F"/>
    <w:rsid w:val="00457E96"/>
    <w:rsid w:val="00460166"/>
    <w:rsid w:val="0046030B"/>
    <w:rsid w:val="004608C7"/>
    <w:rsid w:val="00460BCF"/>
    <w:rsid w:val="004614B6"/>
    <w:rsid w:val="00461CD7"/>
    <w:rsid w:val="00461F76"/>
    <w:rsid w:val="0046209B"/>
    <w:rsid w:val="004624B6"/>
    <w:rsid w:val="00462756"/>
    <w:rsid w:val="00462840"/>
    <w:rsid w:val="004628F1"/>
    <w:rsid w:val="00462E78"/>
    <w:rsid w:val="00463A7B"/>
    <w:rsid w:val="00463A99"/>
    <w:rsid w:val="00464117"/>
    <w:rsid w:val="00464DEF"/>
    <w:rsid w:val="00464E60"/>
    <w:rsid w:val="00465266"/>
    <w:rsid w:val="00465343"/>
    <w:rsid w:val="0046546C"/>
    <w:rsid w:val="00465504"/>
    <w:rsid w:val="0046590C"/>
    <w:rsid w:val="00465C47"/>
    <w:rsid w:val="00465F6E"/>
    <w:rsid w:val="004665EF"/>
    <w:rsid w:val="00466707"/>
    <w:rsid w:val="00466B8E"/>
    <w:rsid w:val="00466D54"/>
    <w:rsid w:val="00467085"/>
    <w:rsid w:val="004675E0"/>
    <w:rsid w:val="004679BA"/>
    <w:rsid w:val="00467AC3"/>
    <w:rsid w:val="00467F04"/>
    <w:rsid w:val="00471F41"/>
    <w:rsid w:val="004722D1"/>
    <w:rsid w:val="004725BA"/>
    <w:rsid w:val="0047268C"/>
    <w:rsid w:val="00472A7D"/>
    <w:rsid w:val="004732E6"/>
    <w:rsid w:val="00473B69"/>
    <w:rsid w:val="00474009"/>
    <w:rsid w:val="0047462A"/>
    <w:rsid w:val="004747FA"/>
    <w:rsid w:val="004748BA"/>
    <w:rsid w:val="00474956"/>
    <w:rsid w:val="00474D84"/>
    <w:rsid w:val="00475372"/>
    <w:rsid w:val="004755B4"/>
    <w:rsid w:val="004759B1"/>
    <w:rsid w:val="004759C5"/>
    <w:rsid w:val="00475AC6"/>
    <w:rsid w:val="0047619A"/>
    <w:rsid w:val="004774CB"/>
    <w:rsid w:val="0047763D"/>
    <w:rsid w:val="0047768F"/>
    <w:rsid w:val="00477C3C"/>
    <w:rsid w:val="00480351"/>
    <w:rsid w:val="00480A34"/>
    <w:rsid w:val="00480F04"/>
    <w:rsid w:val="00481246"/>
    <w:rsid w:val="00481C11"/>
    <w:rsid w:val="00481C7C"/>
    <w:rsid w:val="00481D6B"/>
    <w:rsid w:val="00481E8E"/>
    <w:rsid w:val="00482007"/>
    <w:rsid w:val="0048294B"/>
    <w:rsid w:val="004833E7"/>
    <w:rsid w:val="0048373B"/>
    <w:rsid w:val="00483AFE"/>
    <w:rsid w:val="00483E0F"/>
    <w:rsid w:val="00484C33"/>
    <w:rsid w:val="00484C83"/>
    <w:rsid w:val="0048518A"/>
    <w:rsid w:val="00486ADB"/>
    <w:rsid w:val="00486D20"/>
    <w:rsid w:val="00486EF6"/>
    <w:rsid w:val="0048788D"/>
    <w:rsid w:val="004901DD"/>
    <w:rsid w:val="00490B18"/>
    <w:rsid w:val="00491390"/>
    <w:rsid w:val="004918B9"/>
    <w:rsid w:val="00492C77"/>
    <w:rsid w:val="00492D1F"/>
    <w:rsid w:val="00493003"/>
    <w:rsid w:val="00493339"/>
    <w:rsid w:val="00493439"/>
    <w:rsid w:val="00493735"/>
    <w:rsid w:val="0049466D"/>
    <w:rsid w:val="004946F7"/>
    <w:rsid w:val="004954C1"/>
    <w:rsid w:val="00495E9D"/>
    <w:rsid w:val="004960B6"/>
    <w:rsid w:val="00496387"/>
    <w:rsid w:val="004969EC"/>
    <w:rsid w:val="00496B8E"/>
    <w:rsid w:val="00496BD7"/>
    <w:rsid w:val="00496CF5"/>
    <w:rsid w:val="0049760F"/>
    <w:rsid w:val="0049780B"/>
    <w:rsid w:val="00497BB9"/>
    <w:rsid w:val="00497FD2"/>
    <w:rsid w:val="004A0071"/>
    <w:rsid w:val="004A0231"/>
    <w:rsid w:val="004A050A"/>
    <w:rsid w:val="004A0800"/>
    <w:rsid w:val="004A0A71"/>
    <w:rsid w:val="004A0C21"/>
    <w:rsid w:val="004A1ADC"/>
    <w:rsid w:val="004A1FB9"/>
    <w:rsid w:val="004A2384"/>
    <w:rsid w:val="004A2438"/>
    <w:rsid w:val="004A245F"/>
    <w:rsid w:val="004A2DF4"/>
    <w:rsid w:val="004A2F1C"/>
    <w:rsid w:val="004A3149"/>
    <w:rsid w:val="004A373C"/>
    <w:rsid w:val="004A416F"/>
    <w:rsid w:val="004A448C"/>
    <w:rsid w:val="004A460C"/>
    <w:rsid w:val="004A4DA9"/>
    <w:rsid w:val="004A4F3E"/>
    <w:rsid w:val="004A5D57"/>
    <w:rsid w:val="004A6535"/>
    <w:rsid w:val="004A65B7"/>
    <w:rsid w:val="004A677E"/>
    <w:rsid w:val="004A6D91"/>
    <w:rsid w:val="004A6F24"/>
    <w:rsid w:val="004A7424"/>
    <w:rsid w:val="004A7B45"/>
    <w:rsid w:val="004A7BA2"/>
    <w:rsid w:val="004A7C35"/>
    <w:rsid w:val="004B045A"/>
    <w:rsid w:val="004B0751"/>
    <w:rsid w:val="004B10A9"/>
    <w:rsid w:val="004B10CD"/>
    <w:rsid w:val="004B149D"/>
    <w:rsid w:val="004B186F"/>
    <w:rsid w:val="004B18E3"/>
    <w:rsid w:val="004B1A19"/>
    <w:rsid w:val="004B2048"/>
    <w:rsid w:val="004B224C"/>
    <w:rsid w:val="004B2372"/>
    <w:rsid w:val="004B252F"/>
    <w:rsid w:val="004B25DD"/>
    <w:rsid w:val="004B285F"/>
    <w:rsid w:val="004B2E30"/>
    <w:rsid w:val="004B30B9"/>
    <w:rsid w:val="004B3385"/>
    <w:rsid w:val="004B358A"/>
    <w:rsid w:val="004B35F0"/>
    <w:rsid w:val="004B3B21"/>
    <w:rsid w:val="004B3EE9"/>
    <w:rsid w:val="004B42B1"/>
    <w:rsid w:val="004B4A74"/>
    <w:rsid w:val="004B4F83"/>
    <w:rsid w:val="004B6080"/>
    <w:rsid w:val="004B613B"/>
    <w:rsid w:val="004B61CA"/>
    <w:rsid w:val="004B6657"/>
    <w:rsid w:val="004B6C35"/>
    <w:rsid w:val="004B6D83"/>
    <w:rsid w:val="004B7C7C"/>
    <w:rsid w:val="004B7D45"/>
    <w:rsid w:val="004C0967"/>
    <w:rsid w:val="004C0E54"/>
    <w:rsid w:val="004C1295"/>
    <w:rsid w:val="004C1E5D"/>
    <w:rsid w:val="004C22FC"/>
    <w:rsid w:val="004C2FBF"/>
    <w:rsid w:val="004C336A"/>
    <w:rsid w:val="004C3382"/>
    <w:rsid w:val="004C3401"/>
    <w:rsid w:val="004C3BDB"/>
    <w:rsid w:val="004C417D"/>
    <w:rsid w:val="004C4274"/>
    <w:rsid w:val="004C51E6"/>
    <w:rsid w:val="004C5674"/>
    <w:rsid w:val="004C5919"/>
    <w:rsid w:val="004C5A44"/>
    <w:rsid w:val="004C65A7"/>
    <w:rsid w:val="004C6F4C"/>
    <w:rsid w:val="004C707E"/>
    <w:rsid w:val="004C719E"/>
    <w:rsid w:val="004C7438"/>
    <w:rsid w:val="004C7D46"/>
    <w:rsid w:val="004C7F0D"/>
    <w:rsid w:val="004D037C"/>
    <w:rsid w:val="004D093E"/>
    <w:rsid w:val="004D0A41"/>
    <w:rsid w:val="004D0FD8"/>
    <w:rsid w:val="004D129C"/>
    <w:rsid w:val="004D15E3"/>
    <w:rsid w:val="004D16A6"/>
    <w:rsid w:val="004D23D7"/>
    <w:rsid w:val="004D25C4"/>
    <w:rsid w:val="004D268E"/>
    <w:rsid w:val="004D28D7"/>
    <w:rsid w:val="004D2A1E"/>
    <w:rsid w:val="004D3468"/>
    <w:rsid w:val="004D34B0"/>
    <w:rsid w:val="004D401D"/>
    <w:rsid w:val="004D41A3"/>
    <w:rsid w:val="004D471C"/>
    <w:rsid w:val="004D4751"/>
    <w:rsid w:val="004D49F6"/>
    <w:rsid w:val="004D4BEA"/>
    <w:rsid w:val="004D4ED5"/>
    <w:rsid w:val="004D54D1"/>
    <w:rsid w:val="004D5994"/>
    <w:rsid w:val="004D5995"/>
    <w:rsid w:val="004D68BF"/>
    <w:rsid w:val="004D694F"/>
    <w:rsid w:val="004D6F13"/>
    <w:rsid w:val="004D7468"/>
    <w:rsid w:val="004D7C99"/>
    <w:rsid w:val="004D7E41"/>
    <w:rsid w:val="004D7F64"/>
    <w:rsid w:val="004E03F2"/>
    <w:rsid w:val="004E0B32"/>
    <w:rsid w:val="004E0C56"/>
    <w:rsid w:val="004E125A"/>
    <w:rsid w:val="004E1AA7"/>
    <w:rsid w:val="004E1DB3"/>
    <w:rsid w:val="004E26C7"/>
    <w:rsid w:val="004E2B95"/>
    <w:rsid w:val="004E30E5"/>
    <w:rsid w:val="004E34DA"/>
    <w:rsid w:val="004E37FE"/>
    <w:rsid w:val="004E3A47"/>
    <w:rsid w:val="004E3DC6"/>
    <w:rsid w:val="004E3EAD"/>
    <w:rsid w:val="004E41D6"/>
    <w:rsid w:val="004E421A"/>
    <w:rsid w:val="004E4FB3"/>
    <w:rsid w:val="004E5170"/>
    <w:rsid w:val="004E527A"/>
    <w:rsid w:val="004E57CE"/>
    <w:rsid w:val="004E58C3"/>
    <w:rsid w:val="004E5B2C"/>
    <w:rsid w:val="004E6055"/>
    <w:rsid w:val="004E62C7"/>
    <w:rsid w:val="004E63C2"/>
    <w:rsid w:val="004E6721"/>
    <w:rsid w:val="004E6791"/>
    <w:rsid w:val="004E69BA"/>
    <w:rsid w:val="004E6C37"/>
    <w:rsid w:val="004E71F6"/>
    <w:rsid w:val="004E7CF3"/>
    <w:rsid w:val="004E7DFA"/>
    <w:rsid w:val="004F01BE"/>
    <w:rsid w:val="004F0217"/>
    <w:rsid w:val="004F035F"/>
    <w:rsid w:val="004F074B"/>
    <w:rsid w:val="004F0A02"/>
    <w:rsid w:val="004F0CFD"/>
    <w:rsid w:val="004F0FCF"/>
    <w:rsid w:val="004F1154"/>
    <w:rsid w:val="004F11D7"/>
    <w:rsid w:val="004F12AA"/>
    <w:rsid w:val="004F13C0"/>
    <w:rsid w:val="004F20ED"/>
    <w:rsid w:val="004F3223"/>
    <w:rsid w:val="004F3A40"/>
    <w:rsid w:val="004F3D94"/>
    <w:rsid w:val="004F3FAD"/>
    <w:rsid w:val="004F4B8F"/>
    <w:rsid w:val="004F4C79"/>
    <w:rsid w:val="004F4E44"/>
    <w:rsid w:val="004F5365"/>
    <w:rsid w:val="004F537E"/>
    <w:rsid w:val="004F556C"/>
    <w:rsid w:val="004F5972"/>
    <w:rsid w:val="004F59C4"/>
    <w:rsid w:val="004F60DE"/>
    <w:rsid w:val="004F6143"/>
    <w:rsid w:val="004F6824"/>
    <w:rsid w:val="004F720C"/>
    <w:rsid w:val="004F7408"/>
    <w:rsid w:val="004F7F7C"/>
    <w:rsid w:val="004F7FF4"/>
    <w:rsid w:val="00500107"/>
    <w:rsid w:val="00501335"/>
    <w:rsid w:val="005014C8"/>
    <w:rsid w:val="0050152D"/>
    <w:rsid w:val="00502C7D"/>
    <w:rsid w:val="005034FA"/>
    <w:rsid w:val="00503853"/>
    <w:rsid w:val="005047CB"/>
    <w:rsid w:val="0050494D"/>
    <w:rsid w:val="005049AF"/>
    <w:rsid w:val="00504C1E"/>
    <w:rsid w:val="005056DB"/>
    <w:rsid w:val="0050618C"/>
    <w:rsid w:val="005063E2"/>
    <w:rsid w:val="00506460"/>
    <w:rsid w:val="005064F3"/>
    <w:rsid w:val="00506E8C"/>
    <w:rsid w:val="005073FC"/>
    <w:rsid w:val="005074AA"/>
    <w:rsid w:val="0050761F"/>
    <w:rsid w:val="00507B75"/>
    <w:rsid w:val="00510506"/>
    <w:rsid w:val="00510E70"/>
    <w:rsid w:val="0051109D"/>
    <w:rsid w:val="00511B5C"/>
    <w:rsid w:val="005122AC"/>
    <w:rsid w:val="00512695"/>
    <w:rsid w:val="00512804"/>
    <w:rsid w:val="00512E6F"/>
    <w:rsid w:val="00513169"/>
    <w:rsid w:val="00513296"/>
    <w:rsid w:val="005134BA"/>
    <w:rsid w:val="005137E2"/>
    <w:rsid w:val="005139A9"/>
    <w:rsid w:val="00513AC6"/>
    <w:rsid w:val="00513C12"/>
    <w:rsid w:val="00513E78"/>
    <w:rsid w:val="0051422E"/>
    <w:rsid w:val="005143A3"/>
    <w:rsid w:val="00514491"/>
    <w:rsid w:val="00514EAB"/>
    <w:rsid w:val="005151E4"/>
    <w:rsid w:val="00515BA2"/>
    <w:rsid w:val="0051604B"/>
    <w:rsid w:val="005170D7"/>
    <w:rsid w:val="0051750E"/>
    <w:rsid w:val="00517654"/>
    <w:rsid w:val="005179EC"/>
    <w:rsid w:val="00520990"/>
    <w:rsid w:val="0052114F"/>
    <w:rsid w:val="00521201"/>
    <w:rsid w:val="00521288"/>
    <w:rsid w:val="00521A14"/>
    <w:rsid w:val="00522424"/>
    <w:rsid w:val="00522573"/>
    <w:rsid w:val="0052415A"/>
    <w:rsid w:val="005242EB"/>
    <w:rsid w:val="0052487A"/>
    <w:rsid w:val="00524CA7"/>
    <w:rsid w:val="00524EA2"/>
    <w:rsid w:val="00525CAD"/>
    <w:rsid w:val="00525FB5"/>
    <w:rsid w:val="00526219"/>
    <w:rsid w:val="00526705"/>
    <w:rsid w:val="005268F6"/>
    <w:rsid w:val="00527861"/>
    <w:rsid w:val="00527865"/>
    <w:rsid w:val="0053059A"/>
    <w:rsid w:val="00530769"/>
    <w:rsid w:val="00530CDE"/>
    <w:rsid w:val="005316FF"/>
    <w:rsid w:val="00531B5D"/>
    <w:rsid w:val="00531BF4"/>
    <w:rsid w:val="00531DFD"/>
    <w:rsid w:val="0053221E"/>
    <w:rsid w:val="00532267"/>
    <w:rsid w:val="0053270A"/>
    <w:rsid w:val="00532B2C"/>
    <w:rsid w:val="00532BD5"/>
    <w:rsid w:val="00532BE1"/>
    <w:rsid w:val="0053367A"/>
    <w:rsid w:val="005339AC"/>
    <w:rsid w:val="00533ACA"/>
    <w:rsid w:val="00534073"/>
    <w:rsid w:val="005340E7"/>
    <w:rsid w:val="00535011"/>
    <w:rsid w:val="00535E04"/>
    <w:rsid w:val="00535FFF"/>
    <w:rsid w:val="00536539"/>
    <w:rsid w:val="00536E30"/>
    <w:rsid w:val="00537B9B"/>
    <w:rsid w:val="0054034B"/>
    <w:rsid w:val="00540A43"/>
    <w:rsid w:val="00540A80"/>
    <w:rsid w:val="00540F40"/>
    <w:rsid w:val="005410AD"/>
    <w:rsid w:val="00542676"/>
    <w:rsid w:val="00542A94"/>
    <w:rsid w:val="00542DE2"/>
    <w:rsid w:val="0054320F"/>
    <w:rsid w:val="00543E0C"/>
    <w:rsid w:val="00544158"/>
    <w:rsid w:val="005447A1"/>
    <w:rsid w:val="005447F8"/>
    <w:rsid w:val="00544A36"/>
    <w:rsid w:val="00544CB7"/>
    <w:rsid w:val="00545839"/>
    <w:rsid w:val="00545AA5"/>
    <w:rsid w:val="00545D9B"/>
    <w:rsid w:val="0054643E"/>
    <w:rsid w:val="00547047"/>
    <w:rsid w:val="00547285"/>
    <w:rsid w:val="00547E34"/>
    <w:rsid w:val="005504E1"/>
    <w:rsid w:val="0055086F"/>
    <w:rsid w:val="00550D05"/>
    <w:rsid w:val="00550E7B"/>
    <w:rsid w:val="00550F70"/>
    <w:rsid w:val="0055100D"/>
    <w:rsid w:val="005515E6"/>
    <w:rsid w:val="00551690"/>
    <w:rsid w:val="00551B4C"/>
    <w:rsid w:val="005524E1"/>
    <w:rsid w:val="00553466"/>
    <w:rsid w:val="00554A59"/>
    <w:rsid w:val="00554D8B"/>
    <w:rsid w:val="00554F0D"/>
    <w:rsid w:val="00555E4C"/>
    <w:rsid w:val="00555EC6"/>
    <w:rsid w:val="00555F04"/>
    <w:rsid w:val="00556758"/>
    <w:rsid w:val="00556857"/>
    <w:rsid w:val="005568CB"/>
    <w:rsid w:val="0055697B"/>
    <w:rsid w:val="00556F4D"/>
    <w:rsid w:val="00557775"/>
    <w:rsid w:val="005601C2"/>
    <w:rsid w:val="0056082B"/>
    <w:rsid w:val="005613BB"/>
    <w:rsid w:val="00561E16"/>
    <w:rsid w:val="005620DF"/>
    <w:rsid w:val="00562111"/>
    <w:rsid w:val="00562A75"/>
    <w:rsid w:val="00562BCC"/>
    <w:rsid w:val="00562BEB"/>
    <w:rsid w:val="00563059"/>
    <w:rsid w:val="0056343E"/>
    <w:rsid w:val="005637E8"/>
    <w:rsid w:val="00563AB5"/>
    <w:rsid w:val="00563E08"/>
    <w:rsid w:val="005641D6"/>
    <w:rsid w:val="00564B40"/>
    <w:rsid w:val="00564BAF"/>
    <w:rsid w:val="00564F29"/>
    <w:rsid w:val="00564FC2"/>
    <w:rsid w:val="005653DB"/>
    <w:rsid w:val="00565838"/>
    <w:rsid w:val="00565D1E"/>
    <w:rsid w:val="00565DD5"/>
    <w:rsid w:val="00565EC2"/>
    <w:rsid w:val="005679B4"/>
    <w:rsid w:val="00567EC5"/>
    <w:rsid w:val="005703FC"/>
    <w:rsid w:val="00571593"/>
    <w:rsid w:val="0057178F"/>
    <w:rsid w:val="00571A44"/>
    <w:rsid w:val="00571BF3"/>
    <w:rsid w:val="00571DB1"/>
    <w:rsid w:val="00572076"/>
    <w:rsid w:val="00572286"/>
    <w:rsid w:val="00572345"/>
    <w:rsid w:val="00572433"/>
    <w:rsid w:val="00572A54"/>
    <w:rsid w:val="00572CE8"/>
    <w:rsid w:val="005739E3"/>
    <w:rsid w:val="00574610"/>
    <w:rsid w:val="00574C51"/>
    <w:rsid w:val="00575524"/>
    <w:rsid w:val="00575D5A"/>
    <w:rsid w:val="00576EF8"/>
    <w:rsid w:val="00576F21"/>
    <w:rsid w:val="00580336"/>
    <w:rsid w:val="00580F6D"/>
    <w:rsid w:val="005812CC"/>
    <w:rsid w:val="005814A6"/>
    <w:rsid w:val="00581624"/>
    <w:rsid w:val="00581B01"/>
    <w:rsid w:val="005822C6"/>
    <w:rsid w:val="00582D9D"/>
    <w:rsid w:val="00583154"/>
    <w:rsid w:val="00583619"/>
    <w:rsid w:val="005838D2"/>
    <w:rsid w:val="00583C66"/>
    <w:rsid w:val="0058402A"/>
    <w:rsid w:val="005847D4"/>
    <w:rsid w:val="00584C19"/>
    <w:rsid w:val="0058534F"/>
    <w:rsid w:val="005867AC"/>
    <w:rsid w:val="00586962"/>
    <w:rsid w:val="00586B1B"/>
    <w:rsid w:val="00586D46"/>
    <w:rsid w:val="0058705C"/>
    <w:rsid w:val="005870B7"/>
    <w:rsid w:val="00587622"/>
    <w:rsid w:val="005877E9"/>
    <w:rsid w:val="00587B2E"/>
    <w:rsid w:val="005907BD"/>
    <w:rsid w:val="00590863"/>
    <w:rsid w:val="00590BB1"/>
    <w:rsid w:val="00590EB0"/>
    <w:rsid w:val="0059188B"/>
    <w:rsid w:val="00591EA2"/>
    <w:rsid w:val="00591EE2"/>
    <w:rsid w:val="00592396"/>
    <w:rsid w:val="005939BE"/>
    <w:rsid w:val="00593EDC"/>
    <w:rsid w:val="00594A33"/>
    <w:rsid w:val="0059515F"/>
    <w:rsid w:val="005953F4"/>
    <w:rsid w:val="005954ED"/>
    <w:rsid w:val="00595730"/>
    <w:rsid w:val="0059587A"/>
    <w:rsid w:val="00595F34"/>
    <w:rsid w:val="0059659E"/>
    <w:rsid w:val="00596621"/>
    <w:rsid w:val="00596BDA"/>
    <w:rsid w:val="005A0574"/>
    <w:rsid w:val="005A0915"/>
    <w:rsid w:val="005A0E03"/>
    <w:rsid w:val="005A1778"/>
    <w:rsid w:val="005A2304"/>
    <w:rsid w:val="005A2457"/>
    <w:rsid w:val="005A2D0B"/>
    <w:rsid w:val="005A402D"/>
    <w:rsid w:val="005A4229"/>
    <w:rsid w:val="005A4AD4"/>
    <w:rsid w:val="005A4E11"/>
    <w:rsid w:val="005A50B9"/>
    <w:rsid w:val="005A5236"/>
    <w:rsid w:val="005A55BB"/>
    <w:rsid w:val="005A5C55"/>
    <w:rsid w:val="005A682C"/>
    <w:rsid w:val="005A7596"/>
    <w:rsid w:val="005A7946"/>
    <w:rsid w:val="005A7BD5"/>
    <w:rsid w:val="005A7EBC"/>
    <w:rsid w:val="005B06B6"/>
    <w:rsid w:val="005B0791"/>
    <w:rsid w:val="005B0C7D"/>
    <w:rsid w:val="005B0CBB"/>
    <w:rsid w:val="005B168C"/>
    <w:rsid w:val="005B177F"/>
    <w:rsid w:val="005B1825"/>
    <w:rsid w:val="005B1E22"/>
    <w:rsid w:val="005B205D"/>
    <w:rsid w:val="005B2176"/>
    <w:rsid w:val="005B2367"/>
    <w:rsid w:val="005B240D"/>
    <w:rsid w:val="005B2E5B"/>
    <w:rsid w:val="005B33FA"/>
    <w:rsid w:val="005B38B7"/>
    <w:rsid w:val="005B3AE5"/>
    <w:rsid w:val="005B4777"/>
    <w:rsid w:val="005B4BB4"/>
    <w:rsid w:val="005B4DC2"/>
    <w:rsid w:val="005B4FD7"/>
    <w:rsid w:val="005B5308"/>
    <w:rsid w:val="005B56EE"/>
    <w:rsid w:val="005B5D9D"/>
    <w:rsid w:val="005B6CD1"/>
    <w:rsid w:val="005B6ED4"/>
    <w:rsid w:val="005B70C9"/>
    <w:rsid w:val="005B79CD"/>
    <w:rsid w:val="005C0064"/>
    <w:rsid w:val="005C0305"/>
    <w:rsid w:val="005C0550"/>
    <w:rsid w:val="005C2300"/>
    <w:rsid w:val="005C24FA"/>
    <w:rsid w:val="005C2AB4"/>
    <w:rsid w:val="005C3118"/>
    <w:rsid w:val="005C3433"/>
    <w:rsid w:val="005C4181"/>
    <w:rsid w:val="005C4249"/>
    <w:rsid w:val="005C46D2"/>
    <w:rsid w:val="005C477A"/>
    <w:rsid w:val="005C483E"/>
    <w:rsid w:val="005C4AE2"/>
    <w:rsid w:val="005C4ED8"/>
    <w:rsid w:val="005C4F0C"/>
    <w:rsid w:val="005C50E4"/>
    <w:rsid w:val="005C56B1"/>
    <w:rsid w:val="005C5BEA"/>
    <w:rsid w:val="005C5D6A"/>
    <w:rsid w:val="005C6494"/>
    <w:rsid w:val="005C696C"/>
    <w:rsid w:val="005C6A6B"/>
    <w:rsid w:val="005C6AD3"/>
    <w:rsid w:val="005D01A0"/>
    <w:rsid w:val="005D07FC"/>
    <w:rsid w:val="005D0A4F"/>
    <w:rsid w:val="005D1064"/>
    <w:rsid w:val="005D1FDC"/>
    <w:rsid w:val="005D1FEE"/>
    <w:rsid w:val="005D20A2"/>
    <w:rsid w:val="005D28A7"/>
    <w:rsid w:val="005D2B84"/>
    <w:rsid w:val="005D2BA0"/>
    <w:rsid w:val="005D2C48"/>
    <w:rsid w:val="005D2D8E"/>
    <w:rsid w:val="005D2F9F"/>
    <w:rsid w:val="005D327A"/>
    <w:rsid w:val="005D39EF"/>
    <w:rsid w:val="005D3B4D"/>
    <w:rsid w:val="005D3F91"/>
    <w:rsid w:val="005D3FE2"/>
    <w:rsid w:val="005D401E"/>
    <w:rsid w:val="005D4166"/>
    <w:rsid w:val="005D48D6"/>
    <w:rsid w:val="005D4B32"/>
    <w:rsid w:val="005D4D9C"/>
    <w:rsid w:val="005D4E85"/>
    <w:rsid w:val="005D5525"/>
    <w:rsid w:val="005D565C"/>
    <w:rsid w:val="005D5940"/>
    <w:rsid w:val="005D5FD5"/>
    <w:rsid w:val="005D615E"/>
    <w:rsid w:val="005D6257"/>
    <w:rsid w:val="005D680B"/>
    <w:rsid w:val="005D69E8"/>
    <w:rsid w:val="005D6B9F"/>
    <w:rsid w:val="005D7090"/>
    <w:rsid w:val="005D72EB"/>
    <w:rsid w:val="005D7C43"/>
    <w:rsid w:val="005E059D"/>
    <w:rsid w:val="005E06BA"/>
    <w:rsid w:val="005E0F39"/>
    <w:rsid w:val="005E1065"/>
    <w:rsid w:val="005E12DE"/>
    <w:rsid w:val="005E164E"/>
    <w:rsid w:val="005E197F"/>
    <w:rsid w:val="005E1B72"/>
    <w:rsid w:val="005E269B"/>
    <w:rsid w:val="005E29D4"/>
    <w:rsid w:val="005E2AA3"/>
    <w:rsid w:val="005E316A"/>
    <w:rsid w:val="005E359E"/>
    <w:rsid w:val="005E3890"/>
    <w:rsid w:val="005E3A96"/>
    <w:rsid w:val="005E3D51"/>
    <w:rsid w:val="005E437E"/>
    <w:rsid w:val="005E4A7E"/>
    <w:rsid w:val="005E58FC"/>
    <w:rsid w:val="005E593C"/>
    <w:rsid w:val="005E65E9"/>
    <w:rsid w:val="005E6C02"/>
    <w:rsid w:val="005E6C38"/>
    <w:rsid w:val="005E6C55"/>
    <w:rsid w:val="005E6CDD"/>
    <w:rsid w:val="005E7299"/>
    <w:rsid w:val="005E7395"/>
    <w:rsid w:val="005E7AA7"/>
    <w:rsid w:val="005E7E19"/>
    <w:rsid w:val="005F030D"/>
    <w:rsid w:val="005F0475"/>
    <w:rsid w:val="005F07C7"/>
    <w:rsid w:val="005F0DDB"/>
    <w:rsid w:val="005F17AD"/>
    <w:rsid w:val="005F1F29"/>
    <w:rsid w:val="005F22C6"/>
    <w:rsid w:val="005F30A8"/>
    <w:rsid w:val="005F3567"/>
    <w:rsid w:val="005F3B3C"/>
    <w:rsid w:val="005F3CDD"/>
    <w:rsid w:val="005F4223"/>
    <w:rsid w:val="005F45B4"/>
    <w:rsid w:val="005F49D3"/>
    <w:rsid w:val="005F4A57"/>
    <w:rsid w:val="005F53C6"/>
    <w:rsid w:val="005F54B1"/>
    <w:rsid w:val="005F59CE"/>
    <w:rsid w:val="005F6BE5"/>
    <w:rsid w:val="005F7178"/>
    <w:rsid w:val="005F7AAA"/>
    <w:rsid w:val="005F7B9D"/>
    <w:rsid w:val="005F7E5F"/>
    <w:rsid w:val="00600492"/>
    <w:rsid w:val="00601371"/>
    <w:rsid w:val="00601668"/>
    <w:rsid w:val="00601970"/>
    <w:rsid w:val="00601AAB"/>
    <w:rsid w:val="00601C94"/>
    <w:rsid w:val="00601D18"/>
    <w:rsid w:val="00601E10"/>
    <w:rsid w:val="00601E57"/>
    <w:rsid w:val="0060204A"/>
    <w:rsid w:val="006023D3"/>
    <w:rsid w:val="00602635"/>
    <w:rsid w:val="0060300C"/>
    <w:rsid w:val="0060375B"/>
    <w:rsid w:val="00603A8F"/>
    <w:rsid w:val="00603B7E"/>
    <w:rsid w:val="006041C4"/>
    <w:rsid w:val="00604539"/>
    <w:rsid w:val="00604A9A"/>
    <w:rsid w:val="00604D65"/>
    <w:rsid w:val="006054DE"/>
    <w:rsid w:val="00605679"/>
    <w:rsid w:val="00605C22"/>
    <w:rsid w:val="00605D55"/>
    <w:rsid w:val="00605E01"/>
    <w:rsid w:val="00605E78"/>
    <w:rsid w:val="00606749"/>
    <w:rsid w:val="00606BA4"/>
    <w:rsid w:val="00607735"/>
    <w:rsid w:val="00607EB6"/>
    <w:rsid w:val="006106C6"/>
    <w:rsid w:val="0061080B"/>
    <w:rsid w:val="00610EB0"/>
    <w:rsid w:val="00611056"/>
    <w:rsid w:val="00611726"/>
    <w:rsid w:val="006117E0"/>
    <w:rsid w:val="00611BFD"/>
    <w:rsid w:val="00612110"/>
    <w:rsid w:val="00612558"/>
    <w:rsid w:val="00612A94"/>
    <w:rsid w:val="006132BE"/>
    <w:rsid w:val="00613E5F"/>
    <w:rsid w:val="00614514"/>
    <w:rsid w:val="0061483F"/>
    <w:rsid w:val="00614EB0"/>
    <w:rsid w:val="00616077"/>
    <w:rsid w:val="00616308"/>
    <w:rsid w:val="00616627"/>
    <w:rsid w:val="00616682"/>
    <w:rsid w:val="00616F8C"/>
    <w:rsid w:val="0061704A"/>
    <w:rsid w:val="00617D10"/>
    <w:rsid w:val="00621143"/>
    <w:rsid w:val="00621ABB"/>
    <w:rsid w:val="00621DB2"/>
    <w:rsid w:val="00621FCD"/>
    <w:rsid w:val="00622049"/>
    <w:rsid w:val="00622E9C"/>
    <w:rsid w:val="006233C2"/>
    <w:rsid w:val="006238B4"/>
    <w:rsid w:val="006242B6"/>
    <w:rsid w:val="006243AD"/>
    <w:rsid w:val="00624633"/>
    <w:rsid w:val="0062487B"/>
    <w:rsid w:val="006252FD"/>
    <w:rsid w:val="006253A1"/>
    <w:rsid w:val="00625766"/>
    <w:rsid w:val="00625AC4"/>
    <w:rsid w:val="00625F51"/>
    <w:rsid w:val="00626172"/>
    <w:rsid w:val="006261B4"/>
    <w:rsid w:val="0062650C"/>
    <w:rsid w:val="00626655"/>
    <w:rsid w:val="006267CE"/>
    <w:rsid w:val="00626935"/>
    <w:rsid w:val="00626C2C"/>
    <w:rsid w:val="00626D6C"/>
    <w:rsid w:val="00626DF1"/>
    <w:rsid w:val="00627191"/>
    <w:rsid w:val="0062723A"/>
    <w:rsid w:val="00627257"/>
    <w:rsid w:val="00627542"/>
    <w:rsid w:val="006277E5"/>
    <w:rsid w:val="00627BAC"/>
    <w:rsid w:val="00627DC8"/>
    <w:rsid w:val="00630228"/>
    <w:rsid w:val="0063034A"/>
    <w:rsid w:val="006305C9"/>
    <w:rsid w:val="0063071B"/>
    <w:rsid w:val="00630B0B"/>
    <w:rsid w:val="00630CA0"/>
    <w:rsid w:val="00630E95"/>
    <w:rsid w:val="0063139E"/>
    <w:rsid w:val="00632146"/>
    <w:rsid w:val="0063261E"/>
    <w:rsid w:val="006327DA"/>
    <w:rsid w:val="00632A10"/>
    <w:rsid w:val="00632ABD"/>
    <w:rsid w:val="00632AF7"/>
    <w:rsid w:val="00633F7C"/>
    <w:rsid w:val="006344CB"/>
    <w:rsid w:val="00634620"/>
    <w:rsid w:val="00634652"/>
    <w:rsid w:val="006359A0"/>
    <w:rsid w:val="006359EB"/>
    <w:rsid w:val="006367E3"/>
    <w:rsid w:val="00636820"/>
    <w:rsid w:val="00637017"/>
    <w:rsid w:val="0063722C"/>
    <w:rsid w:val="006377C7"/>
    <w:rsid w:val="00640DEB"/>
    <w:rsid w:val="0064111F"/>
    <w:rsid w:val="00642D30"/>
    <w:rsid w:val="00643E58"/>
    <w:rsid w:val="00644770"/>
    <w:rsid w:val="00645A5E"/>
    <w:rsid w:val="00646020"/>
    <w:rsid w:val="00646347"/>
    <w:rsid w:val="006464B0"/>
    <w:rsid w:val="0064666E"/>
    <w:rsid w:val="00646961"/>
    <w:rsid w:val="00646B5E"/>
    <w:rsid w:val="00646BAB"/>
    <w:rsid w:val="00646F59"/>
    <w:rsid w:val="006476C2"/>
    <w:rsid w:val="00647FEC"/>
    <w:rsid w:val="00650AEA"/>
    <w:rsid w:val="00650CB5"/>
    <w:rsid w:val="00650EF9"/>
    <w:rsid w:val="00651649"/>
    <w:rsid w:val="006517E9"/>
    <w:rsid w:val="006518DA"/>
    <w:rsid w:val="00651915"/>
    <w:rsid w:val="00651A16"/>
    <w:rsid w:val="00651AE5"/>
    <w:rsid w:val="00651BEA"/>
    <w:rsid w:val="00651FFF"/>
    <w:rsid w:val="0065272F"/>
    <w:rsid w:val="00652907"/>
    <w:rsid w:val="00652C00"/>
    <w:rsid w:val="00652D9F"/>
    <w:rsid w:val="006531C1"/>
    <w:rsid w:val="00653432"/>
    <w:rsid w:val="00653B26"/>
    <w:rsid w:val="00654323"/>
    <w:rsid w:val="00654605"/>
    <w:rsid w:val="0065463B"/>
    <w:rsid w:val="0065464F"/>
    <w:rsid w:val="00654810"/>
    <w:rsid w:val="00654C8A"/>
    <w:rsid w:val="00654C99"/>
    <w:rsid w:val="006550B9"/>
    <w:rsid w:val="00655744"/>
    <w:rsid w:val="0065582F"/>
    <w:rsid w:val="0065587E"/>
    <w:rsid w:val="00655944"/>
    <w:rsid w:val="00655C9A"/>
    <w:rsid w:val="006567CE"/>
    <w:rsid w:val="00657B02"/>
    <w:rsid w:val="00657B50"/>
    <w:rsid w:val="00657B99"/>
    <w:rsid w:val="00657E2A"/>
    <w:rsid w:val="00660594"/>
    <w:rsid w:val="00661207"/>
    <w:rsid w:val="00661467"/>
    <w:rsid w:val="00661C3E"/>
    <w:rsid w:val="00661C45"/>
    <w:rsid w:val="00662E7F"/>
    <w:rsid w:val="00663033"/>
    <w:rsid w:val="006633F8"/>
    <w:rsid w:val="00663C02"/>
    <w:rsid w:val="0066413D"/>
    <w:rsid w:val="00664630"/>
    <w:rsid w:val="00664B1F"/>
    <w:rsid w:val="00665052"/>
    <w:rsid w:val="0066507F"/>
    <w:rsid w:val="00665320"/>
    <w:rsid w:val="006657D9"/>
    <w:rsid w:val="0066626A"/>
    <w:rsid w:val="00666471"/>
    <w:rsid w:val="00666BE3"/>
    <w:rsid w:val="00666CE9"/>
    <w:rsid w:val="00666F49"/>
    <w:rsid w:val="00667293"/>
    <w:rsid w:val="0066730B"/>
    <w:rsid w:val="00667B2E"/>
    <w:rsid w:val="00667FA5"/>
    <w:rsid w:val="00670076"/>
    <w:rsid w:val="00670FB1"/>
    <w:rsid w:val="00671144"/>
    <w:rsid w:val="00671931"/>
    <w:rsid w:val="006719B4"/>
    <w:rsid w:val="006719BF"/>
    <w:rsid w:val="00672002"/>
    <w:rsid w:val="006722F7"/>
    <w:rsid w:val="006723B0"/>
    <w:rsid w:val="006727EC"/>
    <w:rsid w:val="0067284B"/>
    <w:rsid w:val="00672D9C"/>
    <w:rsid w:val="00672FDF"/>
    <w:rsid w:val="006732AA"/>
    <w:rsid w:val="00673398"/>
    <w:rsid w:val="0067341B"/>
    <w:rsid w:val="0067431B"/>
    <w:rsid w:val="006752F2"/>
    <w:rsid w:val="00675387"/>
    <w:rsid w:val="00675DC4"/>
    <w:rsid w:val="00676B27"/>
    <w:rsid w:val="00676FC8"/>
    <w:rsid w:val="006772F0"/>
    <w:rsid w:val="0068010D"/>
    <w:rsid w:val="00680B70"/>
    <w:rsid w:val="00680C3F"/>
    <w:rsid w:val="00680D04"/>
    <w:rsid w:val="00680E7F"/>
    <w:rsid w:val="00680F8A"/>
    <w:rsid w:val="00681157"/>
    <w:rsid w:val="006812B9"/>
    <w:rsid w:val="0068147E"/>
    <w:rsid w:val="0068193A"/>
    <w:rsid w:val="00681DE6"/>
    <w:rsid w:val="00681F23"/>
    <w:rsid w:val="00682C0B"/>
    <w:rsid w:val="00682EA1"/>
    <w:rsid w:val="0068328D"/>
    <w:rsid w:val="00683329"/>
    <w:rsid w:val="00683792"/>
    <w:rsid w:val="00683CAE"/>
    <w:rsid w:val="006843B9"/>
    <w:rsid w:val="006848E9"/>
    <w:rsid w:val="00684D25"/>
    <w:rsid w:val="00685713"/>
    <w:rsid w:val="00686491"/>
    <w:rsid w:val="006864A5"/>
    <w:rsid w:val="00686B3E"/>
    <w:rsid w:val="00686BE4"/>
    <w:rsid w:val="00686CA8"/>
    <w:rsid w:val="00687879"/>
    <w:rsid w:val="00687C8E"/>
    <w:rsid w:val="00687D35"/>
    <w:rsid w:val="006900D9"/>
    <w:rsid w:val="00690B9E"/>
    <w:rsid w:val="00691301"/>
    <w:rsid w:val="00691AC3"/>
    <w:rsid w:val="00692980"/>
    <w:rsid w:val="00692D92"/>
    <w:rsid w:val="00693209"/>
    <w:rsid w:val="006933FB"/>
    <w:rsid w:val="0069361E"/>
    <w:rsid w:val="00693A24"/>
    <w:rsid w:val="00694530"/>
    <w:rsid w:val="006946E6"/>
    <w:rsid w:val="006949D2"/>
    <w:rsid w:val="00694F65"/>
    <w:rsid w:val="00695370"/>
    <w:rsid w:val="006959B0"/>
    <w:rsid w:val="00695C2B"/>
    <w:rsid w:val="00695D2F"/>
    <w:rsid w:val="006964CD"/>
    <w:rsid w:val="006968C0"/>
    <w:rsid w:val="00696C31"/>
    <w:rsid w:val="00696C70"/>
    <w:rsid w:val="00696E6B"/>
    <w:rsid w:val="00697412"/>
    <w:rsid w:val="00697968"/>
    <w:rsid w:val="006A008F"/>
    <w:rsid w:val="006A0DFA"/>
    <w:rsid w:val="006A1587"/>
    <w:rsid w:val="006A1615"/>
    <w:rsid w:val="006A1795"/>
    <w:rsid w:val="006A1914"/>
    <w:rsid w:val="006A1968"/>
    <w:rsid w:val="006A1CEA"/>
    <w:rsid w:val="006A3009"/>
    <w:rsid w:val="006A37C3"/>
    <w:rsid w:val="006A37FA"/>
    <w:rsid w:val="006A3897"/>
    <w:rsid w:val="006A399E"/>
    <w:rsid w:val="006A3A54"/>
    <w:rsid w:val="006A3D8D"/>
    <w:rsid w:val="006A3EE5"/>
    <w:rsid w:val="006A4EB9"/>
    <w:rsid w:val="006A5123"/>
    <w:rsid w:val="006A52AA"/>
    <w:rsid w:val="006A539F"/>
    <w:rsid w:val="006A580D"/>
    <w:rsid w:val="006A5AA0"/>
    <w:rsid w:val="006A5BB2"/>
    <w:rsid w:val="006A5CE3"/>
    <w:rsid w:val="006A5DAE"/>
    <w:rsid w:val="006A5DFD"/>
    <w:rsid w:val="006A6201"/>
    <w:rsid w:val="006A65EE"/>
    <w:rsid w:val="006A6E22"/>
    <w:rsid w:val="006A6EC0"/>
    <w:rsid w:val="006A757A"/>
    <w:rsid w:val="006A7C68"/>
    <w:rsid w:val="006A7F40"/>
    <w:rsid w:val="006B026C"/>
    <w:rsid w:val="006B031D"/>
    <w:rsid w:val="006B09AA"/>
    <w:rsid w:val="006B0ACC"/>
    <w:rsid w:val="006B113F"/>
    <w:rsid w:val="006B14BD"/>
    <w:rsid w:val="006B17CD"/>
    <w:rsid w:val="006B1B73"/>
    <w:rsid w:val="006B1E8C"/>
    <w:rsid w:val="006B249A"/>
    <w:rsid w:val="006B2C7D"/>
    <w:rsid w:val="006B2E13"/>
    <w:rsid w:val="006B31F9"/>
    <w:rsid w:val="006B380A"/>
    <w:rsid w:val="006B3951"/>
    <w:rsid w:val="006B41CF"/>
    <w:rsid w:val="006B41D2"/>
    <w:rsid w:val="006B443D"/>
    <w:rsid w:val="006B458C"/>
    <w:rsid w:val="006B474C"/>
    <w:rsid w:val="006B4D60"/>
    <w:rsid w:val="006B4E84"/>
    <w:rsid w:val="006B5143"/>
    <w:rsid w:val="006B5267"/>
    <w:rsid w:val="006B5E9A"/>
    <w:rsid w:val="006B5EBE"/>
    <w:rsid w:val="006B6612"/>
    <w:rsid w:val="006B68DF"/>
    <w:rsid w:val="006B70FC"/>
    <w:rsid w:val="006B7C29"/>
    <w:rsid w:val="006B7F96"/>
    <w:rsid w:val="006C10F3"/>
    <w:rsid w:val="006C16E9"/>
    <w:rsid w:val="006C1856"/>
    <w:rsid w:val="006C2229"/>
    <w:rsid w:val="006C2252"/>
    <w:rsid w:val="006C2960"/>
    <w:rsid w:val="006C2EA7"/>
    <w:rsid w:val="006C31AC"/>
    <w:rsid w:val="006C4120"/>
    <w:rsid w:val="006C441F"/>
    <w:rsid w:val="006C46B9"/>
    <w:rsid w:val="006C54E7"/>
    <w:rsid w:val="006C560C"/>
    <w:rsid w:val="006C5AD5"/>
    <w:rsid w:val="006C5B05"/>
    <w:rsid w:val="006C5F8E"/>
    <w:rsid w:val="006C6181"/>
    <w:rsid w:val="006C63FD"/>
    <w:rsid w:val="006C64BD"/>
    <w:rsid w:val="006C6D46"/>
    <w:rsid w:val="006C6D6E"/>
    <w:rsid w:val="006C7182"/>
    <w:rsid w:val="006C7B7D"/>
    <w:rsid w:val="006C7C43"/>
    <w:rsid w:val="006C7E45"/>
    <w:rsid w:val="006D0196"/>
    <w:rsid w:val="006D054D"/>
    <w:rsid w:val="006D0CC1"/>
    <w:rsid w:val="006D132F"/>
    <w:rsid w:val="006D172B"/>
    <w:rsid w:val="006D1F0E"/>
    <w:rsid w:val="006D21D8"/>
    <w:rsid w:val="006D2DEB"/>
    <w:rsid w:val="006D309E"/>
    <w:rsid w:val="006D3337"/>
    <w:rsid w:val="006D3F1F"/>
    <w:rsid w:val="006D43B7"/>
    <w:rsid w:val="006D4C49"/>
    <w:rsid w:val="006D634E"/>
    <w:rsid w:val="006D678A"/>
    <w:rsid w:val="006D68E8"/>
    <w:rsid w:val="006D6F03"/>
    <w:rsid w:val="006D7232"/>
    <w:rsid w:val="006D7312"/>
    <w:rsid w:val="006D74C7"/>
    <w:rsid w:val="006D75E6"/>
    <w:rsid w:val="006D7755"/>
    <w:rsid w:val="006D79A0"/>
    <w:rsid w:val="006D7B84"/>
    <w:rsid w:val="006E012E"/>
    <w:rsid w:val="006E0507"/>
    <w:rsid w:val="006E0744"/>
    <w:rsid w:val="006E0817"/>
    <w:rsid w:val="006E0B07"/>
    <w:rsid w:val="006E111D"/>
    <w:rsid w:val="006E1723"/>
    <w:rsid w:val="006E1A82"/>
    <w:rsid w:val="006E1D17"/>
    <w:rsid w:val="006E2249"/>
    <w:rsid w:val="006E264B"/>
    <w:rsid w:val="006E2E4B"/>
    <w:rsid w:val="006E303D"/>
    <w:rsid w:val="006E37D0"/>
    <w:rsid w:val="006E3E21"/>
    <w:rsid w:val="006E4380"/>
    <w:rsid w:val="006E4478"/>
    <w:rsid w:val="006E4551"/>
    <w:rsid w:val="006E4709"/>
    <w:rsid w:val="006E4794"/>
    <w:rsid w:val="006E4B43"/>
    <w:rsid w:val="006E4C41"/>
    <w:rsid w:val="006E556E"/>
    <w:rsid w:val="006E5713"/>
    <w:rsid w:val="006E5DD9"/>
    <w:rsid w:val="006E6CAE"/>
    <w:rsid w:val="006E7360"/>
    <w:rsid w:val="006E7408"/>
    <w:rsid w:val="006E759B"/>
    <w:rsid w:val="006E7A26"/>
    <w:rsid w:val="006E7EC3"/>
    <w:rsid w:val="006F0E9A"/>
    <w:rsid w:val="006F1349"/>
    <w:rsid w:val="006F2214"/>
    <w:rsid w:val="006F240B"/>
    <w:rsid w:val="006F26AC"/>
    <w:rsid w:val="006F2CE1"/>
    <w:rsid w:val="006F2F38"/>
    <w:rsid w:val="006F3859"/>
    <w:rsid w:val="006F38E3"/>
    <w:rsid w:val="006F43DE"/>
    <w:rsid w:val="006F487B"/>
    <w:rsid w:val="006F48EC"/>
    <w:rsid w:val="006F4CCF"/>
    <w:rsid w:val="006F54D1"/>
    <w:rsid w:val="006F5669"/>
    <w:rsid w:val="006F5B65"/>
    <w:rsid w:val="006F5DFE"/>
    <w:rsid w:val="006F5E9E"/>
    <w:rsid w:val="006F684A"/>
    <w:rsid w:val="006F7761"/>
    <w:rsid w:val="007003E1"/>
    <w:rsid w:val="007004B6"/>
    <w:rsid w:val="00700928"/>
    <w:rsid w:val="00701791"/>
    <w:rsid w:val="007017AE"/>
    <w:rsid w:val="00701893"/>
    <w:rsid w:val="00701B42"/>
    <w:rsid w:val="00701EC7"/>
    <w:rsid w:val="00702299"/>
    <w:rsid w:val="007025A9"/>
    <w:rsid w:val="007026E5"/>
    <w:rsid w:val="007031B7"/>
    <w:rsid w:val="00703C0F"/>
    <w:rsid w:val="00703E63"/>
    <w:rsid w:val="00704974"/>
    <w:rsid w:val="00704A3B"/>
    <w:rsid w:val="00704BCF"/>
    <w:rsid w:val="00704C49"/>
    <w:rsid w:val="00704D14"/>
    <w:rsid w:val="0070528A"/>
    <w:rsid w:val="00705772"/>
    <w:rsid w:val="00705DAF"/>
    <w:rsid w:val="00706851"/>
    <w:rsid w:val="00707238"/>
    <w:rsid w:val="0071019F"/>
    <w:rsid w:val="00710958"/>
    <w:rsid w:val="00710DE3"/>
    <w:rsid w:val="007111DE"/>
    <w:rsid w:val="007113C1"/>
    <w:rsid w:val="0071146A"/>
    <w:rsid w:val="0071156B"/>
    <w:rsid w:val="00711802"/>
    <w:rsid w:val="007118CA"/>
    <w:rsid w:val="00711EE2"/>
    <w:rsid w:val="007121D1"/>
    <w:rsid w:val="007126FF"/>
    <w:rsid w:val="00713188"/>
    <w:rsid w:val="00713294"/>
    <w:rsid w:val="00713CF5"/>
    <w:rsid w:val="00713DD0"/>
    <w:rsid w:val="007143F4"/>
    <w:rsid w:val="007145FC"/>
    <w:rsid w:val="007147FE"/>
    <w:rsid w:val="00714A10"/>
    <w:rsid w:val="00714E90"/>
    <w:rsid w:val="007150E3"/>
    <w:rsid w:val="00715342"/>
    <w:rsid w:val="0071581C"/>
    <w:rsid w:val="00715B81"/>
    <w:rsid w:val="00715D0B"/>
    <w:rsid w:val="00716520"/>
    <w:rsid w:val="007166B9"/>
    <w:rsid w:val="00716BE8"/>
    <w:rsid w:val="00716ED0"/>
    <w:rsid w:val="0071725F"/>
    <w:rsid w:val="00717F9B"/>
    <w:rsid w:val="00721057"/>
    <w:rsid w:val="007210A8"/>
    <w:rsid w:val="007210CD"/>
    <w:rsid w:val="0072153F"/>
    <w:rsid w:val="007218B3"/>
    <w:rsid w:val="00721F4A"/>
    <w:rsid w:val="007220D4"/>
    <w:rsid w:val="00722397"/>
    <w:rsid w:val="00722A3E"/>
    <w:rsid w:val="00722B40"/>
    <w:rsid w:val="00722F47"/>
    <w:rsid w:val="00723154"/>
    <w:rsid w:val="00723F34"/>
    <w:rsid w:val="00724126"/>
    <w:rsid w:val="007241D7"/>
    <w:rsid w:val="0072465B"/>
    <w:rsid w:val="0072481F"/>
    <w:rsid w:val="00726559"/>
    <w:rsid w:val="007268E2"/>
    <w:rsid w:val="007279C4"/>
    <w:rsid w:val="00727C0C"/>
    <w:rsid w:val="007300EB"/>
    <w:rsid w:val="00730130"/>
    <w:rsid w:val="00730245"/>
    <w:rsid w:val="00730631"/>
    <w:rsid w:val="00730CAD"/>
    <w:rsid w:val="00730D73"/>
    <w:rsid w:val="0073135B"/>
    <w:rsid w:val="007315D3"/>
    <w:rsid w:val="007319EA"/>
    <w:rsid w:val="00731BAE"/>
    <w:rsid w:val="00731E6F"/>
    <w:rsid w:val="00732646"/>
    <w:rsid w:val="0073287E"/>
    <w:rsid w:val="00732C03"/>
    <w:rsid w:val="007332E3"/>
    <w:rsid w:val="00733FA1"/>
    <w:rsid w:val="007340FA"/>
    <w:rsid w:val="007342D6"/>
    <w:rsid w:val="00734ADB"/>
    <w:rsid w:val="00734F5B"/>
    <w:rsid w:val="00735E5E"/>
    <w:rsid w:val="00735E6D"/>
    <w:rsid w:val="00736B74"/>
    <w:rsid w:val="0073720D"/>
    <w:rsid w:val="007375D7"/>
    <w:rsid w:val="00737C3E"/>
    <w:rsid w:val="007401F8"/>
    <w:rsid w:val="00740461"/>
    <w:rsid w:val="0074165B"/>
    <w:rsid w:val="00741844"/>
    <w:rsid w:val="00741A10"/>
    <w:rsid w:val="00741AD2"/>
    <w:rsid w:val="00742700"/>
    <w:rsid w:val="0074313D"/>
    <w:rsid w:val="00743208"/>
    <w:rsid w:val="00744007"/>
    <w:rsid w:val="00744739"/>
    <w:rsid w:val="0074554A"/>
    <w:rsid w:val="007464FA"/>
    <w:rsid w:val="00747346"/>
    <w:rsid w:val="00747531"/>
    <w:rsid w:val="007477DB"/>
    <w:rsid w:val="00747A70"/>
    <w:rsid w:val="00747B35"/>
    <w:rsid w:val="00751016"/>
    <w:rsid w:val="007510E4"/>
    <w:rsid w:val="0075144C"/>
    <w:rsid w:val="0075144D"/>
    <w:rsid w:val="0075150F"/>
    <w:rsid w:val="007515E4"/>
    <w:rsid w:val="00751890"/>
    <w:rsid w:val="00751AD5"/>
    <w:rsid w:val="00752036"/>
    <w:rsid w:val="00752774"/>
    <w:rsid w:val="00753256"/>
    <w:rsid w:val="0075377E"/>
    <w:rsid w:val="00753EEB"/>
    <w:rsid w:val="0075408D"/>
    <w:rsid w:val="007554B0"/>
    <w:rsid w:val="007555C8"/>
    <w:rsid w:val="0075624E"/>
    <w:rsid w:val="00756E01"/>
    <w:rsid w:val="007574B8"/>
    <w:rsid w:val="007575B2"/>
    <w:rsid w:val="007579B5"/>
    <w:rsid w:val="00757CB0"/>
    <w:rsid w:val="00760973"/>
    <w:rsid w:val="00760F91"/>
    <w:rsid w:val="007614C8"/>
    <w:rsid w:val="007617BE"/>
    <w:rsid w:val="00762BC2"/>
    <w:rsid w:val="00762FFF"/>
    <w:rsid w:val="00763635"/>
    <w:rsid w:val="007638DD"/>
    <w:rsid w:val="00763B70"/>
    <w:rsid w:val="007649A2"/>
    <w:rsid w:val="00764ED4"/>
    <w:rsid w:val="00764FD2"/>
    <w:rsid w:val="00765568"/>
    <w:rsid w:val="00765D27"/>
    <w:rsid w:val="007661A2"/>
    <w:rsid w:val="00766809"/>
    <w:rsid w:val="00766900"/>
    <w:rsid w:val="00767024"/>
    <w:rsid w:val="00767093"/>
    <w:rsid w:val="00767189"/>
    <w:rsid w:val="007671F4"/>
    <w:rsid w:val="00767251"/>
    <w:rsid w:val="007672E9"/>
    <w:rsid w:val="0076756A"/>
    <w:rsid w:val="00767C48"/>
    <w:rsid w:val="00770303"/>
    <w:rsid w:val="007703D0"/>
    <w:rsid w:val="00770750"/>
    <w:rsid w:val="007715B1"/>
    <w:rsid w:val="007715E4"/>
    <w:rsid w:val="00771767"/>
    <w:rsid w:val="00771929"/>
    <w:rsid w:val="00771A16"/>
    <w:rsid w:val="0077235B"/>
    <w:rsid w:val="00772426"/>
    <w:rsid w:val="00772603"/>
    <w:rsid w:val="00772C2F"/>
    <w:rsid w:val="00772E57"/>
    <w:rsid w:val="00772F9C"/>
    <w:rsid w:val="0077372B"/>
    <w:rsid w:val="00773F67"/>
    <w:rsid w:val="00773F6A"/>
    <w:rsid w:val="00774142"/>
    <w:rsid w:val="00774163"/>
    <w:rsid w:val="007744E4"/>
    <w:rsid w:val="00774708"/>
    <w:rsid w:val="007748A5"/>
    <w:rsid w:val="00776320"/>
    <w:rsid w:val="00776C8C"/>
    <w:rsid w:val="007770E3"/>
    <w:rsid w:val="0077756E"/>
    <w:rsid w:val="0077774B"/>
    <w:rsid w:val="00777E7D"/>
    <w:rsid w:val="007805E8"/>
    <w:rsid w:val="00780757"/>
    <w:rsid w:val="00780B5F"/>
    <w:rsid w:val="00780F35"/>
    <w:rsid w:val="00780F7F"/>
    <w:rsid w:val="007813DE"/>
    <w:rsid w:val="00781547"/>
    <w:rsid w:val="00782441"/>
    <w:rsid w:val="00782900"/>
    <w:rsid w:val="00782A1A"/>
    <w:rsid w:val="0078320C"/>
    <w:rsid w:val="00783576"/>
    <w:rsid w:val="0078387C"/>
    <w:rsid w:val="00784814"/>
    <w:rsid w:val="00785413"/>
    <w:rsid w:val="0078639D"/>
    <w:rsid w:val="007866CE"/>
    <w:rsid w:val="007869C0"/>
    <w:rsid w:val="00787483"/>
    <w:rsid w:val="007879B6"/>
    <w:rsid w:val="0079054C"/>
    <w:rsid w:val="007905E7"/>
    <w:rsid w:val="00790759"/>
    <w:rsid w:val="00790C0B"/>
    <w:rsid w:val="007915DF"/>
    <w:rsid w:val="00791892"/>
    <w:rsid w:val="007918FD"/>
    <w:rsid w:val="00791A9C"/>
    <w:rsid w:val="00791BBC"/>
    <w:rsid w:val="00791F7E"/>
    <w:rsid w:val="0079251F"/>
    <w:rsid w:val="00792A9B"/>
    <w:rsid w:val="007932C7"/>
    <w:rsid w:val="00793978"/>
    <w:rsid w:val="00793A3C"/>
    <w:rsid w:val="007943A2"/>
    <w:rsid w:val="007948A3"/>
    <w:rsid w:val="00794991"/>
    <w:rsid w:val="00794CB7"/>
    <w:rsid w:val="00795138"/>
    <w:rsid w:val="00795527"/>
    <w:rsid w:val="00795A6A"/>
    <w:rsid w:val="00795F1D"/>
    <w:rsid w:val="00795F8F"/>
    <w:rsid w:val="00796962"/>
    <w:rsid w:val="00796D50"/>
    <w:rsid w:val="00797666"/>
    <w:rsid w:val="00797BAE"/>
    <w:rsid w:val="00797D31"/>
    <w:rsid w:val="00797E9E"/>
    <w:rsid w:val="00797EAA"/>
    <w:rsid w:val="007A0087"/>
    <w:rsid w:val="007A195A"/>
    <w:rsid w:val="007A1A7E"/>
    <w:rsid w:val="007A1D55"/>
    <w:rsid w:val="007A1DD7"/>
    <w:rsid w:val="007A20FC"/>
    <w:rsid w:val="007A2518"/>
    <w:rsid w:val="007A257B"/>
    <w:rsid w:val="007A2C2B"/>
    <w:rsid w:val="007A32C5"/>
    <w:rsid w:val="007A3672"/>
    <w:rsid w:val="007A3683"/>
    <w:rsid w:val="007A383B"/>
    <w:rsid w:val="007A3ADD"/>
    <w:rsid w:val="007A44CD"/>
    <w:rsid w:val="007A4522"/>
    <w:rsid w:val="007A4594"/>
    <w:rsid w:val="007A4D68"/>
    <w:rsid w:val="007A511F"/>
    <w:rsid w:val="007A53B7"/>
    <w:rsid w:val="007A5432"/>
    <w:rsid w:val="007A5C16"/>
    <w:rsid w:val="007A5D2B"/>
    <w:rsid w:val="007A5D61"/>
    <w:rsid w:val="007A5F8E"/>
    <w:rsid w:val="007A638C"/>
    <w:rsid w:val="007A762D"/>
    <w:rsid w:val="007A7655"/>
    <w:rsid w:val="007A7A46"/>
    <w:rsid w:val="007B0150"/>
    <w:rsid w:val="007B0CC2"/>
    <w:rsid w:val="007B0D90"/>
    <w:rsid w:val="007B15F4"/>
    <w:rsid w:val="007B1A73"/>
    <w:rsid w:val="007B1EAB"/>
    <w:rsid w:val="007B1F58"/>
    <w:rsid w:val="007B22F9"/>
    <w:rsid w:val="007B24D3"/>
    <w:rsid w:val="007B25E1"/>
    <w:rsid w:val="007B2B12"/>
    <w:rsid w:val="007B3706"/>
    <w:rsid w:val="007B37D3"/>
    <w:rsid w:val="007B4313"/>
    <w:rsid w:val="007B4750"/>
    <w:rsid w:val="007B4AC4"/>
    <w:rsid w:val="007B5708"/>
    <w:rsid w:val="007B586B"/>
    <w:rsid w:val="007B5B23"/>
    <w:rsid w:val="007B63F4"/>
    <w:rsid w:val="007B6A4C"/>
    <w:rsid w:val="007B6FBA"/>
    <w:rsid w:val="007B7123"/>
    <w:rsid w:val="007B75E3"/>
    <w:rsid w:val="007B793F"/>
    <w:rsid w:val="007C09C8"/>
    <w:rsid w:val="007C1478"/>
    <w:rsid w:val="007C20EA"/>
    <w:rsid w:val="007C2215"/>
    <w:rsid w:val="007C2572"/>
    <w:rsid w:val="007C263A"/>
    <w:rsid w:val="007C2FEB"/>
    <w:rsid w:val="007C30A2"/>
    <w:rsid w:val="007C329B"/>
    <w:rsid w:val="007C3EA0"/>
    <w:rsid w:val="007C5544"/>
    <w:rsid w:val="007C55B9"/>
    <w:rsid w:val="007C5607"/>
    <w:rsid w:val="007C5E94"/>
    <w:rsid w:val="007C6297"/>
    <w:rsid w:val="007C62FA"/>
    <w:rsid w:val="007C6343"/>
    <w:rsid w:val="007C6900"/>
    <w:rsid w:val="007C711F"/>
    <w:rsid w:val="007C7A87"/>
    <w:rsid w:val="007D02EB"/>
    <w:rsid w:val="007D045A"/>
    <w:rsid w:val="007D09D8"/>
    <w:rsid w:val="007D0AFE"/>
    <w:rsid w:val="007D14BC"/>
    <w:rsid w:val="007D14CD"/>
    <w:rsid w:val="007D216C"/>
    <w:rsid w:val="007D251C"/>
    <w:rsid w:val="007D2699"/>
    <w:rsid w:val="007D278F"/>
    <w:rsid w:val="007D2F8D"/>
    <w:rsid w:val="007D307A"/>
    <w:rsid w:val="007D32CC"/>
    <w:rsid w:val="007D3387"/>
    <w:rsid w:val="007D356B"/>
    <w:rsid w:val="007D36B9"/>
    <w:rsid w:val="007D3E2B"/>
    <w:rsid w:val="007D41D9"/>
    <w:rsid w:val="007D4471"/>
    <w:rsid w:val="007D4599"/>
    <w:rsid w:val="007D5910"/>
    <w:rsid w:val="007D5920"/>
    <w:rsid w:val="007D5DE7"/>
    <w:rsid w:val="007D61E4"/>
    <w:rsid w:val="007D64CD"/>
    <w:rsid w:val="007D65FE"/>
    <w:rsid w:val="007D67BB"/>
    <w:rsid w:val="007D6837"/>
    <w:rsid w:val="007D71FF"/>
    <w:rsid w:val="007D720E"/>
    <w:rsid w:val="007D7389"/>
    <w:rsid w:val="007D79C8"/>
    <w:rsid w:val="007E0172"/>
    <w:rsid w:val="007E0286"/>
    <w:rsid w:val="007E0E38"/>
    <w:rsid w:val="007E0F2F"/>
    <w:rsid w:val="007E1FE9"/>
    <w:rsid w:val="007E23B8"/>
    <w:rsid w:val="007E257E"/>
    <w:rsid w:val="007E2B9A"/>
    <w:rsid w:val="007E2FB2"/>
    <w:rsid w:val="007E343F"/>
    <w:rsid w:val="007E4277"/>
    <w:rsid w:val="007E4517"/>
    <w:rsid w:val="007E5311"/>
    <w:rsid w:val="007E5381"/>
    <w:rsid w:val="007E6C4A"/>
    <w:rsid w:val="007E727F"/>
    <w:rsid w:val="007E7498"/>
    <w:rsid w:val="007E789E"/>
    <w:rsid w:val="007E7EB8"/>
    <w:rsid w:val="007F0117"/>
    <w:rsid w:val="007F017B"/>
    <w:rsid w:val="007F024C"/>
    <w:rsid w:val="007F0EC3"/>
    <w:rsid w:val="007F1270"/>
    <w:rsid w:val="007F1B09"/>
    <w:rsid w:val="007F2845"/>
    <w:rsid w:val="007F2FB3"/>
    <w:rsid w:val="007F3288"/>
    <w:rsid w:val="007F3567"/>
    <w:rsid w:val="007F363B"/>
    <w:rsid w:val="007F3B57"/>
    <w:rsid w:val="007F3D76"/>
    <w:rsid w:val="007F45F6"/>
    <w:rsid w:val="007F48D2"/>
    <w:rsid w:val="007F4A2E"/>
    <w:rsid w:val="007F4F25"/>
    <w:rsid w:val="007F546F"/>
    <w:rsid w:val="007F5546"/>
    <w:rsid w:val="007F5ADA"/>
    <w:rsid w:val="007F5BC3"/>
    <w:rsid w:val="007F5CAE"/>
    <w:rsid w:val="007F637E"/>
    <w:rsid w:val="007F66B9"/>
    <w:rsid w:val="007F6E0C"/>
    <w:rsid w:val="007F718A"/>
    <w:rsid w:val="007F7833"/>
    <w:rsid w:val="007F7B5B"/>
    <w:rsid w:val="00800820"/>
    <w:rsid w:val="00800855"/>
    <w:rsid w:val="00800D67"/>
    <w:rsid w:val="00800FBA"/>
    <w:rsid w:val="00801617"/>
    <w:rsid w:val="00801B57"/>
    <w:rsid w:val="00801FA1"/>
    <w:rsid w:val="0080299F"/>
    <w:rsid w:val="00802B59"/>
    <w:rsid w:val="00802D1B"/>
    <w:rsid w:val="00803E26"/>
    <w:rsid w:val="0080404E"/>
    <w:rsid w:val="00804B2F"/>
    <w:rsid w:val="008053C0"/>
    <w:rsid w:val="00805484"/>
    <w:rsid w:val="00805908"/>
    <w:rsid w:val="00805B99"/>
    <w:rsid w:val="00805BF9"/>
    <w:rsid w:val="00805D32"/>
    <w:rsid w:val="00806161"/>
    <w:rsid w:val="0080693C"/>
    <w:rsid w:val="00806CD4"/>
    <w:rsid w:val="0080755F"/>
    <w:rsid w:val="008075C0"/>
    <w:rsid w:val="00807641"/>
    <w:rsid w:val="00807C6D"/>
    <w:rsid w:val="0081000C"/>
    <w:rsid w:val="0081024B"/>
    <w:rsid w:val="008104CA"/>
    <w:rsid w:val="00810B08"/>
    <w:rsid w:val="00810F4F"/>
    <w:rsid w:val="00811F39"/>
    <w:rsid w:val="008134F0"/>
    <w:rsid w:val="0081354D"/>
    <w:rsid w:val="00813781"/>
    <w:rsid w:val="00813784"/>
    <w:rsid w:val="00813C65"/>
    <w:rsid w:val="0081437B"/>
    <w:rsid w:val="0081469F"/>
    <w:rsid w:val="008149CC"/>
    <w:rsid w:val="00814EE6"/>
    <w:rsid w:val="008153DB"/>
    <w:rsid w:val="00815F2A"/>
    <w:rsid w:val="008163E1"/>
    <w:rsid w:val="00816610"/>
    <w:rsid w:val="0081697D"/>
    <w:rsid w:val="00816C1A"/>
    <w:rsid w:val="00816C46"/>
    <w:rsid w:val="008172FF"/>
    <w:rsid w:val="00817F47"/>
    <w:rsid w:val="008200CB"/>
    <w:rsid w:val="00820174"/>
    <w:rsid w:val="008202FA"/>
    <w:rsid w:val="008204FE"/>
    <w:rsid w:val="00820E4E"/>
    <w:rsid w:val="0082126E"/>
    <w:rsid w:val="008225A1"/>
    <w:rsid w:val="00822E67"/>
    <w:rsid w:val="00823432"/>
    <w:rsid w:val="00823460"/>
    <w:rsid w:val="00823613"/>
    <w:rsid w:val="0082372A"/>
    <w:rsid w:val="0082502E"/>
    <w:rsid w:val="00825A4D"/>
    <w:rsid w:val="00825A7C"/>
    <w:rsid w:val="008262F4"/>
    <w:rsid w:val="0082695C"/>
    <w:rsid w:val="0082718B"/>
    <w:rsid w:val="008273CE"/>
    <w:rsid w:val="00827439"/>
    <w:rsid w:val="00827A25"/>
    <w:rsid w:val="00827FE4"/>
    <w:rsid w:val="00830630"/>
    <w:rsid w:val="00830844"/>
    <w:rsid w:val="008319EB"/>
    <w:rsid w:val="00831E8D"/>
    <w:rsid w:val="00831EF5"/>
    <w:rsid w:val="00832088"/>
    <w:rsid w:val="00832141"/>
    <w:rsid w:val="00832C67"/>
    <w:rsid w:val="0083362F"/>
    <w:rsid w:val="00833DC7"/>
    <w:rsid w:val="008345C9"/>
    <w:rsid w:val="0083469B"/>
    <w:rsid w:val="00834E89"/>
    <w:rsid w:val="00834EE9"/>
    <w:rsid w:val="00834FDC"/>
    <w:rsid w:val="00835046"/>
    <w:rsid w:val="008350FC"/>
    <w:rsid w:val="008360BC"/>
    <w:rsid w:val="00836CE5"/>
    <w:rsid w:val="008373BB"/>
    <w:rsid w:val="00837EBA"/>
    <w:rsid w:val="00840237"/>
    <w:rsid w:val="0084046B"/>
    <w:rsid w:val="00840677"/>
    <w:rsid w:val="0084099E"/>
    <w:rsid w:val="00840DA4"/>
    <w:rsid w:val="00840DCB"/>
    <w:rsid w:val="0084155D"/>
    <w:rsid w:val="008424B9"/>
    <w:rsid w:val="0084350D"/>
    <w:rsid w:val="00843510"/>
    <w:rsid w:val="00843908"/>
    <w:rsid w:val="00843C63"/>
    <w:rsid w:val="008446EE"/>
    <w:rsid w:val="00844A06"/>
    <w:rsid w:val="00844A44"/>
    <w:rsid w:val="008451C8"/>
    <w:rsid w:val="00845C05"/>
    <w:rsid w:val="008460A2"/>
    <w:rsid w:val="00846701"/>
    <w:rsid w:val="008473CB"/>
    <w:rsid w:val="00847A06"/>
    <w:rsid w:val="00847A83"/>
    <w:rsid w:val="00850374"/>
    <w:rsid w:val="0085046E"/>
    <w:rsid w:val="00850582"/>
    <w:rsid w:val="008514E5"/>
    <w:rsid w:val="008524F0"/>
    <w:rsid w:val="0085286D"/>
    <w:rsid w:val="00853397"/>
    <w:rsid w:val="008538BC"/>
    <w:rsid w:val="008539CE"/>
    <w:rsid w:val="00853C61"/>
    <w:rsid w:val="00853F62"/>
    <w:rsid w:val="008541C4"/>
    <w:rsid w:val="00854BE5"/>
    <w:rsid w:val="00855314"/>
    <w:rsid w:val="00855395"/>
    <w:rsid w:val="00855481"/>
    <w:rsid w:val="008554A5"/>
    <w:rsid w:val="00855F84"/>
    <w:rsid w:val="0085653B"/>
    <w:rsid w:val="008565B9"/>
    <w:rsid w:val="00856671"/>
    <w:rsid w:val="00856B02"/>
    <w:rsid w:val="0085705C"/>
    <w:rsid w:val="008600F6"/>
    <w:rsid w:val="00860992"/>
    <w:rsid w:val="008609F0"/>
    <w:rsid w:val="00860C38"/>
    <w:rsid w:val="00860D73"/>
    <w:rsid w:val="00861052"/>
    <w:rsid w:val="00861A5F"/>
    <w:rsid w:val="00861CAE"/>
    <w:rsid w:val="00862901"/>
    <w:rsid w:val="00862D90"/>
    <w:rsid w:val="00863601"/>
    <w:rsid w:val="0086399E"/>
    <w:rsid w:val="00863A4D"/>
    <w:rsid w:val="00863F74"/>
    <w:rsid w:val="00864C08"/>
    <w:rsid w:val="00865049"/>
    <w:rsid w:val="0086519A"/>
    <w:rsid w:val="00865380"/>
    <w:rsid w:val="008654BF"/>
    <w:rsid w:val="00865595"/>
    <w:rsid w:val="00865609"/>
    <w:rsid w:val="00866851"/>
    <w:rsid w:val="00870AC7"/>
    <w:rsid w:val="00870BBA"/>
    <w:rsid w:val="00871768"/>
    <w:rsid w:val="00871E11"/>
    <w:rsid w:val="00871F6C"/>
    <w:rsid w:val="00872163"/>
    <w:rsid w:val="00872254"/>
    <w:rsid w:val="008725C3"/>
    <w:rsid w:val="008726BB"/>
    <w:rsid w:val="00872B63"/>
    <w:rsid w:val="00872D09"/>
    <w:rsid w:val="00872EF6"/>
    <w:rsid w:val="00873048"/>
    <w:rsid w:val="008732B0"/>
    <w:rsid w:val="008738A0"/>
    <w:rsid w:val="00873BBE"/>
    <w:rsid w:val="00873CAE"/>
    <w:rsid w:val="00874A2D"/>
    <w:rsid w:val="00874BEC"/>
    <w:rsid w:val="00875128"/>
    <w:rsid w:val="00875927"/>
    <w:rsid w:val="00875C30"/>
    <w:rsid w:val="00877924"/>
    <w:rsid w:val="00880674"/>
    <w:rsid w:val="008811C9"/>
    <w:rsid w:val="008812EC"/>
    <w:rsid w:val="0088196A"/>
    <w:rsid w:val="00881C44"/>
    <w:rsid w:val="00882285"/>
    <w:rsid w:val="0088231D"/>
    <w:rsid w:val="0088267F"/>
    <w:rsid w:val="0088288B"/>
    <w:rsid w:val="00883D7F"/>
    <w:rsid w:val="00884303"/>
    <w:rsid w:val="008846DA"/>
    <w:rsid w:val="0088494E"/>
    <w:rsid w:val="0088506E"/>
    <w:rsid w:val="0088693F"/>
    <w:rsid w:val="008869CB"/>
    <w:rsid w:val="0088749E"/>
    <w:rsid w:val="00887E8E"/>
    <w:rsid w:val="00887F2B"/>
    <w:rsid w:val="00887F83"/>
    <w:rsid w:val="0089067E"/>
    <w:rsid w:val="00890781"/>
    <w:rsid w:val="00890872"/>
    <w:rsid w:val="00890915"/>
    <w:rsid w:val="0089098D"/>
    <w:rsid w:val="00890D46"/>
    <w:rsid w:val="00890D62"/>
    <w:rsid w:val="00891054"/>
    <w:rsid w:val="00891275"/>
    <w:rsid w:val="0089177E"/>
    <w:rsid w:val="008918C8"/>
    <w:rsid w:val="008926D9"/>
    <w:rsid w:val="00892EE7"/>
    <w:rsid w:val="00893F93"/>
    <w:rsid w:val="008946C1"/>
    <w:rsid w:val="008947EF"/>
    <w:rsid w:val="00894963"/>
    <w:rsid w:val="008965E9"/>
    <w:rsid w:val="00896C85"/>
    <w:rsid w:val="00897391"/>
    <w:rsid w:val="008974E3"/>
    <w:rsid w:val="008974F0"/>
    <w:rsid w:val="008A0987"/>
    <w:rsid w:val="008A15E1"/>
    <w:rsid w:val="008A18CF"/>
    <w:rsid w:val="008A19E8"/>
    <w:rsid w:val="008A1CA6"/>
    <w:rsid w:val="008A1DD2"/>
    <w:rsid w:val="008A30B7"/>
    <w:rsid w:val="008A3912"/>
    <w:rsid w:val="008A4F7A"/>
    <w:rsid w:val="008A5100"/>
    <w:rsid w:val="008A51D1"/>
    <w:rsid w:val="008A5AFD"/>
    <w:rsid w:val="008A6589"/>
    <w:rsid w:val="008A7033"/>
    <w:rsid w:val="008A74FD"/>
    <w:rsid w:val="008A782A"/>
    <w:rsid w:val="008A7A19"/>
    <w:rsid w:val="008B11A5"/>
    <w:rsid w:val="008B11A9"/>
    <w:rsid w:val="008B1413"/>
    <w:rsid w:val="008B175F"/>
    <w:rsid w:val="008B1957"/>
    <w:rsid w:val="008B19C5"/>
    <w:rsid w:val="008B1D8E"/>
    <w:rsid w:val="008B1EB3"/>
    <w:rsid w:val="008B22FE"/>
    <w:rsid w:val="008B27AA"/>
    <w:rsid w:val="008B2DBF"/>
    <w:rsid w:val="008B2DF5"/>
    <w:rsid w:val="008B355D"/>
    <w:rsid w:val="008B45BC"/>
    <w:rsid w:val="008B4B9D"/>
    <w:rsid w:val="008B569E"/>
    <w:rsid w:val="008B58BD"/>
    <w:rsid w:val="008B601E"/>
    <w:rsid w:val="008B6065"/>
    <w:rsid w:val="008B61D2"/>
    <w:rsid w:val="008B67BC"/>
    <w:rsid w:val="008B68D6"/>
    <w:rsid w:val="008B6A7E"/>
    <w:rsid w:val="008B7030"/>
    <w:rsid w:val="008B707F"/>
    <w:rsid w:val="008B7A15"/>
    <w:rsid w:val="008B7F70"/>
    <w:rsid w:val="008C012A"/>
    <w:rsid w:val="008C0966"/>
    <w:rsid w:val="008C1785"/>
    <w:rsid w:val="008C2A04"/>
    <w:rsid w:val="008C2C10"/>
    <w:rsid w:val="008C3306"/>
    <w:rsid w:val="008C388D"/>
    <w:rsid w:val="008C4544"/>
    <w:rsid w:val="008C4988"/>
    <w:rsid w:val="008C4AB9"/>
    <w:rsid w:val="008C4D12"/>
    <w:rsid w:val="008C4F76"/>
    <w:rsid w:val="008C5021"/>
    <w:rsid w:val="008C64F0"/>
    <w:rsid w:val="008C663B"/>
    <w:rsid w:val="008C6916"/>
    <w:rsid w:val="008C6978"/>
    <w:rsid w:val="008C6B9D"/>
    <w:rsid w:val="008C7103"/>
    <w:rsid w:val="008C718A"/>
    <w:rsid w:val="008C7386"/>
    <w:rsid w:val="008C7DB6"/>
    <w:rsid w:val="008D0554"/>
    <w:rsid w:val="008D148F"/>
    <w:rsid w:val="008D1686"/>
    <w:rsid w:val="008D1B3C"/>
    <w:rsid w:val="008D239D"/>
    <w:rsid w:val="008D2CF2"/>
    <w:rsid w:val="008D3349"/>
    <w:rsid w:val="008D3886"/>
    <w:rsid w:val="008D3C58"/>
    <w:rsid w:val="008D4051"/>
    <w:rsid w:val="008D53FE"/>
    <w:rsid w:val="008D5D5E"/>
    <w:rsid w:val="008D5EEC"/>
    <w:rsid w:val="008D6153"/>
    <w:rsid w:val="008D643A"/>
    <w:rsid w:val="008D69A9"/>
    <w:rsid w:val="008D6D4F"/>
    <w:rsid w:val="008D7434"/>
    <w:rsid w:val="008D7AA0"/>
    <w:rsid w:val="008E034A"/>
    <w:rsid w:val="008E0E8A"/>
    <w:rsid w:val="008E1142"/>
    <w:rsid w:val="008E1260"/>
    <w:rsid w:val="008E1762"/>
    <w:rsid w:val="008E17A3"/>
    <w:rsid w:val="008E185B"/>
    <w:rsid w:val="008E1AB7"/>
    <w:rsid w:val="008E1E7F"/>
    <w:rsid w:val="008E2372"/>
    <w:rsid w:val="008E24ED"/>
    <w:rsid w:val="008E260B"/>
    <w:rsid w:val="008E2A85"/>
    <w:rsid w:val="008E2E4E"/>
    <w:rsid w:val="008E2F2F"/>
    <w:rsid w:val="008E3244"/>
    <w:rsid w:val="008E336B"/>
    <w:rsid w:val="008E3B8C"/>
    <w:rsid w:val="008E3CAB"/>
    <w:rsid w:val="008E410B"/>
    <w:rsid w:val="008E4376"/>
    <w:rsid w:val="008E4431"/>
    <w:rsid w:val="008E4AAF"/>
    <w:rsid w:val="008E4E40"/>
    <w:rsid w:val="008E6493"/>
    <w:rsid w:val="008E6764"/>
    <w:rsid w:val="008E7149"/>
    <w:rsid w:val="008E7771"/>
    <w:rsid w:val="008E78CD"/>
    <w:rsid w:val="008F1098"/>
    <w:rsid w:val="008F1A2D"/>
    <w:rsid w:val="008F203A"/>
    <w:rsid w:val="008F2548"/>
    <w:rsid w:val="008F264D"/>
    <w:rsid w:val="008F26DA"/>
    <w:rsid w:val="008F27FA"/>
    <w:rsid w:val="008F28E7"/>
    <w:rsid w:val="008F28FA"/>
    <w:rsid w:val="008F295B"/>
    <w:rsid w:val="008F3278"/>
    <w:rsid w:val="008F35A8"/>
    <w:rsid w:val="008F3AEB"/>
    <w:rsid w:val="008F3F0C"/>
    <w:rsid w:val="008F429E"/>
    <w:rsid w:val="008F4980"/>
    <w:rsid w:val="008F4E0E"/>
    <w:rsid w:val="008F5165"/>
    <w:rsid w:val="008F56FF"/>
    <w:rsid w:val="008F5713"/>
    <w:rsid w:val="008F62C6"/>
    <w:rsid w:val="008F6653"/>
    <w:rsid w:val="008F68BF"/>
    <w:rsid w:val="008F7A72"/>
    <w:rsid w:val="00900010"/>
    <w:rsid w:val="00900057"/>
    <w:rsid w:val="009007F5"/>
    <w:rsid w:val="00900D65"/>
    <w:rsid w:val="00903495"/>
    <w:rsid w:val="0090358F"/>
    <w:rsid w:val="0090379F"/>
    <w:rsid w:val="00903DFB"/>
    <w:rsid w:val="00904DB6"/>
    <w:rsid w:val="00905238"/>
    <w:rsid w:val="009052BE"/>
    <w:rsid w:val="009058BD"/>
    <w:rsid w:val="00905929"/>
    <w:rsid w:val="0090592C"/>
    <w:rsid w:val="00905A6C"/>
    <w:rsid w:val="009061B6"/>
    <w:rsid w:val="00906301"/>
    <w:rsid w:val="009063E2"/>
    <w:rsid w:val="009066CD"/>
    <w:rsid w:val="00906AD0"/>
    <w:rsid w:val="00906AD4"/>
    <w:rsid w:val="00906DD3"/>
    <w:rsid w:val="00906F84"/>
    <w:rsid w:val="0090720F"/>
    <w:rsid w:val="009074F1"/>
    <w:rsid w:val="009076BD"/>
    <w:rsid w:val="00907DC9"/>
    <w:rsid w:val="00907F11"/>
    <w:rsid w:val="00910402"/>
    <w:rsid w:val="00910DB7"/>
    <w:rsid w:val="00911820"/>
    <w:rsid w:val="00911893"/>
    <w:rsid w:val="009118D1"/>
    <w:rsid w:val="00911E87"/>
    <w:rsid w:val="00912BBD"/>
    <w:rsid w:val="00912BF5"/>
    <w:rsid w:val="00913763"/>
    <w:rsid w:val="009140CA"/>
    <w:rsid w:val="00914165"/>
    <w:rsid w:val="0091441D"/>
    <w:rsid w:val="009147BA"/>
    <w:rsid w:val="00915374"/>
    <w:rsid w:val="009155B7"/>
    <w:rsid w:val="00916049"/>
    <w:rsid w:val="009167DC"/>
    <w:rsid w:val="0091682B"/>
    <w:rsid w:val="00916944"/>
    <w:rsid w:val="00916DB0"/>
    <w:rsid w:val="009176F3"/>
    <w:rsid w:val="0091770E"/>
    <w:rsid w:val="00920305"/>
    <w:rsid w:val="00920312"/>
    <w:rsid w:val="0092047D"/>
    <w:rsid w:val="009204F2"/>
    <w:rsid w:val="0092053E"/>
    <w:rsid w:val="00920C6B"/>
    <w:rsid w:val="00921142"/>
    <w:rsid w:val="00921178"/>
    <w:rsid w:val="009211D4"/>
    <w:rsid w:val="00921DF8"/>
    <w:rsid w:val="00921E82"/>
    <w:rsid w:val="0092249E"/>
    <w:rsid w:val="00922AF2"/>
    <w:rsid w:val="00922C51"/>
    <w:rsid w:val="009230DC"/>
    <w:rsid w:val="009235D8"/>
    <w:rsid w:val="00924C5A"/>
    <w:rsid w:val="009253EE"/>
    <w:rsid w:val="009256F6"/>
    <w:rsid w:val="0092573D"/>
    <w:rsid w:val="009261AE"/>
    <w:rsid w:val="009261C2"/>
    <w:rsid w:val="00926665"/>
    <w:rsid w:val="00926890"/>
    <w:rsid w:val="00926F53"/>
    <w:rsid w:val="009270B9"/>
    <w:rsid w:val="00927146"/>
    <w:rsid w:val="00927817"/>
    <w:rsid w:val="00927D09"/>
    <w:rsid w:val="009300F3"/>
    <w:rsid w:val="00930121"/>
    <w:rsid w:val="0093053C"/>
    <w:rsid w:val="0093094B"/>
    <w:rsid w:val="00930A0E"/>
    <w:rsid w:val="00930BA1"/>
    <w:rsid w:val="00930E52"/>
    <w:rsid w:val="00931977"/>
    <w:rsid w:val="0093200E"/>
    <w:rsid w:val="0093289B"/>
    <w:rsid w:val="00932B1C"/>
    <w:rsid w:val="00932CB9"/>
    <w:rsid w:val="00933339"/>
    <w:rsid w:val="0093384C"/>
    <w:rsid w:val="00933D01"/>
    <w:rsid w:val="00933ECE"/>
    <w:rsid w:val="00934030"/>
    <w:rsid w:val="0093430D"/>
    <w:rsid w:val="00934685"/>
    <w:rsid w:val="00935A87"/>
    <w:rsid w:val="00936DCA"/>
    <w:rsid w:val="009375C2"/>
    <w:rsid w:val="009378F5"/>
    <w:rsid w:val="00937F15"/>
    <w:rsid w:val="0094135C"/>
    <w:rsid w:val="00941374"/>
    <w:rsid w:val="009417A9"/>
    <w:rsid w:val="009418D7"/>
    <w:rsid w:val="00941BCE"/>
    <w:rsid w:val="00942645"/>
    <w:rsid w:val="009426E8"/>
    <w:rsid w:val="00942FD1"/>
    <w:rsid w:val="00943FB0"/>
    <w:rsid w:val="009441B8"/>
    <w:rsid w:val="0094448B"/>
    <w:rsid w:val="009452EA"/>
    <w:rsid w:val="0094561B"/>
    <w:rsid w:val="00945AF1"/>
    <w:rsid w:val="00945C3D"/>
    <w:rsid w:val="00945DFC"/>
    <w:rsid w:val="0094611F"/>
    <w:rsid w:val="00946497"/>
    <w:rsid w:val="009467FB"/>
    <w:rsid w:val="0094753D"/>
    <w:rsid w:val="009475BB"/>
    <w:rsid w:val="009500E4"/>
    <w:rsid w:val="009503A6"/>
    <w:rsid w:val="00950780"/>
    <w:rsid w:val="00950921"/>
    <w:rsid w:val="0095095B"/>
    <w:rsid w:val="00950F44"/>
    <w:rsid w:val="00951077"/>
    <w:rsid w:val="009513F1"/>
    <w:rsid w:val="009514FF"/>
    <w:rsid w:val="009515D3"/>
    <w:rsid w:val="0095199F"/>
    <w:rsid w:val="00951F4A"/>
    <w:rsid w:val="00952484"/>
    <w:rsid w:val="00952E59"/>
    <w:rsid w:val="00952F10"/>
    <w:rsid w:val="009537A3"/>
    <w:rsid w:val="009542E6"/>
    <w:rsid w:val="009543D5"/>
    <w:rsid w:val="00954624"/>
    <w:rsid w:val="009546E1"/>
    <w:rsid w:val="0095475E"/>
    <w:rsid w:val="0095476C"/>
    <w:rsid w:val="00954F5E"/>
    <w:rsid w:val="0095563E"/>
    <w:rsid w:val="009558E1"/>
    <w:rsid w:val="00955A27"/>
    <w:rsid w:val="00955FB4"/>
    <w:rsid w:val="00956309"/>
    <w:rsid w:val="00956888"/>
    <w:rsid w:val="00957081"/>
    <w:rsid w:val="00957510"/>
    <w:rsid w:val="00957951"/>
    <w:rsid w:val="009604DD"/>
    <w:rsid w:val="009607CE"/>
    <w:rsid w:val="00962722"/>
    <w:rsid w:val="00962D62"/>
    <w:rsid w:val="00962D81"/>
    <w:rsid w:val="00962DEC"/>
    <w:rsid w:val="00963179"/>
    <w:rsid w:val="00963217"/>
    <w:rsid w:val="00963448"/>
    <w:rsid w:val="009637A3"/>
    <w:rsid w:val="00963886"/>
    <w:rsid w:val="00963920"/>
    <w:rsid w:val="00964420"/>
    <w:rsid w:val="00964969"/>
    <w:rsid w:val="00964C4B"/>
    <w:rsid w:val="00964EDC"/>
    <w:rsid w:val="00964FE1"/>
    <w:rsid w:val="00965229"/>
    <w:rsid w:val="009654C0"/>
    <w:rsid w:val="009667A1"/>
    <w:rsid w:val="009669F3"/>
    <w:rsid w:val="00966C7A"/>
    <w:rsid w:val="00967444"/>
    <w:rsid w:val="0096745F"/>
    <w:rsid w:val="00967BEA"/>
    <w:rsid w:val="00967DDA"/>
    <w:rsid w:val="00970126"/>
    <w:rsid w:val="009704FC"/>
    <w:rsid w:val="0097093F"/>
    <w:rsid w:val="00970DA7"/>
    <w:rsid w:val="00971188"/>
    <w:rsid w:val="009716FA"/>
    <w:rsid w:val="009718B8"/>
    <w:rsid w:val="00971B77"/>
    <w:rsid w:val="00972482"/>
    <w:rsid w:val="00972722"/>
    <w:rsid w:val="00972803"/>
    <w:rsid w:val="0097363D"/>
    <w:rsid w:val="009739C9"/>
    <w:rsid w:val="0097435C"/>
    <w:rsid w:val="0097493D"/>
    <w:rsid w:val="00974FD5"/>
    <w:rsid w:val="009752E5"/>
    <w:rsid w:val="00975DC5"/>
    <w:rsid w:val="009761C5"/>
    <w:rsid w:val="009763DE"/>
    <w:rsid w:val="00976C02"/>
    <w:rsid w:val="00976C4B"/>
    <w:rsid w:val="00976D64"/>
    <w:rsid w:val="00977301"/>
    <w:rsid w:val="009774A1"/>
    <w:rsid w:val="009775BF"/>
    <w:rsid w:val="00977AE2"/>
    <w:rsid w:val="0098073B"/>
    <w:rsid w:val="0098080E"/>
    <w:rsid w:val="00981AA5"/>
    <w:rsid w:val="00981EB6"/>
    <w:rsid w:val="00982FD0"/>
    <w:rsid w:val="0098365E"/>
    <w:rsid w:val="00983820"/>
    <w:rsid w:val="00983ECB"/>
    <w:rsid w:val="009841A3"/>
    <w:rsid w:val="009843F0"/>
    <w:rsid w:val="00984655"/>
    <w:rsid w:val="009848CB"/>
    <w:rsid w:val="009851E4"/>
    <w:rsid w:val="00985462"/>
    <w:rsid w:val="00985C76"/>
    <w:rsid w:val="009873E3"/>
    <w:rsid w:val="00987979"/>
    <w:rsid w:val="00987CF2"/>
    <w:rsid w:val="0099087B"/>
    <w:rsid w:val="0099093E"/>
    <w:rsid w:val="00993319"/>
    <w:rsid w:val="009936DB"/>
    <w:rsid w:val="00993A19"/>
    <w:rsid w:val="00993A85"/>
    <w:rsid w:val="00993B47"/>
    <w:rsid w:val="00994B2D"/>
    <w:rsid w:val="0099514F"/>
    <w:rsid w:val="00995B3C"/>
    <w:rsid w:val="00995E7F"/>
    <w:rsid w:val="00995FB4"/>
    <w:rsid w:val="00996155"/>
    <w:rsid w:val="00996584"/>
    <w:rsid w:val="00996B18"/>
    <w:rsid w:val="00996C25"/>
    <w:rsid w:val="00996EB7"/>
    <w:rsid w:val="00996F75"/>
    <w:rsid w:val="009A00E1"/>
    <w:rsid w:val="009A05CD"/>
    <w:rsid w:val="009A0C30"/>
    <w:rsid w:val="009A0ED0"/>
    <w:rsid w:val="009A0F2E"/>
    <w:rsid w:val="009A170D"/>
    <w:rsid w:val="009A1B44"/>
    <w:rsid w:val="009A37A2"/>
    <w:rsid w:val="009A3B2D"/>
    <w:rsid w:val="009A3B94"/>
    <w:rsid w:val="009A453C"/>
    <w:rsid w:val="009A47EC"/>
    <w:rsid w:val="009A4C5C"/>
    <w:rsid w:val="009A4D44"/>
    <w:rsid w:val="009A4F48"/>
    <w:rsid w:val="009A5319"/>
    <w:rsid w:val="009A552E"/>
    <w:rsid w:val="009A5D1A"/>
    <w:rsid w:val="009A5FAE"/>
    <w:rsid w:val="009A6E05"/>
    <w:rsid w:val="009A7045"/>
    <w:rsid w:val="009A74E0"/>
    <w:rsid w:val="009A7681"/>
    <w:rsid w:val="009A789F"/>
    <w:rsid w:val="009B066E"/>
    <w:rsid w:val="009B081D"/>
    <w:rsid w:val="009B0CD4"/>
    <w:rsid w:val="009B1634"/>
    <w:rsid w:val="009B1932"/>
    <w:rsid w:val="009B1B0B"/>
    <w:rsid w:val="009B1D4E"/>
    <w:rsid w:val="009B23D5"/>
    <w:rsid w:val="009B2634"/>
    <w:rsid w:val="009B2798"/>
    <w:rsid w:val="009B2A75"/>
    <w:rsid w:val="009B35E1"/>
    <w:rsid w:val="009B371F"/>
    <w:rsid w:val="009B4294"/>
    <w:rsid w:val="009B4566"/>
    <w:rsid w:val="009B4898"/>
    <w:rsid w:val="009B4C53"/>
    <w:rsid w:val="009B508C"/>
    <w:rsid w:val="009B5152"/>
    <w:rsid w:val="009B5402"/>
    <w:rsid w:val="009B54AF"/>
    <w:rsid w:val="009B57BE"/>
    <w:rsid w:val="009B596F"/>
    <w:rsid w:val="009B5E1A"/>
    <w:rsid w:val="009B6362"/>
    <w:rsid w:val="009B641F"/>
    <w:rsid w:val="009B6796"/>
    <w:rsid w:val="009B6EA4"/>
    <w:rsid w:val="009B6FED"/>
    <w:rsid w:val="009B72AD"/>
    <w:rsid w:val="009B72B6"/>
    <w:rsid w:val="009B799C"/>
    <w:rsid w:val="009B7C9E"/>
    <w:rsid w:val="009C0777"/>
    <w:rsid w:val="009C0868"/>
    <w:rsid w:val="009C086E"/>
    <w:rsid w:val="009C0E5E"/>
    <w:rsid w:val="009C12FE"/>
    <w:rsid w:val="009C1602"/>
    <w:rsid w:val="009C2156"/>
    <w:rsid w:val="009C269B"/>
    <w:rsid w:val="009C2E9C"/>
    <w:rsid w:val="009C3056"/>
    <w:rsid w:val="009C3ED4"/>
    <w:rsid w:val="009C3EE3"/>
    <w:rsid w:val="009C4061"/>
    <w:rsid w:val="009C434B"/>
    <w:rsid w:val="009C457E"/>
    <w:rsid w:val="009C4B23"/>
    <w:rsid w:val="009C4C1C"/>
    <w:rsid w:val="009C4F2A"/>
    <w:rsid w:val="009C51DC"/>
    <w:rsid w:val="009C53D6"/>
    <w:rsid w:val="009C5B4B"/>
    <w:rsid w:val="009C5B68"/>
    <w:rsid w:val="009C5E2B"/>
    <w:rsid w:val="009C6364"/>
    <w:rsid w:val="009C65A5"/>
    <w:rsid w:val="009C6C83"/>
    <w:rsid w:val="009C6FD2"/>
    <w:rsid w:val="009C722C"/>
    <w:rsid w:val="009C737E"/>
    <w:rsid w:val="009C7BC6"/>
    <w:rsid w:val="009C7D49"/>
    <w:rsid w:val="009C7E51"/>
    <w:rsid w:val="009D022C"/>
    <w:rsid w:val="009D0552"/>
    <w:rsid w:val="009D10D0"/>
    <w:rsid w:val="009D1A2C"/>
    <w:rsid w:val="009D1AC2"/>
    <w:rsid w:val="009D1E25"/>
    <w:rsid w:val="009D2084"/>
    <w:rsid w:val="009D210A"/>
    <w:rsid w:val="009D28DB"/>
    <w:rsid w:val="009D28E5"/>
    <w:rsid w:val="009D2A2B"/>
    <w:rsid w:val="009D2AA2"/>
    <w:rsid w:val="009D2B1A"/>
    <w:rsid w:val="009D2BE5"/>
    <w:rsid w:val="009D2C3A"/>
    <w:rsid w:val="009D2D1D"/>
    <w:rsid w:val="009D36C5"/>
    <w:rsid w:val="009D41E2"/>
    <w:rsid w:val="009D427A"/>
    <w:rsid w:val="009D42E4"/>
    <w:rsid w:val="009D445D"/>
    <w:rsid w:val="009D5FB3"/>
    <w:rsid w:val="009D6953"/>
    <w:rsid w:val="009D6B74"/>
    <w:rsid w:val="009D6FCE"/>
    <w:rsid w:val="009D705C"/>
    <w:rsid w:val="009D75C4"/>
    <w:rsid w:val="009D77BD"/>
    <w:rsid w:val="009D7C79"/>
    <w:rsid w:val="009E0560"/>
    <w:rsid w:val="009E130F"/>
    <w:rsid w:val="009E14B7"/>
    <w:rsid w:val="009E17AF"/>
    <w:rsid w:val="009E1C1F"/>
    <w:rsid w:val="009E1F8C"/>
    <w:rsid w:val="009E2194"/>
    <w:rsid w:val="009E2258"/>
    <w:rsid w:val="009E27B6"/>
    <w:rsid w:val="009E299C"/>
    <w:rsid w:val="009E2A72"/>
    <w:rsid w:val="009E2D3C"/>
    <w:rsid w:val="009E31E5"/>
    <w:rsid w:val="009E3856"/>
    <w:rsid w:val="009E43A8"/>
    <w:rsid w:val="009E4D10"/>
    <w:rsid w:val="009E56C0"/>
    <w:rsid w:val="009E688C"/>
    <w:rsid w:val="009E68C1"/>
    <w:rsid w:val="009E6BFD"/>
    <w:rsid w:val="009E6D53"/>
    <w:rsid w:val="009E7051"/>
    <w:rsid w:val="009E7C84"/>
    <w:rsid w:val="009E7EEB"/>
    <w:rsid w:val="009F0183"/>
    <w:rsid w:val="009F0218"/>
    <w:rsid w:val="009F0D34"/>
    <w:rsid w:val="009F0F0E"/>
    <w:rsid w:val="009F13F8"/>
    <w:rsid w:val="009F1493"/>
    <w:rsid w:val="009F1D4F"/>
    <w:rsid w:val="009F248D"/>
    <w:rsid w:val="009F293D"/>
    <w:rsid w:val="009F2A27"/>
    <w:rsid w:val="009F2ABB"/>
    <w:rsid w:val="009F2B05"/>
    <w:rsid w:val="009F388F"/>
    <w:rsid w:val="009F40E5"/>
    <w:rsid w:val="009F4FDD"/>
    <w:rsid w:val="009F61A9"/>
    <w:rsid w:val="009F628F"/>
    <w:rsid w:val="009F6322"/>
    <w:rsid w:val="009F6591"/>
    <w:rsid w:val="009F676D"/>
    <w:rsid w:val="009F7363"/>
    <w:rsid w:val="009F768C"/>
    <w:rsid w:val="009F76FE"/>
    <w:rsid w:val="009F7B13"/>
    <w:rsid w:val="00A0040F"/>
    <w:rsid w:val="00A0090E"/>
    <w:rsid w:val="00A00978"/>
    <w:rsid w:val="00A016BA"/>
    <w:rsid w:val="00A01AA5"/>
    <w:rsid w:val="00A01C89"/>
    <w:rsid w:val="00A02388"/>
    <w:rsid w:val="00A024E7"/>
    <w:rsid w:val="00A026B9"/>
    <w:rsid w:val="00A02C2F"/>
    <w:rsid w:val="00A02F06"/>
    <w:rsid w:val="00A02F40"/>
    <w:rsid w:val="00A03671"/>
    <w:rsid w:val="00A038C2"/>
    <w:rsid w:val="00A03F02"/>
    <w:rsid w:val="00A048DE"/>
    <w:rsid w:val="00A05D9F"/>
    <w:rsid w:val="00A05FF8"/>
    <w:rsid w:val="00A06728"/>
    <w:rsid w:val="00A06A94"/>
    <w:rsid w:val="00A06F66"/>
    <w:rsid w:val="00A07612"/>
    <w:rsid w:val="00A103EF"/>
    <w:rsid w:val="00A10506"/>
    <w:rsid w:val="00A10EF8"/>
    <w:rsid w:val="00A111B8"/>
    <w:rsid w:val="00A1150F"/>
    <w:rsid w:val="00A11791"/>
    <w:rsid w:val="00A1185D"/>
    <w:rsid w:val="00A119C0"/>
    <w:rsid w:val="00A122B0"/>
    <w:rsid w:val="00A1241E"/>
    <w:rsid w:val="00A12E85"/>
    <w:rsid w:val="00A1310A"/>
    <w:rsid w:val="00A13203"/>
    <w:rsid w:val="00A13EF8"/>
    <w:rsid w:val="00A14341"/>
    <w:rsid w:val="00A145C6"/>
    <w:rsid w:val="00A16083"/>
    <w:rsid w:val="00A16DA8"/>
    <w:rsid w:val="00A175BB"/>
    <w:rsid w:val="00A17DC3"/>
    <w:rsid w:val="00A20D40"/>
    <w:rsid w:val="00A20F3D"/>
    <w:rsid w:val="00A210F6"/>
    <w:rsid w:val="00A21496"/>
    <w:rsid w:val="00A21B64"/>
    <w:rsid w:val="00A21F52"/>
    <w:rsid w:val="00A223A6"/>
    <w:rsid w:val="00A22589"/>
    <w:rsid w:val="00A23133"/>
    <w:rsid w:val="00A232C7"/>
    <w:rsid w:val="00A241B7"/>
    <w:rsid w:val="00A242A3"/>
    <w:rsid w:val="00A24ACB"/>
    <w:rsid w:val="00A24AFC"/>
    <w:rsid w:val="00A25159"/>
    <w:rsid w:val="00A254E7"/>
    <w:rsid w:val="00A256D1"/>
    <w:rsid w:val="00A25794"/>
    <w:rsid w:val="00A25885"/>
    <w:rsid w:val="00A258EF"/>
    <w:rsid w:val="00A26183"/>
    <w:rsid w:val="00A26222"/>
    <w:rsid w:val="00A264C7"/>
    <w:rsid w:val="00A26549"/>
    <w:rsid w:val="00A2655F"/>
    <w:rsid w:val="00A26B1F"/>
    <w:rsid w:val="00A26D07"/>
    <w:rsid w:val="00A274C4"/>
    <w:rsid w:val="00A276BF"/>
    <w:rsid w:val="00A27857"/>
    <w:rsid w:val="00A300BF"/>
    <w:rsid w:val="00A30D92"/>
    <w:rsid w:val="00A31048"/>
    <w:rsid w:val="00A318BB"/>
    <w:rsid w:val="00A31CC6"/>
    <w:rsid w:val="00A323C4"/>
    <w:rsid w:val="00A33330"/>
    <w:rsid w:val="00A3379D"/>
    <w:rsid w:val="00A33DF4"/>
    <w:rsid w:val="00A34287"/>
    <w:rsid w:val="00A34574"/>
    <w:rsid w:val="00A34812"/>
    <w:rsid w:val="00A35A0D"/>
    <w:rsid w:val="00A363E1"/>
    <w:rsid w:val="00A36CEB"/>
    <w:rsid w:val="00A37569"/>
    <w:rsid w:val="00A3757D"/>
    <w:rsid w:val="00A378F7"/>
    <w:rsid w:val="00A3793C"/>
    <w:rsid w:val="00A37970"/>
    <w:rsid w:val="00A37AF3"/>
    <w:rsid w:val="00A37B5C"/>
    <w:rsid w:val="00A4001D"/>
    <w:rsid w:val="00A400D7"/>
    <w:rsid w:val="00A40179"/>
    <w:rsid w:val="00A4044D"/>
    <w:rsid w:val="00A405F5"/>
    <w:rsid w:val="00A405FD"/>
    <w:rsid w:val="00A4095D"/>
    <w:rsid w:val="00A40B33"/>
    <w:rsid w:val="00A41011"/>
    <w:rsid w:val="00A41234"/>
    <w:rsid w:val="00A412B5"/>
    <w:rsid w:val="00A41486"/>
    <w:rsid w:val="00A42226"/>
    <w:rsid w:val="00A42B5E"/>
    <w:rsid w:val="00A42F42"/>
    <w:rsid w:val="00A43726"/>
    <w:rsid w:val="00A4449E"/>
    <w:rsid w:val="00A445BD"/>
    <w:rsid w:val="00A45154"/>
    <w:rsid w:val="00A45E3C"/>
    <w:rsid w:val="00A46699"/>
    <w:rsid w:val="00A46B0C"/>
    <w:rsid w:val="00A47C4E"/>
    <w:rsid w:val="00A502FB"/>
    <w:rsid w:val="00A512EE"/>
    <w:rsid w:val="00A516C9"/>
    <w:rsid w:val="00A51774"/>
    <w:rsid w:val="00A51ACF"/>
    <w:rsid w:val="00A526D6"/>
    <w:rsid w:val="00A536B0"/>
    <w:rsid w:val="00A53921"/>
    <w:rsid w:val="00A53931"/>
    <w:rsid w:val="00A53E36"/>
    <w:rsid w:val="00A53FB5"/>
    <w:rsid w:val="00A54587"/>
    <w:rsid w:val="00A5467C"/>
    <w:rsid w:val="00A54D28"/>
    <w:rsid w:val="00A551E1"/>
    <w:rsid w:val="00A552C8"/>
    <w:rsid w:val="00A55388"/>
    <w:rsid w:val="00A55B4E"/>
    <w:rsid w:val="00A56517"/>
    <w:rsid w:val="00A569C7"/>
    <w:rsid w:val="00A5740B"/>
    <w:rsid w:val="00A57C5D"/>
    <w:rsid w:val="00A57CD6"/>
    <w:rsid w:val="00A57F18"/>
    <w:rsid w:val="00A600DE"/>
    <w:rsid w:val="00A60C21"/>
    <w:rsid w:val="00A610A6"/>
    <w:rsid w:val="00A6173C"/>
    <w:rsid w:val="00A62AD1"/>
    <w:rsid w:val="00A62B9D"/>
    <w:rsid w:val="00A636FB"/>
    <w:rsid w:val="00A639D1"/>
    <w:rsid w:val="00A643CD"/>
    <w:rsid w:val="00A647D9"/>
    <w:rsid w:val="00A64CC3"/>
    <w:rsid w:val="00A6558C"/>
    <w:rsid w:val="00A65696"/>
    <w:rsid w:val="00A656E9"/>
    <w:rsid w:val="00A65760"/>
    <w:rsid w:val="00A65E94"/>
    <w:rsid w:val="00A66018"/>
    <w:rsid w:val="00A665E3"/>
    <w:rsid w:val="00A66720"/>
    <w:rsid w:val="00A66A45"/>
    <w:rsid w:val="00A67530"/>
    <w:rsid w:val="00A67E55"/>
    <w:rsid w:val="00A701A2"/>
    <w:rsid w:val="00A70942"/>
    <w:rsid w:val="00A714CC"/>
    <w:rsid w:val="00A71708"/>
    <w:rsid w:val="00A718FB"/>
    <w:rsid w:val="00A71A0A"/>
    <w:rsid w:val="00A71B83"/>
    <w:rsid w:val="00A72095"/>
    <w:rsid w:val="00A7242F"/>
    <w:rsid w:val="00A7269B"/>
    <w:rsid w:val="00A727DD"/>
    <w:rsid w:val="00A72BF1"/>
    <w:rsid w:val="00A731B2"/>
    <w:rsid w:val="00A738BF"/>
    <w:rsid w:val="00A73AD7"/>
    <w:rsid w:val="00A73D19"/>
    <w:rsid w:val="00A74A35"/>
    <w:rsid w:val="00A75785"/>
    <w:rsid w:val="00A757CD"/>
    <w:rsid w:val="00A75ED6"/>
    <w:rsid w:val="00A7669B"/>
    <w:rsid w:val="00A768EF"/>
    <w:rsid w:val="00A77C55"/>
    <w:rsid w:val="00A77E62"/>
    <w:rsid w:val="00A80314"/>
    <w:rsid w:val="00A80867"/>
    <w:rsid w:val="00A81241"/>
    <w:rsid w:val="00A81B80"/>
    <w:rsid w:val="00A822A6"/>
    <w:rsid w:val="00A8230C"/>
    <w:rsid w:val="00A82F1F"/>
    <w:rsid w:val="00A832F7"/>
    <w:rsid w:val="00A83E5E"/>
    <w:rsid w:val="00A84300"/>
    <w:rsid w:val="00A845A9"/>
    <w:rsid w:val="00A84654"/>
    <w:rsid w:val="00A84730"/>
    <w:rsid w:val="00A8550F"/>
    <w:rsid w:val="00A85625"/>
    <w:rsid w:val="00A85766"/>
    <w:rsid w:val="00A85950"/>
    <w:rsid w:val="00A859F7"/>
    <w:rsid w:val="00A862A4"/>
    <w:rsid w:val="00A86310"/>
    <w:rsid w:val="00A869B0"/>
    <w:rsid w:val="00A86E40"/>
    <w:rsid w:val="00A90595"/>
    <w:rsid w:val="00A9082F"/>
    <w:rsid w:val="00A90A56"/>
    <w:rsid w:val="00A90BAF"/>
    <w:rsid w:val="00A90D6B"/>
    <w:rsid w:val="00A90DD6"/>
    <w:rsid w:val="00A911F6"/>
    <w:rsid w:val="00A91252"/>
    <w:rsid w:val="00A91723"/>
    <w:rsid w:val="00A919CA"/>
    <w:rsid w:val="00A91BE6"/>
    <w:rsid w:val="00A91E09"/>
    <w:rsid w:val="00A92241"/>
    <w:rsid w:val="00A9243F"/>
    <w:rsid w:val="00A93078"/>
    <w:rsid w:val="00A93A89"/>
    <w:rsid w:val="00A93D2E"/>
    <w:rsid w:val="00A94230"/>
    <w:rsid w:val="00A9487B"/>
    <w:rsid w:val="00A949CB"/>
    <w:rsid w:val="00A94C0C"/>
    <w:rsid w:val="00A94C46"/>
    <w:rsid w:val="00A950CD"/>
    <w:rsid w:val="00A95145"/>
    <w:rsid w:val="00A96703"/>
    <w:rsid w:val="00A96A19"/>
    <w:rsid w:val="00A96AEE"/>
    <w:rsid w:val="00A96C01"/>
    <w:rsid w:val="00A96F07"/>
    <w:rsid w:val="00A9743F"/>
    <w:rsid w:val="00A974DB"/>
    <w:rsid w:val="00A976A7"/>
    <w:rsid w:val="00A97FE9"/>
    <w:rsid w:val="00AA049F"/>
    <w:rsid w:val="00AA0641"/>
    <w:rsid w:val="00AA1A63"/>
    <w:rsid w:val="00AA1C34"/>
    <w:rsid w:val="00AA1DB0"/>
    <w:rsid w:val="00AA29AB"/>
    <w:rsid w:val="00AA3009"/>
    <w:rsid w:val="00AA3195"/>
    <w:rsid w:val="00AA38B9"/>
    <w:rsid w:val="00AA3AE9"/>
    <w:rsid w:val="00AA3E45"/>
    <w:rsid w:val="00AA4253"/>
    <w:rsid w:val="00AA430B"/>
    <w:rsid w:val="00AA447C"/>
    <w:rsid w:val="00AA4A7F"/>
    <w:rsid w:val="00AA4CDF"/>
    <w:rsid w:val="00AA57F2"/>
    <w:rsid w:val="00AA5883"/>
    <w:rsid w:val="00AA58C3"/>
    <w:rsid w:val="00AA5A1F"/>
    <w:rsid w:val="00AA5BA3"/>
    <w:rsid w:val="00AA61A6"/>
    <w:rsid w:val="00AA66A0"/>
    <w:rsid w:val="00AA6956"/>
    <w:rsid w:val="00AA7487"/>
    <w:rsid w:val="00AA7C46"/>
    <w:rsid w:val="00AA7EF3"/>
    <w:rsid w:val="00AB045F"/>
    <w:rsid w:val="00AB0782"/>
    <w:rsid w:val="00AB1DEF"/>
    <w:rsid w:val="00AB2104"/>
    <w:rsid w:val="00AB2809"/>
    <w:rsid w:val="00AB2827"/>
    <w:rsid w:val="00AB2E33"/>
    <w:rsid w:val="00AB3A28"/>
    <w:rsid w:val="00AB3B3C"/>
    <w:rsid w:val="00AB3E8E"/>
    <w:rsid w:val="00AB40CF"/>
    <w:rsid w:val="00AB4252"/>
    <w:rsid w:val="00AB4DC3"/>
    <w:rsid w:val="00AB538F"/>
    <w:rsid w:val="00AB53E3"/>
    <w:rsid w:val="00AB6551"/>
    <w:rsid w:val="00AB67FA"/>
    <w:rsid w:val="00AB6CDA"/>
    <w:rsid w:val="00AB7A88"/>
    <w:rsid w:val="00AB7B95"/>
    <w:rsid w:val="00AB7FDB"/>
    <w:rsid w:val="00AC01A4"/>
    <w:rsid w:val="00AC0610"/>
    <w:rsid w:val="00AC0E82"/>
    <w:rsid w:val="00AC11C2"/>
    <w:rsid w:val="00AC14E9"/>
    <w:rsid w:val="00AC19BD"/>
    <w:rsid w:val="00AC1BFE"/>
    <w:rsid w:val="00AC216B"/>
    <w:rsid w:val="00AC28B0"/>
    <w:rsid w:val="00AC2E4A"/>
    <w:rsid w:val="00AC3868"/>
    <w:rsid w:val="00AC49D3"/>
    <w:rsid w:val="00AC4A97"/>
    <w:rsid w:val="00AC4BC2"/>
    <w:rsid w:val="00AC4EC7"/>
    <w:rsid w:val="00AC5660"/>
    <w:rsid w:val="00AC5C2E"/>
    <w:rsid w:val="00AC6232"/>
    <w:rsid w:val="00AC6662"/>
    <w:rsid w:val="00AC6A8B"/>
    <w:rsid w:val="00AC6B7E"/>
    <w:rsid w:val="00AC796B"/>
    <w:rsid w:val="00AC7AD3"/>
    <w:rsid w:val="00AD01D6"/>
    <w:rsid w:val="00AD0344"/>
    <w:rsid w:val="00AD0DD2"/>
    <w:rsid w:val="00AD11C4"/>
    <w:rsid w:val="00AD1246"/>
    <w:rsid w:val="00AD18D8"/>
    <w:rsid w:val="00AD246C"/>
    <w:rsid w:val="00AD2781"/>
    <w:rsid w:val="00AD3629"/>
    <w:rsid w:val="00AD378D"/>
    <w:rsid w:val="00AD41C7"/>
    <w:rsid w:val="00AD45ED"/>
    <w:rsid w:val="00AD4972"/>
    <w:rsid w:val="00AD52B8"/>
    <w:rsid w:val="00AD55D4"/>
    <w:rsid w:val="00AD579A"/>
    <w:rsid w:val="00AD5F2F"/>
    <w:rsid w:val="00AD6205"/>
    <w:rsid w:val="00AD6695"/>
    <w:rsid w:val="00AD67E7"/>
    <w:rsid w:val="00AD6844"/>
    <w:rsid w:val="00AD6A03"/>
    <w:rsid w:val="00AE009E"/>
    <w:rsid w:val="00AE0CFB"/>
    <w:rsid w:val="00AE1019"/>
    <w:rsid w:val="00AE1111"/>
    <w:rsid w:val="00AE1292"/>
    <w:rsid w:val="00AE1BC6"/>
    <w:rsid w:val="00AE1E37"/>
    <w:rsid w:val="00AE24C9"/>
    <w:rsid w:val="00AE2BF9"/>
    <w:rsid w:val="00AE2E16"/>
    <w:rsid w:val="00AE2F3F"/>
    <w:rsid w:val="00AE3781"/>
    <w:rsid w:val="00AE3AC1"/>
    <w:rsid w:val="00AE3CE2"/>
    <w:rsid w:val="00AE3EE0"/>
    <w:rsid w:val="00AE471E"/>
    <w:rsid w:val="00AE479B"/>
    <w:rsid w:val="00AE485C"/>
    <w:rsid w:val="00AE4B3A"/>
    <w:rsid w:val="00AE4C5A"/>
    <w:rsid w:val="00AE4DB8"/>
    <w:rsid w:val="00AE5744"/>
    <w:rsid w:val="00AE58B8"/>
    <w:rsid w:val="00AE5F98"/>
    <w:rsid w:val="00AE694E"/>
    <w:rsid w:val="00AE700B"/>
    <w:rsid w:val="00AE7529"/>
    <w:rsid w:val="00AE771F"/>
    <w:rsid w:val="00AE7859"/>
    <w:rsid w:val="00AE7D07"/>
    <w:rsid w:val="00AE7D2C"/>
    <w:rsid w:val="00AF0603"/>
    <w:rsid w:val="00AF1206"/>
    <w:rsid w:val="00AF1E6A"/>
    <w:rsid w:val="00AF1ED5"/>
    <w:rsid w:val="00AF2B94"/>
    <w:rsid w:val="00AF2D1E"/>
    <w:rsid w:val="00AF2D56"/>
    <w:rsid w:val="00AF3128"/>
    <w:rsid w:val="00AF3336"/>
    <w:rsid w:val="00AF366F"/>
    <w:rsid w:val="00AF3766"/>
    <w:rsid w:val="00AF3ECE"/>
    <w:rsid w:val="00AF40EF"/>
    <w:rsid w:val="00AF44D3"/>
    <w:rsid w:val="00AF4AD8"/>
    <w:rsid w:val="00AF5490"/>
    <w:rsid w:val="00AF582F"/>
    <w:rsid w:val="00AF5A73"/>
    <w:rsid w:val="00AF6075"/>
    <w:rsid w:val="00AF6C0D"/>
    <w:rsid w:val="00AF75AE"/>
    <w:rsid w:val="00AF7771"/>
    <w:rsid w:val="00AF7B76"/>
    <w:rsid w:val="00AF7D17"/>
    <w:rsid w:val="00B00262"/>
    <w:rsid w:val="00B007F3"/>
    <w:rsid w:val="00B0115F"/>
    <w:rsid w:val="00B011B9"/>
    <w:rsid w:val="00B0187B"/>
    <w:rsid w:val="00B01ADB"/>
    <w:rsid w:val="00B01DD3"/>
    <w:rsid w:val="00B02FD1"/>
    <w:rsid w:val="00B03094"/>
    <w:rsid w:val="00B03A96"/>
    <w:rsid w:val="00B03AF9"/>
    <w:rsid w:val="00B0480E"/>
    <w:rsid w:val="00B0480F"/>
    <w:rsid w:val="00B048D3"/>
    <w:rsid w:val="00B04A68"/>
    <w:rsid w:val="00B053B1"/>
    <w:rsid w:val="00B055E1"/>
    <w:rsid w:val="00B064C0"/>
    <w:rsid w:val="00B06F04"/>
    <w:rsid w:val="00B0763A"/>
    <w:rsid w:val="00B0780F"/>
    <w:rsid w:val="00B105BF"/>
    <w:rsid w:val="00B10681"/>
    <w:rsid w:val="00B109E0"/>
    <w:rsid w:val="00B10B60"/>
    <w:rsid w:val="00B10F2B"/>
    <w:rsid w:val="00B10FEE"/>
    <w:rsid w:val="00B11A72"/>
    <w:rsid w:val="00B11EEF"/>
    <w:rsid w:val="00B11F56"/>
    <w:rsid w:val="00B12069"/>
    <w:rsid w:val="00B120BB"/>
    <w:rsid w:val="00B12444"/>
    <w:rsid w:val="00B1276B"/>
    <w:rsid w:val="00B131EA"/>
    <w:rsid w:val="00B132E7"/>
    <w:rsid w:val="00B13318"/>
    <w:rsid w:val="00B13F38"/>
    <w:rsid w:val="00B1400A"/>
    <w:rsid w:val="00B1437B"/>
    <w:rsid w:val="00B14644"/>
    <w:rsid w:val="00B14B22"/>
    <w:rsid w:val="00B15286"/>
    <w:rsid w:val="00B15F15"/>
    <w:rsid w:val="00B16B6B"/>
    <w:rsid w:val="00B17114"/>
    <w:rsid w:val="00B177AD"/>
    <w:rsid w:val="00B17E2C"/>
    <w:rsid w:val="00B20826"/>
    <w:rsid w:val="00B20FA0"/>
    <w:rsid w:val="00B2164A"/>
    <w:rsid w:val="00B2198E"/>
    <w:rsid w:val="00B21AEF"/>
    <w:rsid w:val="00B2275B"/>
    <w:rsid w:val="00B22A83"/>
    <w:rsid w:val="00B22F07"/>
    <w:rsid w:val="00B237AB"/>
    <w:rsid w:val="00B2440F"/>
    <w:rsid w:val="00B2453B"/>
    <w:rsid w:val="00B249C1"/>
    <w:rsid w:val="00B24BC9"/>
    <w:rsid w:val="00B24C67"/>
    <w:rsid w:val="00B2500B"/>
    <w:rsid w:val="00B2527C"/>
    <w:rsid w:val="00B25618"/>
    <w:rsid w:val="00B25DCB"/>
    <w:rsid w:val="00B26975"/>
    <w:rsid w:val="00B269F0"/>
    <w:rsid w:val="00B26CEB"/>
    <w:rsid w:val="00B27433"/>
    <w:rsid w:val="00B275F6"/>
    <w:rsid w:val="00B27CAB"/>
    <w:rsid w:val="00B30711"/>
    <w:rsid w:val="00B30732"/>
    <w:rsid w:val="00B30DD7"/>
    <w:rsid w:val="00B3170E"/>
    <w:rsid w:val="00B31DEA"/>
    <w:rsid w:val="00B3219A"/>
    <w:rsid w:val="00B3289C"/>
    <w:rsid w:val="00B332D3"/>
    <w:rsid w:val="00B3490F"/>
    <w:rsid w:val="00B3492E"/>
    <w:rsid w:val="00B3495A"/>
    <w:rsid w:val="00B34F10"/>
    <w:rsid w:val="00B35246"/>
    <w:rsid w:val="00B35361"/>
    <w:rsid w:val="00B353EB"/>
    <w:rsid w:val="00B35DDD"/>
    <w:rsid w:val="00B35EF8"/>
    <w:rsid w:val="00B35F96"/>
    <w:rsid w:val="00B35FFE"/>
    <w:rsid w:val="00B363D1"/>
    <w:rsid w:val="00B37A1C"/>
    <w:rsid w:val="00B416BC"/>
    <w:rsid w:val="00B41C08"/>
    <w:rsid w:val="00B41DE9"/>
    <w:rsid w:val="00B426E7"/>
    <w:rsid w:val="00B42829"/>
    <w:rsid w:val="00B43707"/>
    <w:rsid w:val="00B438B7"/>
    <w:rsid w:val="00B442BD"/>
    <w:rsid w:val="00B44B06"/>
    <w:rsid w:val="00B45C24"/>
    <w:rsid w:val="00B45E80"/>
    <w:rsid w:val="00B45EBC"/>
    <w:rsid w:val="00B46104"/>
    <w:rsid w:val="00B465A2"/>
    <w:rsid w:val="00B476EC"/>
    <w:rsid w:val="00B47728"/>
    <w:rsid w:val="00B5073D"/>
    <w:rsid w:val="00B50E91"/>
    <w:rsid w:val="00B50F47"/>
    <w:rsid w:val="00B51529"/>
    <w:rsid w:val="00B52ADC"/>
    <w:rsid w:val="00B52BF7"/>
    <w:rsid w:val="00B52E20"/>
    <w:rsid w:val="00B5330C"/>
    <w:rsid w:val="00B53906"/>
    <w:rsid w:val="00B53C60"/>
    <w:rsid w:val="00B53F93"/>
    <w:rsid w:val="00B5422F"/>
    <w:rsid w:val="00B543D9"/>
    <w:rsid w:val="00B543DF"/>
    <w:rsid w:val="00B548EE"/>
    <w:rsid w:val="00B54BA3"/>
    <w:rsid w:val="00B5562E"/>
    <w:rsid w:val="00B55A93"/>
    <w:rsid w:val="00B56019"/>
    <w:rsid w:val="00B56B9F"/>
    <w:rsid w:val="00B56C6D"/>
    <w:rsid w:val="00B570FD"/>
    <w:rsid w:val="00B572F6"/>
    <w:rsid w:val="00B57542"/>
    <w:rsid w:val="00B57997"/>
    <w:rsid w:val="00B579EF"/>
    <w:rsid w:val="00B6052B"/>
    <w:rsid w:val="00B60A59"/>
    <w:rsid w:val="00B617EA"/>
    <w:rsid w:val="00B61DA0"/>
    <w:rsid w:val="00B62780"/>
    <w:rsid w:val="00B630D8"/>
    <w:rsid w:val="00B63D94"/>
    <w:rsid w:val="00B64644"/>
    <w:rsid w:val="00B6481B"/>
    <w:rsid w:val="00B64D34"/>
    <w:rsid w:val="00B651D4"/>
    <w:rsid w:val="00B652AA"/>
    <w:rsid w:val="00B655C1"/>
    <w:rsid w:val="00B65BED"/>
    <w:rsid w:val="00B66281"/>
    <w:rsid w:val="00B66856"/>
    <w:rsid w:val="00B66C96"/>
    <w:rsid w:val="00B6721B"/>
    <w:rsid w:val="00B67BBD"/>
    <w:rsid w:val="00B700EA"/>
    <w:rsid w:val="00B70540"/>
    <w:rsid w:val="00B70964"/>
    <w:rsid w:val="00B70DC8"/>
    <w:rsid w:val="00B7141C"/>
    <w:rsid w:val="00B714F2"/>
    <w:rsid w:val="00B71695"/>
    <w:rsid w:val="00B718A4"/>
    <w:rsid w:val="00B71A4E"/>
    <w:rsid w:val="00B72208"/>
    <w:rsid w:val="00B72D99"/>
    <w:rsid w:val="00B73229"/>
    <w:rsid w:val="00B73862"/>
    <w:rsid w:val="00B73AF8"/>
    <w:rsid w:val="00B73D34"/>
    <w:rsid w:val="00B749C7"/>
    <w:rsid w:val="00B75204"/>
    <w:rsid w:val="00B755BB"/>
    <w:rsid w:val="00B757C6"/>
    <w:rsid w:val="00B7587B"/>
    <w:rsid w:val="00B76553"/>
    <w:rsid w:val="00B76815"/>
    <w:rsid w:val="00B778FD"/>
    <w:rsid w:val="00B800B7"/>
    <w:rsid w:val="00B8014B"/>
    <w:rsid w:val="00B8070C"/>
    <w:rsid w:val="00B80919"/>
    <w:rsid w:val="00B80DDB"/>
    <w:rsid w:val="00B81949"/>
    <w:rsid w:val="00B81A40"/>
    <w:rsid w:val="00B81CAD"/>
    <w:rsid w:val="00B8210D"/>
    <w:rsid w:val="00B826F0"/>
    <w:rsid w:val="00B82812"/>
    <w:rsid w:val="00B834D3"/>
    <w:rsid w:val="00B83929"/>
    <w:rsid w:val="00B8398F"/>
    <w:rsid w:val="00B83A53"/>
    <w:rsid w:val="00B8409C"/>
    <w:rsid w:val="00B841BA"/>
    <w:rsid w:val="00B843E1"/>
    <w:rsid w:val="00B84517"/>
    <w:rsid w:val="00B84560"/>
    <w:rsid w:val="00B8482C"/>
    <w:rsid w:val="00B85650"/>
    <w:rsid w:val="00B856B9"/>
    <w:rsid w:val="00B85D9F"/>
    <w:rsid w:val="00B85F75"/>
    <w:rsid w:val="00B86995"/>
    <w:rsid w:val="00B86FCD"/>
    <w:rsid w:val="00B8711D"/>
    <w:rsid w:val="00B87196"/>
    <w:rsid w:val="00B873FC"/>
    <w:rsid w:val="00B90416"/>
    <w:rsid w:val="00B90982"/>
    <w:rsid w:val="00B90A0C"/>
    <w:rsid w:val="00B90E02"/>
    <w:rsid w:val="00B91709"/>
    <w:rsid w:val="00B91B10"/>
    <w:rsid w:val="00B91DED"/>
    <w:rsid w:val="00B91E57"/>
    <w:rsid w:val="00B92249"/>
    <w:rsid w:val="00B92343"/>
    <w:rsid w:val="00B92927"/>
    <w:rsid w:val="00B929F8"/>
    <w:rsid w:val="00B930CD"/>
    <w:rsid w:val="00B9374A"/>
    <w:rsid w:val="00B93D19"/>
    <w:rsid w:val="00B94506"/>
    <w:rsid w:val="00B955CB"/>
    <w:rsid w:val="00B9569D"/>
    <w:rsid w:val="00B958E3"/>
    <w:rsid w:val="00B95C0B"/>
    <w:rsid w:val="00B95FB2"/>
    <w:rsid w:val="00B960B3"/>
    <w:rsid w:val="00B96411"/>
    <w:rsid w:val="00B9708E"/>
    <w:rsid w:val="00B9720A"/>
    <w:rsid w:val="00B97AC9"/>
    <w:rsid w:val="00B97C2B"/>
    <w:rsid w:val="00BA021B"/>
    <w:rsid w:val="00BA04B9"/>
    <w:rsid w:val="00BA0BB2"/>
    <w:rsid w:val="00BA0E21"/>
    <w:rsid w:val="00BA11BF"/>
    <w:rsid w:val="00BA1644"/>
    <w:rsid w:val="00BA1880"/>
    <w:rsid w:val="00BA1926"/>
    <w:rsid w:val="00BA1DCE"/>
    <w:rsid w:val="00BA24DB"/>
    <w:rsid w:val="00BA25EC"/>
    <w:rsid w:val="00BA2E7E"/>
    <w:rsid w:val="00BA3064"/>
    <w:rsid w:val="00BA3260"/>
    <w:rsid w:val="00BA34E0"/>
    <w:rsid w:val="00BA35D7"/>
    <w:rsid w:val="00BA3DFC"/>
    <w:rsid w:val="00BA3E90"/>
    <w:rsid w:val="00BA45FF"/>
    <w:rsid w:val="00BA4B0C"/>
    <w:rsid w:val="00BA52FD"/>
    <w:rsid w:val="00BA533A"/>
    <w:rsid w:val="00BA579F"/>
    <w:rsid w:val="00BA5BB3"/>
    <w:rsid w:val="00BA5FA7"/>
    <w:rsid w:val="00BA619B"/>
    <w:rsid w:val="00BA6812"/>
    <w:rsid w:val="00BA6D86"/>
    <w:rsid w:val="00BA793E"/>
    <w:rsid w:val="00BA79AA"/>
    <w:rsid w:val="00BB00F8"/>
    <w:rsid w:val="00BB04BC"/>
    <w:rsid w:val="00BB07DD"/>
    <w:rsid w:val="00BB089B"/>
    <w:rsid w:val="00BB08A1"/>
    <w:rsid w:val="00BB0C4B"/>
    <w:rsid w:val="00BB0CE1"/>
    <w:rsid w:val="00BB166D"/>
    <w:rsid w:val="00BB1826"/>
    <w:rsid w:val="00BB1847"/>
    <w:rsid w:val="00BB197F"/>
    <w:rsid w:val="00BB1A6F"/>
    <w:rsid w:val="00BB1A71"/>
    <w:rsid w:val="00BB1B59"/>
    <w:rsid w:val="00BB1D0B"/>
    <w:rsid w:val="00BB3F7B"/>
    <w:rsid w:val="00BB3FCB"/>
    <w:rsid w:val="00BB446B"/>
    <w:rsid w:val="00BB457F"/>
    <w:rsid w:val="00BB4873"/>
    <w:rsid w:val="00BB4BCE"/>
    <w:rsid w:val="00BB5610"/>
    <w:rsid w:val="00BB5C37"/>
    <w:rsid w:val="00BB5EE2"/>
    <w:rsid w:val="00BB6531"/>
    <w:rsid w:val="00BB6E23"/>
    <w:rsid w:val="00BB7187"/>
    <w:rsid w:val="00BB75A8"/>
    <w:rsid w:val="00BC0055"/>
    <w:rsid w:val="00BC0486"/>
    <w:rsid w:val="00BC0C24"/>
    <w:rsid w:val="00BC1733"/>
    <w:rsid w:val="00BC1A62"/>
    <w:rsid w:val="00BC1B0D"/>
    <w:rsid w:val="00BC288D"/>
    <w:rsid w:val="00BC3601"/>
    <w:rsid w:val="00BC3FE8"/>
    <w:rsid w:val="00BC402D"/>
    <w:rsid w:val="00BC4497"/>
    <w:rsid w:val="00BC4B3E"/>
    <w:rsid w:val="00BC4DA1"/>
    <w:rsid w:val="00BC5303"/>
    <w:rsid w:val="00BC553E"/>
    <w:rsid w:val="00BC588A"/>
    <w:rsid w:val="00BC5DF7"/>
    <w:rsid w:val="00BC60F8"/>
    <w:rsid w:val="00BC6117"/>
    <w:rsid w:val="00BC62E5"/>
    <w:rsid w:val="00BC692C"/>
    <w:rsid w:val="00BC699C"/>
    <w:rsid w:val="00BC69DB"/>
    <w:rsid w:val="00BC7204"/>
    <w:rsid w:val="00BC73C2"/>
    <w:rsid w:val="00BC7608"/>
    <w:rsid w:val="00BC7830"/>
    <w:rsid w:val="00BC7831"/>
    <w:rsid w:val="00BD01B6"/>
    <w:rsid w:val="00BD0B35"/>
    <w:rsid w:val="00BD0B66"/>
    <w:rsid w:val="00BD0E5A"/>
    <w:rsid w:val="00BD0E8E"/>
    <w:rsid w:val="00BD0ECF"/>
    <w:rsid w:val="00BD1374"/>
    <w:rsid w:val="00BD13AE"/>
    <w:rsid w:val="00BD1BA2"/>
    <w:rsid w:val="00BD1BB4"/>
    <w:rsid w:val="00BD1F03"/>
    <w:rsid w:val="00BD2283"/>
    <w:rsid w:val="00BD2548"/>
    <w:rsid w:val="00BD2985"/>
    <w:rsid w:val="00BD2990"/>
    <w:rsid w:val="00BD3818"/>
    <w:rsid w:val="00BD386C"/>
    <w:rsid w:val="00BD3BC5"/>
    <w:rsid w:val="00BD477D"/>
    <w:rsid w:val="00BD4844"/>
    <w:rsid w:val="00BD4E63"/>
    <w:rsid w:val="00BD4E64"/>
    <w:rsid w:val="00BD50CB"/>
    <w:rsid w:val="00BD54E5"/>
    <w:rsid w:val="00BD5B1F"/>
    <w:rsid w:val="00BD6AEA"/>
    <w:rsid w:val="00BD72EB"/>
    <w:rsid w:val="00BE0AB5"/>
    <w:rsid w:val="00BE0EB7"/>
    <w:rsid w:val="00BE1332"/>
    <w:rsid w:val="00BE1518"/>
    <w:rsid w:val="00BE19FA"/>
    <w:rsid w:val="00BE1A90"/>
    <w:rsid w:val="00BE24FB"/>
    <w:rsid w:val="00BE2E87"/>
    <w:rsid w:val="00BE35FB"/>
    <w:rsid w:val="00BE36C2"/>
    <w:rsid w:val="00BE3D69"/>
    <w:rsid w:val="00BE4DE5"/>
    <w:rsid w:val="00BE4F51"/>
    <w:rsid w:val="00BE5704"/>
    <w:rsid w:val="00BE5AB7"/>
    <w:rsid w:val="00BE6118"/>
    <w:rsid w:val="00BE63C3"/>
    <w:rsid w:val="00BE64E1"/>
    <w:rsid w:val="00BE6F2A"/>
    <w:rsid w:val="00BE72C6"/>
    <w:rsid w:val="00BE7556"/>
    <w:rsid w:val="00BE7642"/>
    <w:rsid w:val="00BE7AF4"/>
    <w:rsid w:val="00BE7B39"/>
    <w:rsid w:val="00BE7F06"/>
    <w:rsid w:val="00BF00BB"/>
    <w:rsid w:val="00BF047A"/>
    <w:rsid w:val="00BF0B5B"/>
    <w:rsid w:val="00BF0ED6"/>
    <w:rsid w:val="00BF1799"/>
    <w:rsid w:val="00BF24F3"/>
    <w:rsid w:val="00BF254E"/>
    <w:rsid w:val="00BF2B14"/>
    <w:rsid w:val="00BF3207"/>
    <w:rsid w:val="00BF3386"/>
    <w:rsid w:val="00BF34E6"/>
    <w:rsid w:val="00BF3598"/>
    <w:rsid w:val="00BF3FF9"/>
    <w:rsid w:val="00BF449B"/>
    <w:rsid w:val="00BF46A6"/>
    <w:rsid w:val="00BF46BF"/>
    <w:rsid w:val="00BF4850"/>
    <w:rsid w:val="00BF48AA"/>
    <w:rsid w:val="00BF4F11"/>
    <w:rsid w:val="00BF50F1"/>
    <w:rsid w:val="00BF526B"/>
    <w:rsid w:val="00BF56B3"/>
    <w:rsid w:val="00BF5A7B"/>
    <w:rsid w:val="00BF6111"/>
    <w:rsid w:val="00BF6369"/>
    <w:rsid w:val="00BF6785"/>
    <w:rsid w:val="00BF6F64"/>
    <w:rsid w:val="00BF7CA0"/>
    <w:rsid w:val="00C002C0"/>
    <w:rsid w:val="00C0083C"/>
    <w:rsid w:val="00C009BE"/>
    <w:rsid w:val="00C00C5B"/>
    <w:rsid w:val="00C00F0E"/>
    <w:rsid w:val="00C013A8"/>
    <w:rsid w:val="00C01912"/>
    <w:rsid w:val="00C01A0F"/>
    <w:rsid w:val="00C01C58"/>
    <w:rsid w:val="00C02128"/>
    <w:rsid w:val="00C02450"/>
    <w:rsid w:val="00C034A9"/>
    <w:rsid w:val="00C04030"/>
    <w:rsid w:val="00C053FB"/>
    <w:rsid w:val="00C0585C"/>
    <w:rsid w:val="00C059F1"/>
    <w:rsid w:val="00C05F7F"/>
    <w:rsid w:val="00C064E5"/>
    <w:rsid w:val="00C06607"/>
    <w:rsid w:val="00C07953"/>
    <w:rsid w:val="00C101C2"/>
    <w:rsid w:val="00C10283"/>
    <w:rsid w:val="00C10D9F"/>
    <w:rsid w:val="00C10DA5"/>
    <w:rsid w:val="00C113EA"/>
    <w:rsid w:val="00C1151C"/>
    <w:rsid w:val="00C11AA3"/>
    <w:rsid w:val="00C1221B"/>
    <w:rsid w:val="00C12719"/>
    <w:rsid w:val="00C12B56"/>
    <w:rsid w:val="00C136B8"/>
    <w:rsid w:val="00C139B9"/>
    <w:rsid w:val="00C139F7"/>
    <w:rsid w:val="00C141E0"/>
    <w:rsid w:val="00C15087"/>
    <w:rsid w:val="00C159D9"/>
    <w:rsid w:val="00C1644D"/>
    <w:rsid w:val="00C166E2"/>
    <w:rsid w:val="00C16861"/>
    <w:rsid w:val="00C16A8A"/>
    <w:rsid w:val="00C17456"/>
    <w:rsid w:val="00C177C9"/>
    <w:rsid w:val="00C17D7C"/>
    <w:rsid w:val="00C17DF5"/>
    <w:rsid w:val="00C17E8A"/>
    <w:rsid w:val="00C20D3F"/>
    <w:rsid w:val="00C20E57"/>
    <w:rsid w:val="00C20F75"/>
    <w:rsid w:val="00C21115"/>
    <w:rsid w:val="00C21211"/>
    <w:rsid w:val="00C2123A"/>
    <w:rsid w:val="00C213F6"/>
    <w:rsid w:val="00C22195"/>
    <w:rsid w:val="00C2239D"/>
    <w:rsid w:val="00C22479"/>
    <w:rsid w:val="00C22787"/>
    <w:rsid w:val="00C22981"/>
    <w:rsid w:val="00C230D3"/>
    <w:rsid w:val="00C2333A"/>
    <w:rsid w:val="00C234F2"/>
    <w:rsid w:val="00C2370B"/>
    <w:rsid w:val="00C23A50"/>
    <w:rsid w:val="00C246A6"/>
    <w:rsid w:val="00C24E18"/>
    <w:rsid w:val="00C24E74"/>
    <w:rsid w:val="00C253B3"/>
    <w:rsid w:val="00C25761"/>
    <w:rsid w:val="00C26475"/>
    <w:rsid w:val="00C26A2C"/>
    <w:rsid w:val="00C26AD7"/>
    <w:rsid w:val="00C279F0"/>
    <w:rsid w:val="00C27A04"/>
    <w:rsid w:val="00C30498"/>
    <w:rsid w:val="00C304E2"/>
    <w:rsid w:val="00C30894"/>
    <w:rsid w:val="00C308B4"/>
    <w:rsid w:val="00C30A66"/>
    <w:rsid w:val="00C30A89"/>
    <w:rsid w:val="00C31A43"/>
    <w:rsid w:val="00C31EF1"/>
    <w:rsid w:val="00C31F4A"/>
    <w:rsid w:val="00C32160"/>
    <w:rsid w:val="00C321FC"/>
    <w:rsid w:val="00C3227A"/>
    <w:rsid w:val="00C32447"/>
    <w:rsid w:val="00C32802"/>
    <w:rsid w:val="00C3280B"/>
    <w:rsid w:val="00C32A5D"/>
    <w:rsid w:val="00C32AFA"/>
    <w:rsid w:val="00C338E5"/>
    <w:rsid w:val="00C33DFE"/>
    <w:rsid w:val="00C33EA7"/>
    <w:rsid w:val="00C33FE4"/>
    <w:rsid w:val="00C34C6C"/>
    <w:rsid w:val="00C3533C"/>
    <w:rsid w:val="00C3569A"/>
    <w:rsid w:val="00C3573E"/>
    <w:rsid w:val="00C358C7"/>
    <w:rsid w:val="00C35944"/>
    <w:rsid w:val="00C36173"/>
    <w:rsid w:val="00C36484"/>
    <w:rsid w:val="00C366D1"/>
    <w:rsid w:val="00C36A6F"/>
    <w:rsid w:val="00C36F22"/>
    <w:rsid w:val="00C37248"/>
    <w:rsid w:val="00C37907"/>
    <w:rsid w:val="00C379E2"/>
    <w:rsid w:val="00C37AF3"/>
    <w:rsid w:val="00C37B3A"/>
    <w:rsid w:val="00C37D87"/>
    <w:rsid w:val="00C400BF"/>
    <w:rsid w:val="00C403A7"/>
    <w:rsid w:val="00C4089C"/>
    <w:rsid w:val="00C40A08"/>
    <w:rsid w:val="00C41FB6"/>
    <w:rsid w:val="00C43230"/>
    <w:rsid w:val="00C437DE"/>
    <w:rsid w:val="00C43C62"/>
    <w:rsid w:val="00C43EE6"/>
    <w:rsid w:val="00C44E3F"/>
    <w:rsid w:val="00C44FE9"/>
    <w:rsid w:val="00C469A7"/>
    <w:rsid w:val="00C46BB6"/>
    <w:rsid w:val="00C46D4E"/>
    <w:rsid w:val="00C475B6"/>
    <w:rsid w:val="00C47D2A"/>
    <w:rsid w:val="00C50359"/>
    <w:rsid w:val="00C506A1"/>
    <w:rsid w:val="00C5077F"/>
    <w:rsid w:val="00C507F1"/>
    <w:rsid w:val="00C50B8A"/>
    <w:rsid w:val="00C50C48"/>
    <w:rsid w:val="00C50E06"/>
    <w:rsid w:val="00C5133B"/>
    <w:rsid w:val="00C513F0"/>
    <w:rsid w:val="00C51919"/>
    <w:rsid w:val="00C51C35"/>
    <w:rsid w:val="00C51C46"/>
    <w:rsid w:val="00C522D7"/>
    <w:rsid w:val="00C523DF"/>
    <w:rsid w:val="00C52BA8"/>
    <w:rsid w:val="00C52C7D"/>
    <w:rsid w:val="00C52F7C"/>
    <w:rsid w:val="00C532B9"/>
    <w:rsid w:val="00C535C1"/>
    <w:rsid w:val="00C53B72"/>
    <w:rsid w:val="00C5421D"/>
    <w:rsid w:val="00C54923"/>
    <w:rsid w:val="00C54EAA"/>
    <w:rsid w:val="00C55297"/>
    <w:rsid w:val="00C555E8"/>
    <w:rsid w:val="00C55C1B"/>
    <w:rsid w:val="00C56436"/>
    <w:rsid w:val="00C56FCE"/>
    <w:rsid w:val="00C570F8"/>
    <w:rsid w:val="00C575CF"/>
    <w:rsid w:val="00C603BF"/>
    <w:rsid w:val="00C605CD"/>
    <w:rsid w:val="00C60F25"/>
    <w:rsid w:val="00C60F34"/>
    <w:rsid w:val="00C612E9"/>
    <w:rsid w:val="00C62955"/>
    <w:rsid w:val="00C6326D"/>
    <w:rsid w:val="00C639FE"/>
    <w:rsid w:val="00C641D6"/>
    <w:rsid w:val="00C64239"/>
    <w:rsid w:val="00C64381"/>
    <w:rsid w:val="00C64CB2"/>
    <w:rsid w:val="00C651B6"/>
    <w:rsid w:val="00C6564B"/>
    <w:rsid w:val="00C66303"/>
    <w:rsid w:val="00C66C0D"/>
    <w:rsid w:val="00C67088"/>
    <w:rsid w:val="00C6725A"/>
    <w:rsid w:val="00C67434"/>
    <w:rsid w:val="00C67531"/>
    <w:rsid w:val="00C70137"/>
    <w:rsid w:val="00C71159"/>
    <w:rsid w:val="00C71B21"/>
    <w:rsid w:val="00C71C33"/>
    <w:rsid w:val="00C72A61"/>
    <w:rsid w:val="00C73669"/>
    <w:rsid w:val="00C74339"/>
    <w:rsid w:val="00C7499B"/>
    <w:rsid w:val="00C7503B"/>
    <w:rsid w:val="00C754C8"/>
    <w:rsid w:val="00C756E0"/>
    <w:rsid w:val="00C75AC0"/>
    <w:rsid w:val="00C75B3F"/>
    <w:rsid w:val="00C75B95"/>
    <w:rsid w:val="00C75BAC"/>
    <w:rsid w:val="00C75C1E"/>
    <w:rsid w:val="00C75EA3"/>
    <w:rsid w:val="00C76285"/>
    <w:rsid w:val="00C772DF"/>
    <w:rsid w:val="00C772FD"/>
    <w:rsid w:val="00C77650"/>
    <w:rsid w:val="00C7789E"/>
    <w:rsid w:val="00C80BCC"/>
    <w:rsid w:val="00C81543"/>
    <w:rsid w:val="00C8197C"/>
    <w:rsid w:val="00C81B4D"/>
    <w:rsid w:val="00C826D2"/>
    <w:rsid w:val="00C82879"/>
    <w:rsid w:val="00C82EBC"/>
    <w:rsid w:val="00C835F9"/>
    <w:rsid w:val="00C837BC"/>
    <w:rsid w:val="00C83C7B"/>
    <w:rsid w:val="00C840FB"/>
    <w:rsid w:val="00C851AF"/>
    <w:rsid w:val="00C85AD8"/>
    <w:rsid w:val="00C8659B"/>
    <w:rsid w:val="00C86667"/>
    <w:rsid w:val="00C872E1"/>
    <w:rsid w:val="00C90324"/>
    <w:rsid w:val="00C9071E"/>
    <w:rsid w:val="00C907D3"/>
    <w:rsid w:val="00C913B4"/>
    <w:rsid w:val="00C91B72"/>
    <w:rsid w:val="00C91C62"/>
    <w:rsid w:val="00C921C3"/>
    <w:rsid w:val="00C927CB"/>
    <w:rsid w:val="00C92CFE"/>
    <w:rsid w:val="00C92E94"/>
    <w:rsid w:val="00C9309E"/>
    <w:rsid w:val="00C9429A"/>
    <w:rsid w:val="00C9479F"/>
    <w:rsid w:val="00C9486D"/>
    <w:rsid w:val="00C94C8B"/>
    <w:rsid w:val="00C94CD7"/>
    <w:rsid w:val="00C94E6D"/>
    <w:rsid w:val="00C953C7"/>
    <w:rsid w:val="00C95453"/>
    <w:rsid w:val="00C956EC"/>
    <w:rsid w:val="00C95728"/>
    <w:rsid w:val="00C959DE"/>
    <w:rsid w:val="00C96105"/>
    <w:rsid w:val="00C965DF"/>
    <w:rsid w:val="00C96834"/>
    <w:rsid w:val="00C968B2"/>
    <w:rsid w:val="00C97EAD"/>
    <w:rsid w:val="00C97FF0"/>
    <w:rsid w:val="00CA016F"/>
    <w:rsid w:val="00CA05C1"/>
    <w:rsid w:val="00CA0996"/>
    <w:rsid w:val="00CA0F27"/>
    <w:rsid w:val="00CA13C1"/>
    <w:rsid w:val="00CA14A9"/>
    <w:rsid w:val="00CA173F"/>
    <w:rsid w:val="00CA1E6F"/>
    <w:rsid w:val="00CA2E7E"/>
    <w:rsid w:val="00CA35C8"/>
    <w:rsid w:val="00CA3E3D"/>
    <w:rsid w:val="00CA4187"/>
    <w:rsid w:val="00CA46A0"/>
    <w:rsid w:val="00CA51C3"/>
    <w:rsid w:val="00CA545B"/>
    <w:rsid w:val="00CA55B3"/>
    <w:rsid w:val="00CA5687"/>
    <w:rsid w:val="00CA56CA"/>
    <w:rsid w:val="00CA57E0"/>
    <w:rsid w:val="00CA596D"/>
    <w:rsid w:val="00CA5DCF"/>
    <w:rsid w:val="00CA602B"/>
    <w:rsid w:val="00CA69B5"/>
    <w:rsid w:val="00CA6D71"/>
    <w:rsid w:val="00CA70CF"/>
    <w:rsid w:val="00CA768A"/>
    <w:rsid w:val="00CA7C60"/>
    <w:rsid w:val="00CB0190"/>
    <w:rsid w:val="00CB0402"/>
    <w:rsid w:val="00CB09D6"/>
    <w:rsid w:val="00CB128E"/>
    <w:rsid w:val="00CB17E5"/>
    <w:rsid w:val="00CB191E"/>
    <w:rsid w:val="00CB1B6A"/>
    <w:rsid w:val="00CB1DE5"/>
    <w:rsid w:val="00CB2054"/>
    <w:rsid w:val="00CB20A2"/>
    <w:rsid w:val="00CB2309"/>
    <w:rsid w:val="00CB2670"/>
    <w:rsid w:val="00CB2733"/>
    <w:rsid w:val="00CB2E37"/>
    <w:rsid w:val="00CB2FE8"/>
    <w:rsid w:val="00CB302F"/>
    <w:rsid w:val="00CB3578"/>
    <w:rsid w:val="00CB3736"/>
    <w:rsid w:val="00CB392F"/>
    <w:rsid w:val="00CB3E19"/>
    <w:rsid w:val="00CB4123"/>
    <w:rsid w:val="00CB43B9"/>
    <w:rsid w:val="00CB503B"/>
    <w:rsid w:val="00CB5541"/>
    <w:rsid w:val="00CB58F2"/>
    <w:rsid w:val="00CB5E4C"/>
    <w:rsid w:val="00CB647F"/>
    <w:rsid w:val="00CB6A5C"/>
    <w:rsid w:val="00CB6AB5"/>
    <w:rsid w:val="00CB6E81"/>
    <w:rsid w:val="00CB7040"/>
    <w:rsid w:val="00CB70B5"/>
    <w:rsid w:val="00CB7595"/>
    <w:rsid w:val="00CB7679"/>
    <w:rsid w:val="00CC0241"/>
    <w:rsid w:val="00CC0565"/>
    <w:rsid w:val="00CC0976"/>
    <w:rsid w:val="00CC1032"/>
    <w:rsid w:val="00CC10DC"/>
    <w:rsid w:val="00CC14B7"/>
    <w:rsid w:val="00CC1694"/>
    <w:rsid w:val="00CC1756"/>
    <w:rsid w:val="00CC1BCB"/>
    <w:rsid w:val="00CC24F9"/>
    <w:rsid w:val="00CC28B3"/>
    <w:rsid w:val="00CC2CBE"/>
    <w:rsid w:val="00CC2F1F"/>
    <w:rsid w:val="00CC2FAA"/>
    <w:rsid w:val="00CC37F9"/>
    <w:rsid w:val="00CC3E03"/>
    <w:rsid w:val="00CC407B"/>
    <w:rsid w:val="00CC4D30"/>
    <w:rsid w:val="00CC5D4E"/>
    <w:rsid w:val="00CC600F"/>
    <w:rsid w:val="00CC67CF"/>
    <w:rsid w:val="00CC6DC2"/>
    <w:rsid w:val="00CC7A76"/>
    <w:rsid w:val="00CD0B67"/>
    <w:rsid w:val="00CD12B9"/>
    <w:rsid w:val="00CD1B34"/>
    <w:rsid w:val="00CD21AE"/>
    <w:rsid w:val="00CD2555"/>
    <w:rsid w:val="00CD28F6"/>
    <w:rsid w:val="00CD2AF0"/>
    <w:rsid w:val="00CD2BA0"/>
    <w:rsid w:val="00CD4209"/>
    <w:rsid w:val="00CD4589"/>
    <w:rsid w:val="00CD48F1"/>
    <w:rsid w:val="00CD4902"/>
    <w:rsid w:val="00CD5576"/>
    <w:rsid w:val="00CD5742"/>
    <w:rsid w:val="00CD5D31"/>
    <w:rsid w:val="00CD6003"/>
    <w:rsid w:val="00CD605A"/>
    <w:rsid w:val="00CD638B"/>
    <w:rsid w:val="00CD6796"/>
    <w:rsid w:val="00CD6868"/>
    <w:rsid w:val="00CD6C2E"/>
    <w:rsid w:val="00CD71B1"/>
    <w:rsid w:val="00CD7FD5"/>
    <w:rsid w:val="00CE0DA6"/>
    <w:rsid w:val="00CE0F67"/>
    <w:rsid w:val="00CE17B5"/>
    <w:rsid w:val="00CE1938"/>
    <w:rsid w:val="00CE1AF9"/>
    <w:rsid w:val="00CE1CC2"/>
    <w:rsid w:val="00CE2136"/>
    <w:rsid w:val="00CE225C"/>
    <w:rsid w:val="00CE2266"/>
    <w:rsid w:val="00CE289C"/>
    <w:rsid w:val="00CE2905"/>
    <w:rsid w:val="00CE2C8C"/>
    <w:rsid w:val="00CE307C"/>
    <w:rsid w:val="00CE4346"/>
    <w:rsid w:val="00CE4561"/>
    <w:rsid w:val="00CE4936"/>
    <w:rsid w:val="00CE4A15"/>
    <w:rsid w:val="00CE4D19"/>
    <w:rsid w:val="00CE5A2C"/>
    <w:rsid w:val="00CE5DB9"/>
    <w:rsid w:val="00CE5E4F"/>
    <w:rsid w:val="00CE60D7"/>
    <w:rsid w:val="00CE6C19"/>
    <w:rsid w:val="00CE7D93"/>
    <w:rsid w:val="00CF01FB"/>
    <w:rsid w:val="00CF03DB"/>
    <w:rsid w:val="00CF0A04"/>
    <w:rsid w:val="00CF0DE2"/>
    <w:rsid w:val="00CF1034"/>
    <w:rsid w:val="00CF1243"/>
    <w:rsid w:val="00CF13CA"/>
    <w:rsid w:val="00CF15B1"/>
    <w:rsid w:val="00CF18F4"/>
    <w:rsid w:val="00CF264D"/>
    <w:rsid w:val="00CF2C85"/>
    <w:rsid w:val="00CF315D"/>
    <w:rsid w:val="00CF3531"/>
    <w:rsid w:val="00CF40B3"/>
    <w:rsid w:val="00CF469A"/>
    <w:rsid w:val="00CF4BBB"/>
    <w:rsid w:val="00CF5104"/>
    <w:rsid w:val="00CF5641"/>
    <w:rsid w:val="00CF6CCE"/>
    <w:rsid w:val="00CF781E"/>
    <w:rsid w:val="00CF791D"/>
    <w:rsid w:val="00CF7E0D"/>
    <w:rsid w:val="00D000E5"/>
    <w:rsid w:val="00D002C5"/>
    <w:rsid w:val="00D0089B"/>
    <w:rsid w:val="00D01027"/>
    <w:rsid w:val="00D0125F"/>
    <w:rsid w:val="00D01A82"/>
    <w:rsid w:val="00D026D9"/>
    <w:rsid w:val="00D031F7"/>
    <w:rsid w:val="00D03955"/>
    <w:rsid w:val="00D0419D"/>
    <w:rsid w:val="00D0446A"/>
    <w:rsid w:val="00D044EB"/>
    <w:rsid w:val="00D04B26"/>
    <w:rsid w:val="00D05456"/>
    <w:rsid w:val="00D05FAC"/>
    <w:rsid w:val="00D06D57"/>
    <w:rsid w:val="00D070A4"/>
    <w:rsid w:val="00D07139"/>
    <w:rsid w:val="00D07A6F"/>
    <w:rsid w:val="00D11400"/>
    <w:rsid w:val="00D11A47"/>
    <w:rsid w:val="00D126EF"/>
    <w:rsid w:val="00D13533"/>
    <w:rsid w:val="00D135A6"/>
    <w:rsid w:val="00D14287"/>
    <w:rsid w:val="00D14639"/>
    <w:rsid w:val="00D147C0"/>
    <w:rsid w:val="00D15114"/>
    <w:rsid w:val="00D15194"/>
    <w:rsid w:val="00D156D1"/>
    <w:rsid w:val="00D15F14"/>
    <w:rsid w:val="00D16866"/>
    <w:rsid w:val="00D17010"/>
    <w:rsid w:val="00D17146"/>
    <w:rsid w:val="00D1786A"/>
    <w:rsid w:val="00D1790C"/>
    <w:rsid w:val="00D17B1F"/>
    <w:rsid w:val="00D17E35"/>
    <w:rsid w:val="00D20DD2"/>
    <w:rsid w:val="00D210F5"/>
    <w:rsid w:val="00D2142F"/>
    <w:rsid w:val="00D21558"/>
    <w:rsid w:val="00D217CC"/>
    <w:rsid w:val="00D21881"/>
    <w:rsid w:val="00D21B59"/>
    <w:rsid w:val="00D22098"/>
    <w:rsid w:val="00D220F9"/>
    <w:rsid w:val="00D2213E"/>
    <w:rsid w:val="00D2214F"/>
    <w:rsid w:val="00D2281B"/>
    <w:rsid w:val="00D22A45"/>
    <w:rsid w:val="00D22B24"/>
    <w:rsid w:val="00D238F6"/>
    <w:rsid w:val="00D23EC1"/>
    <w:rsid w:val="00D24194"/>
    <w:rsid w:val="00D24D4E"/>
    <w:rsid w:val="00D26052"/>
    <w:rsid w:val="00D268D9"/>
    <w:rsid w:val="00D26B26"/>
    <w:rsid w:val="00D26ECE"/>
    <w:rsid w:val="00D27229"/>
    <w:rsid w:val="00D27260"/>
    <w:rsid w:val="00D27357"/>
    <w:rsid w:val="00D2738E"/>
    <w:rsid w:val="00D27770"/>
    <w:rsid w:val="00D278E9"/>
    <w:rsid w:val="00D27C57"/>
    <w:rsid w:val="00D27CAD"/>
    <w:rsid w:val="00D27DB0"/>
    <w:rsid w:val="00D27E34"/>
    <w:rsid w:val="00D31BDE"/>
    <w:rsid w:val="00D31D9D"/>
    <w:rsid w:val="00D32066"/>
    <w:rsid w:val="00D320F7"/>
    <w:rsid w:val="00D32259"/>
    <w:rsid w:val="00D327E0"/>
    <w:rsid w:val="00D32C43"/>
    <w:rsid w:val="00D32CBA"/>
    <w:rsid w:val="00D33265"/>
    <w:rsid w:val="00D334BF"/>
    <w:rsid w:val="00D335CE"/>
    <w:rsid w:val="00D336BF"/>
    <w:rsid w:val="00D33AA4"/>
    <w:rsid w:val="00D3465E"/>
    <w:rsid w:val="00D34A6E"/>
    <w:rsid w:val="00D34B65"/>
    <w:rsid w:val="00D35076"/>
    <w:rsid w:val="00D353DB"/>
    <w:rsid w:val="00D35648"/>
    <w:rsid w:val="00D359BF"/>
    <w:rsid w:val="00D35BC3"/>
    <w:rsid w:val="00D3632E"/>
    <w:rsid w:val="00D36AEF"/>
    <w:rsid w:val="00D3713A"/>
    <w:rsid w:val="00D37341"/>
    <w:rsid w:val="00D376CE"/>
    <w:rsid w:val="00D37784"/>
    <w:rsid w:val="00D37C3E"/>
    <w:rsid w:val="00D37E04"/>
    <w:rsid w:val="00D37E12"/>
    <w:rsid w:val="00D37F9B"/>
    <w:rsid w:val="00D40042"/>
    <w:rsid w:val="00D40073"/>
    <w:rsid w:val="00D40417"/>
    <w:rsid w:val="00D40E08"/>
    <w:rsid w:val="00D4116D"/>
    <w:rsid w:val="00D41432"/>
    <w:rsid w:val="00D4143D"/>
    <w:rsid w:val="00D416E2"/>
    <w:rsid w:val="00D41B5A"/>
    <w:rsid w:val="00D42C22"/>
    <w:rsid w:val="00D4306C"/>
    <w:rsid w:val="00D43351"/>
    <w:rsid w:val="00D435F9"/>
    <w:rsid w:val="00D43637"/>
    <w:rsid w:val="00D437A8"/>
    <w:rsid w:val="00D43D66"/>
    <w:rsid w:val="00D44282"/>
    <w:rsid w:val="00D4436D"/>
    <w:rsid w:val="00D44F52"/>
    <w:rsid w:val="00D4507F"/>
    <w:rsid w:val="00D4589D"/>
    <w:rsid w:val="00D46004"/>
    <w:rsid w:val="00D46169"/>
    <w:rsid w:val="00D4677A"/>
    <w:rsid w:val="00D46935"/>
    <w:rsid w:val="00D46945"/>
    <w:rsid w:val="00D46AD9"/>
    <w:rsid w:val="00D47117"/>
    <w:rsid w:val="00D4753F"/>
    <w:rsid w:val="00D47877"/>
    <w:rsid w:val="00D478E2"/>
    <w:rsid w:val="00D479C0"/>
    <w:rsid w:val="00D47A5A"/>
    <w:rsid w:val="00D52202"/>
    <w:rsid w:val="00D526E3"/>
    <w:rsid w:val="00D5289C"/>
    <w:rsid w:val="00D53A85"/>
    <w:rsid w:val="00D53AEE"/>
    <w:rsid w:val="00D542E1"/>
    <w:rsid w:val="00D54930"/>
    <w:rsid w:val="00D54B22"/>
    <w:rsid w:val="00D55095"/>
    <w:rsid w:val="00D55996"/>
    <w:rsid w:val="00D55D39"/>
    <w:rsid w:val="00D55EF1"/>
    <w:rsid w:val="00D56877"/>
    <w:rsid w:val="00D568F8"/>
    <w:rsid w:val="00D56CDF"/>
    <w:rsid w:val="00D57FD2"/>
    <w:rsid w:val="00D6044B"/>
    <w:rsid w:val="00D60CA3"/>
    <w:rsid w:val="00D61129"/>
    <w:rsid w:val="00D61300"/>
    <w:rsid w:val="00D6155E"/>
    <w:rsid w:val="00D615F7"/>
    <w:rsid w:val="00D618B7"/>
    <w:rsid w:val="00D620EF"/>
    <w:rsid w:val="00D63D32"/>
    <w:rsid w:val="00D63DF0"/>
    <w:rsid w:val="00D63EEB"/>
    <w:rsid w:val="00D640CD"/>
    <w:rsid w:val="00D655BF"/>
    <w:rsid w:val="00D65AAA"/>
    <w:rsid w:val="00D66281"/>
    <w:rsid w:val="00D66D36"/>
    <w:rsid w:val="00D673E3"/>
    <w:rsid w:val="00D674C3"/>
    <w:rsid w:val="00D67D7D"/>
    <w:rsid w:val="00D67D7F"/>
    <w:rsid w:val="00D67EB8"/>
    <w:rsid w:val="00D67FA9"/>
    <w:rsid w:val="00D7047B"/>
    <w:rsid w:val="00D70603"/>
    <w:rsid w:val="00D70BA8"/>
    <w:rsid w:val="00D70D9F"/>
    <w:rsid w:val="00D70E43"/>
    <w:rsid w:val="00D71209"/>
    <w:rsid w:val="00D7146B"/>
    <w:rsid w:val="00D721F8"/>
    <w:rsid w:val="00D72280"/>
    <w:rsid w:val="00D722AF"/>
    <w:rsid w:val="00D72F41"/>
    <w:rsid w:val="00D734EF"/>
    <w:rsid w:val="00D73672"/>
    <w:rsid w:val="00D73710"/>
    <w:rsid w:val="00D73806"/>
    <w:rsid w:val="00D73D95"/>
    <w:rsid w:val="00D73EA9"/>
    <w:rsid w:val="00D747D6"/>
    <w:rsid w:val="00D751BF"/>
    <w:rsid w:val="00D753D2"/>
    <w:rsid w:val="00D75E3E"/>
    <w:rsid w:val="00D75FA1"/>
    <w:rsid w:val="00D76197"/>
    <w:rsid w:val="00D76AEE"/>
    <w:rsid w:val="00D77FFB"/>
    <w:rsid w:val="00D80907"/>
    <w:rsid w:val="00D809AC"/>
    <w:rsid w:val="00D80DF5"/>
    <w:rsid w:val="00D818C7"/>
    <w:rsid w:val="00D82D05"/>
    <w:rsid w:val="00D830FA"/>
    <w:rsid w:val="00D8369B"/>
    <w:rsid w:val="00D83888"/>
    <w:rsid w:val="00D839BA"/>
    <w:rsid w:val="00D83AB0"/>
    <w:rsid w:val="00D83B60"/>
    <w:rsid w:val="00D8451A"/>
    <w:rsid w:val="00D84581"/>
    <w:rsid w:val="00D849C0"/>
    <w:rsid w:val="00D84A10"/>
    <w:rsid w:val="00D84C8B"/>
    <w:rsid w:val="00D8569E"/>
    <w:rsid w:val="00D8584D"/>
    <w:rsid w:val="00D85907"/>
    <w:rsid w:val="00D85C9A"/>
    <w:rsid w:val="00D861BE"/>
    <w:rsid w:val="00D86499"/>
    <w:rsid w:val="00D86607"/>
    <w:rsid w:val="00D868DB"/>
    <w:rsid w:val="00D8728A"/>
    <w:rsid w:val="00D8791B"/>
    <w:rsid w:val="00D8794E"/>
    <w:rsid w:val="00D91C44"/>
    <w:rsid w:val="00D91F74"/>
    <w:rsid w:val="00D92174"/>
    <w:rsid w:val="00D92207"/>
    <w:rsid w:val="00D923F5"/>
    <w:rsid w:val="00D924D3"/>
    <w:rsid w:val="00D92676"/>
    <w:rsid w:val="00D932F6"/>
    <w:rsid w:val="00D93932"/>
    <w:rsid w:val="00D93D0D"/>
    <w:rsid w:val="00D941FB"/>
    <w:rsid w:val="00D94505"/>
    <w:rsid w:val="00D9458E"/>
    <w:rsid w:val="00D945FF"/>
    <w:rsid w:val="00D94A57"/>
    <w:rsid w:val="00D94AE3"/>
    <w:rsid w:val="00D957F6"/>
    <w:rsid w:val="00D95CB7"/>
    <w:rsid w:val="00D95D18"/>
    <w:rsid w:val="00D95D19"/>
    <w:rsid w:val="00D96023"/>
    <w:rsid w:val="00D968F9"/>
    <w:rsid w:val="00D96947"/>
    <w:rsid w:val="00D97461"/>
    <w:rsid w:val="00D9761C"/>
    <w:rsid w:val="00D97B81"/>
    <w:rsid w:val="00D97C8C"/>
    <w:rsid w:val="00DA01DE"/>
    <w:rsid w:val="00DA036E"/>
    <w:rsid w:val="00DA1423"/>
    <w:rsid w:val="00DA142B"/>
    <w:rsid w:val="00DA1A6E"/>
    <w:rsid w:val="00DA1A76"/>
    <w:rsid w:val="00DA3189"/>
    <w:rsid w:val="00DA31B7"/>
    <w:rsid w:val="00DA3315"/>
    <w:rsid w:val="00DA3732"/>
    <w:rsid w:val="00DA3889"/>
    <w:rsid w:val="00DA39F1"/>
    <w:rsid w:val="00DA3C9D"/>
    <w:rsid w:val="00DA3E2A"/>
    <w:rsid w:val="00DA4452"/>
    <w:rsid w:val="00DA4BC1"/>
    <w:rsid w:val="00DA4C0D"/>
    <w:rsid w:val="00DA4D6F"/>
    <w:rsid w:val="00DA5DDD"/>
    <w:rsid w:val="00DA66A2"/>
    <w:rsid w:val="00DA7274"/>
    <w:rsid w:val="00DA7661"/>
    <w:rsid w:val="00DB04E2"/>
    <w:rsid w:val="00DB06CC"/>
    <w:rsid w:val="00DB09F4"/>
    <w:rsid w:val="00DB0AD1"/>
    <w:rsid w:val="00DB106A"/>
    <w:rsid w:val="00DB1085"/>
    <w:rsid w:val="00DB11C5"/>
    <w:rsid w:val="00DB152E"/>
    <w:rsid w:val="00DB1940"/>
    <w:rsid w:val="00DB1C78"/>
    <w:rsid w:val="00DB22D5"/>
    <w:rsid w:val="00DB28CE"/>
    <w:rsid w:val="00DB39E2"/>
    <w:rsid w:val="00DB3E1E"/>
    <w:rsid w:val="00DB4C71"/>
    <w:rsid w:val="00DB5189"/>
    <w:rsid w:val="00DB532B"/>
    <w:rsid w:val="00DB58BF"/>
    <w:rsid w:val="00DB591C"/>
    <w:rsid w:val="00DB631C"/>
    <w:rsid w:val="00DB7C56"/>
    <w:rsid w:val="00DB7D92"/>
    <w:rsid w:val="00DC00B1"/>
    <w:rsid w:val="00DC00EB"/>
    <w:rsid w:val="00DC0334"/>
    <w:rsid w:val="00DC033D"/>
    <w:rsid w:val="00DC0B2D"/>
    <w:rsid w:val="00DC0F24"/>
    <w:rsid w:val="00DC1406"/>
    <w:rsid w:val="00DC143C"/>
    <w:rsid w:val="00DC14FD"/>
    <w:rsid w:val="00DC1B53"/>
    <w:rsid w:val="00DC3510"/>
    <w:rsid w:val="00DC35EC"/>
    <w:rsid w:val="00DC3C41"/>
    <w:rsid w:val="00DC45FB"/>
    <w:rsid w:val="00DC4D94"/>
    <w:rsid w:val="00DC4D9C"/>
    <w:rsid w:val="00DC4E37"/>
    <w:rsid w:val="00DC54C4"/>
    <w:rsid w:val="00DC5951"/>
    <w:rsid w:val="00DC5E46"/>
    <w:rsid w:val="00DC68F5"/>
    <w:rsid w:val="00DC6B89"/>
    <w:rsid w:val="00DC736A"/>
    <w:rsid w:val="00DC77DC"/>
    <w:rsid w:val="00DD0134"/>
    <w:rsid w:val="00DD04A2"/>
    <w:rsid w:val="00DD064B"/>
    <w:rsid w:val="00DD082A"/>
    <w:rsid w:val="00DD134B"/>
    <w:rsid w:val="00DD17FA"/>
    <w:rsid w:val="00DD1A2F"/>
    <w:rsid w:val="00DD1C5F"/>
    <w:rsid w:val="00DD2741"/>
    <w:rsid w:val="00DD2ABB"/>
    <w:rsid w:val="00DD2C87"/>
    <w:rsid w:val="00DD4170"/>
    <w:rsid w:val="00DD43EC"/>
    <w:rsid w:val="00DD4FDD"/>
    <w:rsid w:val="00DD5124"/>
    <w:rsid w:val="00DD5F54"/>
    <w:rsid w:val="00DD6CC7"/>
    <w:rsid w:val="00DD7402"/>
    <w:rsid w:val="00DD75A9"/>
    <w:rsid w:val="00DD7670"/>
    <w:rsid w:val="00DD7CBA"/>
    <w:rsid w:val="00DD7D67"/>
    <w:rsid w:val="00DD7D7C"/>
    <w:rsid w:val="00DD7EE0"/>
    <w:rsid w:val="00DE01F4"/>
    <w:rsid w:val="00DE0201"/>
    <w:rsid w:val="00DE0343"/>
    <w:rsid w:val="00DE0442"/>
    <w:rsid w:val="00DE06FD"/>
    <w:rsid w:val="00DE0CCB"/>
    <w:rsid w:val="00DE0E0F"/>
    <w:rsid w:val="00DE1778"/>
    <w:rsid w:val="00DE1BB3"/>
    <w:rsid w:val="00DE1E16"/>
    <w:rsid w:val="00DE257D"/>
    <w:rsid w:val="00DE299B"/>
    <w:rsid w:val="00DE2A9A"/>
    <w:rsid w:val="00DE2C5F"/>
    <w:rsid w:val="00DE2EBD"/>
    <w:rsid w:val="00DE2FBA"/>
    <w:rsid w:val="00DE2FCA"/>
    <w:rsid w:val="00DE3392"/>
    <w:rsid w:val="00DE3E97"/>
    <w:rsid w:val="00DE4226"/>
    <w:rsid w:val="00DE4A69"/>
    <w:rsid w:val="00DE4BCE"/>
    <w:rsid w:val="00DE4C02"/>
    <w:rsid w:val="00DE54E7"/>
    <w:rsid w:val="00DE5A30"/>
    <w:rsid w:val="00DE62F4"/>
    <w:rsid w:val="00DE64F7"/>
    <w:rsid w:val="00DE6B8F"/>
    <w:rsid w:val="00DE6DF7"/>
    <w:rsid w:val="00DE6E8E"/>
    <w:rsid w:val="00DE711B"/>
    <w:rsid w:val="00DE76D5"/>
    <w:rsid w:val="00DE7D4A"/>
    <w:rsid w:val="00DE7DC2"/>
    <w:rsid w:val="00DF02E4"/>
    <w:rsid w:val="00DF08B8"/>
    <w:rsid w:val="00DF0BD6"/>
    <w:rsid w:val="00DF1079"/>
    <w:rsid w:val="00DF1818"/>
    <w:rsid w:val="00DF2332"/>
    <w:rsid w:val="00DF2828"/>
    <w:rsid w:val="00DF31DF"/>
    <w:rsid w:val="00DF32EE"/>
    <w:rsid w:val="00DF3913"/>
    <w:rsid w:val="00DF3C43"/>
    <w:rsid w:val="00DF3CF7"/>
    <w:rsid w:val="00DF3FE1"/>
    <w:rsid w:val="00DF4960"/>
    <w:rsid w:val="00DF4ED9"/>
    <w:rsid w:val="00DF52C6"/>
    <w:rsid w:val="00DF56B5"/>
    <w:rsid w:val="00DF584F"/>
    <w:rsid w:val="00DF5EF6"/>
    <w:rsid w:val="00DF65BF"/>
    <w:rsid w:val="00DF69EA"/>
    <w:rsid w:val="00DF73F5"/>
    <w:rsid w:val="00DF777A"/>
    <w:rsid w:val="00DF7A38"/>
    <w:rsid w:val="00DF7B99"/>
    <w:rsid w:val="00DF7BBB"/>
    <w:rsid w:val="00DF7CE6"/>
    <w:rsid w:val="00E0002C"/>
    <w:rsid w:val="00E005AB"/>
    <w:rsid w:val="00E00F13"/>
    <w:rsid w:val="00E01391"/>
    <w:rsid w:val="00E019BC"/>
    <w:rsid w:val="00E01DF1"/>
    <w:rsid w:val="00E02780"/>
    <w:rsid w:val="00E02B72"/>
    <w:rsid w:val="00E0333B"/>
    <w:rsid w:val="00E033C1"/>
    <w:rsid w:val="00E035EB"/>
    <w:rsid w:val="00E03965"/>
    <w:rsid w:val="00E03992"/>
    <w:rsid w:val="00E03E32"/>
    <w:rsid w:val="00E03EE4"/>
    <w:rsid w:val="00E04FBC"/>
    <w:rsid w:val="00E05766"/>
    <w:rsid w:val="00E05824"/>
    <w:rsid w:val="00E0588A"/>
    <w:rsid w:val="00E05D57"/>
    <w:rsid w:val="00E05DA0"/>
    <w:rsid w:val="00E0628F"/>
    <w:rsid w:val="00E06447"/>
    <w:rsid w:val="00E06E6E"/>
    <w:rsid w:val="00E07678"/>
    <w:rsid w:val="00E07E70"/>
    <w:rsid w:val="00E07E9D"/>
    <w:rsid w:val="00E100D4"/>
    <w:rsid w:val="00E103AA"/>
    <w:rsid w:val="00E10507"/>
    <w:rsid w:val="00E108D4"/>
    <w:rsid w:val="00E1104D"/>
    <w:rsid w:val="00E11596"/>
    <w:rsid w:val="00E11663"/>
    <w:rsid w:val="00E116EE"/>
    <w:rsid w:val="00E1175C"/>
    <w:rsid w:val="00E119E0"/>
    <w:rsid w:val="00E11C99"/>
    <w:rsid w:val="00E11CD7"/>
    <w:rsid w:val="00E122FE"/>
    <w:rsid w:val="00E12453"/>
    <w:rsid w:val="00E12677"/>
    <w:rsid w:val="00E12E36"/>
    <w:rsid w:val="00E131B5"/>
    <w:rsid w:val="00E1365F"/>
    <w:rsid w:val="00E137CB"/>
    <w:rsid w:val="00E14481"/>
    <w:rsid w:val="00E165DE"/>
    <w:rsid w:val="00E172BC"/>
    <w:rsid w:val="00E17784"/>
    <w:rsid w:val="00E20943"/>
    <w:rsid w:val="00E21031"/>
    <w:rsid w:val="00E2187F"/>
    <w:rsid w:val="00E21C4E"/>
    <w:rsid w:val="00E22039"/>
    <w:rsid w:val="00E22459"/>
    <w:rsid w:val="00E23694"/>
    <w:rsid w:val="00E237B4"/>
    <w:rsid w:val="00E23A7D"/>
    <w:rsid w:val="00E24036"/>
    <w:rsid w:val="00E24130"/>
    <w:rsid w:val="00E242B7"/>
    <w:rsid w:val="00E24673"/>
    <w:rsid w:val="00E24AA4"/>
    <w:rsid w:val="00E24C3B"/>
    <w:rsid w:val="00E24C90"/>
    <w:rsid w:val="00E24FF1"/>
    <w:rsid w:val="00E25273"/>
    <w:rsid w:val="00E25E4A"/>
    <w:rsid w:val="00E260BE"/>
    <w:rsid w:val="00E26312"/>
    <w:rsid w:val="00E2632C"/>
    <w:rsid w:val="00E267D6"/>
    <w:rsid w:val="00E273A9"/>
    <w:rsid w:val="00E27D23"/>
    <w:rsid w:val="00E30918"/>
    <w:rsid w:val="00E30C35"/>
    <w:rsid w:val="00E30CD9"/>
    <w:rsid w:val="00E31480"/>
    <w:rsid w:val="00E31601"/>
    <w:rsid w:val="00E31647"/>
    <w:rsid w:val="00E31914"/>
    <w:rsid w:val="00E31B0E"/>
    <w:rsid w:val="00E31F3C"/>
    <w:rsid w:val="00E32045"/>
    <w:rsid w:val="00E32111"/>
    <w:rsid w:val="00E3313D"/>
    <w:rsid w:val="00E33260"/>
    <w:rsid w:val="00E33352"/>
    <w:rsid w:val="00E34266"/>
    <w:rsid w:val="00E34A9A"/>
    <w:rsid w:val="00E34E5F"/>
    <w:rsid w:val="00E34FCE"/>
    <w:rsid w:val="00E3505C"/>
    <w:rsid w:val="00E35E1F"/>
    <w:rsid w:val="00E35E6F"/>
    <w:rsid w:val="00E35EFC"/>
    <w:rsid w:val="00E36101"/>
    <w:rsid w:val="00E361EA"/>
    <w:rsid w:val="00E3631A"/>
    <w:rsid w:val="00E36B1D"/>
    <w:rsid w:val="00E3701A"/>
    <w:rsid w:val="00E373DD"/>
    <w:rsid w:val="00E37D01"/>
    <w:rsid w:val="00E37F39"/>
    <w:rsid w:val="00E405D7"/>
    <w:rsid w:val="00E407A2"/>
    <w:rsid w:val="00E408CF"/>
    <w:rsid w:val="00E411E0"/>
    <w:rsid w:val="00E41825"/>
    <w:rsid w:val="00E41B9B"/>
    <w:rsid w:val="00E42087"/>
    <w:rsid w:val="00E42268"/>
    <w:rsid w:val="00E43BF0"/>
    <w:rsid w:val="00E43DB3"/>
    <w:rsid w:val="00E43F2A"/>
    <w:rsid w:val="00E44320"/>
    <w:rsid w:val="00E4583A"/>
    <w:rsid w:val="00E463E7"/>
    <w:rsid w:val="00E46682"/>
    <w:rsid w:val="00E466BC"/>
    <w:rsid w:val="00E46E92"/>
    <w:rsid w:val="00E474F9"/>
    <w:rsid w:val="00E478EB"/>
    <w:rsid w:val="00E47B2D"/>
    <w:rsid w:val="00E47E36"/>
    <w:rsid w:val="00E500AB"/>
    <w:rsid w:val="00E50511"/>
    <w:rsid w:val="00E5084A"/>
    <w:rsid w:val="00E50A2C"/>
    <w:rsid w:val="00E50B3D"/>
    <w:rsid w:val="00E51E9C"/>
    <w:rsid w:val="00E53098"/>
    <w:rsid w:val="00E53295"/>
    <w:rsid w:val="00E54103"/>
    <w:rsid w:val="00E54289"/>
    <w:rsid w:val="00E5506A"/>
    <w:rsid w:val="00E552B2"/>
    <w:rsid w:val="00E55354"/>
    <w:rsid w:val="00E5566A"/>
    <w:rsid w:val="00E55EC6"/>
    <w:rsid w:val="00E561D9"/>
    <w:rsid w:val="00E569E5"/>
    <w:rsid w:val="00E56A9E"/>
    <w:rsid w:val="00E56BE9"/>
    <w:rsid w:val="00E60387"/>
    <w:rsid w:val="00E60463"/>
    <w:rsid w:val="00E60BF1"/>
    <w:rsid w:val="00E60DE4"/>
    <w:rsid w:val="00E61B4F"/>
    <w:rsid w:val="00E61FB8"/>
    <w:rsid w:val="00E623A4"/>
    <w:rsid w:val="00E62E86"/>
    <w:rsid w:val="00E63140"/>
    <w:rsid w:val="00E631C1"/>
    <w:rsid w:val="00E632D4"/>
    <w:rsid w:val="00E635E4"/>
    <w:rsid w:val="00E6367C"/>
    <w:rsid w:val="00E6389B"/>
    <w:rsid w:val="00E64BF4"/>
    <w:rsid w:val="00E65354"/>
    <w:rsid w:val="00E66007"/>
    <w:rsid w:val="00E66388"/>
    <w:rsid w:val="00E665D8"/>
    <w:rsid w:val="00E66879"/>
    <w:rsid w:val="00E669A0"/>
    <w:rsid w:val="00E66F55"/>
    <w:rsid w:val="00E66FBB"/>
    <w:rsid w:val="00E67DE0"/>
    <w:rsid w:val="00E70605"/>
    <w:rsid w:val="00E706A8"/>
    <w:rsid w:val="00E7076E"/>
    <w:rsid w:val="00E70801"/>
    <w:rsid w:val="00E7087E"/>
    <w:rsid w:val="00E70B2A"/>
    <w:rsid w:val="00E711F4"/>
    <w:rsid w:val="00E71C00"/>
    <w:rsid w:val="00E71E97"/>
    <w:rsid w:val="00E71F3D"/>
    <w:rsid w:val="00E720C2"/>
    <w:rsid w:val="00E725EC"/>
    <w:rsid w:val="00E72936"/>
    <w:rsid w:val="00E73072"/>
    <w:rsid w:val="00E731AF"/>
    <w:rsid w:val="00E736AB"/>
    <w:rsid w:val="00E73945"/>
    <w:rsid w:val="00E73DD6"/>
    <w:rsid w:val="00E740B8"/>
    <w:rsid w:val="00E74371"/>
    <w:rsid w:val="00E74675"/>
    <w:rsid w:val="00E74824"/>
    <w:rsid w:val="00E74BC6"/>
    <w:rsid w:val="00E74D00"/>
    <w:rsid w:val="00E754CA"/>
    <w:rsid w:val="00E756F9"/>
    <w:rsid w:val="00E757AC"/>
    <w:rsid w:val="00E75ED6"/>
    <w:rsid w:val="00E7610C"/>
    <w:rsid w:val="00E76149"/>
    <w:rsid w:val="00E76222"/>
    <w:rsid w:val="00E76E92"/>
    <w:rsid w:val="00E77C58"/>
    <w:rsid w:val="00E77EBA"/>
    <w:rsid w:val="00E77FF2"/>
    <w:rsid w:val="00E800B2"/>
    <w:rsid w:val="00E809C5"/>
    <w:rsid w:val="00E80A25"/>
    <w:rsid w:val="00E80D3D"/>
    <w:rsid w:val="00E812B2"/>
    <w:rsid w:val="00E817F0"/>
    <w:rsid w:val="00E81B42"/>
    <w:rsid w:val="00E81FB7"/>
    <w:rsid w:val="00E82336"/>
    <w:rsid w:val="00E82542"/>
    <w:rsid w:val="00E82BE4"/>
    <w:rsid w:val="00E83010"/>
    <w:rsid w:val="00E83E2F"/>
    <w:rsid w:val="00E83E3A"/>
    <w:rsid w:val="00E85A78"/>
    <w:rsid w:val="00E85C04"/>
    <w:rsid w:val="00E86098"/>
    <w:rsid w:val="00E866CA"/>
    <w:rsid w:val="00E86FC3"/>
    <w:rsid w:val="00E87487"/>
    <w:rsid w:val="00E90081"/>
    <w:rsid w:val="00E90328"/>
    <w:rsid w:val="00E9044A"/>
    <w:rsid w:val="00E90871"/>
    <w:rsid w:val="00E908D8"/>
    <w:rsid w:val="00E90AF0"/>
    <w:rsid w:val="00E91578"/>
    <w:rsid w:val="00E922DA"/>
    <w:rsid w:val="00E92B8C"/>
    <w:rsid w:val="00E92CC8"/>
    <w:rsid w:val="00E92EE8"/>
    <w:rsid w:val="00E93015"/>
    <w:rsid w:val="00E933A3"/>
    <w:rsid w:val="00E93637"/>
    <w:rsid w:val="00E93676"/>
    <w:rsid w:val="00E93861"/>
    <w:rsid w:val="00E942A2"/>
    <w:rsid w:val="00E949F9"/>
    <w:rsid w:val="00E9593E"/>
    <w:rsid w:val="00E95D23"/>
    <w:rsid w:val="00E95E6E"/>
    <w:rsid w:val="00E9632F"/>
    <w:rsid w:val="00E97194"/>
    <w:rsid w:val="00E97988"/>
    <w:rsid w:val="00E97A75"/>
    <w:rsid w:val="00E97E45"/>
    <w:rsid w:val="00EA007C"/>
    <w:rsid w:val="00EA08E4"/>
    <w:rsid w:val="00EA14D4"/>
    <w:rsid w:val="00EA1736"/>
    <w:rsid w:val="00EA1856"/>
    <w:rsid w:val="00EA2201"/>
    <w:rsid w:val="00EA2F48"/>
    <w:rsid w:val="00EA33A6"/>
    <w:rsid w:val="00EA34C3"/>
    <w:rsid w:val="00EA3D93"/>
    <w:rsid w:val="00EA4403"/>
    <w:rsid w:val="00EA4471"/>
    <w:rsid w:val="00EA4F54"/>
    <w:rsid w:val="00EA53AF"/>
    <w:rsid w:val="00EA5464"/>
    <w:rsid w:val="00EA54DD"/>
    <w:rsid w:val="00EA634D"/>
    <w:rsid w:val="00EA6681"/>
    <w:rsid w:val="00EA68E9"/>
    <w:rsid w:val="00EA74C9"/>
    <w:rsid w:val="00EA7CD7"/>
    <w:rsid w:val="00EA7CDA"/>
    <w:rsid w:val="00EB0370"/>
    <w:rsid w:val="00EB0578"/>
    <w:rsid w:val="00EB1A5A"/>
    <w:rsid w:val="00EB2126"/>
    <w:rsid w:val="00EB2178"/>
    <w:rsid w:val="00EB2322"/>
    <w:rsid w:val="00EB2680"/>
    <w:rsid w:val="00EB2C97"/>
    <w:rsid w:val="00EB3398"/>
    <w:rsid w:val="00EB33C9"/>
    <w:rsid w:val="00EB4314"/>
    <w:rsid w:val="00EB4CAF"/>
    <w:rsid w:val="00EB4F68"/>
    <w:rsid w:val="00EB55CA"/>
    <w:rsid w:val="00EB568C"/>
    <w:rsid w:val="00EB57C0"/>
    <w:rsid w:val="00EB5870"/>
    <w:rsid w:val="00EB5B59"/>
    <w:rsid w:val="00EB6B71"/>
    <w:rsid w:val="00EB7546"/>
    <w:rsid w:val="00EC0286"/>
    <w:rsid w:val="00EC0E7A"/>
    <w:rsid w:val="00EC106D"/>
    <w:rsid w:val="00EC149F"/>
    <w:rsid w:val="00EC15E1"/>
    <w:rsid w:val="00EC1955"/>
    <w:rsid w:val="00EC3416"/>
    <w:rsid w:val="00EC3572"/>
    <w:rsid w:val="00EC36DF"/>
    <w:rsid w:val="00EC3BFA"/>
    <w:rsid w:val="00EC3E14"/>
    <w:rsid w:val="00EC4088"/>
    <w:rsid w:val="00EC4CED"/>
    <w:rsid w:val="00EC5C20"/>
    <w:rsid w:val="00EC5CC2"/>
    <w:rsid w:val="00EC6010"/>
    <w:rsid w:val="00EC6C4D"/>
    <w:rsid w:val="00EC6C4E"/>
    <w:rsid w:val="00EC6E01"/>
    <w:rsid w:val="00EC711F"/>
    <w:rsid w:val="00EC7121"/>
    <w:rsid w:val="00EC71A1"/>
    <w:rsid w:val="00EC71D2"/>
    <w:rsid w:val="00EC7923"/>
    <w:rsid w:val="00EC7A5B"/>
    <w:rsid w:val="00EC7D0C"/>
    <w:rsid w:val="00ED00D2"/>
    <w:rsid w:val="00ED0F68"/>
    <w:rsid w:val="00ED0F7A"/>
    <w:rsid w:val="00ED0FF6"/>
    <w:rsid w:val="00ED120B"/>
    <w:rsid w:val="00ED1AE1"/>
    <w:rsid w:val="00ED1BE8"/>
    <w:rsid w:val="00ED1FE4"/>
    <w:rsid w:val="00ED24D5"/>
    <w:rsid w:val="00ED2C21"/>
    <w:rsid w:val="00ED2D06"/>
    <w:rsid w:val="00ED2F8D"/>
    <w:rsid w:val="00ED3030"/>
    <w:rsid w:val="00ED335A"/>
    <w:rsid w:val="00ED36C0"/>
    <w:rsid w:val="00ED412E"/>
    <w:rsid w:val="00ED4498"/>
    <w:rsid w:val="00ED4A78"/>
    <w:rsid w:val="00ED5951"/>
    <w:rsid w:val="00ED735B"/>
    <w:rsid w:val="00ED743D"/>
    <w:rsid w:val="00ED75B7"/>
    <w:rsid w:val="00ED7835"/>
    <w:rsid w:val="00ED7BB4"/>
    <w:rsid w:val="00ED7C28"/>
    <w:rsid w:val="00EE0C7D"/>
    <w:rsid w:val="00EE0D48"/>
    <w:rsid w:val="00EE1603"/>
    <w:rsid w:val="00EE1710"/>
    <w:rsid w:val="00EE1744"/>
    <w:rsid w:val="00EE1D11"/>
    <w:rsid w:val="00EE1DB7"/>
    <w:rsid w:val="00EE1E79"/>
    <w:rsid w:val="00EE202C"/>
    <w:rsid w:val="00EE2F1D"/>
    <w:rsid w:val="00EE36B1"/>
    <w:rsid w:val="00EE3FCE"/>
    <w:rsid w:val="00EE43D6"/>
    <w:rsid w:val="00EE4C48"/>
    <w:rsid w:val="00EE4D79"/>
    <w:rsid w:val="00EE524B"/>
    <w:rsid w:val="00EE52C6"/>
    <w:rsid w:val="00EE5473"/>
    <w:rsid w:val="00EE5EE6"/>
    <w:rsid w:val="00EE6318"/>
    <w:rsid w:val="00EE6931"/>
    <w:rsid w:val="00EE6FC1"/>
    <w:rsid w:val="00EE76FE"/>
    <w:rsid w:val="00EF1737"/>
    <w:rsid w:val="00EF25AB"/>
    <w:rsid w:val="00EF2961"/>
    <w:rsid w:val="00EF34DE"/>
    <w:rsid w:val="00EF360B"/>
    <w:rsid w:val="00EF3AA0"/>
    <w:rsid w:val="00EF3F6D"/>
    <w:rsid w:val="00EF42DD"/>
    <w:rsid w:val="00EF42EC"/>
    <w:rsid w:val="00EF47F2"/>
    <w:rsid w:val="00EF4ADB"/>
    <w:rsid w:val="00EF4EEA"/>
    <w:rsid w:val="00EF5112"/>
    <w:rsid w:val="00EF523C"/>
    <w:rsid w:val="00EF563A"/>
    <w:rsid w:val="00EF60BB"/>
    <w:rsid w:val="00EF621F"/>
    <w:rsid w:val="00EF6428"/>
    <w:rsid w:val="00EF667D"/>
    <w:rsid w:val="00F0080B"/>
    <w:rsid w:val="00F00CE3"/>
    <w:rsid w:val="00F00D95"/>
    <w:rsid w:val="00F01829"/>
    <w:rsid w:val="00F01A49"/>
    <w:rsid w:val="00F01BD8"/>
    <w:rsid w:val="00F01E58"/>
    <w:rsid w:val="00F022DE"/>
    <w:rsid w:val="00F02382"/>
    <w:rsid w:val="00F02662"/>
    <w:rsid w:val="00F02CE9"/>
    <w:rsid w:val="00F03365"/>
    <w:rsid w:val="00F03E20"/>
    <w:rsid w:val="00F03E5A"/>
    <w:rsid w:val="00F04633"/>
    <w:rsid w:val="00F049B3"/>
    <w:rsid w:val="00F05F4E"/>
    <w:rsid w:val="00F0657B"/>
    <w:rsid w:val="00F069C9"/>
    <w:rsid w:val="00F0704C"/>
    <w:rsid w:val="00F07125"/>
    <w:rsid w:val="00F072C5"/>
    <w:rsid w:val="00F07CC4"/>
    <w:rsid w:val="00F104C8"/>
    <w:rsid w:val="00F10CFB"/>
    <w:rsid w:val="00F10E05"/>
    <w:rsid w:val="00F1136D"/>
    <w:rsid w:val="00F11900"/>
    <w:rsid w:val="00F11BAB"/>
    <w:rsid w:val="00F11D6C"/>
    <w:rsid w:val="00F12029"/>
    <w:rsid w:val="00F122DD"/>
    <w:rsid w:val="00F12647"/>
    <w:rsid w:val="00F12D35"/>
    <w:rsid w:val="00F1308C"/>
    <w:rsid w:val="00F1369D"/>
    <w:rsid w:val="00F13AC3"/>
    <w:rsid w:val="00F145B0"/>
    <w:rsid w:val="00F15060"/>
    <w:rsid w:val="00F15682"/>
    <w:rsid w:val="00F158B5"/>
    <w:rsid w:val="00F1607A"/>
    <w:rsid w:val="00F16348"/>
    <w:rsid w:val="00F16E59"/>
    <w:rsid w:val="00F175BE"/>
    <w:rsid w:val="00F1762B"/>
    <w:rsid w:val="00F1772A"/>
    <w:rsid w:val="00F20DAA"/>
    <w:rsid w:val="00F20DCE"/>
    <w:rsid w:val="00F21766"/>
    <w:rsid w:val="00F21905"/>
    <w:rsid w:val="00F22708"/>
    <w:rsid w:val="00F228E0"/>
    <w:rsid w:val="00F228EE"/>
    <w:rsid w:val="00F22BAE"/>
    <w:rsid w:val="00F2354C"/>
    <w:rsid w:val="00F23559"/>
    <w:rsid w:val="00F23846"/>
    <w:rsid w:val="00F2409F"/>
    <w:rsid w:val="00F2442A"/>
    <w:rsid w:val="00F244AC"/>
    <w:rsid w:val="00F249EE"/>
    <w:rsid w:val="00F24C56"/>
    <w:rsid w:val="00F25742"/>
    <w:rsid w:val="00F25EE9"/>
    <w:rsid w:val="00F2618A"/>
    <w:rsid w:val="00F262AB"/>
    <w:rsid w:val="00F2695B"/>
    <w:rsid w:val="00F2750C"/>
    <w:rsid w:val="00F27632"/>
    <w:rsid w:val="00F279F9"/>
    <w:rsid w:val="00F27B3B"/>
    <w:rsid w:val="00F27B7C"/>
    <w:rsid w:val="00F27E37"/>
    <w:rsid w:val="00F303B6"/>
    <w:rsid w:val="00F306B1"/>
    <w:rsid w:val="00F31374"/>
    <w:rsid w:val="00F316FC"/>
    <w:rsid w:val="00F31870"/>
    <w:rsid w:val="00F322FA"/>
    <w:rsid w:val="00F32702"/>
    <w:rsid w:val="00F327A8"/>
    <w:rsid w:val="00F3298C"/>
    <w:rsid w:val="00F32E4D"/>
    <w:rsid w:val="00F339D3"/>
    <w:rsid w:val="00F33A9E"/>
    <w:rsid w:val="00F33DF1"/>
    <w:rsid w:val="00F34422"/>
    <w:rsid w:val="00F34CE6"/>
    <w:rsid w:val="00F350E2"/>
    <w:rsid w:val="00F361DF"/>
    <w:rsid w:val="00F36864"/>
    <w:rsid w:val="00F3695B"/>
    <w:rsid w:val="00F3716B"/>
    <w:rsid w:val="00F376B6"/>
    <w:rsid w:val="00F40365"/>
    <w:rsid w:val="00F40673"/>
    <w:rsid w:val="00F40AEB"/>
    <w:rsid w:val="00F40E0A"/>
    <w:rsid w:val="00F41206"/>
    <w:rsid w:val="00F41271"/>
    <w:rsid w:val="00F41C24"/>
    <w:rsid w:val="00F41C5B"/>
    <w:rsid w:val="00F4256A"/>
    <w:rsid w:val="00F42E28"/>
    <w:rsid w:val="00F43B71"/>
    <w:rsid w:val="00F440A4"/>
    <w:rsid w:val="00F44325"/>
    <w:rsid w:val="00F447BD"/>
    <w:rsid w:val="00F44937"/>
    <w:rsid w:val="00F44A2E"/>
    <w:rsid w:val="00F44C52"/>
    <w:rsid w:val="00F4587C"/>
    <w:rsid w:val="00F4644C"/>
    <w:rsid w:val="00F466FA"/>
    <w:rsid w:val="00F46916"/>
    <w:rsid w:val="00F4718E"/>
    <w:rsid w:val="00F474D0"/>
    <w:rsid w:val="00F47693"/>
    <w:rsid w:val="00F47FFC"/>
    <w:rsid w:val="00F50442"/>
    <w:rsid w:val="00F50A56"/>
    <w:rsid w:val="00F512B1"/>
    <w:rsid w:val="00F51DE3"/>
    <w:rsid w:val="00F521D1"/>
    <w:rsid w:val="00F52239"/>
    <w:rsid w:val="00F523A9"/>
    <w:rsid w:val="00F52AFA"/>
    <w:rsid w:val="00F5339B"/>
    <w:rsid w:val="00F53D40"/>
    <w:rsid w:val="00F53FB6"/>
    <w:rsid w:val="00F545E9"/>
    <w:rsid w:val="00F54656"/>
    <w:rsid w:val="00F54A8C"/>
    <w:rsid w:val="00F558DC"/>
    <w:rsid w:val="00F55D5E"/>
    <w:rsid w:val="00F55EA3"/>
    <w:rsid w:val="00F56C17"/>
    <w:rsid w:val="00F57DD1"/>
    <w:rsid w:val="00F57EEA"/>
    <w:rsid w:val="00F600E9"/>
    <w:rsid w:val="00F604C7"/>
    <w:rsid w:val="00F60906"/>
    <w:rsid w:val="00F60A92"/>
    <w:rsid w:val="00F60FF3"/>
    <w:rsid w:val="00F611AC"/>
    <w:rsid w:val="00F612B7"/>
    <w:rsid w:val="00F617C9"/>
    <w:rsid w:val="00F61CBB"/>
    <w:rsid w:val="00F620F0"/>
    <w:rsid w:val="00F6294C"/>
    <w:rsid w:val="00F62C6C"/>
    <w:rsid w:val="00F62DD1"/>
    <w:rsid w:val="00F63446"/>
    <w:rsid w:val="00F63CBC"/>
    <w:rsid w:val="00F63E6E"/>
    <w:rsid w:val="00F650D6"/>
    <w:rsid w:val="00F6547D"/>
    <w:rsid w:val="00F654BA"/>
    <w:rsid w:val="00F65812"/>
    <w:rsid w:val="00F65CFB"/>
    <w:rsid w:val="00F65DB1"/>
    <w:rsid w:val="00F65F59"/>
    <w:rsid w:val="00F66792"/>
    <w:rsid w:val="00F667C9"/>
    <w:rsid w:val="00F669D6"/>
    <w:rsid w:val="00F67303"/>
    <w:rsid w:val="00F67D01"/>
    <w:rsid w:val="00F700DF"/>
    <w:rsid w:val="00F70172"/>
    <w:rsid w:val="00F70206"/>
    <w:rsid w:val="00F70284"/>
    <w:rsid w:val="00F703EE"/>
    <w:rsid w:val="00F7056C"/>
    <w:rsid w:val="00F70904"/>
    <w:rsid w:val="00F70C56"/>
    <w:rsid w:val="00F70D05"/>
    <w:rsid w:val="00F70E2D"/>
    <w:rsid w:val="00F71183"/>
    <w:rsid w:val="00F71683"/>
    <w:rsid w:val="00F71ABF"/>
    <w:rsid w:val="00F71FF0"/>
    <w:rsid w:val="00F721EC"/>
    <w:rsid w:val="00F7313B"/>
    <w:rsid w:val="00F73205"/>
    <w:rsid w:val="00F732C2"/>
    <w:rsid w:val="00F73453"/>
    <w:rsid w:val="00F737B6"/>
    <w:rsid w:val="00F73981"/>
    <w:rsid w:val="00F73B87"/>
    <w:rsid w:val="00F73E02"/>
    <w:rsid w:val="00F742C3"/>
    <w:rsid w:val="00F75716"/>
    <w:rsid w:val="00F75986"/>
    <w:rsid w:val="00F75DB1"/>
    <w:rsid w:val="00F7612E"/>
    <w:rsid w:val="00F764EF"/>
    <w:rsid w:val="00F76584"/>
    <w:rsid w:val="00F769F9"/>
    <w:rsid w:val="00F76D99"/>
    <w:rsid w:val="00F77883"/>
    <w:rsid w:val="00F80DFD"/>
    <w:rsid w:val="00F819B1"/>
    <w:rsid w:val="00F81E25"/>
    <w:rsid w:val="00F82163"/>
    <w:rsid w:val="00F82FCD"/>
    <w:rsid w:val="00F836D5"/>
    <w:rsid w:val="00F83BB2"/>
    <w:rsid w:val="00F842E3"/>
    <w:rsid w:val="00F849DB"/>
    <w:rsid w:val="00F84CB9"/>
    <w:rsid w:val="00F84D42"/>
    <w:rsid w:val="00F85055"/>
    <w:rsid w:val="00F851C7"/>
    <w:rsid w:val="00F8539B"/>
    <w:rsid w:val="00F85C4C"/>
    <w:rsid w:val="00F8600D"/>
    <w:rsid w:val="00F86281"/>
    <w:rsid w:val="00F8658E"/>
    <w:rsid w:val="00F86B4B"/>
    <w:rsid w:val="00F878DD"/>
    <w:rsid w:val="00F87DE1"/>
    <w:rsid w:val="00F87FF6"/>
    <w:rsid w:val="00F902E6"/>
    <w:rsid w:val="00F903AA"/>
    <w:rsid w:val="00F90B01"/>
    <w:rsid w:val="00F911A7"/>
    <w:rsid w:val="00F91257"/>
    <w:rsid w:val="00F913F1"/>
    <w:rsid w:val="00F914D9"/>
    <w:rsid w:val="00F91BA5"/>
    <w:rsid w:val="00F91D64"/>
    <w:rsid w:val="00F921F6"/>
    <w:rsid w:val="00F926D0"/>
    <w:rsid w:val="00F9289A"/>
    <w:rsid w:val="00F929B2"/>
    <w:rsid w:val="00F92A09"/>
    <w:rsid w:val="00F92A4D"/>
    <w:rsid w:val="00F932D4"/>
    <w:rsid w:val="00F93591"/>
    <w:rsid w:val="00F93CB3"/>
    <w:rsid w:val="00F9402D"/>
    <w:rsid w:val="00F94C1E"/>
    <w:rsid w:val="00F94DF2"/>
    <w:rsid w:val="00F95B40"/>
    <w:rsid w:val="00F9607B"/>
    <w:rsid w:val="00F96131"/>
    <w:rsid w:val="00F96412"/>
    <w:rsid w:val="00F96479"/>
    <w:rsid w:val="00F967CB"/>
    <w:rsid w:val="00F9682B"/>
    <w:rsid w:val="00F9688F"/>
    <w:rsid w:val="00F96AE2"/>
    <w:rsid w:val="00F96F93"/>
    <w:rsid w:val="00F9704A"/>
    <w:rsid w:val="00F97113"/>
    <w:rsid w:val="00F97219"/>
    <w:rsid w:val="00F977F2"/>
    <w:rsid w:val="00F978D1"/>
    <w:rsid w:val="00FA0A7B"/>
    <w:rsid w:val="00FA0CD4"/>
    <w:rsid w:val="00FA0D63"/>
    <w:rsid w:val="00FA0E2E"/>
    <w:rsid w:val="00FA128B"/>
    <w:rsid w:val="00FA1428"/>
    <w:rsid w:val="00FA14BB"/>
    <w:rsid w:val="00FA1B9B"/>
    <w:rsid w:val="00FA2103"/>
    <w:rsid w:val="00FA2120"/>
    <w:rsid w:val="00FA276B"/>
    <w:rsid w:val="00FA308D"/>
    <w:rsid w:val="00FA347D"/>
    <w:rsid w:val="00FA45D5"/>
    <w:rsid w:val="00FA4C8D"/>
    <w:rsid w:val="00FA5057"/>
    <w:rsid w:val="00FA54E5"/>
    <w:rsid w:val="00FA56F4"/>
    <w:rsid w:val="00FA5E6D"/>
    <w:rsid w:val="00FA6725"/>
    <w:rsid w:val="00FA69EA"/>
    <w:rsid w:val="00FA6D04"/>
    <w:rsid w:val="00FA6E90"/>
    <w:rsid w:val="00FA76AE"/>
    <w:rsid w:val="00FA782C"/>
    <w:rsid w:val="00FA7A53"/>
    <w:rsid w:val="00FA7C70"/>
    <w:rsid w:val="00FA7E6F"/>
    <w:rsid w:val="00FB0625"/>
    <w:rsid w:val="00FB0BB2"/>
    <w:rsid w:val="00FB1609"/>
    <w:rsid w:val="00FB185E"/>
    <w:rsid w:val="00FB2645"/>
    <w:rsid w:val="00FB2884"/>
    <w:rsid w:val="00FB28D2"/>
    <w:rsid w:val="00FB2B6A"/>
    <w:rsid w:val="00FB2C9E"/>
    <w:rsid w:val="00FB33EE"/>
    <w:rsid w:val="00FB3728"/>
    <w:rsid w:val="00FB408F"/>
    <w:rsid w:val="00FB41FF"/>
    <w:rsid w:val="00FB4419"/>
    <w:rsid w:val="00FB4D86"/>
    <w:rsid w:val="00FB5023"/>
    <w:rsid w:val="00FB5160"/>
    <w:rsid w:val="00FB56BA"/>
    <w:rsid w:val="00FB58F4"/>
    <w:rsid w:val="00FB5A78"/>
    <w:rsid w:val="00FB5ABA"/>
    <w:rsid w:val="00FB64F9"/>
    <w:rsid w:val="00FB67CC"/>
    <w:rsid w:val="00FB6B69"/>
    <w:rsid w:val="00FB7F74"/>
    <w:rsid w:val="00FC0D22"/>
    <w:rsid w:val="00FC120A"/>
    <w:rsid w:val="00FC1244"/>
    <w:rsid w:val="00FC17D3"/>
    <w:rsid w:val="00FC1886"/>
    <w:rsid w:val="00FC18BD"/>
    <w:rsid w:val="00FC2335"/>
    <w:rsid w:val="00FC2FB8"/>
    <w:rsid w:val="00FC3477"/>
    <w:rsid w:val="00FC366F"/>
    <w:rsid w:val="00FC3B1A"/>
    <w:rsid w:val="00FC3F75"/>
    <w:rsid w:val="00FC44CB"/>
    <w:rsid w:val="00FC4E64"/>
    <w:rsid w:val="00FC4F0D"/>
    <w:rsid w:val="00FC50B2"/>
    <w:rsid w:val="00FC521E"/>
    <w:rsid w:val="00FC5BB7"/>
    <w:rsid w:val="00FC5C12"/>
    <w:rsid w:val="00FC639B"/>
    <w:rsid w:val="00FC67FE"/>
    <w:rsid w:val="00FC702D"/>
    <w:rsid w:val="00FD0261"/>
    <w:rsid w:val="00FD041F"/>
    <w:rsid w:val="00FD086B"/>
    <w:rsid w:val="00FD0C19"/>
    <w:rsid w:val="00FD0D43"/>
    <w:rsid w:val="00FD0DDB"/>
    <w:rsid w:val="00FD15A4"/>
    <w:rsid w:val="00FD1AFA"/>
    <w:rsid w:val="00FD1BFD"/>
    <w:rsid w:val="00FD1E94"/>
    <w:rsid w:val="00FD1FB1"/>
    <w:rsid w:val="00FD26DD"/>
    <w:rsid w:val="00FD2935"/>
    <w:rsid w:val="00FD2BA3"/>
    <w:rsid w:val="00FD357B"/>
    <w:rsid w:val="00FD3942"/>
    <w:rsid w:val="00FD3EDE"/>
    <w:rsid w:val="00FD4191"/>
    <w:rsid w:val="00FD45B5"/>
    <w:rsid w:val="00FD4CE2"/>
    <w:rsid w:val="00FD4E9D"/>
    <w:rsid w:val="00FD4F6D"/>
    <w:rsid w:val="00FD5099"/>
    <w:rsid w:val="00FD5788"/>
    <w:rsid w:val="00FD5CB2"/>
    <w:rsid w:val="00FD707C"/>
    <w:rsid w:val="00FE00DB"/>
    <w:rsid w:val="00FE0535"/>
    <w:rsid w:val="00FE12B7"/>
    <w:rsid w:val="00FE1E10"/>
    <w:rsid w:val="00FE1F67"/>
    <w:rsid w:val="00FE3088"/>
    <w:rsid w:val="00FE309E"/>
    <w:rsid w:val="00FE30F4"/>
    <w:rsid w:val="00FE325A"/>
    <w:rsid w:val="00FE339C"/>
    <w:rsid w:val="00FE36DF"/>
    <w:rsid w:val="00FE3A46"/>
    <w:rsid w:val="00FE3BA3"/>
    <w:rsid w:val="00FE3E99"/>
    <w:rsid w:val="00FE4454"/>
    <w:rsid w:val="00FE44FE"/>
    <w:rsid w:val="00FE4B0A"/>
    <w:rsid w:val="00FE4CF6"/>
    <w:rsid w:val="00FE4DB3"/>
    <w:rsid w:val="00FE4F52"/>
    <w:rsid w:val="00FE5022"/>
    <w:rsid w:val="00FE532F"/>
    <w:rsid w:val="00FE544B"/>
    <w:rsid w:val="00FE5542"/>
    <w:rsid w:val="00FE59F1"/>
    <w:rsid w:val="00FE5A2A"/>
    <w:rsid w:val="00FE5DB6"/>
    <w:rsid w:val="00FE5DEC"/>
    <w:rsid w:val="00FE5DFD"/>
    <w:rsid w:val="00FE6077"/>
    <w:rsid w:val="00FE6934"/>
    <w:rsid w:val="00FE72CE"/>
    <w:rsid w:val="00FF1611"/>
    <w:rsid w:val="00FF1AB7"/>
    <w:rsid w:val="00FF206D"/>
    <w:rsid w:val="00FF2285"/>
    <w:rsid w:val="00FF269A"/>
    <w:rsid w:val="00FF26EB"/>
    <w:rsid w:val="00FF29E7"/>
    <w:rsid w:val="00FF2E95"/>
    <w:rsid w:val="00FF32DB"/>
    <w:rsid w:val="00FF3611"/>
    <w:rsid w:val="00FF3D7A"/>
    <w:rsid w:val="00FF3ECD"/>
    <w:rsid w:val="00FF3EE8"/>
    <w:rsid w:val="00FF43B0"/>
    <w:rsid w:val="00FF50EF"/>
    <w:rsid w:val="00FF5111"/>
    <w:rsid w:val="00FF5614"/>
    <w:rsid w:val="00FF5CF0"/>
    <w:rsid w:val="00FF61D3"/>
    <w:rsid w:val="00FF6727"/>
    <w:rsid w:val="00FF692F"/>
    <w:rsid w:val="00FF6C9C"/>
    <w:rsid w:val="00FF719A"/>
    <w:rsid w:val="00FF7B6E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2A28B8E"/>
  <w15:docId w15:val="{A539C94C-8C6C-4270-BABB-80701A265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28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9B19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B19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B19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9B19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Times New Roman" w:hAnsi="Times New Roman" w:cs="Angsana New"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B19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B19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B19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9B1932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paragraph" w:styleId="Caption">
    <w:name w:val="caption"/>
    <w:basedOn w:val="Normal"/>
    <w:next w:val="Normal"/>
    <w:qFormat/>
    <w:rsid w:val="009B1932"/>
    <w:rPr>
      <w:b/>
      <w:bCs/>
    </w:rPr>
  </w:style>
  <w:style w:type="paragraph" w:styleId="ListBullet">
    <w:name w:val="List Bullet"/>
    <w:basedOn w:val="Normal"/>
    <w:rsid w:val="009B19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B19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B19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B19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B19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B19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B19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B1932"/>
    <w:pPr>
      <w:ind w:left="284"/>
    </w:pPr>
  </w:style>
  <w:style w:type="paragraph" w:customStyle="1" w:styleId="AAFrameAddress">
    <w:name w:val="AA Frame Address"/>
    <w:basedOn w:val="Heading1"/>
    <w:rsid w:val="009B19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9B193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B19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B19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B19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B19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B1932"/>
    <w:pPr>
      <w:ind w:left="851" w:hanging="284"/>
    </w:pPr>
  </w:style>
  <w:style w:type="paragraph" w:styleId="Index4">
    <w:name w:val="index 4"/>
    <w:basedOn w:val="Normal"/>
    <w:next w:val="Normal"/>
    <w:semiHidden/>
    <w:rsid w:val="009B1932"/>
    <w:pPr>
      <w:ind w:left="1135" w:hanging="284"/>
    </w:pPr>
  </w:style>
  <w:style w:type="paragraph" w:styleId="Index6">
    <w:name w:val="index 6"/>
    <w:basedOn w:val="Normal"/>
    <w:next w:val="Normal"/>
    <w:semiHidden/>
    <w:rsid w:val="009B1932"/>
    <w:pPr>
      <w:ind w:left="1702" w:hanging="284"/>
    </w:pPr>
  </w:style>
  <w:style w:type="paragraph" w:styleId="Index5">
    <w:name w:val="index 5"/>
    <w:basedOn w:val="Normal"/>
    <w:next w:val="Normal"/>
    <w:semiHidden/>
    <w:rsid w:val="009B1932"/>
    <w:pPr>
      <w:ind w:left="1418" w:hanging="284"/>
    </w:pPr>
  </w:style>
  <w:style w:type="paragraph" w:styleId="Index7">
    <w:name w:val="index 7"/>
    <w:basedOn w:val="Normal"/>
    <w:next w:val="Normal"/>
    <w:semiHidden/>
    <w:rsid w:val="009B1932"/>
    <w:pPr>
      <w:ind w:left="1985" w:hanging="284"/>
    </w:pPr>
  </w:style>
  <w:style w:type="paragraph" w:styleId="Index8">
    <w:name w:val="index 8"/>
    <w:basedOn w:val="Normal"/>
    <w:next w:val="Normal"/>
    <w:semiHidden/>
    <w:rsid w:val="009B1932"/>
    <w:pPr>
      <w:ind w:left="2269" w:hanging="284"/>
    </w:pPr>
  </w:style>
  <w:style w:type="paragraph" w:styleId="Index9">
    <w:name w:val="index 9"/>
    <w:basedOn w:val="Normal"/>
    <w:next w:val="Normal"/>
    <w:semiHidden/>
    <w:rsid w:val="009B1932"/>
    <w:pPr>
      <w:ind w:left="2552" w:hanging="284"/>
    </w:pPr>
  </w:style>
  <w:style w:type="paragraph" w:styleId="TOC2">
    <w:name w:val="toc 2"/>
    <w:basedOn w:val="Normal"/>
    <w:next w:val="Normal"/>
    <w:semiHidden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B1932"/>
    <w:pPr>
      <w:ind w:left="851"/>
    </w:pPr>
  </w:style>
  <w:style w:type="paragraph" w:styleId="TOC5">
    <w:name w:val="toc 5"/>
    <w:basedOn w:val="Normal"/>
    <w:next w:val="Normal"/>
    <w:semiHidden/>
    <w:rsid w:val="009B1932"/>
    <w:pPr>
      <w:ind w:left="1134"/>
    </w:pPr>
  </w:style>
  <w:style w:type="paragraph" w:styleId="TOC6">
    <w:name w:val="toc 6"/>
    <w:basedOn w:val="Normal"/>
    <w:next w:val="Normal"/>
    <w:semiHidden/>
    <w:rsid w:val="009B1932"/>
    <w:pPr>
      <w:ind w:left="1418"/>
    </w:pPr>
  </w:style>
  <w:style w:type="paragraph" w:styleId="TOC7">
    <w:name w:val="toc 7"/>
    <w:basedOn w:val="Normal"/>
    <w:next w:val="Normal"/>
    <w:semiHidden/>
    <w:rsid w:val="009B1932"/>
    <w:pPr>
      <w:ind w:left="1701"/>
    </w:pPr>
  </w:style>
  <w:style w:type="paragraph" w:styleId="TOC8">
    <w:name w:val="toc 8"/>
    <w:basedOn w:val="Normal"/>
    <w:next w:val="Normal"/>
    <w:semiHidden/>
    <w:rsid w:val="009B1932"/>
    <w:pPr>
      <w:ind w:left="1985"/>
    </w:pPr>
  </w:style>
  <w:style w:type="paragraph" w:styleId="TOC9">
    <w:name w:val="toc 9"/>
    <w:basedOn w:val="Normal"/>
    <w:next w:val="Normal"/>
    <w:semiHidden/>
    <w:rsid w:val="009B1932"/>
    <w:pPr>
      <w:ind w:left="2268"/>
    </w:pPr>
  </w:style>
  <w:style w:type="paragraph" w:styleId="TableofFigures">
    <w:name w:val="table of figures"/>
    <w:basedOn w:val="Normal"/>
    <w:next w:val="Normal"/>
    <w:semiHidden/>
    <w:rsid w:val="009B1932"/>
    <w:pPr>
      <w:ind w:left="567" w:hanging="567"/>
    </w:pPr>
  </w:style>
  <w:style w:type="paragraph" w:styleId="ListBullet5">
    <w:name w:val="List Bullet 5"/>
    <w:basedOn w:val="Normal"/>
    <w:rsid w:val="009B19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B1932"/>
    <w:pPr>
      <w:spacing w:after="120"/>
    </w:pPr>
  </w:style>
  <w:style w:type="paragraph" w:styleId="BodyTextFirstIndent">
    <w:name w:val="Body Text First Indent"/>
    <w:basedOn w:val="BodyText"/>
    <w:rsid w:val="009B1932"/>
    <w:pPr>
      <w:ind w:firstLine="284"/>
    </w:pPr>
  </w:style>
  <w:style w:type="paragraph" w:styleId="BodyTextIndent">
    <w:name w:val="Body Text Indent"/>
    <w:basedOn w:val="Normal"/>
    <w:rsid w:val="009B1932"/>
    <w:pPr>
      <w:spacing w:after="120"/>
      <w:ind w:left="283"/>
    </w:pPr>
  </w:style>
  <w:style w:type="paragraph" w:styleId="BodyTextFirstIndent2">
    <w:name w:val="Body Text First Indent 2"/>
    <w:basedOn w:val="BodyTextIndent"/>
    <w:rsid w:val="009B1932"/>
    <w:pPr>
      <w:ind w:left="284" w:firstLine="284"/>
    </w:pPr>
  </w:style>
  <w:style w:type="character" w:styleId="Strong">
    <w:name w:val="Strong"/>
    <w:qFormat/>
    <w:rsid w:val="009B19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B19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B19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B19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B19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B19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B19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B1932"/>
    <w:pPr>
      <w:framePr w:h="1054" w:wrap="around" w:y="5920"/>
    </w:pPr>
  </w:style>
  <w:style w:type="paragraph" w:customStyle="1" w:styleId="ReportHeading3">
    <w:name w:val="ReportHeading3"/>
    <w:basedOn w:val="ReportHeading2"/>
    <w:rsid w:val="009B1932"/>
    <w:pPr>
      <w:framePr w:h="443" w:wrap="around" w:y="8223"/>
    </w:pPr>
  </w:style>
  <w:style w:type="paragraph" w:customStyle="1" w:styleId="a">
    <w:name w:val="¢éÍ¤ÇÒÁ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B19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B19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B19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B19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B19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B19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?????3??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28"/>
      <w:szCs w:val="28"/>
    </w:rPr>
  </w:style>
  <w:style w:type="paragraph" w:customStyle="1" w:styleId="a2">
    <w:name w:val="ºÇ¡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ลบ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styleId="PageNumber">
    <w:name w:val="page number"/>
    <w:basedOn w:val="DefaultParagraphFont"/>
    <w:rsid w:val="009B1932"/>
  </w:style>
  <w:style w:type="paragraph" w:styleId="BodyText2">
    <w:name w:val="Body Text 2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4">
    <w:name w:val="?????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0">
    <w:name w:val="????? T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5">
    <w:name w:val="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 w:cs="EucrosiaUPC"/>
      <w:sz w:val="28"/>
      <w:szCs w:val="28"/>
    </w:rPr>
  </w:style>
  <w:style w:type="paragraph" w:styleId="BalloonText">
    <w:name w:val="Balloon Text"/>
    <w:basedOn w:val="Normal"/>
    <w:semiHidden/>
    <w:rsid w:val="005B24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C23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1D27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D2737"/>
    <w:rPr>
      <w:rFonts w:ascii="Angsana New" w:hAnsi="Angsana New" w:cs="Angsana New"/>
      <w:sz w:val="30"/>
      <w:szCs w:val="30"/>
      <w:lang w:val="en-GB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CD28F6"/>
    <w:rPr>
      <w:rFonts w:ascii="Arial" w:hAnsi="Arial"/>
      <w:sz w:val="18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C12719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675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E">
    <w:name w:val="?????? E"/>
    <w:basedOn w:val="Normal"/>
    <w:rsid w:val="008C2A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headingitalic">
    <w:name w:val="heading italic"/>
    <w:aliases w:val="hi"/>
    <w:basedOn w:val="Normal"/>
    <w:rsid w:val="00F703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e0">
    <w:name w:val="e"/>
    <w:basedOn w:val="Normal"/>
    <w:rsid w:val="00F703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456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 w:cs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45661"/>
    <w:rPr>
      <w:rFonts w:cs="Angsana New"/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D1714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EF36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1">
    <w:name w:val="Char Char1"/>
    <w:rsid w:val="0035609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A83E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469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995B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B1B0B"/>
    <w:pPr>
      <w:ind w:left="720"/>
      <w:contextualSpacing/>
    </w:pPr>
    <w:rPr>
      <w:rFonts w:cs="Angsana New"/>
      <w:szCs w:val="22"/>
    </w:rPr>
  </w:style>
  <w:style w:type="character" w:customStyle="1" w:styleId="Heading2Char1">
    <w:name w:val="Heading 2 Char1"/>
    <w:rsid w:val="001C43BB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57243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uiPriority w:val="99"/>
    <w:rsid w:val="00B11A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11A72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B11A7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11A72"/>
    <w:rPr>
      <w:b/>
      <w:bCs/>
    </w:rPr>
  </w:style>
  <w:style w:type="character" w:customStyle="1" w:styleId="CommentSubjectChar">
    <w:name w:val="Comment Subject Char"/>
    <w:link w:val="CommentSubject"/>
    <w:rsid w:val="00B11A72"/>
    <w:rPr>
      <w:rFonts w:ascii="Arial" w:hAnsi="Arial" w:cs="Angsana New"/>
      <w:b/>
      <w:bCs/>
      <w:szCs w:val="25"/>
    </w:rPr>
  </w:style>
  <w:style w:type="character" w:customStyle="1" w:styleId="Heading7Char">
    <w:name w:val="Heading 7 Char"/>
    <w:link w:val="Heading7"/>
    <w:rsid w:val="004755B4"/>
    <w:rPr>
      <w:rFonts w:cs="EucrosiaUPC"/>
      <w:sz w:val="28"/>
      <w:szCs w:val="28"/>
    </w:rPr>
  </w:style>
  <w:style w:type="paragraph" w:styleId="Revision">
    <w:name w:val="Revision"/>
    <w:hidden/>
    <w:uiPriority w:val="99"/>
    <w:semiHidden/>
    <w:rsid w:val="00CC6DC2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rsid w:val="006E2E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906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063E2"/>
    <w:rPr>
      <w:rFonts w:ascii="Consolas" w:eastAsia="Calibri" w:hAnsi="Consolas" w:cs="Cordia New"/>
      <w:sz w:val="21"/>
      <w:szCs w:val="26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96BDA"/>
    <w:pPr>
      <w:spacing w:after="120" w:line="260" w:lineRule="atLeast"/>
      <w:ind w:left="1134" w:right="389"/>
    </w:pPr>
  </w:style>
  <w:style w:type="character" w:customStyle="1" w:styleId="AccPolicyalternativeChar">
    <w:name w:val="Acc Policy alternative Char"/>
    <w:link w:val="AccPolicyalternative"/>
    <w:rsid w:val="00596BDA"/>
    <w:rPr>
      <w:rFonts w:cs="Angsana New"/>
      <w:bCs/>
      <w:i/>
      <w:iCs/>
      <w:sz w:val="22"/>
      <w:szCs w:val="22"/>
      <w:lang w:val="en-US" w:eastAsia="en-GB" w:bidi="th-TH"/>
    </w:rPr>
  </w:style>
  <w:style w:type="character" w:customStyle="1" w:styleId="FooterChar">
    <w:name w:val="Footer Char"/>
    <w:link w:val="Footer"/>
    <w:uiPriority w:val="99"/>
    <w:rsid w:val="00E80A25"/>
    <w:rPr>
      <w:rFonts w:ascii="Arial" w:hAnsi="Arial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C27A0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34A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435E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35E15"/>
    <w:rPr>
      <w:sz w:val="18"/>
      <w:lang w:val="en-GB" w:bidi="ar-SA"/>
    </w:rPr>
  </w:style>
  <w:style w:type="character" w:styleId="FootnoteReference">
    <w:name w:val="footnote reference"/>
    <w:uiPriority w:val="99"/>
    <w:unhideWhenUsed/>
    <w:rsid w:val="00435E15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95476C"/>
    <w:rPr>
      <w:sz w:val="22"/>
      <w:lang w:val="en-GB" w:bidi="ar-SA"/>
    </w:rPr>
  </w:style>
  <w:style w:type="paragraph" w:customStyle="1" w:styleId="FSBlank">
    <w:name w:val="FS_Blank"/>
    <w:basedOn w:val="Normal"/>
    <w:link w:val="FSBlankChar"/>
    <w:qFormat/>
    <w:rsid w:val="00F275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F2750C"/>
    <w:rPr>
      <w:rFonts w:ascii="Angsana New" w:eastAsia="MS Mincho" w:hAnsi="Angsana New" w:cs="Angsana New"/>
      <w:lang w:val="en-US" w:eastAsia="en-US"/>
    </w:rPr>
  </w:style>
  <w:style w:type="paragraph" w:styleId="NoSpacing">
    <w:name w:val="No Spacing"/>
    <w:uiPriority w:val="1"/>
    <w:qFormat/>
    <w:rsid w:val="00E95E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50921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FB2B6A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830F4B-B4FD-4B87-8B8E-D7D9E40470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50AA12-EC3C-4DA0-B8F1-E14D658CE7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A880F0-2654-46A5-A19A-0DFD81921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6</Pages>
  <Words>1543</Words>
  <Characters>8798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Nattapat, Holong</cp:lastModifiedBy>
  <cp:revision>2</cp:revision>
  <cp:lastPrinted>2025-02-14T04:07:00Z</cp:lastPrinted>
  <dcterms:created xsi:type="dcterms:W3CDTF">2025-02-24T09:19:00Z</dcterms:created>
  <dcterms:modified xsi:type="dcterms:W3CDTF">2025-02-24T09:19:00Z</dcterms:modified>
</cp:coreProperties>
</file>