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B2DBF" w:rsidRPr="0005261B" w14:paraId="41A05B3E" w14:textId="77777777" w:rsidTr="005340E7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00F34C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82A484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EE4A2D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8B2DBF" w:rsidRPr="0005261B" w14:paraId="7205EC7D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78" w:type="dxa"/>
          </w:tcPr>
          <w:p w14:paraId="3FD92A85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4117B9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37BACC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B2DBF" w:rsidRPr="0005261B" w14:paraId="0627CC01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4E6314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23BF738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87E9F8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B2DBF" w:rsidRPr="0005261B" w14:paraId="3A636BB6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C9EE0C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BE183A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B4490D" w14:textId="3A072FEE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9B4C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8B2DBF" w:rsidRPr="0005261B" w14:paraId="4480710B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2805DA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7542C8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8FAA2F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B2DBF" w:rsidRPr="0005261B" w14:paraId="666D2392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7D792B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9E3165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D9FA89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B2DBF" w:rsidRPr="0005261B" w14:paraId="064B2C19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FA9506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33B9C2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6A1241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8B2DBF" w:rsidRPr="0005261B" w14:paraId="73D7C0CC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E75E74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1F316E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B7FFA8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B2DBF" w:rsidRPr="0005261B" w14:paraId="69F2DFC3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0C3A30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B210273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67ECC3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B2DBF" w:rsidRPr="0005261B" w14:paraId="38032D16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7F1D79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89A7870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0B0D1E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B2DBF" w:rsidRPr="0005261B" w14:paraId="5871A66C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E58220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BBDFD5C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AD9675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B2DBF" w:rsidRPr="0005261B" w14:paraId="58568AE4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0A659D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8E9037C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7A8E1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8B2DBF" w:rsidRPr="0005261B" w14:paraId="602D5833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1B2DCA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CB85382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6873C0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สินทรัพย์ที่ใช้เป็นหลักประกัน</w:t>
            </w:r>
          </w:p>
        </w:tc>
      </w:tr>
      <w:tr w:rsidR="008B2DBF" w:rsidRPr="0005261B" w14:paraId="376A4A21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9D995C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711296D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6F0D9E" w14:textId="063F471A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0617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B72208" w:rsidRPr="000617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 w:rsidRPr="000617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8B2DBF" w:rsidRPr="0005261B" w14:paraId="66FA5834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AA4C4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47F9F56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107F8E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B2DBF" w:rsidRPr="0005261B" w14:paraId="3978704E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6B934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BCBD276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55D927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8B2DBF" w:rsidRPr="0005261B" w14:paraId="42ED6C86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93095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049B293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548134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B2DBF" w:rsidRPr="0005261B" w14:paraId="1C7F5FF1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693935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4C468A4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EF32DF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8B2DBF" w:rsidRPr="0005261B" w14:paraId="3B301A3F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906C9A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8A337CD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A05D81" w14:textId="38ECC21F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 w:rsidDel="005350A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0617A1" w:rsidDel="005350A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</w:t>
            </w:r>
            <w:r w:rsidR="009B4C53" w:rsidRPr="000617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8B2DBF" w:rsidRPr="0005261B" w14:paraId="5F4AC9C2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6BAA72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0769CCD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6A1F98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B2DBF" w:rsidRPr="0005261B" w14:paraId="512886B2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2AF284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1A68B7E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23CEF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8B2DBF" w:rsidRPr="0005261B" w14:paraId="4ECF9E9A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C44DC2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7E7BEF3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956851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B2DBF" w:rsidRPr="0005261B" w14:paraId="5EA09CCF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04561C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76833AE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938D4D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B2DBF" w:rsidRPr="0005261B" w14:paraId="028C0484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ACA93C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4E53C30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42CBAA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B2DBF" w:rsidRPr="0005261B" w14:paraId="2D1F5B89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95E191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20FB5890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815178" w14:textId="0B162B21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B2DBF" w:rsidRPr="0005261B" w14:paraId="246E08EF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0762AC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1613A66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0A33B1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C59876D" w14:textId="77777777" w:rsidR="008B2DBF" w:rsidRPr="0005261B" w:rsidRDefault="008B2DBF" w:rsidP="0005261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  <w:sectPr w:rsidR="008B2DBF" w:rsidRPr="0005261B" w:rsidSect="0093430D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01AD28D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sz w:val="30"/>
          <w:szCs w:val="30"/>
          <w:cs/>
        </w:rPr>
        <w:br w:type="page"/>
      </w: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B042AC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E8EA83" w14:textId="5FFBBE03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3C1BE2">
        <w:rPr>
          <w:rFonts w:ascii="Angsana New" w:hAnsi="Angsana New" w:cs="Angsana New"/>
          <w:sz w:val="30"/>
          <w:szCs w:val="30"/>
        </w:rPr>
        <w:t>25</w:t>
      </w:r>
      <w:r w:rsidR="004722D1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4722D1" w:rsidRPr="0005261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</w:rPr>
        <w:t>256</w:t>
      </w:r>
      <w:r w:rsidR="000A7AF8">
        <w:rPr>
          <w:rFonts w:ascii="Angsana New" w:hAnsi="Angsana New" w:cs="Angsana New"/>
          <w:sz w:val="30"/>
          <w:szCs w:val="30"/>
        </w:rPr>
        <w:t>8</w:t>
      </w:r>
    </w:p>
    <w:p w14:paraId="1779573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513B897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009D4A0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2CD757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บริษัท ซีพีอาร์ โกมุ อินดัสเตรียล จำกัด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05261B">
        <w:rPr>
          <w:rFonts w:ascii="Angsana New" w:hAnsi="Angsana New" w:cs="Angsana New" w:hint="cs"/>
          <w:sz w:val="30"/>
          <w:szCs w:val="30"/>
        </w:rPr>
        <w:t>“</w:t>
      </w:r>
      <w:r w:rsidRPr="0005261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5261B">
        <w:rPr>
          <w:rFonts w:ascii="Angsana New" w:hAnsi="Angsana New" w:cs="Angsana New" w:hint="cs"/>
          <w:sz w:val="30"/>
          <w:szCs w:val="30"/>
        </w:rPr>
        <w:t>”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05261B">
        <w:rPr>
          <w:rFonts w:ascii="Angsana New" w:hAnsi="Angsana New" w:cs="Angsana New" w:hint="cs"/>
          <w:sz w:val="30"/>
          <w:szCs w:val="30"/>
          <w:cs/>
        </w:rPr>
        <w:br/>
        <w:t xml:space="preserve">จดทะเบียนกับตลาดหลักทรัพย์เอ็มเอไอ </w:t>
      </w:r>
      <w:r w:rsidRPr="0005261B">
        <w:rPr>
          <w:rFonts w:ascii="Angsana New" w:hAnsi="Angsana New" w:cs="Angsana New" w:hint="cs"/>
          <w:sz w:val="30"/>
          <w:szCs w:val="30"/>
        </w:rPr>
        <w:t xml:space="preserve">(MAI)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เมื่อเดือนกรกฎาคม </w:t>
      </w:r>
      <w:r w:rsidRPr="0005261B">
        <w:rPr>
          <w:rFonts w:ascii="Angsana New" w:hAnsi="Angsana New" w:cs="Angsana New" w:hint="cs"/>
          <w:sz w:val="30"/>
          <w:szCs w:val="30"/>
        </w:rPr>
        <w:t>2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>54</w:t>
      </w:r>
      <w:r w:rsidRPr="0005261B">
        <w:rPr>
          <w:rFonts w:ascii="Angsana New" w:hAnsi="Angsana New" w:cs="Angsana New" w:hint="cs"/>
          <w:sz w:val="30"/>
          <w:szCs w:val="30"/>
        </w:rPr>
        <w:t>7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โดย</w:t>
      </w:r>
      <w:r w:rsidRPr="0005261B">
        <w:rPr>
          <w:rFonts w:ascii="Angsana New" w:hAnsi="Angsana New" w:cs="Angsana New" w:hint="cs"/>
          <w:sz w:val="30"/>
          <w:szCs w:val="30"/>
          <w:cs/>
        </w:rPr>
        <w:t>มีที่อยู่จดทะเบียนของบริษัท</w:t>
      </w:r>
      <w:r w:rsidRPr="0005261B">
        <w:rPr>
          <w:rFonts w:ascii="Angsana New" w:hAnsi="Angsana New" w:cs="Angsana New" w:hint="cs"/>
          <w:sz w:val="30"/>
          <w:szCs w:val="30"/>
          <w:cs/>
        </w:rPr>
        <w:br/>
        <w:t xml:space="preserve">ตั้งอยู่เลขที่ 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78 </w:t>
      </w: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หมู่ </w:t>
      </w:r>
      <w:r w:rsidRPr="0005261B">
        <w:rPr>
          <w:rFonts w:ascii="Angsana New" w:hAnsi="Angsana New" w:cs="Angsana New" w:hint="cs"/>
          <w:sz w:val="30"/>
          <w:szCs w:val="30"/>
        </w:rPr>
        <w:t>2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ตำบลสนับทึบ อำเภอวังน้อย จังหวัดพระนครศรีอยุธยา </w:t>
      </w:r>
    </w:p>
    <w:p w14:paraId="2C4DE95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3FC9D0F" w14:textId="77777777" w:rsidR="008B2DBF" w:rsidRPr="0005261B" w:rsidRDefault="008B2DBF" w:rsidP="0005261B">
      <w:pPr>
        <w:pStyle w:val="block"/>
        <w:spacing w:after="0" w:line="240" w:lineRule="auto"/>
        <w:ind w:left="540" w:right="20"/>
        <w:jc w:val="thaiDistribute"/>
        <w:rPr>
          <w:rFonts w:ascii="Angsana New" w:hAnsi="Angsana New" w:cs="Angsana New"/>
          <w:spacing w:val="4"/>
          <w:sz w:val="30"/>
          <w:szCs w:val="30"/>
          <w:lang w:val="en-US" w:bidi="th-TH"/>
        </w:rPr>
      </w:pPr>
      <w:r w:rsidRPr="0005261B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 xml:space="preserve">บริษัทใหญ่ในระหว่างปีคือ </w:t>
      </w:r>
      <w:r w:rsidRPr="0005261B">
        <w:rPr>
          <w:rFonts w:ascii="Angsana New" w:hAnsi="Angsana New" w:cs="Angsana New" w:hint="cs"/>
          <w:spacing w:val="4"/>
          <w:sz w:val="30"/>
          <w:szCs w:val="30"/>
          <w:lang w:val="en-US"/>
        </w:rPr>
        <w:t>Kinugawa Rubber Industrial Co., Ltd</w:t>
      </w:r>
      <w:r w:rsidRPr="0005261B">
        <w:rPr>
          <w:rFonts w:ascii="Angsana New" w:hAnsi="Angsana New" w:cs="Angsana New" w:hint="cs"/>
          <w:spacing w:val="4"/>
          <w:sz w:val="30"/>
          <w:szCs w:val="30"/>
          <w:lang w:val="en-US" w:bidi="th-TH"/>
        </w:rPr>
        <w:t>.</w:t>
      </w:r>
      <w:r w:rsidRPr="0005261B">
        <w:rPr>
          <w:rFonts w:ascii="Angsana New" w:hAnsi="Angsana New" w:cs="Angsana New" w:hint="cs"/>
          <w:spacing w:val="4"/>
          <w:sz w:val="30"/>
          <w:szCs w:val="30"/>
          <w:lang w:val="en-US"/>
        </w:rPr>
        <w:t xml:space="preserve"> </w:t>
      </w:r>
      <w:r w:rsidRPr="0005261B">
        <w:rPr>
          <w:rFonts w:ascii="Angsana New" w:hAnsi="Angsana New" w:cs="Angsana New" w:hint="cs"/>
          <w:spacing w:val="4"/>
          <w:sz w:val="30"/>
          <w:szCs w:val="30"/>
          <w:lang w:val="en-US" w:bidi="th-TH"/>
        </w:rPr>
        <w:t>(</w:t>
      </w:r>
      <w:r w:rsidRPr="0005261B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ถือหุ้นร้อยละ </w:t>
      </w:r>
      <w:r w:rsidRPr="0005261B">
        <w:rPr>
          <w:rFonts w:ascii="Angsana New" w:hAnsi="Angsana New" w:cs="Angsana New" w:hint="cs"/>
          <w:spacing w:val="4"/>
          <w:sz w:val="30"/>
          <w:szCs w:val="30"/>
          <w:lang w:val="en-US" w:bidi="th-TH"/>
        </w:rPr>
        <w:t xml:space="preserve">49) </w:t>
      </w:r>
      <w:r w:rsidRPr="0005261B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ซึ่งบริษัทดังกล่าวเป็น</w:t>
      </w:r>
      <w:r w:rsidRPr="0005261B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br/>
        <w:t xml:space="preserve">นิติบุคคลที่จัดตั้งขึ้นในประเทศญี่ปุ่น </w:t>
      </w:r>
    </w:p>
    <w:p w14:paraId="4D22155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F9A68E7" w14:textId="06C31E31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บริษัทดำเนินธุรกิจหลักเกี่ยวกับผลิตและจำหน่ายชิ้นส่วนยาง และยางติดเหล็ก สำหรับใช้เป็นชิ้นส่วนประกอบรถยนต์ และรถจักรยานยนต์ และผลิตภัณฑ์ยางทุกชนิดจากยางธรรมชาติ และยางสังเคราะห์ รายละเอียดของ</w:t>
      </w:r>
      <w:r w:rsidRPr="0005261B">
        <w:rPr>
          <w:rFonts w:ascii="Angsana New" w:hAnsi="Angsana New" w:cs="Angsana New" w:hint="cs"/>
          <w:sz w:val="30"/>
          <w:szCs w:val="30"/>
          <w:cs/>
        </w:rPr>
        <w:br/>
        <w:t xml:space="preserve">บริษัทย่อย ณ วันที่ </w:t>
      </w:r>
      <w:r w:rsidRPr="0005261B">
        <w:rPr>
          <w:rFonts w:ascii="Angsana New" w:hAnsi="Angsana New" w:cs="Angsana New" w:hint="cs"/>
          <w:sz w:val="30"/>
          <w:szCs w:val="30"/>
        </w:rPr>
        <w:t xml:space="preserve">31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6507F" w:rsidRPr="0005261B">
        <w:rPr>
          <w:rFonts w:ascii="Angsana New" w:hAnsi="Angsana New" w:cs="Angsana New" w:hint="cs"/>
          <w:sz w:val="30"/>
          <w:szCs w:val="30"/>
        </w:rPr>
        <w:t>256</w:t>
      </w:r>
      <w:r w:rsidR="000A7AF8">
        <w:rPr>
          <w:rFonts w:ascii="Angsana New" w:hAnsi="Angsana New" w:cs="Angsana New"/>
          <w:sz w:val="30"/>
          <w:szCs w:val="30"/>
        </w:rPr>
        <w:t>7</w:t>
      </w:r>
      <w:r w:rsidR="0066507F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66507F" w:rsidRPr="000526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6507F" w:rsidRPr="0005261B">
        <w:rPr>
          <w:rFonts w:ascii="Angsana New" w:hAnsi="Angsana New" w:cs="Angsana New" w:hint="cs"/>
          <w:sz w:val="30"/>
          <w:szCs w:val="30"/>
        </w:rPr>
        <w:t>256</w:t>
      </w:r>
      <w:r w:rsidR="000A7AF8">
        <w:rPr>
          <w:rFonts w:ascii="Angsana New" w:hAnsi="Angsana New" w:cs="Angsana New"/>
          <w:sz w:val="30"/>
          <w:szCs w:val="30"/>
        </w:rPr>
        <w:t>6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ได้เปิดเผยไว้ในหมายเหตุข้อ </w:t>
      </w:r>
      <w:r w:rsidRPr="0005261B">
        <w:rPr>
          <w:rFonts w:ascii="Angsana New" w:hAnsi="Angsana New" w:cs="Angsana New" w:hint="cs"/>
          <w:sz w:val="30"/>
          <w:szCs w:val="30"/>
        </w:rPr>
        <w:t>9</w:t>
      </w:r>
    </w:p>
    <w:p w14:paraId="51B730C5" w14:textId="77777777" w:rsidR="008B2DBF" w:rsidRPr="0005261B" w:rsidRDefault="008B2DBF" w:rsidP="000526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BD6E103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t xml:space="preserve">เกณฑ์การจัดทำงบการเงิน  </w:t>
      </w:r>
    </w:p>
    <w:p w14:paraId="7D831C0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9D861EA" w14:textId="6E311A65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6D31083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157815" w14:textId="7D885FB9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05261B">
        <w:rPr>
          <w:rFonts w:ascii="Angsana New" w:hAnsi="Angsana New" w:cs="Angsana New" w:hint="cs"/>
          <w:sz w:val="30"/>
          <w:szCs w:val="30"/>
        </w:rPr>
        <w:t xml:space="preserve"> (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รวมกันเรียกว่า </w:t>
      </w:r>
      <w:r w:rsidRPr="0005261B">
        <w:rPr>
          <w:rFonts w:ascii="Angsana New" w:hAnsi="Angsana New" w:cs="Angsana New" w:hint="cs"/>
          <w:sz w:val="30"/>
          <w:szCs w:val="30"/>
        </w:rPr>
        <w:t>"</w:t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05261B">
        <w:rPr>
          <w:rFonts w:ascii="Angsana New" w:hAnsi="Angsana New" w:cs="Angsana New" w:hint="cs"/>
          <w:sz w:val="30"/>
          <w:szCs w:val="30"/>
        </w:rPr>
        <w:t xml:space="preserve">") </w:t>
      </w:r>
      <w:r w:rsidRPr="0005261B">
        <w:rPr>
          <w:rFonts w:ascii="Angsana New" w:hAnsi="Angsana New" w:cs="Angsana New" w:hint="cs"/>
          <w:sz w:val="30"/>
          <w:szCs w:val="30"/>
          <w:cs/>
        </w:rPr>
        <w:t>และส่วนได้เสียของกลุ่มบริษัทในบริษัทร่วม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9D022C" w:rsidRPr="0005261B">
        <w:rPr>
          <w:rFonts w:ascii="Angsana New" w:hAnsi="Angsana New" w:cs="Angsana New" w:hint="cs"/>
          <w:sz w:val="30"/>
          <w:szCs w:val="30"/>
          <w:cs/>
        </w:rPr>
        <w:t>ซึ่งเปิดเผยในหมายเหตุข้อ</w:t>
      </w:r>
      <w:r w:rsidR="00AC4A97">
        <w:rPr>
          <w:rFonts w:ascii="Angsana New" w:hAnsi="Angsana New" w:cs="Angsana New"/>
          <w:sz w:val="30"/>
          <w:szCs w:val="30"/>
        </w:rPr>
        <w:t xml:space="preserve"> 3 </w:t>
      </w:r>
      <w:r w:rsidRPr="0005261B">
        <w:rPr>
          <w:rFonts w:ascii="Angsana New" w:hAnsi="Angsana New" w:cs="Angsana New" w:hint="cs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BAC7D6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</w:rPr>
        <w:br w:type="page"/>
      </w:r>
    </w:p>
    <w:p w14:paraId="73535545" w14:textId="1A7A047F" w:rsidR="008B2DBF" w:rsidRPr="0005261B" w:rsidRDefault="008B2DBF" w:rsidP="00AC4A97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</w:t>
      </w:r>
      <w:r w:rsidR="009B4C53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05261B">
        <w:rPr>
          <w:rFonts w:ascii="Angsana New" w:hAnsi="Angsana New" w:hint="cs"/>
          <w:b/>
          <w:bCs/>
          <w:sz w:val="30"/>
          <w:szCs w:val="30"/>
          <w:cs/>
        </w:rPr>
        <w:t xml:space="preserve">สำคัญ </w:t>
      </w:r>
    </w:p>
    <w:p w14:paraId="103A635F" w14:textId="77777777" w:rsidR="00BE35FB" w:rsidRPr="0005261B" w:rsidRDefault="00BE35FB" w:rsidP="0005261B">
      <w:pPr>
        <w:pStyle w:val="BodyText2"/>
        <w:spacing w:line="240" w:lineRule="auto"/>
        <w:ind w:left="720" w:right="47"/>
        <w:jc w:val="thaiDistribute"/>
        <w:rPr>
          <w:rFonts w:ascii="Angsana New" w:hAnsi="Angsana New" w:cs="Angsana New"/>
        </w:rPr>
      </w:pPr>
    </w:p>
    <w:p w14:paraId="117B678C" w14:textId="77777777" w:rsidR="00BE35FB" w:rsidRPr="0005261B" w:rsidRDefault="00BE35FB" w:rsidP="00AC4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EFB2024" w14:textId="1D5847D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u w:val="single"/>
        </w:rPr>
      </w:pPr>
    </w:p>
    <w:p w14:paraId="5A33C58C" w14:textId="77777777" w:rsidR="008B2DBF" w:rsidRPr="0005261B" w:rsidRDefault="008B2DBF" w:rsidP="00AC4A97">
      <w:pPr>
        <w:pStyle w:val="BodyText2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5261B">
        <w:rPr>
          <w:rFonts w:ascii="Angsana New" w:hAnsi="Angsana New" w:cs="Angsana New" w:hint="cs"/>
          <w:b/>
          <w:bCs/>
          <w:i/>
          <w:iCs/>
          <w:cs/>
        </w:rPr>
        <w:t>(ก)</w:t>
      </w:r>
      <w:r w:rsidRPr="0005261B">
        <w:rPr>
          <w:rFonts w:ascii="Angsana New" w:hAnsi="Angsana New" w:cs="Angsana New" w:hint="cs"/>
          <w:b/>
          <w:bCs/>
          <w:i/>
          <w:iCs/>
          <w:cs/>
        </w:rPr>
        <w:tab/>
        <w:t>เกณฑ์ในการจัดทำงบการเงินรวม</w:t>
      </w:r>
    </w:p>
    <w:p w14:paraId="0F2E6D6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3DB9E41" w14:textId="4D2ECBCD" w:rsidR="008B2DBF" w:rsidRPr="003A445C" w:rsidRDefault="008B2DBF" w:rsidP="00AC4A97">
      <w:pPr>
        <w:pStyle w:val="BodyText2"/>
        <w:tabs>
          <w:tab w:val="clear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lang w:val="en-US"/>
        </w:rPr>
      </w:pPr>
      <w:r w:rsidRPr="0005261B">
        <w:rPr>
          <w:rFonts w:ascii="Angsana New" w:hAnsi="Angsana New" w:cs="Angsana New" w:hint="cs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3A445C">
        <w:rPr>
          <w:rFonts w:ascii="Angsana New" w:hAnsi="Angsana New" w:cs="Angsana New" w:hint="cs"/>
          <w:cs/>
        </w:rPr>
        <w:t xml:space="preserve"> </w:t>
      </w:r>
      <w:r w:rsidRPr="0005261B">
        <w:rPr>
          <w:rFonts w:ascii="Angsana New" w:hAnsi="Angsana New" w:cs="Angsana New" w:hint="cs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2B5307DE" w14:textId="77777777" w:rsidR="008B2DBF" w:rsidRPr="0005261B" w:rsidRDefault="008B2DBF" w:rsidP="0005261B">
      <w:pPr>
        <w:pStyle w:val="BodyText2"/>
        <w:ind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2B61AAD6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CE3AFC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B01D63" w14:textId="663A8F5C" w:rsidR="008B2DBF" w:rsidRPr="0005261B" w:rsidRDefault="008B2DBF" w:rsidP="003A4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กลุ่มบริษัทมีอิทธิพลอย่างมีนัยสำคัญ</w:t>
      </w:r>
      <w:r w:rsidR="003A445C">
        <w:rPr>
          <w:rFonts w:ascii="Angsana New" w:hAnsi="Angsana New" w:cs="Angsana New" w:hint="cs"/>
          <w:sz w:val="30"/>
          <w:szCs w:val="30"/>
          <w:cs/>
        </w:rPr>
        <w:t xml:space="preserve">ในผู้ได้รับการลงทุนตามที่เปิดเผยในหมายเหตุข้อ </w:t>
      </w:r>
      <w:r w:rsidR="003A445C">
        <w:rPr>
          <w:rFonts w:ascii="Angsana New" w:hAnsi="Angsana New" w:cs="Angsana New"/>
          <w:sz w:val="30"/>
          <w:szCs w:val="30"/>
        </w:rPr>
        <w:t>8</w:t>
      </w:r>
      <w:r w:rsidR="003A44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pacing w:val="-10"/>
          <w:sz w:val="30"/>
          <w:szCs w:val="30"/>
          <w:cs/>
        </w:rPr>
        <w:t>กลุ่มบริษัทรับรู้</w:t>
      </w:r>
      <w:r w:rsidR="00AA5A1F">
        <w:rPr>
          <w:rFonts w:ascii="Angsana New" w:hAnsi="Angsana New" w:cs="Angsana New"/>
          <w:spacing w:val="-10"/>
          <w:sz w:val="30"/>
          <w:szCs w:val="30"/>
        </w:rPr>
        <w:br/>
      </w:r>
      <w:r w:rsidRPr="0005261B">
        <w:rPr>
          <w:rFonts w:ascii="Angsana New" w:hAnsi="Angsana New" w:cs="Angsana New" w:hint="cs"/>
          <w:spacing w:val="-10"/>
          <w:sz w:val="30"/>
          <w:szCs w:val="30"/>
          <w:cs/>
        </w:rPr>
        <w:t>เงินลงทุ</w:t>
      </w:r>
      <w:r w:rsidR="003A445C">
        <w:rPr>
          <w:rFonts w:ascii="Angsana New" w:hAnsi="Angsana New" w:cs="Angsana New" w:hint="cs"/>
          <w:spacing w:val="-10"/>
          <w:sz w:val="30"/>
          <w:szCs w:val="30"/>
          <w:cs/>
        </w:rPr>
        <w:t>น</w:t>
      </w:r>
      <w:r w:rsidRPr="0005261B">
        <w:rPr>
          <w:rFonts w:ascii="Angsana New" w:hAnsi="Angsana New" w:cs="Angsana New" w:hint="cs"/>
          <w:spacing w:val="-10"/>
          <w:sz w:val="30"/>
          <w:szCs w:val="30"/>
          <w:cs/>
        </w:rPr>
        <w:t>ในบริษัทร่วมในงบการเงินรวมด้วยวิธีส่วนได้เสีย</w:t>
      </w:r>
      <w:r w:rsidR="008B58BD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="003A445C" w:rsidRPr="003A445C">
        <w:rPr>
          <w:rFonts w:ascii="Angsana New" w:hAnsi="Angsana New" w:cs="Angsana New" w:hint="cs"/>
          <w:spacing w:val="-10"/>
          <w:sz w:val="30"/>
          <w:szCs w:val="30"/>
          <w:cs/>
        </w:rPr>
        <w:t>จนถึงวันที่ความมีอิทธิพลอย่างมีนัยสำคัญสิ้นสุดลง</w:t>
      </w:r>
      <w:r w:rsidR="00F80DFD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pacing w:val="-10"/>
          <w:sz w:val="30"/>
          <w:szCs w:val="30"/>
          <w:cs/>
        </w:rPr>
        <w:t>โดยรับรู้รายการเมื่อเริ่มแรกด้วยราคาทุน</w:t>
      </w:r>
      <w:r w:rsidRPr="0005261B">
        <w:rPr>
          <w:rFonts w:ascii="Angsana New" w:hAnsi="Angsana New" w:cs="Angsana New" w:hint="cs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59515F">
        <w:rPr>
          <w:rFonts w:ascii="Angsana New" w:hAnsi="Angsana New" w:cs="Angsana New"/>
          <w:sz w:val="30"/>
          <w:szCs w:val="30"/>
        </w:rPr>
        <w:t xml:space="preserve"> </w:t>
      </w:r>
      <w:r w:rsidR="0059515F">
        <w:rPr>
          <w:rFonts w:ascii="Angsana New" w:hAnsi="Angsana New" w:cs="Angsana New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จะถูกบันทึกในงบการเงินรวม</w:t>
      </w:r>
    </w:p>
    <w:p w14:paraId="46645E0B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378A83C" w14:textId="27CEA883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6DAD047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</w:rPr>
        <w:br w:type="page"/>
      </w:r>
    </w:p>
    <w:p w14:paraId="6374FC66" w14:textId="77777777" w:rsidR="008B2DBF" w:rsidRPr="0005261B" w:rsidRDefault="008B2DBF" w:rsidP="0005261B">
      <w:pPr>
        <w:pStyle w:val="BodyText2"/>
        <w:spacing w:line="240" w:lineRule="auto"/>
        <w:jc w:val="thaiDistribute"/>
        <w:rPr>
          <w:rFonts w:ascii="Angsana New" w:hAnsi="Angsana New" w:cs="Angsana New"/>
          <w:b/>
          <w:bCs/>
          <w:i/>
          <w:iCs/>
        </w:rPr>
      </w:pPr>
      <w:r w:rsidRPr="0005261B">
        <w:rPr>
          <w:rFonts w:ascii="Angsana New" w:hAnsi="Angsana New" w:cs="Angsana New" w:hint="cs"/>
          <w:b/>
          <w:bCs/>
          <w:i/>
          <w:iCs/>
        </w:rPr>
        <w:lastRenderedPageBreak/>
        <w:t>(</w:t>
      </w:r>
      <w:r w:rsidRPr="0005261B">
        <w:rPr>
          <w:rFonts w:ascii="Angsana New" w:hAnsi="Angsana New" w:cs="Angsana New" w:hint="cs"/>
          <w:b/>
          <w:bCs/>
          <w:i/>
          <w:iCs/>
          <w:cs/>
        </w:rPr>
        <w:t>ข)</w:t>
      </w:r>
      <w:r w:rsidRPr="0005261B">
        <w:rPr>
          <w:rFonts w:ascii="Angsana New" w:hAnsi="Angsana New" w:cs="Angsana New" w:hint="cs"/>
          <w:b/>
          <w:bCs/>
          <w:i/>
          <w:iCs/>
        </w:rPr>
        <w:tab/>
      </w:r>
      <w:r w:rsidRPr="0005261B">
        <w:rPr>
          <w:rFonts w:ascii="Angsana New" w:hAnsi="Angsana New" w:cs="Angsana New" w:hint="cs"/>
          <w:b/>
          <w:bCs/>
          <w:i/>
          <w:iCs/>
          <w:cs/>
        </w:rPr>
        <w:t>เงินลงทุนในบริษัทย่อยและบริษัทร่วม</w:t>
      </w:r>
    </w:p>
    <w:p w14:paraId="1A03AF4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A67B838" w14:textId="6C4A291B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05261B">
        <w:rPr>
          <w:rFonts w:ascii="Angsana New" w:hAnsi="Angsana New" w:cs="Angsana New" w:hint="cs"/>
          <w:spacing w:val="8"/>
          <w:sz w:val="30"/>
          <w:szCs w:val="30"/>
          <w:cs/>
        </w:rPr>
        <w:t>เงินลงทุนในบริษัทย่อยและบริษัทร่วมในงบการเงินเฉพาะกิจกา</w:t>
      </w:r>
      <w:r w:rsidR="003F532C">
        <w:rPr>
          <w:rFonts w:ascii="Angsana New" w:hAnsi="Angsana New" w:cs="Angsana New" w:hint="cs"/>
          <w:spacing w:val="8"/>
          <w:sz w:val="30"/>
          <w:szCs w:val="30"/>
          <w:cs/>
        </w:rPr>
        <w:t>ร</w:t>
      </w:r>
      <w:r w:rsidRPr="0005261B">
        <w:rPr>
          <w:rFonts w:ascii="Angsana New" w:hAnsi="Angsana New" w:cs="Angsana New" w:hint="cs"/>
          <w:spacing w:val="8"/>
          <w:sz w:val="30"/>
          <w:szCs w:val="30"/>
          <w:cs/>
        </w:rPr>
        <w:t>วัดมูลค่าด้วยราคาทุนหักค่าเผื่อการ</w:t>
      </w:r>
      <w:r w:rsidRPr="0005261B">
        <w:rPr>
          <w:rFonts w:ascii="Angsana New" w:hAnsi="Angsana New" w:cs="Angsana New" w:hint="cs"/>
          <w:spacing w:val="8"/>
          <w:sz w:val="30"/>
          <w:szCs w:val="30"/>
          <w:cs/>
          <w:lang w:val="th-TH"/>
        </w:rPr>
        <w:t>ด้อยค่า</w:t>
      </w:r>
      <w:r w:rsidRPr="000526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เงินปันผลรับบันทึกในกำไรหรือขาดทุนในวันที่บริษัทมีสิทธิได้รับเงินปันผล </w:t>
      </w:r>
    </w:p>
    <w:p w14:paraId="1813012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C1F1F17" w14:textId="77777777" w:rsidR="008B2DBF" w:rsidRPr="0005261B" w:rsidRDefault="008B2DBF" w:rsidP="0005261B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ค)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40F86F8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5DA598B" w14:textId="77777777" w:rsidR="008B2DBF" w:rsidRPr="0005261B" w:rsidRDefault="008B2DBF" w:rsidP="0005261B">
      <w:pPr>
        <w:pStyle w:val="BodyText2"/>
        <w:ind w:left="540" w:right="43"/>
        <w:jc w:val="thaiDistribute"/>
        <w:rPr>
          <w:rFonts w:ascii="Angsana New" w:hAnsi="Angsana New" w:cs="Angsana New"/>
          <w:cs/>
        </w:rPr>
      </w:pPr>
      <w:r w:rsidRPr="0005261B">
        <w:rPr>
          <w:rFonts w:ascii="Angsana New" w:hAnsi="Angsana New" w:cs="Angsana New" w:hint="cs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05261B">
        <w:rPr>
          <w:rFonts w:ascii="Angsana New" w:hAnsi="Angsana New" w:cs="Angsana New" w:hint="cs"/>
        </w:rPr>
        <w:t xml:space="preserve"> </w:t>
      </w:r>
      <w:r w:rsidRPr="0005261B">
        <w:rPr>
          <w:rFonts w:ascii="Angsana New" w:hAnsi="Angsana New" w:cs="Angsana New" w:hint="cs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</w:p>
    <w:p w14:paraId="74A9ED6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0491CF" w14:textId="317513F8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85A778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1A790B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(ง)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>เครื่องมือทางการเงิน</w:t>
      </w:r>
    </w:p>
    <w:p w14:paraId="44688CA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</w:p>
    <w:p w14:paraId="79E9F04F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t>(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t xml:space="preserve">.1) 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EB505A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1A5BFF1" w14:textId="6507AE78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05261B">
        <w:rPr>
          <w:rFonts w:ascii="Angsana New" w:hAnsi="Angsana New" w:cs="Angsana New" w:hint="cs"/>
          <w:sz w:val="30"/>
          <w:szCs w:val="30"/>
        </w:rPr>
        <w:t xml:space="preserve"> 3</w:t>
      </w:r>
      <w:r w:rsidRPr="0005261B">
        <w:rPr>
          <w:rFonts w:ascii="Angsana New" w:hAnsi="Angsana New" w:cs="Angsana New" w:hint="cs"/>
          <w:sz w:val="30"/>
          <w:szCs w:val="30"/>
          <w:cs/>
        </w:rPr>
        <w:t>(ฉ)</w:t>
      </w:r>
      <w:r w:rsidR="000F69FC" w:rsidRPr="0005261B">
        <w:rPr>
          <w:rFonts w:ascii="Angsana New" w:hAnsi="Angsana New" w:cs="Angsana New" w:hint="cs"/>
          <w:sz w:val="30"/>
          <w:szCs w:val="30"/>
        </w:rPr>
        <w:t>)</w:t>
      </w:r>
      <w:r w:rsidRPr="0005261B">
        <w:rPr>
          <w:rFonts w:ascii="Angsana New" w:hAnsi="Angsana New" w:cs="Angsana New" w:hint="cs"/>
          <w:sz w:val="30"/>
          <w:szCs w:val="30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และวัดมูลค่า</w:t>
      </w:r>
      <w:r w:rsidR="007C6900" w:rsidRPr="0005261B">
        <w:rPr>
          <w:rFonts w:ascii="Angsana New" w:hAnsi="Angsana New" w:cs="Angsana New" w:hint="cs"/>
          <w:sz w:val="30"/>
          <w:szCs w:val="30"/>
          <w:cs/>
        </w:rPr>
        <w:t>เมื่อเริ่มแรก</w:t>
      </w:r>
      <w:r w:rsidRPr="0005261B">
        <w:rPr>
          <w:rFonts w:ascii="Angsana New" w:hAnsi="Angsana New" w:cs="Angsana New" w:hint="cs"/>
          <w:sz w:val="30"/>
          <w:szCs w:val="30"/>
          <w:cs/>
        </w:rPr>
        <w:t>ด้วยมูลค่ายุติธรรม</w:t>
      </w:r>
      <w:r w:rsidR="007C6900" w:rsidRPr="0005261B">
        <w:rPr>
          <w:rFonts w:ascii="Angsana New" w:hAnsi="Angsana New" w:cs="Angsana New" w:hint="cs"/>
          <w:sz w:val="30"/>
          <w:szCs w:val="30"/>
          <w:cs/>
        </w:rPr>
        <w:t xml:space="preserve"> ทั้งนี้</w:t>
      </w:r>
      <w:r w:rsidR="003A44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7C6900" w:rsidRPr="0005261B">
        <w:rPr>
          <w:rFonts w:ascii="Angsana New" w:hAnsi="Angsana New" w:cs="Angsana New" w:hint="cs"/>
          <w:sz w:val="30"/>
          <w:szCs w:val="30"/>
          <w:cs/>
        </w:rPr>
        <w:t>ไม่ได้</w:t>
      </w:r>
      <w:r w:rsidRPr="0005261B">
        <w:rPr>
          <w:rFonts w:ascii="Angsana New" w:hAnsi="Angsana New" w:cs="Angsana New" w:hint="cs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7C6900" w:rsidRPr="0005261B">
        <w:rPr>
          <w:rFonts w:ascii="Angsana New" w:hAnsi="Angsana New" w:cs="Angsana New" w:hint="cs"/>
          <w:sz w:val="30"/>
          <w:szCs w:val="30"/>
          <w:cs/>
        </w:rPr>
        <w:t>รวมหรือหัก</w:t>
      </w:r>
      <w:r w:rsidRPr="0005261B">
        <w:rPr>
          <w:rFonts w:ascii="Angsana New" w:hAnsi="Angsana New" w:cs="Angsana New" w:hint="cs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7C6900" w:rsidRPr="0005261B">
        <w:rPr>
          <w:rFonts w:ascii="Angsana New" w:hAnsi="Angsana New" w:cs="Angsana New" w:hint="cs"/>
          <w:sz w:val="30"/>
          <w:szCs w:val="30"/>
          <w:cs/>
        </w:rPr>
        <w:t>ด้วย</w:t>
      </w:r>
    </w:p>
    <w:p w14:paraId="6EC13AD8" w14:textId="666523A9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5FB5673" w14:textId="5FE74099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การเปลี่ยนแปลงการจัดประเภท</w:t>
      </w:r>
    </w:p>
    <w:p w14:paraId="1630358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</w:p>
    <w:p w14:paraId="52811A0F" w14:textId="1D2BD2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ดอกเบี้ยจ่าย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DD191E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</w:p>
    <w:p w14:paraId="2BD65C2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</w:t>
      </w:r>
      <w:r w:rsidRPr="00A12E85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</w:p>
    <w:p w14:paraId="599AF25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85055E4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t>(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t xml:space="preserve">.2) 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CFBD496" w14:textId="77777777" w:rsidR="008B2DBF" w:rsidRPr="0005261B" w:rsidRDefault="008B2DBF" w:rsidP="0005261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4174047" w14:textId="77777777" w:rsidR="008B2DBF" w:rsidRPr="0005261B" w:rsidRDefault="008B2DBF" w:rsidP="0005261B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B09D01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</w:rPr>
      </w:pPr>
    </w:p>
    <w:p w14:paraId="627FE1B5" w14:textId="257A0A61" w:rsidR="008B2DBF" w:rsidRPr="0005261B" w:rsidRDefault="008B2DBF" w:rsidP="0005261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50152D" w:rsidRPr="0005261B">
        <w:rPr>
          <w:rFonts w:ascii="Angsana New" w:hAnsi="Angsana New" w:cs="Angsana New" w:hint="cs"/>
          <w:sz w:val="30"/>
          <w:szCs w:val="30"/>
          <w:cs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5F02CC2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</w:rPr>
      </w:pPr>
    </w:p>
    <w:p w14:paraId="095F91A6" w14:textId="77777777" w:rsidR="008B2DBF" w:rsidRPr="0005261B" w:rsidRDefault="008B2DBF" w:rsidP="0005261B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26342BB" w14:textId="77777777" w:rsidR="008B2DBF" w:rsidRPr="0005261B" w:rsidRDefault="008B2DBF" w:rsidP="0005261B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</w:p>
    <w:p w14:paraId="2503C6F8" w14:textId="4A704972" w:rsidR="008B2DBF" w:rsidRPr="0005261B" w:rsidRDefault="008B2DBF" w:rsidP="0005261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</w:t>
      </w:r>
      <w:r w:rsidRPr="00B91709">
        <w:rPr>
          <w:rFonts w:ascii="Angsana New" w:hAnsi="Angsana New" w:cs="Angsana New" w:hint="cs"/>
          <w:sz w:val="30"/>
          <w:szCs w:val="30"/>
          <w:cs/>
        </w:rPr>
        <w:t>ใน</w:t>
      </w:r>
      <w:r w:rsidR="00535011" w:rsidRPr="00B91709">
        <w:rPr>
          <w:rFonts w:ascii="Angsana New" w:hAnsi="Angsana New" w:cs="Angsana New" w:hint="cs"/>
          <w:sz w:val="30"/>
          <w:szCs w:val="30"/>
          <w:cs/>
        </w:rPr>
        <w:t>งบฐานะการเงิน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ด้วยจำนวนสุทธิ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CF4D311" w14:textId="77777777" w:rsidR="008B2DBF" w:rsidRDefault="008B2DBF" w:rsidP="0005261B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</w:p>
    <w:p w14:paraId="5276C5B9" w14:textId="77777777" w:rsidR="003A445C" w:rsidRDefault="003A445C" w:rsidP="0005261B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</w:p>
    <w:p w14:paraId="69ED9F68" w14:textId="77777777" w:rsidR="003A445C" w:rsidRDefault="003A445C" w:rsidP="0005261B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</w:p>
    <w:p w14:paraId="6AE46D08" w14:textId="77777777" w:rsidR="003A445C" w:rsidRDefault="003A445C" w:rsidP="0005261B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</w:p>
    <w:p w14:paraId="6C3FC6B7" w14:textId="77777777" w:rsidR="003A445C" w:rsidRPr="0005261B" w:rsidRDefault="003A445C" w:rsidP="0005261B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</w:p>
    <w:p w14:paraId="7751E4C6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lastRenderedPageBreak/>
        <w:t>(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t xml:space="preserve">.3) 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1BC28993" w14:textId="77777777" w:rsidR="008B2DBF" w:rsidRPr="0005261B" w:rsidRDefault="008B2DBF" w:rsidP="0005261B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</w:p>
    <w:p w14:paraId="112499C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42D3FA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6F02FB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(จ)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1762E92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975210" w14:textId="2CFC3389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03401E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63B0AA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>(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ฉ)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ลูกหนี้การค้า</w:t>
      </w:r>
    </w:p>
    <w:p w14:paraId="7214D15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3AF7EDA" w14:textId="4B5423DD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</w:t>
      </w:r>
      <w:r w:rsidR="00D05FAC">
        <w:rPr>
          <w:rFonts w:ascii="Angsana New" w:hAnsi="Angsana New" w:cs="Angsana New" w:hint="cs"/>
          <w:sz w:val="30"/>
          <w:szCs w:val="30"/>
          <w:cs/>
        </w:rPr>
        <w:t xml:space="preserve">       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เมื่อ</w:t>
      </w:r>
      <w:bookmarkStart w:id="0" w:name="_Hlk180743052"/>
      <w:r w:rsidR="0065587E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65587E" w:rsidRPr="00B9170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5587E" w:rsidRPr="00B91709">
        <w:rPr>
          <w:rFonts w:asciiTheme="majorBidi" w:hAnsiTheme="majorBidi" w:cs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bookmarkEnd w:id="0"/>
      <w:r w:rsidR="0065587E" w:rsidRPr="000323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5587E" w:rsidRPr="000323A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14:paraId="1EA2241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D4EAD31" w14:textId="6154D1FC" w:rsidR="008B2DBF" w:rsidRPr="0005261B" w:rsidRDefault="008B2DBF" w:rsidP="0005261B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5261B">
        <w:rPr>
          <w:rFonts w:ascii="Angsana New" w:hAnsi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8E7771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05261B">
        <w:rPr>
          <w:rFonts w:ascii="Angsana New" w:hAnsi="Angsana New" w:hint="cs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05261B">
        <w:rPr>
          <w:rFonts w:ascii="Angsana New" w:hAnsi="Angsana New" w:hint="cs"/>
          <w:sz w:val="30"/>
          <w:szCs w:val="30"/>
          <w:cs/>
        </w:rPr>
        <w:br/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E5704CB" w14:textId="06BEC916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B5FD156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(ช)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  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  <w:r w:rsidRPr="004D093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5EEB82B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21C20FD" w14:textId="56BD52CB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ต้นทุนของสินค้าคำนวณโดยใช้วิธีเข้าก่อนออกก่อน</w:t>
      </w:r>
      <w:bookmarkStart w:id="1" w:name="_Hlk87562734"/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1"/>
      <w:r w:rsidR="00493339" w:rsidRPr="00B91709">
        <w:rPr>
          <w:rFonts w:ascii="Angsana New" w:hAnsi="Angsana New" w:cs="Angsana New" w:hint="cs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493339" w:rsidRPr="00B91709">
        <w:rPr>
          <w:rFonts w:ascii="Angsana New" w:hAnsi="Angsana New" w:cs="Angsana New"/>
          <w:sz w:val="30"/>
          <w:szCs w:val="30"/>
          <w:cs/>
        </w:rPr>
        <w:t xml:space="preserve"> </w:t>
      </w:r>
      <w:r w:rsidR="00493339" w:rsidRPr="00B91709">
        <w:rPr>
          <w:rFonts w:ascii="Angsana New" w:hAnsi="Angsana New" w:cs="Angsana New" w:hint="cs"/>
          <w:sz w:val="30"/>
          <w:szCs w:val="30"/>
          <w:cs/>
        </w:rPr>
        <w:t>ต้นทุนประกอบด้วยค่าใช้จ่ายการผลิตที่ปันส่วนอย่างเหมาะสมอ้างอิงจากฐานกำลังการผลิตปกติ</w:t>
      </w:r>
    </w:p>
    <w:p w14:paraId="2C2A5BCF" w14:textId="77777777" w:rsidR="008B2DBF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DFED57F" w14:textId="77777777" w:rsidR="00420514" w:rsidRDefault="00420514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DBC9466" w14:textId="77777777" w:rsidR="00420514" w:rsidRDefault="00420514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A30096" w14:textId="77777777" w:rsidR="00420514" w:rsidRPr="0005261B" w:rsidRDefault="00420514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010DC2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(ซ)</w:t>
      </w:r>
      <w:r w:rsidRPr="0005261B">
        <w:rPr>
          <w:rFonts w:ascii="Angsana New" w:hAnsi="Angsana New" w:cs="Angsana New" w:hint="cs"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1D9C636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2A95F8EF" w14:textId="39B4F1AE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72603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B91709">
        <w:rPr>
          <w:rFonts w:ascii="Angsana New" w:hAnsi="Angsana New" w:cs="Angsana New" w:hint="cs"/>
          <w:sz w:val="30"/>
          <w:szCs w:val="30"/>
          <w:cs/>
        </w:rPr>
        <w:t>ราคาทุน</w:t>
      </w:r>
      <w:r w:rsidR="00493339" w:rsidRPr="00B917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1709">
        <w:rPr>
          <w:rFonts w:ascii="Angsana New" w:hAnsi="Angsana New" w:cs="Angsana New" w:hint="cs"/>
          <w:sz w:val="30"/>
          <w:szCs w:val="30"/>
          <w:cs/>
        </w:rPr>
        <w:t>หัก</w:t>
      </w:r>
      <w:r w:rsidRPr="00772603">
        <w:rPr>
          <w:rFonts w:ascii="Angsana New" w:hAnsi="Angsana New" w:cs="Angsana New" w:hint="cs"/>
          <w:sz w:val="30"/>
          <w:szCs w:val="30"/>
          <w:cs/>
        </w:rPr>
        <w:t>ค่าเสื่อมราคาสะสม</w:t>
      </w:r>
      <w:r w:rsidR="0049333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67BB13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A0390" w14:textId="06927FAA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Pr="0005261B">
        <w:rPr>
          <w:rFonts w:ascii="Angsana New" w:hAnsi="Angsana New" w:cs="Angsana New" w:hint="cs"/>
          <w:sz w:val="30"/>
          <w:szCs w:val="30"/>
        </w:rPr>
        <w:br/>
        <w:t xml:space="preserve">20 </w:t>
      </w:r>
      <w:r w:rsidRPr="0005261B">
        <w:rPr>
          <w:rFonts w:ascii="Angsana New" w:hAnsi="Angsana New" w:cs="Angsana New" w:hint="cs"/>
          <w:sz w:val="30"/>
          <w:szCs w:val="30"/>
          <w:cs/>
        </w:rPr>
        <w:t>ปีและรับรู้ในกำไรหรือขาดทุน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การก่อสร้าง </w:t>
      </w:r>
    </w:p>
    <w:p w14:paraId="4C7785D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2055D9A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188C9C8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55D1F2F" w14:textId="77777777" w:rsidR="008B2DBF" w:rsidRPr="0005261B" w:rsidRDefault="008B2DBF" w:rsidP="0005261B">
      <w:pPr>
        <w:pStyle w:val="AccPolicyHeading"/>
      </w:pPr>
      <w:r w:rsidRPr="0005261B">
        <w:rPr>
          <w:rFonts w:hint="cs"/>
          <w:b/>
          <w:bCs/>
          <w:i/>
          <w:iCs/>
          <w:cs/>
        </w:rPr>
        <w:t>(ฌ)</w:t>
      </w:r>
      <w:r w:rsidRPr="0005261B">
        <w:rPr>
          <w:rFonts w:hint="cs"/>
        </w:rPr>
        <w:tab/>
      </w:r>
      <w:r w:rsidRPr="0005261B">
        <w:rPr>
          <w:rFonts w:hint="cs"/>
          <w:b/>
          <w:bCs/>
          <w:i/>
          <w:iCs/>
          <w:cs/>
        </w:rPr>
        <w:t>ที่ดิน อาคารและอุปกรณ์</w:t>
      </w:r>
      <w:r w:rsidRPr="0005261B">
        <w:rPr>
          <w:rFonts w:hint="cs"/>
          <w:b/>
          <w:bCs/>
          <w:i/>
          <w:iCs/>
        </w:rPr>
        <w:t xml:space="preserve"> </w:t>
      </w:r>
    </w:p>
    <w:p w14:paraId="408246D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GB"/>
        </w:rPr>
      </w:pPr>
    </w:p>
    <w:p w14:paraId="60E53844" w14:textId="5831C435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</w:t>
      </w:r>
      <w:r w:rsidRPr="00B91709">
        <w:rPr>
          <w:rFonts w:ascii="Angsana New" w:hAnsi="Angsana New" w:cs="Angsana New" w:hint="cs"/>
          <w:sz w:val="30"/>
          <w:szCs w:val="30"/>
          <w:cs/>
        </w:rPr>
        <w:t>สะสมและขาดทุนจากการด้อยค่า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4AC7A7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59717902" w14:textId="6DA88536" w:rsidR="004E0B32" w:rsidRDefault="00052319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  <w:r w:rsidRPr="00B91709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ราคาทุนรวมถึงต้นทุนการกู้ยืมต้นทุนในการรื้อถอน</w:t>
      </w:r>
      <w:r w:rsidRPr="00B917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1709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B917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1709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</w:p>
    <w:p w14:paraId="75786C0B" w14:textId="77777777" w:rsidR="00052319" w:rsidRPr="0005261B" w:rsidRDefault="00052319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0330B100" w14:textId="77777777" w:rsidR="008B2DBF" w:rsidRPr="0005261B" w:rsidRDefault="008B2DBF" w:rsidP="0005261B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5261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7E030DE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38A2D8" w14:textId="7C5AF150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</w:rPr>
        <w:tab/>
      </w:r>
      <w:r w:rsidRPr="00772F9C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การจัดประเภทไปยัง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อสังหาริมทรัพย์เพื่อการลงทุ</w:t>
      </w:r>
      <w:r w:rsidR="00772F9C">
        <w:rPr>
          <w:rFonts w:ascii="Angsana New" w:hAnsi="Angsana New" w:cs="Angsana New" w:hint="cs"/>
          <w:i/>
          <w:iCs/>
          <w:sz w:val="30"/>
          <w:szCs w:val="30"/>
          <w:cs/>
        </w:rPr>
        <w:t>น</w:t>
      </w:r>
    </w:p>
    <w:p w14:paraId="55CC201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3205BC8" w14:textId="575A4605" w:rsidR="008B2DBF" w:rsidRPr="00420514" w:rsidRDefault="008B2DBF" w:rsidP="0042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</w:t>
      </w:r>
      <w:r w:rsidRPr="00FE72CE">
        <w:rPr>
          <w:rFonts w:ascii="Angsana New" w:hAnsi="Angsana New" w:cs="Angsana New" w:hint="cs"/>
          <w:sz w:val="30"/>
          <w:szCs w:val="30"/>
          <w:cs/>
        </w:rPr>
        <w:t>ด้วยมูลค่าตามบัญชี</w:t>
      </w:r>
    </w:p>
    <w:p w14:paraId="143C67EE" w14:textId="77777777" w:rsidR="006D0CC1" w:rsidRDefault="006D0CC1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B6DF474" w14:textId="69B307BA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447D616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32ED02ED" w14:textId="7F54B974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49961E6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F1858B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ค่าเสื่อมราคา</w:t>
      </w:r>
    </w:p>
    <w:p w14:paraId="04111AE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F4224BA" w14:textId="77777777" w:rsidR="008B2DBF" w:rsidRPr="0005261B" w:rsidRDefault="008B2DBF" w:rsidP="0005261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5261B">
        <w:rPr>
          <w:rFonts w:ascii="Angsana New" w:hAnsi="Angsana New" w:cs="Angsana New" w:hint="cs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787C35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E5ED82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3600"/>
      </w:tblGrid>
      <w:tr w:rsidR="008B2DBF" w:rsidRPr="0005261B" w14:paraId="6B4784F9" w14:textId="77777777" w:rsidTr="005340E7">
        <w:tc>
          <w:tcPr>
            <w:tcW w:w="5598" w:type="dxa"/>
          </w:tcPr>
          <w:p w14:paraId="5796EBF7" w14:textId="77777777" w:rsidR="008B2DBF" w:rsidRPr="00B91709" w:rsidRDefault="008B2DBF" w:rsidP="006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600" w:type="dxa"/>
          </w:tcPr>
          <w:p w14:paraId="53E74B7B" w14:textId="77777777" w:rsidR="008B2DBF" w:rsidRPr="00B91709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  <w:tr w:rsidR="008B2DBF" w:rsidRPr="0005261B" w14:paraId="5BC2EA52" w14:textId="77777777" w:rsidTr="005340E7">
        <w:tc>
          <w:tcPr>
            <w:tcW w:w="5598" w:type="dxa"/>
          </w:tcPr>
          <w:p w14:paraId="31C535C0" w14:textId="77777777" w:rsidR="008B2DBF" w:rsidRPr="00B91709" w:rsidRDefault="008B2DBF" w:rsidP="006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3600" w:type="dxa"/>
          </w:tcPr>
          <w:p w14:paraId="75ABD2CD" w14:textId="506DB977" w:rsidR="008B2DBF" w:rsidRPr="00B91709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  <w:tr w:rsidR="008B2DBF" w:rsidRPr="0005261B" w14:paraId="785572DC" w14:textId="77777777" w:rsidTr="005340E7">
        <w:trPr>
          <w:trHeight w:val="224"/>
        </w:trPr>
        <w:tc>
          <w:tcPr>
            <w:tcW w:w="5598" w:type="dxa"/>
          </w:tcPr>
          <w:p w14:paraId="5FA442B3" w14:textId="77777777" w:rsidR="008B2DBF" w:rsidRPr="00B91709" w:rsidRDefault="008B2DBF" w:rsidP="006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600" w:type="dxa"/>
          </w:tcPr>
          <w:p w14:paraId="3B9FB0FB" w14:textId="28A8F2E0" w:rsidR="008B2DBF" w:rsidRPr="00B91709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B9170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AC4A9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25781E" w:rsidRPr="00B9170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91709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  <w:tr w:rsidR="008B2DBF" w:rsidRPr="0005261B" w14:paraId="23606EC2" w14:textId="77777777" w:rsidTr="005340E7">
        <w:tc>
          <w:tcPr>
            <w:tcW w:w="5598" w:type="dxa"/>
          </w:tcPr>
          <w:p w14:paraId="01244E6C" w14:textId="77777777" w:rsidR="008B2DBF" w:rsidRPr="00B91709" w:rsidRDefault="008B2DBF" w:rsidP="006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600" w:type="dxa"/>
          </w:tcPr>
          <w:p w14:paraId="68E1394F" w14:textId="1260A4F6" w:rsidR="008B2DBF" w:rsidRPr="00B91709" w:rsidRDefault="008B2DBF" w:rsidP="0005261B">
            <w:pPr>
              <w:pStyle w:val="a4"/>
              <w:tabs>
                <w:tab w:val="clear" w:pos="1080"/>
              </w:tabs>
              <w:ind w:right="1242"/>
              <w:jc w:val="right"/>
              <w:rPr>
                <w:rFonts w:ascii="Angsana New" w:hAnsi="Angsana New" w:cs="Angsana New"/>
                <w:lang w:val="en-US"/>
              </w:rPr>
            </w:pPr>
            <w:r w:rsidRPr="00B91709">
              <w:rPr>
                <w:rFonts w:ascii="Angsana New" w:hAnsi="Angsana New" w:cs="Angsana New" w:hint="cs"/>
                <w:lang w:val="en-US"/>
              </w:rPr>
              <w:t>5</w:t>
            </w:r>
            <w:r w:rsidRPr="00B91709">
              <w:rPr>
                <w:rFonts w:ascii="Angsana New" w:hAnsi="Angsana New" w:cs="Angsana New" w:hint="cs"/>
                <w:cs/>
                <w:lang w:val="en-US"/>
              </w:rPr>
              <w:t xml:space="preserve">  </w:t>
            </w:r>
            <w:r w:rsidRPr="00B91709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91709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</w:tr>
      <w:tr w:rsidR="008B2DBF" w:rsidRPr="0005261B" w14:paraId="7CE0D981" w14:textId="77777777" w:rsidTr="005340E7">
        <w:tc>
          <w:tcPr>
            <w:tcW w:w="5598" w:type="dxa"/>
          </w:tcPr>
          <w:p w14:paraId="4585CC5D" w14:textId="77777777" w:rsidR="008B2DBF" w:rsidRPr="00B91709" w:rsidRDefault="008B2DBF" w:rsidP="006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sz w:val="30"/>
                <w:szCs w:val="30"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600" w:type="dxa"/>
          </w:tcPr>
          <w:p w14:paraId="38FDD4FE" w14:textId="77777777" w:rsidR="008B2DBF" w:rsidRPr="00B91709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</w:tbl>
    <w:p w14:paraId="353A2AC9" w14:textId="55ED4740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3884248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(ญ)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6D636ECA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9E22C9" w14:textId="57A29A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</w:t>
      </w:r>
      <w:r w:rsidRPr="006A5AA0">
        <w:rPr>
          <w:rFonts w:ascii="Angsana New" w:hAnsi="Angsana New" w:cs="Angsana New" w:hint="cs"/>
          <w:sz w:val="30"/>
          <w:szCs w:val="30"/>
          <w:cs/>
        </w:rPr>
        <w:t>สะสมและขาดทุนจากการด้อยค่า</w:t>
      </w:r>
      <w:r w:rsidRPr="006A5AA0">
        <w:rPr>
          <w:rFonts w:ascii="Angsana New" w:hAnsi="Angsana New" w:cs="Angsana New" w:hint="cs"/>
          <w:sz w:val="30"/>
          <w:szCs w:val="30"/>
        </w:rPr>
        <w:t xml:space="preserve"> </w:t>
      </w:r>
      <w:r w:rsidRPr="006A5AA0">
        <w:rPr>
          <w:rFonts w:ascii="Angsana New" w:hAnsi="Angsana New" w:cs="Angsana New" w:hint="cs"/>
          <w:sz w:val="30"/>
          <w:szCs w:val="30"/>
          <w:cs/>
        </w:rPr>
        <w:t>รายจ่าย</w:t>
      </w:r>
      <w:r w:rsidRPr="0005261B">
        <w:rPr>
          <w:rFonts w:ascii="Angsana New" w:hAnsi="Angsana New" w:cs="Angsana New" w:hint="cs"/>
          <w:sz w:val="30"/>
          <w:szCs w:val="30"/>
          <w:cs/>
        </w:rPr>
        <w:t>ภายหลัง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FA945F9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EE29D6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598"/>
        <w:gridCol w:w="3483"/>
      </w:tblGrid>
      <w:tr w:rsidR="008B2DBF" w:rsidRPr="0005261B" w14:paraId="2F56C4D7" w14:textId="77777777" w:rsidTr="005340E7">
        <w:tc>
          <w:tcPr>
            <w:tcW w:w="5598" w:type="dxa"/>
          </w:tcPr>
          <w:p w14:paraId="5AC7E26A" w14:textId="77777777" w:rsidR="008B2DBF" w:rsidRPr="0005261B" w:rsidRDefault="008B2DBF" w:rsidP="006D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483" w:type="dxa"/>
          </w:tcPr>
          <w:p w14:paraId="4145D70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</w:tbl>
    <w:p w14:paraId="36D806A2" w14:textId="77777777" w:rsidR="004774CB" w:rsidRPr="0005261B" w:rsidRDefault="004774CB" w:rsidP="0005261B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109C52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(ฎ)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>สัญญาเช่า</w:t>
      </w:r>
    </w:p>
    <w:p w14:paraId="0EDDAEA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9831B8E" w14:textId="6D953385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24"/>
          <w:szCs w:val="24"/>
        </w:rPr>
        <w:tab/>
      </w:r>
      <w:r w:rsidRPr="0005261B">
        <w:rPr>
          <w:rFonts w:ascii="Angsana New" w:hAnsi="Angsana New" w:cs="Angsana New" w:hint="cs"/>
          <w:sz w:val="30"/>
          <w:szCs w:val="30"/>
          <w:cs/>
        </w:rPr>
        <w:t>ณ วันเริ่มต้นของสัญญา</w:t>
      </w:r>
      <w:r w:rsidR="000523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="000523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C50853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DD4E04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ในฐานะผู้เช่า</w:t>
      </w:r>
    </w:p>
    <w:p w14:paraId="0F06BE95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0CA066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3164D166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3C1F513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42E38429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5203D2" w14:textId="5F97EBED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</w:t>
      </w:r>
      <w:r w:rsidRPr="006A5AA0">
        <w:rPr>
          <w:rFonts w:ascii="Angsana New" w:hAnsi="Angsana New" w:cs="Angsana New" w:hint="cs"/>
          <w:sz w:val="30"/>
          <w:szCs w:val="30"/>
          <w:cs/>
        </w:rPr>
        <w:t>สะสมและขาดทุนจากการด้อยค่า และปรับปรุง</w:t>
      </w:r>
      <w:r w:rsidRPr="0005261B">
        <w:rPr>
          <w:rFonts w:ascii="Angsana New" w:hAnsi="Angsana New" w:cs="Angsana New" w:hint="cs"/>
          <w:sz w:val="30"/>
          <w:szCs w:val="30"/>
          <w:cs/>
        </w:rPr>
        <w:t>เมื่อมี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Pr="0005261B">
        <w:rPr>
          <w:rFonts w:ascii="Angsana New" w:hAnsi="Angsana New" w:cs="Angsana New" w:hint="cs"/>
          <w:b/>
          <w:sz w:val="30"/>
          <w:szCs w:val="30"/>
          <w:cs/>
        </w:rPr>
        <w:t>ด้วยเงินจ่ายล่วงหน้ารวมกับต้นทุนทางตรงเริ่มแรก ประมาณการต้นทุนใ</w:t>
      </w:r>
      <w:r w:rsidR="008E7771">
        <w:rPr>
          <w:rFonts w:ascii="Angsana New" w:hAnsi="Angsana New" w:cs="Angsana New" w:hint="cs"/>
          <w:b/>
          <w:sz w:val="30"/>
          <w:szCs w:val="30"/>
          <w:cs/>
        </w:rPr>
        <w:t>น</w:t>
      </w:r>
      <w:r w:rsidRPr="0005261B">
        <w:rPr>
          <w:rFonts w:ascii="Angsana New" w:hAnsi="Angsana New" w:cs="Angsana New" w:hint="cs"/>
          <w:b/>
          <w:sz w:val="30"/>
          <w:szCs w:val="30"/>
          <w:cs/>
        </w:rPr>
        <w:t>การบูรณะและสุทธิจากสิ่งจูงใจในสัญญาเช่าที่ได้รับ</w:t>
      </w:r>
      <w:r w:rsidRPr="0005261B">
        <w:rPr>
          <w:rFonts w:ascii="Angsana New" w:hAnsi="Angsana New" w:cs="Angsana New" w:hint="cs"/>
          <w:b/>
          <w:sz w:val="28"/>
          <w:szCs w:val="28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ในกรณีนี้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3E694A7C" w14:textId="0AD33F1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85B3D8D" w14:textId="46F2CCD4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041E66" w:rsidRPr="0005261B">
        <w:rPr>
          <w:rFonts w:ascii="Angsana New" w:hAnsi="Angsana New" w:cs="Angsana New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 w:rsidR="00041E66" w:rsidRPr="0005261B">
        <w:rPr>
          <w:rFonts w:ascii="Angsana New" w:hAnsi="Angsana New" w:cs="Angsana New"/>
          <w:sz w:val="30"/>
          <w:szCs w:val="30"/>
        </w:rPr>
        <w:t xml:space="preserve">   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F554782" w14:textId="77777777" w:rsidR="008B2DBF" w:rsidRPr="0005261B" w:rsidRDefault="008B2DBF" w:rsidP="0005261B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5A4EE50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ในฐานะผู้ให้เช่า</w:t>
      </w:r>
    </w:p>
    <w:p w14:paraId="335753B9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8339FD2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F871D4C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7BB690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E1796DE" w14:textId="77777777" w:rsidR="008B2DBF" w:rsidRPr="0005261B" w:rsidRDefault="008B2DBF" w:rsidP="0005261B">
      <w:pPr>
        <w:tabs>
          <w:tab w:val="clear" w:pos="680"/>
          <w:tab w:val="clear" w:pos="907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A03937F" w14:textId="77777777" w:rsidR="008B2DBF" w:rsidRPr="0005261B" w:rsidRDefault="008B2DBF" w:rsidP="000526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5261B">
        <w:rPr>
          <w:rFonts w:ascii="Angsana New" w:hAnsi="Angsana New" w:hint="cs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05261B">
        <w:rPr>
          <w:rFonts w:ascii="Angsana New" w:hAnsi="Angsana New" w:hint="cs"/>
          <w:sz w:val="30"/>
          <w:szCs w:val="30"/>
        </w:rPr>
        <w:t xml:space="preserve"> </w:t>
      </w:r>
      <w:r w:rsidRPr="0005261B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663E4899" w14:textId="77777777" w:rsidR="008B2DBF" w:rsidRPr="0005261B" w:rsidRDefault="008B2DBF" w:rsidP="000526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741123" w14:textId="77777777" w:rsidR="008B2DBF" w:rsidRPr="0005261B" w:rsidRDefault="008B2DBF" w:rsidP="0005261B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(ฏ)</w:t>
      </w:r>
      <w:r w:rsidRPr="0005261B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5C259B6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F86778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05261B">
        <w:rPr>
          <w:rFonts w:ascii="Angsana New" w:hAnsi="Angsana New" w:cs="Angsana New" w:hint="cs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</w:t>
      </w:r>
    </w:p>
    <w:p w14:paraId="13A643F5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42EF4D" w14:textId="19ED226E" w:rsidR="008B2DBF" w:rsidRDefault="008B2DBF" w:rsidP="006A5A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  <w:r w:rsidR="004774CB">
        <w:rPr>
          <w:rFonts w:ascii="Angsana New" w:hAnsi="Angsana New" w:cs="Angsana New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มูลค่าที่คาดว่าจะได้รับคืน</w:t>
      </w:r>
      <w:r w:rsidR="006A5AA0">
        <w:rPr>
          <w:rFonts w:ascii="Angsana New" w:hAnsi="Angsana New" w:cs="Angsana New" w:hint="cs"/>
          <w:sz w:val="30"/>
          <w:szCs w:val="30"/>
          <w:cs/>
        </w:rPr>
        <w:t>คำนวณโดยใช้</w:t>
      </w:r>
      <w:r w:rsidRPr="0005261B">
        <w:rPr>
          <w:rFonts w:ascii="Angsana New" w:hAnsi="Angsana New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4774CB">
        <w:rPr>
          <w:rFonts w:ascii="Angsana New" w:hAnsi="Angsana New" w:cs="Angsana New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ซึ่งแปรไปตามเวลาและความเสี่ยงที่มีต่อสินทรัพย์ </w:t>
      </w:r>
    </w:p>
    <w:p w14:paraId="0E746AF9" w14:textId="77777777" w:rsidR="00BC288D" w:rsidRPr="0005261B" w:rsidRDefault="00BC288D" w:rsidP="004D7C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DC54F54" w14:textId="66C2B5DC" w:rsidR="002677FE" w:rsidRDefault="002677FE" w:rsidP="004A460C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77FE">
        <w:rPr>
          <w:rFonts w:ascii="Angsana New" w:hAnsi="Angsana New" w:cs="Angsana New" w:hint="cs"/>
          <w:sz w:val="30"/>
          <w:szCs w:val="30"/>
          <w:cs/>
        </w:rPr>
        <w:t>ขาดทุนจากการด้อยค่าที่เคยรับรู้ในงวดก่อนจะถูกกลับรายการ</w:t>
      </w:r>
      <w:r w:rsidR="004A46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77FE">
        <w:rPr>
          <w:rFonts w:ascii="Angsana New" w:hAnsi="Angsana New" w:cs="Angsana New" w:hint="cs"/>
          <w:sz w:val="30"/>
          <w:szCs w:val="30"/>
          <w:cs/>
        </w:rPr>
        <w:t>หากมีการเปลี่ยนแปลงประมาณการที่ใช้ใน</w:t>
      </w:r>
      <w:r w:rsidR="00B438B7">
        <w:rPr>
          <w:rFonts w:ascii="Angsana New" w:hAnsi="Angsana New" w:cs="Angsana New"/>
          <w:sz w:val="30"/>
          <w:szCs w:val="30"/>
          <w:cs/>
        </w:rPr>
        <w:br/>
      </w:r>
      <w:r w:rsidRPr="002677FE">
        <w:rPr>
          <w:rFonts w:ascii="Angsana New" w:hAnsi="Angsana New" w:cs="Angsana New" w:hint="cs"/>
          <w:sz w:val="30"/>
          <w:szCs w:val="30"/>
          <w:cs/>
        </w:rPr>
        <w:t>การคำนวณมูลค่าที่คาดว่าจะได้รับคืน</w:t>
      </w:r>
      <w:r w:rsidR="00BC288D">
        <w:rPr>
          <w:rFonts w:ascii="Angsana New" w:hAnsi="Angsana New" w:cs="Angsana New" w:hint="cs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</w:t>
      </w:r>
      <w:r w:rsidR="004A46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77FE">
        <w:rPr>
          <w:rFonts w:ascii="Angsana New" w:hAnsi="Angsana New" w:cs="Angsana New" w:hint="cs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</w:t>
      </w:r>
      <w:r w:rsidR="00B438B7">
        <w:rPr>
          <w:rFonts w:ascii="Angsana New" w:hAnsi="Angsana New" w:cs="Angsana New"/>
          <w:sz w:val="30"/>
          <w:szCs w:val="30"/>
          <w:cs/>
        </w:rPr>
        <w:br/>
      </w:r>
      <w:r w:rsidRPr="002677FE">
        <w:rPr>
          <w:rFonts w:ascii="Angsana New" w:hAnsi="Angsana New" w:cs="Angsana New" w:hint="cs"/>
          <w:sz w:val="30"/>
          <w:szCs w:val="30"/>
          <w:cs/>
        </w:rPr>
        <w:t>ด้อยค่ามาก่อน</w:t>
      </w:r>
    </w:p>
    <w:p w14:paraId="76B99C07" w14:textId="77777777" w:rsidR="00BC288D" w:rsidRPr="0005261B" w:rsidRDefault="00BC288D" w:rsidP="004A460C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2A3463" w14:textId="77777777" w:rsidR="008B2DBF" w:rsidRPr="0005261B" w:rsidRDefault="008B2DBF" w:rsidP="0005261B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05261B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>ฐ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ab/>
        <w:t xml:space="preserve">ผลประโยชน์ของพนักงาน  </w:t>
      </w:r>
    </w:p>
    <w:p w14:paraId="777022E4" w14:textId="4F321819" w:rsidR="00BC288D" w:rsidRDefault="008B2DBF" w:rsidP="0026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ab/>
      </w:r>
    </w:p>
    <w:p w14:paraId="3AC5B87F" w14:textId="13A7794C" w:rsidR="00BC288D" w:rsidRPr="00BC288D" w:rsidRDefault="00BC288D" w:rsidP="00BC2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โ</w:t>
      </w:r>
      <w:r w:rsidRPr="00BC288D">
        <w:rPr>
          <w:rFonts w:ascii="Angsana New" w:hAnsi="Angsana New" w:cs="Angsana New" w:hint="cs"/>
          <w:i/>
          <w:iCs/>
          <w:sz w:val="30"/>
          <w:szCs w:val="30"/>
          <w:cs/>
        </w:rPr>
        <w:t>ครงการสมทบเงิน</w:t>
      </w:r>
    </w:p>
    <w:p w14:paraId="4E43BEEC" w14:textId="77777777" w:rsidR="00BC288D" w:rsidRPr="00BC288D" w:rsidRDefault="00BC288D" w:rsidP="00BC2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82AA709" w14:textId="180034F6" w:rsidR="00BC288D" w:rsidRPr="00BC288D" w:rsidRDefault="00BC288D" w:rsidP="00BC2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288D">
        <w:rPr>
          <w:rFonts w:ascii="Angsana New" w:hAnsi="Angsana New" w:cs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630BE42" w14:textId="77777777" w:rsidR="00BC288D" w:rsidRPr="002677FE" w:rsidRDefault="00BC288D" w:rsidP="0026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4C71EC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05261B">
        <w:rPr>
          <w:rFonts w:ascii="Angsana New" w:hAnsi="Angsana New" w:cs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45F5BCCC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58B087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087923C2" w14:textId="77777777" w:rsidR="008B2DBF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E86DEBE" w14:textId="77777777" w:rsidR="004774CB" w:rsidRDefault="004774CB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9185195" w14:textId="77777777" w:rsidR="004774CB" w:rsidRPr="0005261B" w:rsidRDefault="004774CB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A5D6E91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Pr="0005261B">
        <w:rPr>
          <w:rFonts w:ascii="Angsana New" w:hAnsi="Angsana New" w:cs="Angsana New" w:hint="cs"/>
          <w:sz w:val="30"/>
          <w:szCs w:val="30"/>
          <w:cs/>
        </w:rPr>
        <w:br/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5D678724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7B86171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5621A53" w14:textId="77777777" w:rsidR="004774CB" w:rsidRPr="004774CB" w:rsidRDefault="004774CB" w:rsidP="00477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77F2570" w14:textId="376DFED7" w:rsidR="008B2DBF" w:rsidRDefault="004774CB" w:rsidP="00477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4774CB">
        <w:rPr>
          <w:rFonts w:ascii="Angsana New" w:hAnsi="Angsana New" w:cs="Angsana New" w:hint="cs"/>
          <w:i/>
          <w:iCs/>
          <w:sz w:val="30"/>
          <w:szCs w:val="30"/>
          <w:cs/>
        </w:rPr>
        <w:t>ผลประโยชน์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ระยะสั้นของพนักงาน</w:t>
      </w:r>
    </w:p>
    <w:p w14:paraId="5B5713E9" w14:textId="77777777" w:rsidR="004774CB" w:rsidRPr="004774CB" w:rsidRDefault="004774CB" w:rsidP="00477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</w:p>
    <w:p w14:paraId="52D1A4DC" w14:textId="6EB0A87C" w:rsidR="008B2DBF" w:rsidRPr="004774CB" w:rsidRDefault="005822C6" w:rsidP="00477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822C6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822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22C6">
        <w:rPr>
          <w:rFonts w:ascii="Angsana New" w:hAnsi="Angsana New" w:cs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5822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22C6">
        <w:rPr>
          <w:rFonts w:ascii="Angsana New" w:hAnsi="Angsana New" w:cs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F34BC2" w14:textId="77777777" w:rsidR="005822C6" w:rsidRPr="0005261B" w:rsidRDefault="005822C6" w:rsidP="00582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FAE5E6B" w14:textId="77777777" w:rsidR="008B2DBF" w:rsidRPr="0005261B" w:rsidRDefault="008B2DBF" w:rsidP="0005261B">
      <w:pPr>
        <w:pStyle w:val="Heading8"/>
        <w:tabs>
          <w:tab w:val="left" w:pos="486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(ฑ)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ประมาณการหนี้สิน</w:t>
      </w:r>
    </w:p>
    <w:p w14:paraId="6F69082F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6BE0B2" w14:textId="4660A4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47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497DC9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F7459B" w14:textId="77777777" w:rsidR="008B2DBF" w:rsidRPr="0005261B" w:rsidRDefault="008B2DBF" w:rsidP="0005261B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(ฒ)</w:t>
      </w:r>
      <w:r w:rsidRPr="0005261B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19362B98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E33295B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BC6584F" w14:textId="77777777" w:rsidR="008B2DBF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129AA741" w14:textId="77777777" w:rsidR="004774CB" w:rsidRPr="0005261B" w:rsidRDefault="004774CB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233696C8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lastRenderedPageBreak/>
        <w:t>การวัดมูลค่ายุติธรรมของสินทรัพย์หรือหนี้สิน</w:t>
      </w:r>
      <w:r w:rsidRPr="0005261B" w:rsidDel="001A6CC8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5261B" w:rsidDel="001A6CC8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ดังนี้ </w:t>
      </w:r>
    </w:p>
    <w:p w14:paraId="00434676" w14:textId="77777777" w:rsidR="008B2DBF" w:rsidRPr="0005261B" w:rsidDel="001A6CC8" w:rsidRDefault="008B2DBF" w:rsidP="0005261B">
      <w:pPr>
        <w:pStyle w:val="block"/>
        <w:numPr>
          <w:ilvl w:val="0"/>
          <w:numId w:val="3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5261B" w:rsidDel="001A6CC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Pr="0005261B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1 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FF2BB24" w14:textId="77777777" w:rsidR="008B2DBF" w:rsidRPr="0005261B" w:rsidDel="001A6CC8" w:rsidRDefault="008B2DBF" w:rsidP="0005261B">
      <w:pPr>
        <w:pStyle w:val="block"/>
        <w:numPr>
          <w:ilvl w:val="0"/>
          <w:numId w:val="3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5261B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5261B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 2 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5261B" w:rsidDel="001A6CC8">
        <w:rPr>
          <w:rFonts w:ascii="Angsana New" w:hAnsi="Angsana New" w:cs="Angsana New" w:hint="cs"/>
          <w:sz w:val="30"/>
          <w:szCs w:val="30"/>
          <w:lang w:bidi="th-TH"/>
        </w:rPr>
        <w:t>1</w:t>
      </w:r>
    </w:p>
    <w:p w14:paraId="0E02163F" w14:textId="77777777" w:rsidR="008B2DBF" w:rsidRPr="0005261B" w:rsidDel="001A6CC8" w:rsidRDefault="008B2DBF" w:rsidP="0005261B">
      <w:pPr>
        <w:pStyle w:val="block"/>
        <w:numPr>
          <w:ilvl w:val="0"/>
          <w:numId w:val="3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5261B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5261B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 3 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11C194D" w14:textId="77777777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14:paraId="2191E0DF" w14:textId="77777777" w:rsidR="005822C6" w:rsidRDefault="008B2DBF" w:rsidP="00D818C7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5822C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             </w:t>
      </w:r>
    </w:p>
    <w:p w14:paraId="05762276" w14:textId="77777777" w:rsidR="005822C6" w:rsidRDefault="005822C6" w:rsidP="00D818C7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627B261" w14:textId="746C9AA8" w:rsidR="008B2DBF" w:rsidRPr="0005261B" w:rsidRDefault="008B2DBF" w:rsidP="00D818C7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543FE806" w14:textId="77777777" w:rsidR="005822C6" w:rsidRPr="0005261B" w:rsidRDefault="005822C6" w:rsidP="004D7C99">
      <w:pPr>
        <w:pStyle w:val="BodyText"/>
        <w:tabs>
          <w:tab w:val="clear" w:pos="454"/>
          <w:tab w:val="left" w:pos="1260"/>
        </w:tabs>
        <w:spacing w:after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C8F3820" w14:textId="3D68F167" w:rsidR="004774CB" w:rsidRPr="0005261B" w:rsidRDefault="008B2DBF" w:rsidP="004774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มูลค่ายุติธรรมของผลตอบแทนที่ให้หรือได้รับ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หากกลุ่มบริษัทพิจารณาว่ามูลค่ายุติธรรมของเครื่องมือทางการเงิน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ณ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05261B" w:rsidDel="001A6CC8">
        <w:rPr>
          <w:rFonts w:ascii="Angsana New" w:hAnsi="Angsana New" w:cs="Angsana New" w:hint="cs"/>
          <w:sz w:val="30"/>
          <w:szCs w:val="30"/>
          <w:lang w:val="en-GB"/>
        </w:rPr>
        <w:t>3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</w:t>
      </w:r>
      <w:r w:rsidRPr="0005261B" w:rsidDel="001A6CC8">
        <w:rPr>
          <w:rFonts w:ascii="Angsana New" w:hAnsi="Angsana New" w:cs="Angsana New" w:hint="cs"/>
          <w:sz w:val="30"/>
          <w:szCs w:val="30"/>
          <w:cs/>
        </w:rPr>
        <w:t>สิ้นสุดลง</w:t>
      </w:r>
    </w:p>
    <w:p w14:paraId="5E6B2C86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097F54F" w14:textId="77777777" w:rsidR="008B2DBF" w:rsidRPr="0005261B" w:rsidRDefault="008B2DBF" w:rsidP="0005261B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(ณ)</w:t>
      </w:r>
      <w:r w:rsidRPr="0005261B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70AAAF5D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F16708E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การรับรู้รายได้</w:t>
      </w:r>
    </w:p>
    <w:p w14:paraId="7AE8D578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1524D49" w14:textId="77777777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5D6BCA8D" w14:textId="77777777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B4665AF" w14:textId="0437E4AB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lastRenderedPageBreak/>
        <w:t>รายได้จากการขายสินค้ารับรู้ ณ วันที่มีการส่งมอบสินค้าให้กับลูกค้า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7C6900"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รายได้และต้นทุนขายสำหรับสินค้าที่คาดว่าจะได้รับคืน</w:t>
      </w:r>
    </w:p>
    <w:p w14:paraId="26B7919D" w14:textId="365D4EF4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B59FFDC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(ด)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76B9943A" w14:textId="77777777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8787845" w14:textId="77777777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</w:p>
    <w:p w14:paraId="50AACB01" w14:textId="77777777" w:rsidR="008B2DBF" w:rsidRPr="0005261B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33ABA55" w14:textId="77777777" w:rsidR="008B2DBF" w:rsidRPr="0005261B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F0B27F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 w:bidi="ar-SA"/>
        </w:rPr>
      </w:pPr>
    </w:p>
    <w:p w14:paraId="2A092DCF" w14:textId="77777777" w:rsidR="008B2DBF" w:rsidRPr="0005261B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3D2F3A70" w14:textId="77777777" w:rsidR="008B2DBF" w:rsidRPr="0005261B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E1A52A" w14:textId="77777777" w:rsidR="008B2DBF" w:rsidRPr="0005261B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68A2B3B" w14:textId="77777777" w:rsidR="008B2DBF" w:rsidRPr="0005261B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A92A48" w14:textId="77777777" w:rsidR="008B2DBF" w:rsidRPr="0005261B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DC800AB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en-GB" w:bidi="ar-SA"/>
        </w:rPr>
      </w:pPr>
    </w:p>
    <w:p w14:paraId="5CCE8B58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(ต)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กำไรต่อหุ้น</w:t>
      </w:r>
    </w:p>
    <w:p w14:paraId="7AC48608" w14:textId="77777777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3A91EF" w14:textId="06F4D3A1" w:rsidR="008B2DBF" w:rsidRPr="00681F23" w:rsidRDefault="00ED00D2" w:rsidP="00681F2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24"/>
          <w:szCs w:val="24"/>
          <w:cs/>
        </w:rPr>
      </w:pPr>
      <w:r w:rsidRPr="00D818C7">
        <w:rPr>
          <w:rFonts w:ascii="Angsana New" w:hAnsi="Angsana New" w:cs="Angsana New" w:hint="cs"/>
          <w:sz w:val="30"/>
          <w:szCs w:val="30"/>
          <w:cs/>
          <w:lang w:val="en-GB"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  <w:r w:rsidR="008B2DBF" w:rsidRPr="0005261B">
        <w:rPr>
          <w:rFonts w:ascii="Angsana New" w:hAnsi="Angsana New" w:cs="Angsana New" w:hint="cs"/>
          <w:sz w:val="30"/>
          <w:szCs w:val="30"/>
          <w:cs/>
          <w:lang w:val="en-GB"/>
        </w:rPr>
        <w:br w:type="page"/>
      </w:r>
    </w:p>
    <w:p w14:paraId="71FD53B0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6F1070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</w:p>
    <w:p w14:paraId="67A819D2" w14:textId="391D19B6" w:rsidR="008B2DBF" w:rsidRPr="0005261B" w:rsidRDefault="008B2DBF" w:rsidP="0005261B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05261B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</w:t>
      </w:r>
      <w:r w:rsidR="0080299F" w:rsidRPr="0005261B">
        <w:rPr>
          <w:rFonts w:ascii="Angsana New" w:hAnsi="Angsana New" w:cs="Angsana New" w:hint="cs"/>
          <w:sz w:val="28"/>
          <w:szCs w:val="28"/>
          <w:cs/>
        </w:rPr>
        <w:t>บริษัทใหญ่</w:t>
      </w:r>
      <w:r w:rsidR="009D77BD" w:rsidRPr="00626655">
        <w:rPr>
          <w:rFonts w:ascii="Angsana New" w:hAnsi="Angsana New" w:cs="Angsana New" w:hint="cs"/>
          <w:sz w:val="28"/>
          <w:szCs w:val="28"/>
          <w:cs/>
        </w:rPr>
        <w:t>ของกลุ่มบริษัท</w:t>
      </w:r>
      <w:r w:rsidR="0080299F" w:rsidRPr="00626655">
        <w:rPr>
          <w:rFonts w:ascii="Angsana New" w:hAnsi="Angsana New" w:cs="Angsana New" w:hint="cs"/>
          <w:sz w:val="28"/>
          <w:szCs w:val="28"/>
        </w:rPr>
        <w:t xml:space="preserve"> </w:t>
      </w:r>
      <w:r w:rsidRPr="00626655">
        <w:rPr>
          <w:rFonts w:ascii="Angsana New" w:hAnsi="Angsana New" w:cs="Angsana New" w:hint="cs"/>
          <w:b/>
          <w:sz w:val="30"/>
          <w:szCs w:val="30"/>
          <w:cs/>
        </w:rPr>
        <w:t>บริษัทย่อย</w:t>
      </w:r>
      <w:r w:rsidRPr="0005261B">
        <w:rPr>
          <w:rFonts w:ascii="Angsana New" w:hAnsi="Angsana New" w:cs="Angsana New" w:hint="cs"/>
          <w:b/>
          <w:sz w:val="30"/>
          <w:szCs w:val="30"/>
          <w:cs/>
        </w:rPr>
        <w:t>และบริษัทร่วม</w:t>
      </w:r>
      <w:r w:rsidR="004313D0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b/>
          <w:sz w:val="30"/>
          <w:szCs w:val="30"/>
          <w:cs/>
        </w:rPr>
        <w:t xml:space="preserve">ได้เปิดเผยในหมายเหตุข้อ </w:t>
      </w:r>
      <w:r w:rsidR="00AB2E33" w:rsidRPr="0005261B">
        <w:rPr>
          <w:rFonts w:ascii="Angsana New" w:hAnsi="Angsana New" w:cs="Angsana New" w:hint="cs"/>
          <w:bCs/>
          <w:sz w:val="30"/>
          <w:szCs w:val="30"/>
        </w:rPr>
        <w:t>1</w:t>
      </w:r>
      <w:r w:rsidR="00ED00D2">
        <w:rPr>
          <w:rFonts w:ascii="Angsana New" w:hAnsi="Angsana New" w:cs="Angsana New"/>
          <w:bCs/>
          <w:sz w:val="30"/>
          <w:szCs w:val="30"/>
        </w:rPr>
        <w:t>,</w:t>
      </w:r>
      <w:r w:rsidR="00AB2E33" w:rsidRPr="0005261B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bCs/>
          <w:sz w:val="30"/>
          <w:szCs w:val="30"/>
        </w:rPr>
        <w:t xml:space="preserve">8 </w:t>
      </w:r>
      <w:r w:rsidRPr="0005261B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05261B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bCs/>
          <w:sz w:val="30"/>
          <w:szCs w:val="30"/>
        </w:rPr>
        <w:t>9</w:t>
      </w:r>
      <w:r w:rsidR="007A4594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6F36B8D" w14:textId="77777777" w:rsidR="008B2DBF" w:rsidRPr="0005261B" w:rsidRDefault="008B2DBF" w:rsidP="0005261B">
      <w:pPr>
        <w:spacing w:line="240" w:lineRule="auto"/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728"/>
        <w:gridCol w:w="3960"/>
      </w:tblGrid>
      <w:tr w:rsidR="008B2DBF" w:rsidRPr="0005261B" w14:paraId="7F3B6A68" w14:textId="77777777" w:rsidTr="005340E7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3371C708" w14:textId="77777777" w:rsidR="008B2DBF" w:rsidRPr="0005261B" w:rsidRDefault="008B2DBF" w:rsidP="0005261B">
            <w:pPr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28" w:type="dxa"/>
            <w:shd w:val="clear" w:color="auto" w:fill="auto"/>
          </w:tcPr>
          <w:p w14:paraId="2EED4A56" w14:textId="77777777" w:rsidR="008B2DBF" w:rsidRPr="0005261B" w:rsidRDefault="008B2DBF" w:rsidP="0005261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  <w:shd w:val="clear" w:color="auto" w:fill="auto"/>
          </w:tcPr>
          <w:p w14:paraId="60498335" w14:textId="77777777" w:rsidR="008B2DBF" w:rsidRPr="0005261B" w:rsidRDefault="008B2DBF" w:rsidP="0005261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B2DBF" w:rsidRPr="0005261B" w14:paraId="1ADEF91B" w14:textId="77777777" w:rsidTr="005340E7">
        <w:trPr>
          <w:trHeight w:val="20"/>
        </w:trPr>
        <w:tc>
          <w:tcPr>
            <w:tcW w:w="3510" w:type="dxa"/>
            <w:shd w:val="clear" w:color="auto" w:fill="auto"/>
          </w:tcPr>
          <w:p w14:paraId="6F52B80A" w14:textId="7DC3A46F" w:rsidR="008B2DBF" w:rsidRPr="0005261B" w:rsidRDefault="008B2DBF" w:rsidP="0005261B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05261B">
              <w:rPr>
                <w:rFonts w:ascii="Angsana New" w:hAnsi="Angsana New" w:cs="Angsana New" w:hint="cs"/>
                <w:sz w:val="32"/>
                <w:szCs w:val="32"/>
              </w:rPr>
              <w:t>Tepro</w:t>
            </w:r>
            <w:proofErr w:type="spellEnd"/>
            <w:r w:rsidRPr="0005261B">
              <w:rPr>
                <w:rFonts w:ascii="Angsana New" w:hAnsi="Angsana New" w:cs="Angsana New" w:hint="cs"/>
                <w:sz w:val="32"/>
                <w:szCs w:val="32"/>
              </w:rPr>
              <w:t xml:space="preserve"> Inc. Co., Ltd.</w:t>
            </w:r>
          </w:p>
        </w:tc>
        <w:tc>
          <w:tcPr>
            <w:tcW w:w="1728" w:type="dxa"/>
            <w:shd w:val="clear" w:color="auto" w:fill="auto"/>
          </w:tcPr>
          <w:p w14:paraId="536B451A" w14:textId="77777777" w:rsidR="008B2DBF" w:rsidRPr="0005261B" w:rsidRDefault="008B2DBF" w:rsidP="0005261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960" w:type="dxa"/>
            <w:shd w:val="clear" w:color="auto" w:fill="auto"/>
          </w:tcPr>
          <w:p w14:paraId="5546DED2" w14:textId="77777777" w:rsidR="008B2DBF" w:rsidRPr="0005261B" w:rsidRDefault="008B2DBF" w:rsidP="0005261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8B2DBF" w:rsidRPr="0005261B" w14:paraId="16A67E0F" w14:textId="77777777" w:rsidTr="005340E7">
        <w:trPr>
          <w:trHeight w:val="20"/>
        </w:trPr>
        <w:tc>
          <w:tcPr>
            <w:tcW w:w="3510" w:type="dxa"/>
            <w:shd w:val="clear" w:color="auto" w:fill="auto"/>
          </w:tcPr>
          <w:p w14:paraId="5CD270AA" w14:textId="6ED6CF4A" w:rsidR="004313D0" w:rsidRDefault="008B2DBF" w:rsidP="009D77BD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</w:rPr>
            </w:pPr>
            <w:r w:rsidRPr="0005261B">
              <w:rPr>
                <w:rFonts w:ascii="Angsana New" w:hAnsi="Angsana New" w:cs="Angsana New" w:hint="cs"/>
                <w:sz w:val="32"/>
                <w:szCs w:val="32"/>
              </w:rPr>
              <w:t xml:space="preserve">Kinugawa Rubber and </w:t>
            </w:r>
          </w:p>
          <w:p w14:paraId="6B481C5C" w14:textId="09A9DDE7" w:rsidR="008B2DBF" w:rsidRPr="0005261B" w:rsidRDefault="004313D0" w:rsidP="009D77BD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="008B2DBF" w:rsidRPr="0005261B">
              <w:rPr>
                <w:rFonts w:ascii="Angsana New" w:hAnsi="Angsana New" w:cs="Angsana New" w:hint="cs"/>
                <w:sz w:val="32"/>
                <w:szCs w:val="32"/>
              </w:rPr>
              <w:t>Plastic Wuhu Co., Ltd.</w:t>
            </w:r>
          </w:p>
        </w:tc>
        <w:tc>
          <w:tcPr>
            <w:tcW w:w="1728" w:type="dxa"/>
            <w:shd w:val="clear" w:color="auto" w:fill="auto"/>
          </w:tcPr>
          <w:p w14:paraId="4874EF08" w14:textId="77777777" w:rsidR="008B2DBF" w:rsidRPr="0005261B" w:rsidRDefault="008B2DBF" w:rsidP="0005261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902D841" w14:textId="77777777" w:rsidR="008B2DBF" w:rsidRPr="0005261B" w:rsidRDefault="008B2DBF" w:rsidP="0005261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3960" w:type="dxa"/>
            <w:shd w:val="clear" w:color="auto" w:fill="auto"/>
          </w:tcPr>
          <w:p w14:paraId="0D2F00FF" w14:textId="77777777" w:rsidR="008B2DBF" w:rsidRPr="0005261B" w:rsidRDefault="008B2DBF" w:rsidP="0005261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F45DFC5" w14:textId="77777777" w:rsidR="008B2DBF" w:rsidRPr="0005261B" w:rsidRDefault="008B2DBF" w:rsidP="0005261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</w:tbl>
    <w:p w14:paraId="0C3EB1B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</w:p>
    <w:p w14:paraId="5C353A2F" w14:textId="77777777" w:rsidR="008B2DBF" w:rsidRPr="0005261B" w:rsidRDefault="008B2DBF" w:rsidP="0005261B">
      <w:pPr>
        <w:spacing w:line="240" w:lineRule="auto"/>
        <w:ind w:right="-108"/>
        <w:jc w:val="thaiDistribute"/>
        <w:rPr>
          <w:rFonts w:ascii="Angsana New" w:hAnsi="Angsana New" w:cs="Angsana New"/>
          <w:b/>
          <w:sz w:val="16"/>
          <w:szCs w:val="16"/>
        </w:rPr>
      </w:pPr>
    </w:p>
    <w:p w14:paraId="01060275" w14:textId="22136460" w:rsidR="008B2DBF" w:rsidRPr="0005261B" w:rsidRDefault="008B2DBF" w:rsidP="0005261B">
      <w:pPr>
        <w:tabs>
          <w:tab w:val="clear" w:pos="227"/>
          <w:tab w:val="clear" w:pos="454"/>
          <w:tab w:val="left" w:pos="540"/>
        </w:tabs>
        <w:spacing w:line="240" w:lineRule="auto"/>
        <w:ind w:right="20" w:firstLine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5CFE89AB" w14:textId="2BF45A4F" w:rsidR="002B6A2A" w:rsidRPr="0005261B" w:rsidRDefault="002B6A2A" w:rsidP="0005261B">
      <w:pPr>
        <w:tabs>
          <w:tab w:val="clear" w:pos="227"/>
          <w:tab w:val="clear" w:pos="454"/>
          <w:tab w:val="left" w:pos="540"/>
        </w:tabs>
        <w:spacing w:line="240" w:lineRule="auto"/>
        <w:ind w:right="20" w:firstLine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583965D5" w14:textId="2D04941E" w:rsidR="002B6A2A" w:rsidRPr="0005261B" w:rsidRDefault="002B6A2A" w:rsidP="0005261B">
      <w:pPr>
        <w:tabs>
          <w:tab w:val="clear" w:pos="227"/>
          <w:tab w:val="clear" w:pos="454"/>
          <w:tab w:val="left" w:pos="540"/>
        </w:tabs>
        <w:spacing w:line="240" w:lineRule="auto"/>
        <w:ind w:right="20" w:firstLine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3B3006B" w14:textId="2523C138" w:rsidR="002B6A2A" w:rsidRPr="0005261B" w:rsidRDefault="002B6A2A" w:rsidP="0005261B">
      <w:pPr>
        <w:tabs>
          <w:tab w:val="clear" w:pos="227"/>
          <w:tab w:val="clear" w:pos="454"/>
          <w:tab w:val="left" w:pos="540"/>
        </w:tabs>
        <w:spacing w:line="240" w:lineRule="auto"/>
        <w:ind w:right="20" w:firstLine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67B84B98" w14:textId="77777777" w:rsidR="002B6A2A" w:rsidRPr="0005261B" w:rsidRDefault="002B6A2A" w:rsidP="0005261B">
      <w:pPr>
        <w:tabs>
          <w:tab w:val="clear" w:pos="227"/>
          <w:tab w:val="clear" w:pos="454"/>
          <w:tab w:val="left" w:pos="540"/>
        </w:tabs>
        <w:spacing w:line="240" w:lineRule="auto"/>
        <w:ind w:right="20" w:firstLine="540"/>
        <w:jc w:val="thaiDistribute"/>
        <w:rPr>
          <w:rFonts w:ascii="Angsana New" w:hAnsi="Angsana New" w:cs="Angsana New"/>
          <w:b/>
          <w:sz w:val="28"/>
          <w:szCs w:val="28"/>
          <w:cs/>
        </w:rPr>
      </w:pPr>
    </w:p>
    <w:p w14:paraId="5E98ECC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cs/>
        </w:rPr>
      </w:pPr>
      <w:r w:rsidRPr="0005261B">
        <w:rPr>
          <w:rFonts w:ascii="Angsana New" w:hAnsi="Angsana New" w:cs="Angsana New" w:hint="cs"/>
          <w:b/>
          <w:sz w:val="28"/>
          <w:szCs w:val="28"/>
          <w:cs/>
        </w:rP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1"/>
        <w:gridCol w:w="1080"/>
        <w:gridCol w:w="278"/>
        <w:gridCol w:w="1077"/>
        <w:gridCol w:w="268"/>
        <w:gridCol w:w="1084"/>
        <w:gridCol w:w="270"/>
        <w:gridCol w:w="1080"/>
      </w:tblGrid>
      <w:tr w:rsidR="008B2DBF" w:rsidRPr="0005261B" w14:paraId="60B58BA5" w14:textId="77777777" w:rsidTr="005340E7">
        <w:trPr>
          <w:tblHeader/>
        </w:trPr>
        <w:tc>
          <w:tcPr>
            <w:tcW w:w="2261" w:type="pct"/>
            <w:shd w:val="clear" w:color="auto" w:fill="auto"/>
          </w:tcPr>
          <w:p w14:paraId="2BBFDFC4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  <w:shd w:val="clear" w:color="auto" w:fill="auto"/>
          </w:tcPr>
          <w:p w14:paraId="7AF828DB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1D4464C7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63DAECA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44A03956" w14:textId="77777777" w:rsidTr="005340E7">
        <w:trPr>
          <w:tblHeader/>
        </w:trPr>
        <w:tc>
          <w:tcPr>
            <w:tcW w:w="2261" w:type="pct"/>
            <w:shd w:val="clear" w:color="auto" w:fill="auto"/>
          </w:tcPr>
          <w:p w14:paraId="2FBB35FF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6" w:type="pct"/>
            <w:shd w:val="clear" w:color="auto" w:fill="auto"/>
          </w:tcPr>
          <w:p w14:paraId="3C13578C" w14:textId="01BAA358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4D125C84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47418CE" w14:textId="0E4936E5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04E88369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7060E30" w14:textId="02CD9B93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6E5B265F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9DBE9AC" w14:textId="42CFC834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5B2E4DC7" w14:textId="77777777" w:rsidTr="005340E7">
        <w:trPr>
          <w:tblHeader/>
        </w:trPr>
        <w:tc>
          <w:tcPr>
            <w:tcW w:w="2261" w:type="pct"/>
          </w:tcPr>
          <w:p w14:paraId="51C46784" w14:textId="6F077690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</w:tcPr>
          <w:p w14:paraId="76C41388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2C12D5DB" w14:textId="77777777" w:rsidTr="005340E7">
        <w:tc>
          <w:tcPr>
            <w:tcW w:w="2261" w:type="pct"/>
          </w:tcPr>
          <w:p w14:paraId="1A6AB16C" w14:textId="43690AB3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266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  <w:r w:rsidR="0062650C" w:rsidRPr="006266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ของกลุ่มบริษัท</w:t>
            </w:r>
          </w:p>
        </w:tc>
        <w:tc>
          <w:tcPr>
            <w:tcW w:w="576" w:type="pct"/>
          </w:tcPr>
          <w:p w14:paraId="0A2545D1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F424A3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B2E6684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E1FC5F9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3FAAA3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260C1C5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4F66879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086F" w:rsidRPr="0005261B" w14:paraId="24C561CB" w14:textId="77777777" w:rsidTr="005340E7">
        <w:tc>
          <w:tcPr>
            <w:tcW w:w="2261" w:type="pct"/>
          </w:tcPr>
          <w:p w14:paraId="69A2FB9D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6" w:type="pct"/>
          </w:tcPr>
          <w:p w14:paraId="2C9B93B2" w14:textId="1F4E4886" w:rsidR="0055086F" w:rsidRPr="0005261B" w:rsidRDefault="00EC4088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12,049</w:t>
            </w:r>
          </w:p>
        </w:tc>
        <w:tc>
          <w:tcPr>
            <w:tcW w:w="148" w:type="pct"/>
          </w:tcPr>
          <w:p w14:paraId="677DEF73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57FC2C" w14:textId="0C92815F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14,231</w:t>
            </w:r>
          </w:p>
        </w:tc>
        <w:tc>
          <w:tcPr>
            <w:tcW w:w="143" w:type="pct"/>
          </w:tcPr>
          <w:p w14:paraId="7B720550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042CC64" w14:textId="5548BA75" w:rsidR="0055086F" w:rsidRPr="0005261B" w:rsidRDefault="00EC4088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4088">
              <w:rPr>
                <w:rFonts w:ascii="Angsana New" w:hAnsi="Angsana New" w:cs="Angsana New"/>
                <w:sz w:val="30"/>
                <w:szCs w:val="30"/>
              </w:rPr>
              <w:t>12,049</w:t>
            </w:r>
          </w:p>
        </w:tc>
        <w:tc>
          <w:tcPr>
            <w:tcW w:w="144" w:type="pct"/>
          </w:tcPr>
          <w:p w14:paraId="7DA7FBC1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0721CBE" w14:textId="28662796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14,231</w:t>
            </w:r>
          </w:p>
        </w:tc>
      </w:tr>
      <w:tr w:rsidR="0055086F" w:rsidRPr="0005261B" w14:paraId="5AFD9620" w14:textId="77777777" w:rsidTr="005340E7">
        <w:tc>
          <w:tcPr>
            <w:tcW w:w="2261" w:type="pct"/>
          </w:tcPr>
          <w:p w14:paraId="43456823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6" w:type="pct"/>
          </w:tcPr>
          <w:p w14:paraId="58B8D3D1" w14:textId="588B07CE" w:rsidR="0055086F" w:rsidRPr="0005261B" w:rsidRDefault="00EC4088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4088">
              <w:rPr>
                <w:rFonts w:ascii="Angsana New" w:hAnsi="Angsana New" w:cs="Angsana New"/>
                <w:sz w:val="30"/>
                <w:szCs w:val="30"/>
              </w:rPr>
              <w:t>13,604</w:t>
            </w:r>
          </w:p>
        </w:tc>
        <w:tc>
          <w:tcPr>
            <w:tcW w:w="148" w:type="pct"/>
          </w:tcPr>
          <w:p w14:paraId="45A2CF3E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1F560F5" w14:textId="399784A5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18,753</w:t>
            </w:r>
          </w:p>
        </w:tc>
        <w:tc>
          <w:tcPr>
            <w:tcW w:w="143" w:type="pct"/>
          </w:tcPr>
          <w:p w14:paraId="0D954BE8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8DBFE6" w14:textId="152FEF81" w:rsidR="0055086F" w:rsidRPr="0005261B" w:rsidRDefault="00EC4088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13,604</w:t>
            </w:r>
          </w:p>
        </w:tc>
        <w:tc>
          <w:tcPr>
            <w:tcW w:w="144" w:type="pct"/>
          </w:tcPr>
          <w:p w14:paraId="6007B25E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252BBDB" w14:textId="6F4D29BB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18,753</w:t>
            </w:r>
          </w:p>
        </w:tc>
      </w:tr>
      <w:tr w:rsidR="00767024" w:rsidRPr="0005261B" w14:paraId="70360895" w14:textId="77777777" w:rsidTr="005340E7">
        <w:tc>
          <w:tcPr>
            <w:tcW w:w="2261" w:type="pct"/>
          </w:tcPr>
          <w:p w14:paraId="44579F53" w14:textId="77777777" w:rsidR="00767024" w:rsidRPr="0005261B" w:rsidRDefault="0076702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087FB02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B55CFC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BD00B1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D07BA3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240749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386B03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6E36B9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024" w:rsidRPr="0005261B" w14:paraId="28B370BD" w14:textId="77777777" w:rsidTr="005340E7">
        <w:tc>
          <w:tcPr>
            <w:tcW w:w="2261" w:type="pct"/>
          </w:tcPr>
          <w:p w14:paraId="63F430DE" w14:textId="77777777" w:rsidR="00767024" w:rsidRPr="0005261B" w:rsidRDefault="0076702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A038E7D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7E2314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14B605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C97AC0B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1AFEDC0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40AAB9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E28274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086F" w:rsidRPr="0005261B" w14:paraId="455BE653" w14:textId="77777777" w:rsidTr="005340E7">
        <w:tc>
          <w:tcPr>
            <w:tcW w:w="2261" w:type="pct"/>
          </w:tcPr>
          <w:p w14:paraId="06F8B8E9" w14:textId="77777777" w:rsidR="0055086F" w:rsidRPr="00753256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0EDA899B" w14:textId="42225F8C" w:rsidR="0055086F" w:rsidRPr="00753256" w:rsidRDefault="0097363D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DDB34E" w14:textId="77777777" w:rsidR="0055086F" w:rsidRPr="00753256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434B9CA" w14:textId="2C5328B4" w:rsidR="0055086F" w:rsidRPr="00753256" w:rsidRDefault="0055086F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C836FF" w14:textId="77777777" w:rsidR="0055086F" w:rsidRPr="00753256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CF2D2D2" w14:textId="5ECA718E" w:rsidR="0055086F" w:rsidRPr="00753256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/>
                <w:sz w:val="30"/>
                <w:szCs w:val="30"/>
              </w:rPr>
              <w:t>4,528</w:t>
            </w:r>
          </w:p>
        </w:tc>
        <w:tc>
          <w:tcPr>
            <w:tcW w:w="144" w:type="pct"/>
          </w:tcPr>
          <w:p w14:paraId="2A8E7145" w14:textId="77777777" w:rsidR="0055086F" w:rsidRPr="00753256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59C39A3" w14:textId="0B8BD072" w:rsidR="0055086F" w:rsidRPr="00753256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4,717</w:t>
            </w:r>
          </w:p>
        </w:tc>
      </w:tr>
      <w:tr w:rsidR="0055086F" w:rsidRPr="0005261B" w14:paraId="02E1D5CD" w14:textId="77777777" w:rsidTr="005340E7">
        <w:tc>
          <w:tcPr>
            <w:tcW w:w="2261" w:type="pct"/>
          </w:tcPr>
          <w:p w14:paraId="719FDC42" w14:textId="77777777" w:rsidR="0055086F" w:rsidRPr="00753256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6" w:type="pct"/>
          </w:tcPr>
          <w:p w14:paraId="1CD1D594" w14:textId="3BB85C0B" w:rsidR="0055086F" w:rsidRPr="00753256" w:rsidRDefault="0097363D" w:rsidP="00753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FB3D26" w14:textId="77777777" w:rsidR="0055086F" w:rsidRPr="00753256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9659EFE" w14:textId="672B4C39" w:rsidR="0055086F" w:rsidRPr="00753256" w:rsidRDefault="0055086F" w:rsidP="00753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9134FC" w14:textId="77777777" w:rsidR="0055086F" w:rsidRPr="00753256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AAA905" w14:textId="795DA037" w:rsidR="0055086F" w:rsidRPr="00753256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/>
                <w:sz w:val="30"/>
                <w:szCs w:val="30"/>
              </w:rPr>
              <w:t>39,995</w:t>
            </w:r>
          </w:p>
        </w:tc>
        <w:tc>
          <w:tcPr>
            <w:tcW w:w="144" w:type="pct"/>
          </w:tcPr>
          <w:p w14:paraId="31232039" w14:textId="77777777" w:rsidR="0055086F" w:rsidRPr="00753256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B980AC4" w14:textId="5CB035D9" w:rsidR="0055086F" w:rsidRPr="00753256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46,257</w:t>
            </w:r>
          </w:p>
        </w:tc>
      </w:tr>
      <w:tr w:rsidR="0055086F" w:rsidRPr="0005261B" w14:paraId="2442A777" w14:textId="77777777" w:rsidTr="005340E7">
        <w:tc>
          <w:tcPr>
            <w:tcW w:w="2261" w:type="pct"/>
          </w:tcPr>
          <w:p w14:paraId="2CD3CFB9" w14:textId="77777777" w:rsidR="0055086F" w:rsidRPr="00753256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14:paraId="54D4B32A" w14:textId="2AAFF833" w:rsidR="0055086F" w:rsidRPr="00753256" w:rsidRDefault="0097363D" w:rsidP="00753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EA439F" w14:textId="77777777" w:rsidR="0055086F" w:rsidRPr="00753256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C312424" w14:textId="4C74DA0A" w:rsidR="0055086F" w:rsidRPr="00753256" w:rsidRDefault="0055086F" w:rsidP="00753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444832D" w14:textId="77777777" w:rsidR="0055086F" w:rsidRPr="00753256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368FFD5" w14:textId="6E751092" w:rsidR="0055086F" w:rsidRPr="00753256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/>
                <w:sz w:val="30"/>
                <w:szCs w:val="30"/>
              </w:rPr>
              <w:t>1,256</w:t>
            </w:r>
          </w:p>
        </w:tc>
        <w:tc>
          <w:tcPr>
            <w:tcW w:w="144" w:type="pct"/>
          </w:tcPr>
          <w:p w14:paraId="7E2B67D7" w14:textId="77777777" w:rsidR="0055086F" w:rsidRPr="00753256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3B9EA9" w14:textId="221B581C" w:rsidR="0055086F" w:rsidRPr="00753256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1,585</w:t>
            </w:r>
          </w:p>
        </w:tc>
      </w:tr>
      <w:tr w:rsidR="00767024" w:rsidRPr="0005261B" w14:paraId="46BACB18" w14:textId="77777777" w:rsidTr="005340E7">
        <w:tc>
          <w:tcPr>
            <w:tcW w:w="2261" w:type="pct"/>
          </w:tcPr>
          <w:p w14:paraId="2C1F538D" w14:textId="77777777" w:rsidR="00767024" w:rsidRPr="0005261B" w:rsidRDefault="0076702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8D52176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719285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0ECC50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C0E449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C02D2CE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5E26A4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FD3A85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024" w:rsidRPr="0005261B" w14:paraId="6A535EDA" w14:textId="77777777" w:rsidTr="005340E7">
        <w:tc>
          <w:tcPr>
            <w:tcW w:w="2261" w:type="pct"/>
          </w:tcPr>
          <w:p w14:paraId="070E3C34" w14:textId="77777777" w:rsidR="00767024" w:rsidRPr="0005261B" w:rsidRDefault="0076702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</w:tcPr>
          <w:p w14:paraId="48283A42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4FC5A0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5D682F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772C3D8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8CFF72D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D4A8503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DDB41C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086F" w:rsidRPr="0005261B" w14:paraId="0D20E546" w14:textId="77777777" w:rsidTr="005340E7">
        <w:tc>
          <w:tcPr>
            <w:tcW w:w="2261" w:type="pct"/>
          </w:tcPr>
          <w:p w14:paraId="1B6AB261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6" w:type="pct"/>
          </w:tcPr>
          <w:p w14:paraId="6749FD44" w14:textId="01EC4E8A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122,170</w:t>
            </w:r>
          </w:p>
        </w:tc>
        <w:tc>
          <w:tcPr>
            <w:tcW w:w="148" w:type="pct"/>
          </w:tcPr>
          <w:p w14:paraId="1C86053A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834EA5" w14:textId="3EC54606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137,477</w:t>
            </w:r>
          </w:p>
        </w:tc>
        <w:tc>
          <w:tcPr>
            <w:tcW w:w="143" w:type="pct"/>
          </w:tcPr>
          <w:p w14:paraId="346D0235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FA852B" w14:textId="3B6A253E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121,854</w:t>
            </w:r>
          </w:p>
        </w:tc>
        <w:tc>
          <w:tcPr>
            <w:tcW w:w="144" w:type="pct"/>
          </w:tcPr>
          <w:p w14:paraId="29D39B43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5F82E9C" w14:textId="34F54FBF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137,252</w:t>
            </w:r>
          </w:p>
        </w:tc>
      </w:tr>
      <w:tr w:rsidR="0055086F" w:rsidRPr="0005261B" w14:paraId="061E7D13" w14:textId="77777777" w:rsidTr="005340E7">
        <w:tc>
          <w:tcPr>
            <w:tcW w:w="2261" w:type="pct"/>
          </w:tcPr>
          <w:p w14:paraId="420876A9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59BD0F21" w14:textId="1B1FE053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5,895</w:t>
            </w:r>
          </w:p>
        </w:tc>
        <w:tc>
          <w:tcPr>
            <w:tcW w:w="148" w:type="pct"/>
          </w:tcPr>
          <w:p w14:paraId="44FA47BE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09F2D4C" w14:textId="21C7DFDC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8,892</w:t>
            </w:r>
          </w:p>
        </w:tc>
        <w:tc>
          <w:tcPr>
            <w:tcW w:w="143" w:type="pct"/>
          </w:tcPr>
          <w:p w14:paraId="05999E52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15B5DDE" w14:textId="5B91CA12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5,895</w:t>
            </w:r>
          </w:p>
        </w:tc>
        <w:tc>
          <w:tcPr>
            <w:tcW w:w="144" w:type="pct"/>
          </w:tcPr>
          <w:p w14:paraId="592D02AF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ECCE94A" w14:textId="3E83E75A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8,892</w:t>
            </w:r>
          </w:p>
        </w:tc>
      </w:tr>
      <w:tr w:rsidR="0055086F" w:rsidRPr="0005261B" w14:paraId="0AE90E41" w14:textId="77777777" w:rsidTr="005340E7">
        <w:tc>
          <w:tcPr>
            <w:tcW w:w="2261" w:type="pct"/>
          </w:tcPr>
          <w:p w14:paraId="411AF4CC" w14:textId="063B924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6" w:type="pct"/>
          </w:tcPr>
          <w:p w14:paraId="422E163E" w14:textId="2F9C9AEE" w:rsidR="0055086F" w:rsidRPr="0005261B" w:rsidRDefault="0097363D" w:rsidP="0093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182415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22D387C" w14:textId="3C6385A9" w:rsidR="0055086F" w:rsidRPr="0005261B" w:rsidRDefault="0055086F" w:rsidP="0093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BDCB474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D03A3F4" w14:textId="2041E06D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  <w:tc>
          <w:tcPr>
            <w:tcW w:w="144" w:type="pct"/>
          </w:tcPr>
          <w:p w14:paraId="2FB58B01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A26427" w14:textId="2AF40911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19,500</w:t>
            </w:r>
          </w:p>
        </w:tc>
      </w:tr>
      <w:tr w:rsidR="0055086F" w:rsidRPr="0005261B" w14:paraId="5FEDFECC" w14:textId="77777777" w:rsidTr="005340E7">
        <w:tc>
          <w:tcPr>
            <w:tcW w:w="2261" w:type="pct"/>
          </w:tcPr>
          <w:p w14:paraId="2B27EBB2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14:paraId="3589E0B5" w14:textId="4906B7E3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5,958</w:t>
            </w:r>
          </w:p>
        </w:tc>
        <w:tc>
          <w:tcPr>
            <w:tcW w:w="148" w:type="pct"/>
          </w:tcPr>
          <w:p w14:paraId="057E5FD1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2E8328" w14:textId="4235A71D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6,915</w:t>
            </w:r>
          </w:p>
        </w:tc>
        <w:tc>
          <w:tcPr>
            <w:tcW w:w="143" w:type="pct"/>
          </w:tcPr>
          <w:p w14:paraId="7F6A7224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A9BC66" w14:textId="44C91B23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5,958</w:t>
            </w:r>
          </w:p>
        </w:tc>
        <w:tc>
          <w:tcPr>
            <w:tcW w:w="144" w:type="pct"/>
          </w:tcPr>
          <w:p w14:paraId="57AD6F7E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39B17D4" w14:textId="50EA6E14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6,915</w:t>
            </w:r>
          </w:p>
        </w:tc>
      </w:tr>
      <w:tr w:rsidR="00767024" w:rsidRPr="0005261B" w14:paraId="04CB99CE" w14:textId="77777777" w:rsidTr="005340E7">
        <w:tc>
          <w:tcPr>
            <w:tcW w:w="2261" w:type="pct"/>
          </w:tcPr>
          <w:p w14:paraId="4854CFB2" w14:textId="77777777" w:rsidR="00767024" w:rsidRPr="0005261B" w:rsidRDefault="0076702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8B0B59B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33E243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77BEDFF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8661852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BFBC9B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9B376B4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4DD9C8D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024" w:rsidRPr="0005261B" w14:paraId="2F780758" w14:textId="77777777" w:rsidTr="005340E7">
        <w:tc>
          <w:tcPr>
            <w:tcW w:w="2261" w:type="pct"/>
          </w:tcPr>
          <w:p w14:paraId="11D81961" w14:textId="77777777" w:rsidR="00767024" w:rsidRPr="0005261B" w:rsidRDefault="0076702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2A5251CA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188B06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F9A3A73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C11C60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6A7D79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5C4254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697345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024" w:rsidRPr="0005261B" w14:paraId="471790B0" w14:textId="77777777" w:rsidTr="005340E7">
        <w:tc>
          <w:tcPr>
            <w:tcW w:w="2261" w:type="pct"/>
          </w:tcPr>
          <w:p w14:paraId="2ABE7663" w14:textId="77777777" w:rsidR="00767024" w:rsidRPr="0005261B" w:rsidRDefault="0076702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67D08F60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1946CB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FBDA952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1584E2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97A0A0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FA01C0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22049C" w14:textId="77777777" w:rsidR="00767024" w:rsidRPr="0005261B" w:rsidRDefault="0076702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086F" w:rsidRPr="0005261B" w14:paraId="04F07EDC" w14:textId="77777777" w:rsidTr="005340E7">
        <w:tc>
          <w:tcPr>
            <w:tcW w:w="2261" w:type="pct"/>
          </w:tcPr>
          <w:p w14:paraId="6E169CBB" w14:textId="715590CF" w:rsidR="0055086F" w:rsidRPr="0005261B" w:rsidRDefault="0055086F" w:rsidP="0055086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</w:tcPr>
          <w:p w14:paraId="7487A83E" w14:textId="7DCCDA13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11,289</w:t>
            </w:r>
          </w:p>
        </w:tc>
        <w:tc>
          <w:tcPr>
            <w:tcW w:w="148" w:type="pct"/>
          </w:tcPr>
          <w:p w14:paraId="134E4B89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DB487BC" w14:textId="0CB29BC4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14,539</w:t>
            </w:r>
          </w:p>
        </w:tc>
        <w:tc>
          <w:tcPr>
            <w:tcW w:w="143" w:type="pct"/>
          </w:tcPr>
          <w:p w14:paraId="51C7FD47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04C7FAA" w14:textId="41B69D0B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5,205</w:t>
            </w:r>
          </w:p>
        </w:tc>
        <w:tc>
          <w:tcPr>
            <w:tcW w:w="144" w:type="pct"/>
          </w:tcPr>
          <w:p w14:paraId="11CA3B55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652E38E" w14:textId="6586CB22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8,341</w:t>
            </w:r>
          </w:p>
        </w:tc>
      </w:tr>
      <w:tr w:rsidR="0055086F" w:rsidRPr="0005261B" w14:paraId="3AE3B964" w14:textId="77777777" w:rsidTr="005340E7">
        <w:tc>
          <w:tcPr>
            <w:tcW w:w="2261" w:type="pct"/>
          </w:tcPr>
          <w:p w14:paraId="193F7368" w14:textId="7AA13973" w:rsidR="0055086F" w:rsidRPr="0005261B" w:rsidRDefault="0055086F" w:rsidP="0055086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23B0C45" w14:textId="0C50622D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148" w:type="pct"/>
          </w:tcPr>
          <w:p w14:paraId="1E52748A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C4D8409" w14:textId="2CAECBA9" w:rsidR="0055086F" w:rsidRPr="0005261B" w:rsidRDefault="0073287E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478</w:t>
            </w:r>
          </w:p>
        </w:tc>
        <w:tc>
          <w:tcPr>
            <w:tcW w:w="143" w:type="pct"/>
          </w:tcPr>
          <w:p w14:paraId="24CF2610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9F3F0A8" w14:textId="6F66FF91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144" w:type="pct"/>
          </w:tcPr>
          <w:p w14:paraId="5E642363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2AE7C4F" w14:textId="4B86E778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290</w:t>
            </w:r>
          </w:p>
        </w:tc>
      </w:tr>
      <w:tr w:rsidR="0055086F" w:rsidRPr="0005261B" w14:paraId="7FB4B7CB" w14:textId="77777777" w:rsidTr="005340E7">
        <w:tc>
          <w:tcPr>
            <w:tcW w:w="2261" w:type="pct"/>
          </w:tcPr>
          <w:p w14:paraId="4D4C113C" w14:textId="1625F27B" w:rsidR="0055086F" w:rsidRPr="0005261B" w:rsidRDefault="0055086F" w:rsidP="0055086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A3E17D0" w14:textId="0C0CEC29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11,741</w:t>
            </w:r>
          </w:p>
        </w:tc>
        <w:tc>
          <w:tcPr>
            <w:tcW w:w="148" w:type="pct"/>
          </w:tcPr>
          <w:p w14:paraId="3B2491C8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4F96C05" w14:textId="43BFC453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73287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73287E">
              <w:rPr>
                <w:rFonts w:ascii="Angsana New" w:hAnsi="Angsana New" w:cs="Angsana New"/>
                <w:sz w:val="30"/>
                <w:szCs w:val="30"/>
              </w:rPr>
              <w:t>017</w:t>
            </w:r>
          </w:p>
        </w:tc>
        <w:tc>
          <w:tcPr>
            <w:tcW w:w="143" w:type="pct"/>
          </w:tcPr>
          <w:p w14:paraId="6FB19E6E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7DF05" w14:textId="571E5D1B" w:rsidR="0055086F" w:rsidRPr="0005261B" w:rsidRDefault="0097363D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5,438</w:t>
            </w:r>
          </w:p>
        </w:tc>
        <w:tc>
          <w:tcPr>
            <w:tcW w:w="144" w:type="pct"/>
          </w:tcPr>
          <w:p w14:paraId="0AD37C71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59A250" w14:textId="4A7310D2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8,631</w:t>
            </w:r>
          </w:p>
        </w:tc>
      </w:tr>
    </w:tbl>
    <w:p w14:paraId="79328566" w14:textId="77777777" w:rsidR="008B2DBF" w:rsidRPr="0005261B" w:rsidRDefault="008B2DBF" w:rsidP="0005261B">
      <w:pPr>
        <w:spacing w:line="240" w:lineRule="auto"/>
        <w:ind w:left="540" w:right="20"/>
        <w:rPr>
          <w:rFonts w:ascii="Angsana New" w:hAnsi="Angsana New" w:cs="Angsana New"/>
          <w:sz w:val="30"/>
          <w:szCs w:val="30"/>
          <w:cs/>
        </w:rPr>
      </w:pPr>
    </w:p>
    <w:p w14:paraId="58229B4F" w14:textId="6A158CE4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6750"/>
        </w:tabs>
        <w:spacing w:line="240" w:lineRule="auto"/>
        <w:ind w:right="20" w:firstLine="540"/>
        <w:jc w:val="thaiDistribute"/>
        <w:rPr>
          <w:rFonts w:ascii="Angsana New" w:hAnsi="Angsana New" w:cs="Angsana New"/>
          <w:sz w:val="24"/>
          <w:szCs w:val="24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8B2DBF" w:rsidRPr="0005261B" w14:paraId="6CC415E3" w14:textId="77777777" w:rsidTr="005340E7">
        <w:tc>
          <w:tcPr>
            <w:tcW w:w="2267" w:type="pct"/>
            <w:shd w:val="clear" w:color="auto" w:fill="auto"/>
          </w:tcPr>
          <w:p w14:paraId="42ACFA12" w14:textId="241600B3" w:rsidR="008B2DBF" w:rsidRPr="0005261B" w:rsidRDefault="00930E52" w:rsidP="0005261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lastRenderedPageBreak/>
              <w:t>ยอดคงเหลือกับกิจการที่เกี่ยวข้องกัน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14:paraId="01024C40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5033E035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712D2A7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B2DBF" w:rsidRPr="0005261B" w14:paraId="7E867EE7" w14:textId="77777777" w:rsidTr="005340E7">
        <w:tc>
          <w:tcPr>
            <w:tcW w:w="2267" w:type="pct"/>
            <w:shd w:val="clear" w:color="auto" w:fill="auto"/>
          </w:tcPr>
          <w:p w14:paraId="398897E2" w14:textId="08DFF770" w:rsidR="008B2DBF" w:rsidRPr="0005261B" w:rsidRDefault="00930E52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7" w:type="pct"/>
            <w:shd w:val="clear" w:color="auto" w:fill="auto"/>
          </w:tcPr>
          <w:p w14:paraId="48377AAA" w14:textId="32838CEC" w:rsidR="008B2DBF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1369A321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6A3D485" w14:textId="5B53EFAA" w:rsidR="008B2DBF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661CE09C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CE1A8E5" w14:textId="28BDEA99" w:rsidR="008B2DBF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8194C6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D95FFE2" w14:textId="0AEA7AEF" w:rsidR="008B2DBF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23DBF566" w14:textId="77777777" w:rsidTr="005340E7">
        <w:tc>
          <w:tcPr>
            <w:tcW w:w="2267" w:type="pct"/>
          </w:tcPr>
          <w:p w14:paraId="08BF633A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314E4C90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11FA1E33" w14:textId="77777777" w:rsidTr="005340E7">
        <w:tc>
          <w:tcPr>
            <w:tcW w:w="2267" w:type="pct"/>
          </w:tcPr>
          <w:p w14:paraId="48620FAA" w14:textId="77777777" w:rsidR="008B2DBF" w:rsidRPr="0005261B" w:rsidRDefault="008B2DBF" w:rsidP="0005261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33" w:type="pct"/>
            <w:gridSpan w:val="8"/>
          </w:tcPr>
          <w:p w14:paraId="74FFBCC7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5086F" w:rsidRPr="0005261B" w14:paraId="75FD5495" w14:textId="77777777" w:rsidTr="00EA54DD">
        <w:tc>
          <w:tcPr>
            <w:tcW w:w="2267" w:type="pct"/>
          </w:tcPr>
          <w:p w14:paraId="43654067" w14:textId="440BE1E2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</w:t>
            </w:r>
            <w:r w:rsidRPr="00626655">
              <w:rPr>
                <w:rFonts w:ascii="Angsana New" w:hAnsi="Angsana New" w:cs="Angsana New" w:hint="cs"/>
                <w:sz w:val="30"/>
                <w:szCs w:val="30"/>
                <w:cs/>
              </w:rPr>
              <w:t>ญ่</w:t>
            </w:r>
            <w:r w:rsidR="0062650C" w:rsidRPr="00626655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77" w:type="pct"/>
            <w:shd w:val="clear" w:color="auto" w:fill="auto"/>
          </w:tcPr>
          <w:p w14:paraId="1E6479E6" w14:textId="57926057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FA5352A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FF5401C" w14:textId="3272B36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  <w:tc>
          <w:tcPr>
            <w:tcW w:w="144" w:type="pct"/>
            <w:shd w:val="clear" w:color="auto" w:fill="auto"/>
          </w:tcPr>
          <w:p w14:paraId="0EA94053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E1574F1" w14:textId="4D4CB3C9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  <w:tc>
          <w:tcPr>
            <w:tcW w:w="146" w:type="pct"/>
          </w:tcPr>
          <w:p w14:paraId="6833EB49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AD63007" w14:textId="601A99CD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</w:tr>
      <w:tr w:rsidR="0055086F" w:rsidRPr="0005261B" w14:paraId="2F9C4ADB" w14:textId="77777777" w:rsidTr="005340E7">
        <w:tc>
          <w:tcPr>
            <w:tcW w:w="2267" w:type="pct"/>
          </w:tcPr>
          <w:p w14:paraId="12A2C261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0907CC99" w14:textId="23199FC5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25,765</w:t>
            </w:r>
          </w:p>
        </w:tc>
        <w:tc>
          <w:tcPr>
            <w:tcW w:w="144" w:type="pct"/>
            <w:gridSpan w:val="2"/>
          </w:tcPr>
          <w:p w14:paraId="0B40B665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A1E5A1" w14:textId="79EDD93F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27,189</w:t>
            </w:r>
          </w:p>
        </w:tc>
        <w:tc>
          <w:tcPr>
            <w:tcW w:w="144" w:type="pct"/>
          </w:tcPr>
          <w:p w14:paraId="79F34061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F9C2DA" w14:textId="0A592F85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25,709</w:t>
            </w:r>
          </w:p>
        </w:tc>
        <w:tc>
          <w:tcPr>
            <w:tcW w:w="146" w:type="pct"/>
          </w:tcPr>
          <w:p w14:paraId="1FB4D12E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6C99D16" w14:textId="03C79B85" w:rsidR="0055086F" w:rsidRPr="00626655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6655">
              <w:rPr>
                <w:rFonts w:ascii="Angsana New" w:hAnsi="Angsana New" w:cs="Angsana New" w:hint="cs"/>
                <w:sz w:val="30"/>
                <w:szCs w:val="30"/>
              </w:rPr>
              <w:t>27,</w:t>
            </w:r>
            <w:r w:rsidR="00D9458E" w:rsidRPr="00626655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</w:tr>
      <w:tr w:rsidR="0055086F" w:rsidRPr="0005261B" w14:paraId="46D7A951" w14:textId="77777777" w:rsidTr="005340E7">
        <w:tc>
          <w:tcPr>
            <w:tcW w:w="2267" w:type="pct"/>
            <w:shd w:val="clear" w:color="auto" w:fill="auto"/>
          </w:tcPr>
          <w:p w14:paraId="1E7E83F9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9BCCC" w14:textId="048844F3" w:rsidR="0055086F" w:rsidRPr="00872254" w:rsidRDefault="00A33DF4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160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8722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160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2ECDA0B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59C41" w14:textId="02173BEF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144" w:type="pct"/>
            <w:shd w:val="clear" w:color="auto" w:fill="auto"/>
          </w:tcPr>
          <w:p w14:paraId="61F855A9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B2265" w14:textId="2D1BEF91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26,430</w:t>
            </w:r>
          </w:p>
        </w:tc>
        <w:tc>
          <w:tcPr>
            <w:tcW w:w="146" w:type="pct"/>
            <w:shd w:val="clear" w:color="auto" w:fill="auto"/>
          </w:tcPr>
          <w:p w14:paraId="536322AE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64A93" w14:textId="387B6A85" w:rsidR="0055086F" w:rsidRPr="00626655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6266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9458E" w:rsidRPr="006266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7,794</w:t>
            </w:r>
          </w:p>
        </w:tc>
      </w:tr>
    </w:tbl>
    <w:p w14:paraId="5A875FF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8B2DBF" w:rsidRPr="0005261B" w14:paraId="276590A5" w14:textId="77777777" w:rsidTr="005340E7">
        <w:tc>
          <w:tcPr>
            <w:tcW w:w="2267" w:type="pct"/>
          </w:tcPr>
          <w:p w14:paraId="16788063" w14:textId="77777777" w:rsidR="008B2DBF" w:rsidRPr="0005261B" w:rsidRDefault="008B2DBF" w:rsidP="0005261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33" w:type="pct"/>
            <w:gridSpan w:val="7"/>
          </w:tcPr>
          <w:p w14:paraId="27E215A8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5086F" w:rsidRPr="0005261B" w14:paraId="0BC0A1D3" w14:textId="77777777" w:rsidTr="005340E7">
        <w:tc>
          <w:tcPr>
            <w:tcW w:w="2267" w:type="pct"/>
          </w:tcPr>
          <w:p w14:paraId="7E6ACFC5" w14:textId="77777777" w:rsidR="0055086F" w:rsidRPr="00872254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2B1C3DB" w14:textId="70E528D5" w:rsidR="0055086F" w:rsidRPr="00872254" w:rsidRDefault="00A82F1F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B39C2C" w14:textId="77777777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546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7B283C" w14:textId="694B04D8" w:rsidR="0055086F" w:rsidRPr="00872254" w:rsidRDefault="0055086F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C38758" w14:textId="77777777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546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02C3D6C" w14:textId="40A2D926" w:rsidR="0055086F" w:rsidRPr="00872254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2,061</w:t>
            </w:r>
          </w:p>
        </w:tc>
        <w:tc>
          <w:tcPr>
            <w:tcW w:w="146" w:type="pct"/>
          </w:tcPr>
          <w:p w14:paraId="3C3D14DA" w14:textId="77777777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E55C704" w14:textId="3F6BC591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2,048</w:t>
            </w:r>
          </w:p>
        </w:tc>
      </w:tr>
      <w:tr w:rsidR="0055086F" w:rsidRPr="0005261B" w14:paraId="358202CC" w14:textId="77777777" w:rsidTr="005340E7">
        <w:tc>
          <w:tcPr>
            <w:tcW w:w="2267" w:type="pct"/>
          </w:tcPr>
          <w:p w14:paraId="780CC60F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1D172650" w14:textId="5DE560E6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2,407</w:t>
            </w:r>
          </w:p>
        </w:tc>
        <w:tc>
          <w:tcPr>
            <w:tcW w:w="144" w:type="pct"/>
          </w:tcPr>
          <w:p w14:paraId="1C257E17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630694" w14:textId="3D36E746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3,464</w:t>
            </w:r>
          </w:p>
        </w:tc>
        <w:tc>
          <w:tcPr>
            <w:tcW w:w="144" w:type="pct"/>
          </w:tcPr>
          <w:p w14:paraId="23004DE2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B8A314" w14:textId="5698FA4B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2,388</w:t>
            </w:r>
          </w:p>
        </w:tc>
        <w:tc>
          <w:tcPr>
            <w:tcW w:w="146" w:type="pct"/>
          </w:tcPr>
          <w:p w14:paraId="0F551727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E65E153" w14:textId="6C9ACE72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3,46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5086F" w:rsidRPr="0005261B" w14:paraId="4417D414" w14:textId="77777777" w:rsidTr="005340E7">
        <w:tc>
          <w:tcPr>
            <w:tcW w:w="2267" w:type="pct"/>
          </w:tcPr>
          <w:p w14:paraId="57B21730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630666D" w14:textId="2B0C448C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2,407</w:t>
            </w:r>
          </w:p>
        </w:tc>
        <w:tc>
          <w:tcPr>
            <w:tcW w:w="144" w:type="pct"/>
          </w:tcPr>
          <w:p w14:paraId="69D64334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BDD1966" w14:textId="5A19AEA3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3,464</w:t>
            </w:r>
          </w:p>
        </w:tc>
        <w:tc>
          <w:tcPr>
            <w:tcW w:w="144" w:type="pct"/>
          </w:tcPr>
          <w:p w14:paraId="4C245364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8A00E67" w14:textId="529EA7C8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4,449</w:t>
            </w:r>
          </w:p>
        </w:tc>
        <w:tc>
          <w:tcPr>
            <w:tcW w:w="146" w:type="pct"/>
          </w:tcPr>
          <w:p w14:paraId="1F554E8D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6B3357D" w14:textId="2C594F03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5,509</w:t>
            </w:r>
          </w:p>
        </w:tc>
      </w:tr>
    </w:tbl>
    <w:p w14:paraId="612FCAA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8B2DBF" w:rsidRPr="0005261B" w14:paraId="76C5933F" w14:textId="77777777" w:rsidTr="005340E7">
        <w:tc>
          <w:tcPr>
            <w:tcW w:w="2267" w:type="pct"/>
          </w:tcPr>
          <w:p w14:paraId="017F064C" w14:textId="77777777" w:rsidR="008B2DBF" w:rsidRPr="0005261B" w:rsidRDefault="008B2DBF" w:rsidP="0005261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33" w:type="pct"/>
            <w:gridSpan w:val="7"/>
          </w:tcPr>
          <w:p w14:paraId="012154F9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5086F" w:rsidRPr="0005261B" w14:paraId="0927E318" w14:textId="77777777" w:rsidTr="005340E7">
        <w:tc>
          <w:tcPr>
            <w:tcW w:w="2267" w:type="pct"/>
          </w:tcPr>
          <w:p w14:paraId="14AEC578" w14:textId="357E7A1C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  <w:r w:rsidR="0062650C" w:rsidRPr="00626655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77" w:type="pct"/>
          </w:tcPr>
          <w:p w14:paraId="0FDA5534" w14:textId="1D40C05E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  <w:tc>
          <w:tcPr>
            <w:tcW w:w="144" w:type="pct"/>
          </w:tcPr>
          <w:p w14:paraId="46035FBE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A7CCA2D" w14:textId="6100E716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2,496</w:t>
            </w:r>
          </w:p>
        </w:tc>
        <w:tc>
          <w:tcPr>
            <w:tcW w:w="144" w:type="pct"/>
          </w:tcPr>
          <w:p w14:paraId="7064E521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B71973" w14:textId="74B7DE53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  <w:tc>
          <w:tcPr>
            <w:tcW w:w="146" w:type="pct"/>
          </w:tcPr>
          <w:p w14:paraId="3058315C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26A756E" w14:textId="0C0C92D1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2,496</w:t>
            </w:r>
          </w:p>
        </w:tc>
      </w:tr>
      <w:tr w:rsidR="0055086F" w:rsidRPr="0005261B" w14:paraId="4079ECBE" w14:textId="77777777" w:rsidTr="005340E7">
        <w:tc>
          <w:tcPr>
            <w:tcW w:w="2267" w:type="pct"/>
          </w:tcPr>
          <w:p w14:paraId="5A3FB2EF" w14:textId="77777777" w:rsidR="0055086F" w:rsidRPr="00872254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58C062E6" w14:textId="762C6FB0" w:rsidR="0055086F" w:rsidRPr="00872254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9EF6DB" w14:textId="77777777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711F93" w14:textId="028C2FC5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D53973" w14:textId="77777777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612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09AB99" w14:textId="2BB78278" w:rsidR="0055086F" w:rsidRPr="00872254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8,73</w:t>
            </w:r>
            <w:r w:rsidR="0062665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708D69D" w14:textId="77777777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91E0A31" w14:textId="2F4FAAC8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11,192</w:t>
            </w:r>
          </w:p>
        </w:tc>
      </w:tr>
      <w:tr w:rsidR="0055086F" w:rsidRPr="0005261B" w14:paraId="42F09F04" w14:textId="77777777" w:rsidTr="005340E7">
        <w:tc>
          <w:tcPr>
            <w:tcW w:w="2267" w:type="pct"/>
          </w:tcPr>
          <w:p w14:paraId="207C00EE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03C5E03" w14:textId="4F1E48A8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905</w:t>
            </w:r>
          </w:p>
        </w:tc>
        <w:tc>
          <w:tcPr>
            <w:tcW w:w="144" w:type="pct"/>
          </w:tcPr>
          <w:p w14:paraId="36EF71BB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AEAE834" w14:textId="4F094360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2,496</w:t>
            </w:r>
          </w:p>
        </w:tc>
        <w:tc>
          <w:tcPr>
            <w:tcW w:w="144" w:type="pct"/>
          </w:tcPr>
          <w:p w14:paraId="40DAE17E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8096702" w14:textId="57D6B626" w:rsidR="0055086F" w:rsidRPr="0005261B" w:rsidRDefault="00A82F1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9,640</w:t>
            </w:r>
          </w:p>
        </w:tc>
        <w:tc>
          <w:tcPr>
            <w:tcW w:w="146" w:type="pct"/>
          </w:tcPr>
          <w:p w14:paraId="0BC16F1A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6CFF4D7" w14:textId="1C9E8F3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13,688</w:t>
            </w:r>
          </w:p>
        </w:tc>
      </w:tr>
    </w:tbl>
    <w:p w14:paraId="24113E29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9"/>
        <w:gridCol w:w="1079"/>
        <w:gridCol w:w="279"/>
        <w:gridCol w:w="1079"/>
        <w:gridCol w:w="272"/>
        <w:gridCol w:w="1066"/>
        <w:gridCol w:w="272"/>
        <w:gridCol w:w="1074"/>
      </w:tblGrid>
      <w:tr w:rsidR="008B2DBF" w:rsidRPr="0005261B" w14:paraId="1B0BC85C" w14:textId="77777777" w:rsidTr="00182335">
        <w:tc>
          <w:tcPr>
            <w:tcW w:w="2267" w:type="pct"/>
          </w:tcPr>
          <w:p w14:paraId="448A7F5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33" w:type="pct"/>
            <w:gridSpan w:val="7"/>
          </w:tcPr>
          <w:p w14:paraId="1043FB49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086F" w:rsidRPr="0005261B" w14:paraId="1B7B1780" w14:textId="77777777" w:rsidTr="00182335">
        <w:tc>
          <w:tcPr>
            <w:tcW w:w="2267" w:type="pct"/>
          </w:tcPr>
          <w:p w14:paraId="2E1224AD" w14:textId="099431AC" w:rsidR="0055086F" w:rsidRPr="00872254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  <w:r w:rsidR="00F92A09" w:rsidRPr="00872254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76" w:type="pct"/>
          </w:tcPr>
          <w:p w14:paraId="0915BD9E" w14:textId="7CFA2E54" w:rsidR="0055086F" w:rsidRPr="00872254" w:rsidRDefault="00C754C8" w:rsidP="00C75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872254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</w:p>
        </w:tc>
        <w:tc>
          <w:tcPr>
            <w:tcW w:w="149" w:type="pct"/>
          </w:tcPr>
          <w:p w14:paraId="221815CA" w14:textId="77777777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108B37D" w14:textId="71FBE9E3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133</w:t>
            </w:r>
          </w:p>
        </w:tc>
        <w:tc>
          <w:tcPr>
            <w:tcW w:w="145" w:type="pct"/>
          </w:tcPr>
          <w:p w14:paraId="15DA725E" w14:textId="77777777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8623D36" w14:textId="66751B43" w:rsidR="0055086F" w:rsidRPr="00872254" w:rsidRDefault="00C754C8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  <w:tc>
          <w:tcPr>
            <w:tcW w:w="145" w:type="pct"/>
          </w:tcPr>
          <w:p w14:paraId="6BD3423E" w14:textId="77777777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2A127A8" w14:textId="545EE2B6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133</w:t>
            </w:r>
          </w:p>
        </w:tc>
      </w:tr>
      <w:tr w:rsidR="0055086F" w:rsidRPr="0005261B" w14:paraId="189EBD9F" w14:textId="77777777" w:rsidTr="0093430D">
        <w:tc>
          <w:tcPr>
            <w:tcW w:w="2267" w:type="pct"/>
          </w:tcPr>
          <w:p w14:paraId="459D74B8" w14:textId="1F08659A" w:rsidR="0055086F" w:rsidRPr="00872254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44937F60" w14:textId="7859B68B" w:rsidR="0055086F" w:rsidRPr="00872254" w:rsidRDefault="00C754C8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98A591E" w14:textId="77777777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B89CC88" w14:textId="44321302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78682D" w14:textId="77777777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6418068" w14:textId="6F2457A6" w:rsidR="0055086F" w:rsidRPr="00872254" w:rsidRDefault="00C754C8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  <w:tc>
          <w:tcPr>
            <w:tcW w:w="145" w:type="pct"/>
          </w:tcPr>
          <w:p w14:paraId="29E7EB93" w14:textId="77777777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1453F6B" w14:textId="55902AFF" w:rsidR="0055086F" w:rsidRPr="00872254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408</w:t>
            </w:r>
          </w:p>
        </w:tc>
      </w:tr>
      <w:tr w:rsidR="0055086F" w:rsidRPr="0005261B" w14:paraId="237DEF38" w14:textId="77777777" w:rsidTr="0093430D">
        <w:tc>
          <w:tcPr>
            <w:tcW w:w="2267" w:type="pct"/>
          </w:tcPr>
          <w:p w14:paraId="5C413734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CEFBE73" w14:textId="35BDF11D" w:rsidR="0055086F" w:rsidRPr="0005261B" w:rsidRDefault="00C754C8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54C8">
              <w:rPr>
                <w:rFonts w:ascii="Angsana New" w:hAnsi="Angsana New" w:cs="Angsana New"/>
                <w:sz w:val="30"/>
                <w:szCs w:val="30"/>
              </w:rPr>
              <w:t>1,340</w:t>
            </w:r>
          </w:p>
        </w:tc>
        <w:tc>
          <w:tcPr>
            <w:tcW w:w="149" w:type="pct"/>
          </w:tcPr>
          <w:p w14:paraId="246A2595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7309CDF" w14:textId="10F3FBB9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1,86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3EFEE563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3B2E0A7" w14:textId="2C38BF55" w:rsidR="0055086F" w:rsidRPr="0005261B" w:rsidRDefault="00C754C8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1,340</w:t>
            </w:r>
          </w:p>
        </w:tc>
        <w:tc>
          <w:tcPr>
            <w:tcW w:w="145" w:type="pct"/>
          </w:tcPr>
          <w:p w14:paraId="106150C5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06450D7" w14:textId="048C8081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1,86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5086F" w:rsidRPr="0005261B" w14:paraId="2E8CDB6D" w14:textId="77777777" w:rsidTr="0093430D">
        <w:tc>
          <w:tcPr>
            <w:tcW w:w="2267" w:type="pct"/>
          </w:tcPr>
          <w:p w14:paraId="314F0A24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044E44A" w14:textId="0D8C7289" w:rsidR="0055086F" w:rsidRPr="0005261B" w:rsidRDefault="00C754C8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754C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1,340</w:t>
            </w:r>
          </w:p>
        </w:tc>
        <w:tc>
          <w:tcPr>
            <w:tcW w:w="149" w:type="pct"/>
          </w:tcPr>
          <w:p w14:paraId="2DF6C33A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AC4176" w14:textId="3107945B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1,999</w:t>
            </w:r>
          </w:p>
        </w:tc>
        <w:tc>
          <w:tcPr>
            <w:tcW w:w="145" w:type="pct"/>
          </w:tcPr>
          <w:p w14:paraId="61585150" w14:textId="77777777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434573C" w14:textId="4BA36A45" w:rsidR="0055086F" w:rsidRPr="0005261B" w:rsidRDefault="00C754C8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1,605</w:t>
            </w:r>
          </w:p>
        </w:tc>
        <w:tc>
          <w:tcPr>
            <w:tcW w:w="145" w:type="pct"/>
          </w:tcPr>
          <w:p w14:paraId="37036539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84F200A" w14:textId="043E9D76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2,407</w:t>
            </w:r>
          </w:p>
        </w:tc>
      </w:tr>
    </w:tbl>
    <w:p w14:paraId="6CCABC7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8ADE3B9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9"/>
        </w:tabs>
        <w:spacing w:after="0" w:line="240" w:lineRule="auto"/>
        <w:ind w:left="-108" w:right="2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05261B">
        <w:rPr>
          <w:rFonts w:ascii="Angsana New" w:hAnsi="Angsana New" w:cs="Angsana New" w:hint="cs"/>
          <w:b/>
          <w:bCs/>
          <w:sz w:val="30"/>
          <w:szCs w:val="30"/>
          <w:cs/>
        </w:rPr>
        <w:br w:type="page"/>
      </w:r>
    </w:p>
    <w:p w14:paraId="020601A8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3B7A4E8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0"/>
        <w:gridCol w:w="270"/>
        <w:gridCol w:w="1081"/>
        <w:gridCol w:w="270"/>
        <w:gridCol w:w="1080"/>
        <w:gridCol w:w="270"/>
        <w:gridCol w:w="1081"/>
      </w:tblGrid>
      <w:tr w:rsidR="008B2DBF" w:rsidRPr="0005261B" w14:paraId="2A45A01C" w14:textId="77777777" w:rsidTr="005340E7">
        <w:tc>
          <w:tcPr>
            <w:tcW w:w="4139" w:type="dxa"/>
          </w:tcPr>
          <w:p w14:paraId="5E22F88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62843142"/>
          </w:p>
        </w:tc>
        <w:tc>
          <w:tcPr>
            <w:tcW w:w="2431" w:type="dxa"/>
            <w:gridSpan w:val="3"/>
          </w:tcPr>
          <w:p w14:paraId="7EA5CE2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E1957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14:paraId="1E2FC92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21E" w:rsidRPr="0005261B" w14:paraId="3B62FE90" w14:textId="77777777" w:rsidTr="005340E7">
        <w:tc>
          <w:tcPr>
            <w:tcW w:w="4139" w:type="dxa"/>
          </w:tcPr>
          <w:p w14:paraId="4C1C2711" w14:textId="77777777" w:rsidR="0002621E" w:rsidRPr="0005261B" w:rsidRDefault="0002621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3894B" w14:textId="3C905EAC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870572" w14:textId="77777777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5E8C259" w14:textId="7A0B5F87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74CBAA" w14:textId="77777777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611D8" w14:textId="7AD66CD7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D78A8D" w14:textId="77777777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2EAF918" w14:textId="0659DC1A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2621E" w:rsidRPr="0005261B" w14:paraId="23F17B6D" w14:textId="77777777" w:rsidTr="005340E7">
        <w:tc>
          <w:tcPr>
            <w:tcW w:w="4139" w:type="dxa"/>
          </w:tcPr>
          <w:p w14:paraId="5FCCA311" w14:textId="77777777" w:rsidR="0002621E" w:rsidRPr="0005261B" w:rsidRDefault="0002621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14:paraId="4898AB53" w14:textId="77777777" w:rsidR="0002621E" w:rsidRPr="0005261B" w:rsidRDefault="0002621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86F" w:rsidRPr="0005261B" w14:paraId="5D0F08CD" w14:textId="77777777" w:rsidTr="005340E7">
        <w:trPr>
          <w:trHeight w:val="227"/>
        </w:trPr>
        <w:tc>
          <w:tcPr>
            <w:tcW w:w="4139" w:type="dxa"/>
          </w:tcPr>
          <w:p w14:paraId="0218CA23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C0F4369" w14:textId="706693CB" w:rsidR="0055086F" w:rsidRPr="0005261B" w:rsidRDefault="00C754C8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099CA72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F843D4" w14:textId="7AA157D2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D4F176C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26A4B" w14:textId="113A84DC" w:rsidR="0055086F" w:rsidRPr="0005261B" w:rsidRDefault="00C754C8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4F493D8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5D87BB9" w14:textId="63BF79CF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55086F" w:rsidRPr="0005261B" w14:paraId="35567953" w14:textId="77777777" w:rsidTr="005340E7">
        <w:tc>
          <w:tcPr>
            <w:tcW w:w="4139" w:type="dxa"/>
          </w:tcPr>
          <w:p w14:paraId="24D17AD7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13623FD5" w14:textId="378CED91" w:rsidR="0055086F" w:rsidRPr="0005261B" w:rsidRDefault="00C754C8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195,707</w:t>
            </w:r>
          </w:p>
        </w:tc>
        <w:tc>
          <w:tcPr>
            <w:tcW w:w="270" w:type="dxa"/>
          </w:tcPr>
          <w:p w14:paraId="3B378AEC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CD95095" w14:textId="6175CC50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17F53D99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8C56A" w14:textId="5670FBE3" w:rsidR="0055086F" w:rsidRPr="0005261B" w:rsidRDefault="00C754C8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148,33</w:t>
            </w:r>
            <w:r w:rsidR="004313D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CA3B24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94BA06F" w14:textId="76947DD2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541</w:t>
            </w:r>
          </w:p>
        </w:tc>
      </w:tr>
      <w:tr w:rsidR="0055086F" w:rsidRPr="0005261B" w14:paraId="33311C45" w14:textId="77777777" w:rsidTr="005340E7">
        <w:tc>
          <w:tcPr>
            <w:tcW w:w="4139" w:type="dxa"/>
          </w:tcPr>
          <w:p w14:paraId="51792511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2F8FD4B1" w14:textId="7DCD0298" w:rsidR="0055086F" w:rsidRPr="0005261B" w:rsidRDefault="0061080B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3BDF6A22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F78068" w14:textId="5476F510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15,968</w:t>
            </w:r>
          </w:p>
        </w:tc>
        <w:tc>
          <w:tcPr>
            <w:tcW w:w="270" w:type="dxa"/>
          </w:tcPr>
          <w:p w14:paraId="2605D865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4B6086" w14:textId="7CD23E1C" w:rsidR="0055086F" w:rsidRPr="0005261B" w:rsidRDefault="0061080B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4313D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C2D99B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D2302D9" w14:textId="116996EF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15,968</w:t>
            </w:r>
          </w:p>
        </w:tc>
      </w:tr>
      <w:tr w:rsidR="0055086F" w:rsidRPr="0005261B" w14:paraId="67B8E7D6" w14:textId="77777777" w:rsidTr="005340E7">
        <w:tc>
          <w:tcPr>
            <w:tcW w:w="4139" w:type="dxa"/>
          </w:tcPr>
          <w:p w14:paraId="7E1649F2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1FC2AC" w14:textId="6F416F3D" w:rsidR="0055086F" w:rsidRPr="0005261B" w:rsidRDefault="0061080B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61080B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196,031</w:t>
            </w:r>
          </w:p>
        </w:tc>
        <w:tc>
          <w:tcPr>
            <w:tcW w:w="270" w:type="dxa"/>
          </w:tcPr>
          <w:p w14:paraId="357C20C5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601E8B3" w14:textId="23A44915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270" w:type="dxa"/>
          </w:tcPr>
          <w:p w14:paraId="424911A4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688BD" w14:textId="092F6539" w:rsidR="0055086F" w:rsidRPr="0005261B" w:rsidRDefault="0061080B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61080B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148,649</w:t>
            </w:r>
          </w:p>
        </w:tc>
        <w:tc>
          <w:tcPr>
            <w:tcW w:w="270" w:type="dxa"/>
          </w:tcPr>
          <w:p w14:paraId="2F286B11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CA02BB1" w14:textId="3C7E8CE8" w:rsidR="0055086F" w:rsidRPr="0005261B" w:rsidRDefault="0055086F" w:rsidP="0055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21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519</w:t>
            </w:r>
          </w:p>
        </w:tc>
      </w:tr>
      <w:bookmarkEnd w:id="2"/>
    </w:tbl>
    <w:p w14:paraId="3BA2E1F9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72C3D024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D14E83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9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149"/>
        <w:gridCol w:w="1080"/>
        <w:gridCol w:w="270"/>
        <w:gridCol w:w="1080"/>
        <w:gridCol w:w="270"/>
        <w:gridCol w:w="1080"/>
        <w:gridCol w:w="270"/>
        <w:gridCol w:w="1080"/>
      </w:tblGrid>
      <w:tr w:rsidR="008B2DBF" w:rsidRPr="0005261B" w14:paraId="3DF3464F" w14:textId="77777777" w:rsidTr="005340E7">
        <w:trPr>
          <w:tblHeader/>
        </w:trPr>
        <w:tc>
          <w:tcPr>
            <w:tcW w:w="4149" w:type="dxa"/>
          </w:tcPr>
          <w:p w14:paraId="061E736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93E314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F62C9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C1A747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6AD04763" w14:textId="77777777" w:rsidTr="005340E7">
        <w:trPr>
          <w:tblHeader/>
        </w:trPr>
        <w:tc>
          <w:tcPr>
            <w:tcW w:w="4149" w:type="dxa"/>
          </w:tcPr>
          <w:p w14:paraId="38DD244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16C6BBD9" w14:textId="4267CC3C" w:rsidR="008B2DBF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2142C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CC3E8" w14:textId="268183C3" w:rsidR="008B2DBF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8C48AC7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CB28E" w14:textId="4D5FF6F2" w:rsidR="008B2DBF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2AEF9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747F5" w14:textId="343FE1A6" w:rsidR="008B2DBF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02A91F57" w14:textId="77777777" w:rsidTr="005340E7">
        <w:trPr>
          <w:tblHeader/>
        </w:trPr>
        <w:tc>
          <w:tcPr>
            <w:tcW w:w="4149" w:type="dxa"/>
          </w:tcPr>
          <w:p w14:paraId="534F827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4C356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86F" w:rsidRPr="0005261B" w14:paraId="2266F7FB" w14:textId="77777777" w:rsidTr="005340E7">
        <w:tc>
          <w:tcPr>
            <w:tcW w:w="4149" w:type="dxa"/>
          </w:tcPr>
          <w:p w14:paraId="2D23F033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56C292B8" w14:textId="19AAE616" w:rsidR="0055086F" w:rsidRPr="0005261B" w:rsidRDefault="0061080B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1080B">
              <w:rPr>
                <w:rFonts w:ascii="Angsana New" w:hAnsi="Angsana New" w:cs="Angsana New"/>
                <w:sz w:val="30"/>
                <w:szCs w:val="30"/>
              </w:rPr>
              <w:t>65,589</w:t>
            </w:r>
          </w:p>
        </w:tc>
        <w:tc>
          <w:tcPr>
            <w:tcW w:w="270" w:type="dxa"/>
          </w:tcPr>
          <w:p w14:paraId="0183848C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0B152" w14:textId="187BEAD4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3D1F750D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A4607" w14:textId="65160594" w:rsidR="0055086F" w:rsidRPr="0005261B" w:rsidRDefault="0061080B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1080B">
              <w:rPr>
                <w:rFonts w:ascii="Angsana New" w:hAnsi="Angsana New" w:cs="Angsana New"/>
                <w:sz w:val="30"/>
                <w:szCs w:val="30"/>
              </w:rPr>
              <w:t>51,389</w:t>
            </w:r>
          </w:p>
        </w:tc>
        <w:tc>
          <w:tcPr>
            <w:tcW w:w="270" w:type="dxa"/>
          </w:tcPr>
          <w:p w14:paraId="22BD7C05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BA0DC" w14:textId="0935C313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</w:tr>
      <w:tr w:rsidR="0055086F" w:rsidRPr="0005261B" w14:paraId="5AD27459" w14:textId="77777777" w:rsidTr="005340E7">
        <w:tc>
          <w:tcPr>
            <w:tcW w:w="4149" w:type="dxa"/>
          </w:tcPr>
          <w:p w14:paraId="63442CC7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080" w:type="dxa"/>
          </w:tcPr>
          <w:p w14:paraId="4976AAE7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74D3C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AAF786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6ABC5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58611D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24005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ED947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086F" w:rsidRPr="0005261B" w14:paraId="21113183" w14:textId="77777777" w:rsidTr="005340E7">
        <w:tc>
          <w:tcPr>
            <w:tcW w:w="4149" w:type="dxa"/>
          </w:tcPr>
          <w:p w14:paraId="56C66867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-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9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14:paraId="14A00ABE" w14:textId="3A9B0C50" w:rsidR="0055086F" w:rsidRPr="0005261B" w:rsidRDefault="0061080B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1080B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5AC8CDE6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8FD734" w14:textId="5EDC28AD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7D3FE03F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AC27B" w14:textId="58B87068" w:rsidR="0055086F" w:rsidRPr="0005261B" w:rsidRDefault="0061080B" w:rsidP="0061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74</w:t>
            </w:r>
          </w:p>
        </w:tc>
        <w:tc>
          <w:tcPr>
            <w:tcW w:w="270" w:type="dxa"/>
          </w:tcPr>
          <w:p w14:paraId="6453AA3E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70A40" w14:textId="25A569B5" w:rsidR="0055086F" w:rsidRPr="00872254" w:rsidRDefault="0055086F" w:rsidP="0087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5086F" w:rsidRPr="0005261B" w14:paraId="7860C0A0" w14:textId="77777777" w:rsidTr="005340E7">
        <w:tc>
          <w:tcPr>
            <w:tcW w:w="4149" w:type="dxa"/>
          </w:tcPr>
          <w:p w14:paraId="2BA53699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       9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8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14:paraId="7C2C5469" w14:textId="314FFDDC" w:rsidR="0055086F" w:rsidRPr="0005261B" w:rsidRDefault="0061080B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1080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AF2F43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50591" w14:textId="19E43AFF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DA3588E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E8900FF" w14:textId="72E1932E" w:rsidR="0055086F" w:rsidRPr="0005261B" w:rsidRDefault="0061080B" w:rsidP="0061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18F8266F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7241B" w14:textId="6A9F0EED" w:rsidR="0055086F" w:rsidRPr="00872254" w:rsidRDefault="0055086F" w:rsidP="0087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5086F" w:rsidRPr="0005261B" w14:paraId="61BE5456" w14:textId="77777777" w:rsidTr="005340E7">
        <w:tc>
          <w:tcPr>
            <w:tcW w:w="4149" w:type="dxa"/>
          </w:tcPr>
          <w:p w14:paraId="32CAA966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      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8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36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5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14:paraId="23D16E6C" w14:textId="653CFCAD" w:rsidR="0055086F" w:rsidRPr="0005261B" w:rsidRDefault="0061080B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1080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485D9D6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2ADDA" w14:textId="23E55AFE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7D44623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35A32" w14:textId="4F3B5DE0" w:rsidR="0055086F" w:rsidRPr="0005261B" w:rsidRDefault="0061080B" w:rsidP="0061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11</w:t>
            </w:r>
          </w:p>
        </w:tc>
        <w:tc>
          <w:tcPr>
            <w:tcW w:w="270" w:type="dxa"/>
          </w:tcPr>
          <w:p w14:paraId="40F813D2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D2919" w14:textId="418EBB6D" w:rsidR="0055086F" w:rsidRPr="00872254" w:rsidRDefault="0055086F" w:rsidP="0087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5086F" w:rsidRPr="0005261B" w14:paraId="68F52C38" w14:textId="77777777" w:rsidTr="005340E7">
        <w:tc>
          <w:tcPr>
            <w:tcW w:w="4149" w:type="dxa"/>
          </w:tcPr>
          <w:p w14:paraId="36A1E380" w14:textId="6BE85D9D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A180FC" w14:textId="70117AEB" w:rsidR="0055086F" w:rsidRPr="0005261B" w:rsidRDefault="0061080B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08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66,169</w:t>
            </w:r>
          </w:p>
        </w:tc>
        <w:tc>
          <w:tcPr>
            <w:tcW w:w="270" w:type="dxa"/>
          </w:tcPr>
          <w:p w14:paraId="7DDE3B6E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9ADCC7" w14:textId="0DC3FC51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,0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3D1494D6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9EA7B6" w14:textId="47168B46" w:rsidR="0055086F" w:rsidRPr="0005261B" w:rsidRDefault="0061080B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08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51,475</w:t>
            </w:r>
          </w:p>
        </w:tc>
        <w:tc>
          <w:tcPr>
            <w:tcW w:w="270" w:type="dxa"/>
          </w:tcPr>
          <w:p w14:paraId="3694E662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56FB59" w14:textId="7144D568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922</w:t>
            </w:r>
          </w:p>
        </w:tc>
      </w:tr>
    </w:tbl>
    <w:p w14:paraId="55D4B1E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</w:rPr>
        <w:tab/>
      </w:r>
    </w:p>
    <w:p w14:paraId="5BB9654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</w:rPr>
        <w:tab/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05261B">
        <w:rPr>
          <w:rFonts w:ascii="Angsana New" w:hAnsi="Angsana New" w:cs="Angsana New" w:hint="cs"/>
          <w:sz w:val="30"/>
          <w:szCs w:val="30"/>
        </w:rPr>
        <w:t xml:space="preserve">30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วัน ถึง </w:t>
      </w:r>
      <w:r w:rsidRPr="0005261B">
        <w:rPr>
          <w:rFonts w:ascii="Angsana New" w:hAnsi="Angsana New" w:cs="Angsana New" w:hint="cs"/>
          <w:sz w:val="30"/>
          <w:szCs w:val="30"/>
        </w:rPr>
        <w:t xml:space="preserve">90 </w:t>
      </w:r>
      <w:r w:rsidRPr="0005261B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726FFCE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D464A7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05261B">
        <w:rPr>
          <w:rFonts w:ascii="Angsana New" w:hAnsi="Angsana New" w:cs="Angsana New" w:hint="cs"/>
          <w:b/>
          <w:bCs/>
          <w:sz w:val="30"/>
          <w:szCs w:val="30"/>
          <w:cs/>
        </w:rPr>
        <w:br w:type="page"/>
      </w:r>
    </w:p>
    <w:p w14:paraId="1CA48124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6DFB12D9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8B2DBF" w:rsidRPr="0005261B" w14:paraId="07061217" w14:textId="77777777" w:rsidTr="005340E7">
        <w:tc>
          <w:tcPr>
            <w:tcW w:w="4248" w:type="dxa"/>
          </w:tcPr>
          <w:p w14:paraId="540F07B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FA6EAB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86568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9B244C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45EE7287" w14:textId="77777777" w:rsidTr="005340E7">
        <w:tc>
          <w:tcPr>
            <w:tcW w:w="4248" w:type="dxa"/>
          </w:tcPr>
          <w:p w14:paraId="0EF0B6E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A483E5" w14:textId="445E47DC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64BDD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385D2" w14:textId="08A62DA8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C1A34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A1BA67" w14:textId="23060B36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78D290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2D3A6" w14:textId="36C55C8A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508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28A82242" w14:textId="77777777" w:rsidTr="005340E7">
        <w:tc>
          <w:tcPr>
            <w:tcW w:w="4248" w:type="dxa"/>
          </w:tcPr>
          <w:p w14:paraId="67AC7C2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F24FA6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86F" w:rsidRPr="0005261B" w14:paraId="3D8237F6" w14:textId="77777777" w:rsidTr="005340E7">
        <w:tc>
          <w:tcPr>
            <w:tcW w:w="4248" w:type="dxa"/>
          </w:tcPr>
          <w:p w14:paraId="5536FEB7" w14:textId="77777777" w:rsidR="0055086F" w:rsidRPr="0005261B" w:rsidRDefault="0055086F" w:rsidP="0055086F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วัตถุดิบ</w:t>
            </w:r>
          </w:p>
        </w:tc>
        <w:tc>
          <w:tcPr>
            <w:tcW w:w="1080" w:type="dxa"/>
          </w:tcPr>
          <w:p w14:paraId="39D689EC" w14:textId="3ABE57DA" w:rsidR="0055086F" w:rsidRPr="0005261B" w:rsidRDefault="00D8794E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37,730</w:t>
            </w:r>
          </w:p>
        </w:tc>
        <w:tc>
          <w:tcPr>
            <w:tcW w:w="270" w:type="dxa"/>
          </w:tcPr>
          <w:p w14:paraId="7675FB99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206C2" w14:textId="3E4B7643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42,001</w:t>
            </w:r>
          </w:p>
        </w:tc>
        <w:tc>
          <w:tcPr>
            <w:tcW w:w="270" w:type="dxa"/>
          </w:tcPr>
          <w:p w14:paraId="2B0A02CA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19CFB5" w14:textId="5D00CDD2" w:rsidR="0055086F" w:rsidRPr="0005261B" w:rsidRDefault="00D8794E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24,115</w:t>
            </w:r>
          </w:p>
        </w:tc>
        <w:tc>
          <w:tcPr>
            <w:tcW w:w="270" w:type="dxa"/>
          </w:tcPr>
          <w:p w14:paraId="0B4221CF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17A784" w14:textId="0507D3EC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24,816</w:t>
            </w:r>
          </w:p>
        </w:tc>
      </w:tr>
      <w:tr w:rsidR="0055086F" w:rsidRPr="0005261B" w14:paraId="3F6E8EE6" w14:textId="77777777" w:rsidTr="005340E7">
        <w:tc>
          <w:tcPr>
            <w:tcW w:w="4248" w:type="dxa"/>
          </w:tcPr>
          <w:p w14:paraId="47A9BD5F" w14:textId="77777777" w:rsidR="0055086F" w:rsidRPr="0005261B" w:rsidRDefault="0055086F" w:rsidP="0055086F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55D2D0A8" w14:textId="3A078EE3" w:rsidR="0055086F" w:rsidRPr="0005261B" w:rsidRDefault="00D8794E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19,931</w:t>
            </w:r>
          </w:p>
        </w:tc>
        <w:tc>
          <w:tcPr>
            <w:tcW w:w="270" w:type="dxa"/>
          </w:tcPr>
          <w:p w14:paraId="139BB37F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41C948" w14:textId="02F320DE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25,989</w:t>
            </w:r>
          </w:p>
        </w:tc>
        <w:tc>
          <w:tcPr>
            <w:tcW w:w="270" w:type="dxa"/>
          </w:tcPr>
          <w:p w14:paraId="11D3A733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21369" w14:textId="6517FC8F" w:rsidR="0055086F" w:rsidRPr="0005261B" w:rsidRDefault="00D8794E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13,742</w:t>
            </w:r>
          </w:p>
        </w:tc>
        <w:tc>
          <w:tcPr>
            <w:tcW w:w="270" w:type="dxa"/>
          </w:tcPr>
          <w:p w14:paraId="536F92B6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C3BC9" w14:textId="464D1228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14,972</w:t>
            </w:r>
          </w:p>
        </w:tc>
      </w:tr>
      <w:tr w:rsidR="0055086F" w:rsidRPr="0005261B" w14:paraId="6305A291" w14:textId="77777777" w:rsidTr="005340E7">
        <w:tc>
          <w:tcPr>
            <w:tcW w:w="4248" w:type="dxa"/>
          </w:tcPr>
          <w:p w14:paraId="0F6CD138" w14:textId="77777777" w:rsidR="0055086F" w:rsidRPr="0005261B" w:rsidRDefault="0055086F" w:rsidP="0055086F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สินค้าสำเร็จรูป</w:t>
            </w:r>
          </w:p>
        </w:tc>
        <w:tc>
          <w:tcPr>
            <w:tcW w:w="1080" w:type="dxa"/>
          </w:tcPr>
          <w:p w14:paraId="5CA305A4" w14:textId="753E4E9E" w:rsidR="0055086F" w:rsidRPr="0005261B" w:rsidRDefault="00D8794E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46,854</w:t>
            </w:r>
          </w:p>
        </w:tc>
        <w:tc>
          <w:tcPr>
            <w:tcW w:w="270" w:type="dxa"/>
          </w:tcPr>
          <w:p w14:paraId="751C5C89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6EC8D" w14:textId="7DAE4E92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51,111</w:t>
            </w:r>
          </w:p>
        </w:tc>
        <w:tc>
          <w:tcPr>
            <w:tcW w:w="270" w:type="dxa"/>
          </w:tcPr>
          <w:p w14:paraId="767DD5EE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4FD33" w14:textId="1D985730" w:rsidR="0055086F" w:rsidRPr="0005261B" w:rsidRDefault="00D8794E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6,195</w:t>
            </w:r>
          </w:p>
        </w:tc>
        <w:tc>
          <w:tcPr>
            <w:tcW w:w="270" w:type="dxa"/>
          </w:tcPr>
          <w:p w14:paraId="0CF2838B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AD2231" w14:textId="463AAC61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9,039</w:t>
            </w:r>
          </w:p>
        </w:tc>
      </w:tr>
      <w:tr w:rsidR="0055086F" w:rsidRPr="0005261B" w14:paraId="6E834D4D" w14:textId="77777777" w:rsidTr="005340E7">
        <w:tc>
          <w:tcPr>
            <w:tcW w:w="4248" w:type="dxa"/>
          </w:tcPr>
          <w:p w14:paraId="6A3A7CAD" w14:textId="77777777" w:rsidR="0055086F" w:rsidRPr="0005261B" w:rsidRDefault="0055086F" w:rsidP="0055086F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CDD72E" w14:textId="14FC6FB8" w:rsidR="0055086F" w:rsidRPr="0005261B" w:rsidRDefault="00D8794E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270" w:type="dxa"/>
          </w:tcPr>
          <w:p w14:paraId="53C4F3D9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CBBA80" w14:textId="339BF711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1,176</w:t>
            </w:r>
          </w:p>
        </w:tc>
        <w:tc>
          <w:tcPr>
            <w:tcW w:w="270" w:type="dxa"/>
          </w:tcPr>
          <w:p w14:paraId="33BEA534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D49A87" w14:textId="3CE63750" w:rsidR="0055086F" w:rsidRPr="0005261B" w:rsidRDefault="00D8794E" w:rsidP="00D4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270" w:type="dxa"/>
          </w:tcPr>
          <w:p w14:paraId="7E38F053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8A4B3" w14:textId="4D23BB0D" w:rsidR="0055086F" w:rsidRPr="0005261B" w:rsidRDefault="0055086F" w:rsidP="0087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5086F" w:rsidRPr="0005261B" w14:paraId="1F8FD1E3" w14:textId="77777777" w:rsidTr="005340E7">
        <w:tc>
          <w:tcPr>
            <w:tcW w:w="4248" w:type="dxa"/>
          </w:tcPr>
          <w:p w14:paraId="3E3980DA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110B07" w14:textId="63746449" w:rsidR="0055086F" w:rsidRPr="0005261B" w:rsidRDefault="00D8794E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105,425</w:t>
            </w:r>
          </w:p>
        </w:tc>
        <w:tc>
          <w:tcPr>
            <w:tcW w:w="270" w:type="dxa"/>
          </w:tcPr>
          <w:p w14:paraId="0BE0F199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A13D31" w14:textId="2BEA1004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77B56CFF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235792" w14:textId="420F6663" w:rsidR="0055086F" w:rsidRPr="0005261B" w:rsidRDefault="00D8794E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44,962</w:t>
            </w:r>
          </w:p>
        </w:tc>
        <w:tc>
          <w:tcPr>
            <w:tcW w:w="270" w:type="dxa"/>
          </w:tcPr>
          <w:p w14:paraId="14E322EE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BFC259" w14:textId="184EFBD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48,827</w:t>
            </w:r>
          </w:p>
        </w:tc>
      </w:tr>
      <w:tr w:rsidR="0055086F" w:rsidRPr="0005261B" w14:paraId="5954A048" w14:textId="77777777" w:rsidTr="005340E7">
        <w:tc>
          <w:tcPr>
            <w:tcW w:w="4248" w:type="dxa"/>
          </w:tcPr>
          <w:p w14:paraId="6B73A71C" w14:textId="6E872794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ค่าเผื่อขาดทุนจากการปรับมูลค่าสินค้า</w:t>
            </w:r>
          </w:p>
        </w:tc>
        <w:tc>
          <w:tcPr>
            <w:tcW w:w="1080" w:type="dxa"/>
          </w:tcPr>
          <w:p w14:paraId="4EDEDF79" w14:textId="51EC8B26" w:rsidR="0055086F" w:rsidRPr="0005261B" w:rsidRDefault="00D8794E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(5,764)</w:t>
            </w:r>
          </w:p>
        </w:tc>
        <w:tc>
          <w:tcPr>
            <w:tcW w:w="270" w:type="dxa"/>
          </w:tcPr>
          <w:p w14:paraId="572FFA00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6B20E" w14:textId="23FFEFD0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(4,929)</w:t>
            </w:r>
          </w:p>
        </w:tc>
        <w:tc>
          <w:tcPr>
            <w:tcW w:w="270" w:type="dxa"/>
          </w:tcPr>
          <w:p w14:paraId="3E39BE0B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C889B" w14:textId="54DC9E6F" w:rsidR="0055086F" w:rsidRPr="0005261B" w:rsidRDefault="00D4116D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(1,737)</w:t>
            </w:r>
          </w:p>
        </w:tc>
        <w:tc>
          <w:tcPr>
            <w:tcW w:w="270" w:type="dxa"/>
          </w:tcPr>
          <w:p w14:paraId="55518FA1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FEDDA" w14:textId="5396AA89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(1,476)</w:t>
            </w:r>
          </w:p>
        </w:tc>
      </w:tr>
      <w:tr w:rsidR="0055086F" w:rsidRPr="0005261B" w14:paraId="278EF38E" w14:textId="77777777" w:rsidTr="005340E7">
        <w:tc>
          <w:tcPr>
            <w:tcW w:w="4248" w:type="dxa"/>
          </w:tcPr>
          <w:p w14:paraId="1E95CD10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E8AFA8" w14:textId="1DAAD582" w:rsidR="0055086F" w:rsidRPr="0005261B" w:rsidRDefault="00D8794E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79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99,661</w:t>
            </w:r>
          </w:p>
        </w:tc>
        <w:tc>
          <w:tcPr>
            <w:tcW w:w="270" w:type="dxa"/>
          </w:tcPr>
          <w:p w14:paraId="40A7BFDC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783043" w14:textId="09077292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63E07645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261FB1" w14:textId="290E6502" w:rsidR="0055086F" w:rsidRPr="0005261B" w:rsidRDefault="00D4116D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1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43,225</w:t>
            </w:r>
          </w:p>
        </w:tc>
        <w:tc>
          <w:tcPr>
            <w:tcW w:w="270" w:type="dxa"/>
          </w:tcPr>
          <w:p w14:paraId="129A8EFD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6C308A" w14:textId="1FB6CF7B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47,351</w:t>
            </w:r>
          </w:p>
        </w:tc>
      </w:tr>
    </w:tbl>
    <w:p w14:paraId="322244C3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20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8B2DBF" w:rsidRPr="0005261B" w14:paraId="7DAAD79A" w14:textId="77777777" w:rsidTr="005340E7">
        <w:tc>
          <w:tcPr>
            <w:tcW w:w="4248" w:type="dxa"/>
          </w:tcPr>
          <w:p w14:paraId="67B4ACD4" w14:textId="77777777" w:rsidR="008B2DBF" w:rsidRPr="0005261B" w:rsidRDefault="008B2DBF" w:rsidP="0005261B">
            <w:pPr>
              <w:pStyle w:val="a"/>
              <w:tabs>
                <w:tab w:val="clear" w:pos="1080"/>
                <w:tab w:val="left" w:pos="324"/>
              </w:tabs>
              <w:ind w:left="162" w:hanging="162"/>
              <w:rPr>
                <w:rFonts w:ascii="Angsana New" w:eastAsia="Cordia New" w:hAnsi="Angsana New" w:cs="Angsana New"/>
                <w:cs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ต้นทุนของสินค้าคงเหลือที่บันทึกรวมใน</w:t>
            </w:r>
            <w:r w:rsidRPr="0005261B">
              <w:rPr>
                <w:rFonts w:ascii="Angsana New" w:eastAsia="Cordia New" w:hAnsi="Angsana New" w:cs="Angsana New" w:hint="cs"/>
                <w:lang w:val="en-US"/>
              </w:rPr>
              <w:br/>
            </w: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บัญชีต้นทุนขาย</w:t>
            </w:r>
          </w:p>
        </w:tc>
        <w:tc>
          <w:tcPr>
            <w:tcW w:w="1080" w:type="dxa"/>
          </w:tcPr>
          <w:p w14:paraId="19571F8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04D3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EF70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8467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3815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6D9F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4213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086F" w:rsidRPr="0005261B" w14:paraId="44C32319" w14:textId="77777777" w:rsidTr="005340E7">
        <w:tc>
          <w:tcPr>
            <w:tcW w:w="4248" w:type="dxa"/>
          </w:tcPr>
          <w:p w14:paraId="1E1E179F" w14:textId="77777777" w:rsidR="0055086F" w:rsidRPr="0005261B" w:rsidRDefault="0055086F" w:rsidP="0055086F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151"/>
              </w:tabs>
              <w:ind w:left="342" w:hanging="180"/>
              <w:rPr>
                <w:rFonts w:ascii="Angsana New" w:eastAsia="Cordia New" w:hAnsi="Angsana New" w:cs="Angsana New"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ต้นทุนขาย</w:t>
            </w:r>
          </w:p>
        </w:tc>
        <w:tc>
          <w:tcPr>
            <w:tcW w:w="1080" w:type="dxa"/>
          </w:tcPr>
          <w:p w14:paraId="037CFF2A" w14:textId="3B8449EB" w:rsidR="0055086F" w:rsidRPr="0005261B" w:rsidRDefault="00D4116D" w:rsidP="00D41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4116D">
              <w:rPr>
                <w:rFonts w:ascii="Angsana New" w:hAnsi="Angsana New" w:cs="Angsana New"/>
                <w:sz w:val="30"/>
                <w:szCs w:val="30"/>
              </w:rPr>
              <w:t>350,095</w:t>
            </w:r>
          </w:p>
        </w:tc>
        <w:tc>
          <w:tcPr>
            <w:tcW w:w="270" w:type="dxa"/>
          </w:tcPr>
          <w:p w14:paraId="6D559DE9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7E191" w14:textId="4580E58F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367,790</w:t>
            </w:r>
          </w:p>
        </w:tc>
        <w:tc>
          <w:tcPr>
            <w:tcW w:w="270" w:type="dxa"/>
          </w:tcPr>
          <w:p w14:paraId="45B53D22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729CD" w14:textId="16CCA614" w:rsidR="0055086F" w:rsidRPr="00D4116D" w:rsidRDefault="00D4116D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4116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294,483</w:t>
            </w:r>
          </w:p>
        </w:tc>
        <w:tc>
          <w:tcPr>
            <w:tcW w:w="270" w:type="dxa"/>
          </w:tcPr>
          <w:p w14:paraId="290B7F41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DBC07" w14:textId="097491B8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321,954</w:t>
            </w:r>
          </w:p>
        </w:tc>
      </w:tr>
      <w:tr w:rsidR="0055086F" w:rsidRPr="0005261B" w14:paraId="0B6481B9" w14:textId="77777777" w:rsidTr="005340E7">
        <w:tc>
          <w:tcPr>
            <w:tcW w:w="4248" w:type="dxa"/>
          </w:tcPr>
          <w:p w14:paraId="00B0FB4C" w14:textId="77777777" w:rsidR="008E7771" w:rsidRDefault="0055086F" w:rsidP="0055086F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151"/>
              </w:tabs>
              <w:ind w:left="342" w:hanging="180"/>
              <w:rPr>
                <w:rFonts w:ascii="Angsana New" w:eastAsia="Cordia New" w:hAnsi="Angsana New" w:cs="Angsana New"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การปรับลดมูลค่าเป็นมูลค่าสุทธิ</w:t>
            </w:r>
            <w:r w:rsidR="008E7771">
              <w:rPr>
                <w:rFonts w:ascii="Angsana New" w:eastAsia="Cordia New" w:hAnsi="Angsana New" w:cs="Angsana New" w:hint="cs"/>
                <w:cs/>
                <w:lang w:val="en-US"/>
              </w:rPr>
              <w:t xml:space="preserve">                        </w:t>
            </w:r>
          </w:p>
          <w:p w14:paraId="0D2645A9" w14:textId="0B5FFCC6" w:rsidR="0055086F" w:rsidRPr="0005261B" w:rsidRDefault="00CA016F" w:rsidP="008E7771">
            <w:pPr>
              <w:pStyle w:val="a"/>
              <w:tabs>
                <w:tab w:val="clear" w:pos="1080"/>
                <w:tab w:val="left" w:pos="151"/>
              </w:tabs>
              <w:ind w:left="342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 w:hint="cs"/>
                <w:cs/>
                <w:lang w:val="en-US"/>
              </w:rPr>
              <w:t xml:space="preserve">   </w:t>
            </w:r>
            <w:r w:rsidR="0055086F"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ที่คาดว</w:t>
            </w:r>
            <w:r w:rsidR="008E7771">
              <w:rPr>
                <w:rFonts w:ascii="Angsana New" w:eastAsia="Cordia New" w:hAnsi="Angsana New" w:cs="Angsana New" w:hint="cs"/>
                <w:cs/>
                <w:lang w:val="en-US"/>
              </w:rPr>
              <w:t>่า</w:t>
            </w:r>
            <w:r w:rsidR="0055086F"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2D3FB4" w14:textId="77777777" w:rsidR="0055086F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B4FDE27" w14:textId="675D66CA" w:rsidR="00D4116D" w:rsidRPr="0005261B" w:rsidRDefault="00D4116D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14:paraId="320A3F6F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F471F5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9" w:right="-1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C33744F" w14:textId="2DC496F3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546</w:t>
            </w:r>
          </w:p>
        </w:tc>
        <w:tc>
          <w:tcPr>
            <w:tcW w:w="270" w:type="dxa"/>
          </w:tcPr>
          <w:p w14:paraId="4D01C122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458B03" w14:textId="77777777" w:rsidR="0055086F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9E72D8B" w14:textId="211B794C" w:rsidR="00D4116D" w:rsidRPr="0005261B" w:rsidRDefault="00D4116D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14CB0DC8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40C4FA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72" w:right="-79" w:firstLine="14"/>
              <w:rPr>
                <w:rFonts w:ascii="Angsana New" w:hAnsi="Angsana New" w:cs="Angsana New"/>
                <w:sz w:val="30"/>
                <w:szCs w:val="30"/>
              </w:rPr>
            </w:pPr>
          </w:p>
          <w:p w14:paraId="40795FFF" w14:textId="6FD17153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608</w:t>
            </w:r>
          </w:p>
        </w:tc>
      </w:tr>
      <w:tr w:rsidR="0055086F" w:rsidRPr="0005261B" w14:paraId="5F0C7A93" w14:textId="77777777" w:rsidTr="005340E7">
        <w:tc>
          <w:tcPr>
            <w:tcW w:w="4248" w:type="dxa"/>
          </w:tcPr>
          <w:p w14:paraId="29D13FA5" w14:textId="422B8B69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836193" w14:textId="191D9386" w:rsidR="0055086F" w:rsidRPr="0005261B" w:rsidRDefault="00D4116D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1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350,930</w:t>
            </w:r>
          </w:p>
        </w:tc>
        <w:tc>
          <w:tcPr>
            <w:tcW w:w="270" w:type="dxa"/>
          </w:tcPr>
          <w:p w14:paraId="5A432CED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1F68D9" w14:textId="4896E58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368,336</w:t>
            </w:r>
          </w:p>
        </w:tc>
        <w:tc>
          <w:tcPr>
            <w:tcW w:w="270" w:type="dxa"/>
          </w:tcPr>
          <w:p w14:paraId="7606241F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A4AA8D" w14:textId="2E2D16F6" w:rsidR="0055086F" w:rsidRPr="0005261B" w:rsidRDefault="00D4116D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1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294,744</w:t>
            </w:r>
          </w:p>
        </w:tc>
        <w:tc>
          <w:tcPr>
            <w:tcW w:w="270" w:type="dxa"/>
          </w:tcPr>
          <w:p w14:paraId="1C2FD5A4" w14:textId="77777777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3B610" w14:textId="7466C2C5" w:rsidR="0055086F" w:rsidRPr="0005261B" w:rsidRDefault="0055086F" w:rsidP="0055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322,562</w:t>
            </w:r>
          </w:p>
        </w:tc>
      </w:tr>
    </w:tbl>
    <w:p w14:paraId="7CC72F7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rPr>
          <w:rFonts w:ascii="Angsana New" w:hAnsi="Angsana New" w:cs="Angsana New"/>
          <w:sz w:val="30"/>
          <w:szCs w:val="30"/>
          <w:cs/>
        </w:rPr>
        <w:sectPr w:rsidR="008B2DBF" w:rsidRPr="0005261B" w:rsidSect="0093430D">
          <w:headerReference w:type="default" r:id="rId14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075E9AA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4691E005" w14:textId="77777777" w:rsidR="008B2DBF" w:rsidRPr="0005261B" w:rsidRDefault="008B2DBF" w:rsidP="0005261B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4081E9E" w14:textId="268B7602" w:rsidR="004B613B" w:rsidRDefault="008B2DBF" w:rsidP="004B613B">
      <w:pPr>
        <w:tabs>
          <w:tab w:val="clear" w:pos="454"/>
          <w:tab w:val="left" w:pos="549"/>
          <w:tab w:val="left" w:pos="1431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val="th-TH"/>
        </w:rPr>
        <w:t>เงินลงทุนในบริษัท</w:t>
      </w:r>
      <w:r w:rsidRPr="0005261B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0526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ณ วันที่ </w:t>
      </w:r>
      <w:r w:rsidRPr="0005261B">
        <w:rPr>
          <w:rFonts w:ascii="Angsana New" w:hAnsi="Angsana New" w:cs="Angsana New" w:hint="cs"/>
          <w:sz w:val="30"/>
          <w:szCs w:val="30"/>
        </w:rPr>
        <w:t>31</w:t>
      </w:r>
      <w:r w:rsidRPr="000526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526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66507F" w:rsidRPr="0005261B">
        <w:rPr>
          <w:rFonts w:ascii="Angsana New" w:hAnsi="Angsana New" w:cs="Angsana New" w:hint="cs"/>
          <w:sz w:val="30"/>
          <w:szCs w:val="30"/>
        </w:rPr>
        <w:t>256</w:t>
      </w:r>
      <w:r w:rsidR="00E31647">
        <w:rPr>
          <w:rFonts w:ascii="Angsana New" w:hAnsi="Angsana New" w:cs="Angsana New"/>
          <w:sz w:val="30"/>
          <w:szCs w:val="30"/>
        </w:rPr>
        <w:t>7</w:t>
      </w:r>
      <w:r w:rsidR="0066507F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66507F" w:rsidRPr="000526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6507F" w:rsidRPr="0005261B">
        <w:rPr>
          <w:rFonts w:ascii="Angsana New" w:hAnsi="Angsana New" w:cs="Angsana New" w:hint="cs"/>
          <w:sz w:val="30"/>
          <w:szCs w:val="30"/>
        </w:rPr>
        <w:t>256</w:t>
      </w:r>
      <w:r w:rsidR="00E31647">
        <w:rPr>
          <w:rFonts w:ascii="Angsana New" w:hAnsi="Angsana New" w:cs="Angsana New"/>
          <w:sz w:val="30"/>
          <w:szCs w:val="30"/>
        </w:rPr>
        <w:t>6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สำหรับแต่ละปี </w:t>
      </w:r>
      <w:r w:rsidRPr="0005261B">
        <w:rPr>
          <w:rFonts w:ascii="Angsana New" w:hAnsi="Angsana New" w:cs="Angsana New" w:hint="cs"/>
          <w:sz w:val="30"/>
          <w:szCs w:val="30"/>
          <w:cs/>
          <w:lang w:val="th-TH"/>
        </w:rPr>
        <w:t>มีดังนี</w:t>
      </w:r>
      <w:r w:rsidR="004B613B">
        <w:rPr>
          <w:rFonts w:ascii="Angsana New" w:hAnsi="Angsana New" w:cs="Angsana New" w:hint="cs"/>
          <w:sz w:val="30"/>
          <w:szCs w:val="30"/>
          <w:cs/>
        </w:rPr>
        <w:t>้</w:t>
      </w:r>
    </w:p>
    <w:p w14:paraId="20A4BFFA" w14:textId="77777777" w:rsidR="004B613B" w:rsidRPr="004B613B" w:rsidRDefault="004B613B" w:rsidP="004B613B">
      <w:pPr>
        <w:tabs>
          <w:tab w:val="clear" w:pos="454"/>
          <w:tab w:val="left" w:pos="549"/>
          <w:tab w:val="left" w:pos="1431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1376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26"/>
        <w:gridCol w:w="1575"/>
        <w:gridCol w:w="1239"/>
        <w:gridCol w:w="724"/>
        <w:gridCol w:w="244"/>
        <w:gridCol w:w="724"/>
        <w:gridCol w:w="244"/>
        <w:gridCol w:w="921"/>
        <w:gridCol w:w="293"/>
        <w:gridCol w:w="924"/>
        <w:gridCol w:w="6"/>
        <w:gridCol w:w="238"/>
        <w:gridCol w:w="921"/>
        <w:gridCol w:w="293"/>
        <w:gridCol w:w="1081"/>
        <w:gridCol w:w="270"/>
        <w:gridCol w:w="236"/>
        <w:gridCol w:w="841"/>
        <w:gridCol w:w="278"/>
        <w:gridCol w:w="891"/>
      </w:tblGrid>
      <w:tr w:rsidR="00642D30" w:rsidRPr="0005261B" w14:paraId="189467C9" w14:textId="77777777" w:rsidTr="0016624D">
        <w:trPr>
          <w:cantSplit/>
          <w:trHeight w:val="434"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06485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D22BF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AF0D3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596A8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19A3A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D2F2D" w14:textId="03EE14D9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66BD4" w14:textId="2E015386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E3932" w14:textId="5C1376C9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745EC" w14:textId="1AC3940D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37CB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31E0B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 /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br/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D30" w:rsidRPr="0005261B" w14:paraId="4068F6F5" w14:textId="77777777" w:rsidTr="0016624D">
        <w:trPr>
          <w:cantSplit/>
          <w:trHeight w:val="430"/>
        </w:trPr>
        <w:tc>
          <w:tcPr>
            <w:tcW w:w="18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E510E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8410F" w14:textId="77777777" w:rsidR="00642D30" w:rsidRPr="0005261B" w:rsidRDefault="00642D30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48E0E" w14:textId="77777777" w:rsidR="00642D30" w:rsidRPr="0005261B" w:rsidRDefault="00642D30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69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92AED3" w14:textId="77777777" w:rsidR="00642D30" w:rsidRPr="0005261B" w:rsidRDefault="00642D30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015E2FB2" w14:textId="2249C592" w:rsidR="00642D30" w:rsidRPr="0005261B" w:rsidRDefault="00642D30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7F40A" w14:textId="5FA28227" w:rsidR="00642D30" w:rsidRPr="0005261B" w:rsidRDefault="00642D30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85E2A" w14:textId="6C0757E4" w:rsidR="00642D30" w:rsidRPr="0005261B" w:rsidRDefault="00642D30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3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40F2C5" w14:textId="71C0E278" w:rsidR="00642D30" w:rsidRPr="0005261B" w:rsidRDefault="00642D30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91ECA" w14:textId="40310ECB" w:rsidR="00642D30" w:rsidRPr="0005261B" w:rsidRDefault="00642D30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09CB" w14:textId="77777777" w:rsidR="00642D30" w:rsidRPr="0005261B" w:rsidRDefault="00642D30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857E" w14:textId="6655087F" w:rsidR="00642D30" w:rsidRPr="0005261B" w:rsidRDefault="00642D30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เงินปันผลรับสำหรับปี</w:t>
            </w:r>
          </w:p>
        </w:tc>
      </w:tr>
      <w:tr w:rsidR="00642D30" w:rsidRPr="0005261B" w14:paraId="2D44BFE4" w14:textId="77777777" w:rsidTr="0016624D">
        <w:trPr>
          <w:trHeight w:val="56"/>
        </w:trPr>
        <w:tc>
          <w:tcPr>
            <w:tcW w:w="18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6FA16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4D2BD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59811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69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74643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4564A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F50D4" w14:textId="0DBFCE91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509AA18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43AA22D9" w14:textId="6D2023C8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C3C2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DDD04" w14:textId="77777777" w:rsidR="00642D30" w:rsidRPr="0005261B" w:rsidRDefault="00642D3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228" w:rsidRPr="0005261B" w14:paraId="0B1F28FF" w14:textId="77777777" w:rsidTr="00642D30">
        <w:trPr>
          <w:trHeight w:val="430"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254B6" w14:textId="77777777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89D83" w14:textId="77777777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F8ACC" w14:textId="77777777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C96A4" w14:textId="3F22957C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BE5F2" w14:textId="77777777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162FC" w14:textId="62CB6384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F30DF" w14:textId="77777777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28DE4" w14:textId="69E379AB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A241E" w14:textId="77777777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87DE3" w14:textId="0B218D3F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26940" w14:textId="77777777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C726D" w14:textId="72363BB6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E7F97" w14:textId="77777777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17BFA" w14:textId="2CC66D9C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0189" w14:textId="77777777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A4D6" w14:textId="77777777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64D4" w14:textId="4D6CE554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16F8" w14:textId="77777777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40EF9" w14:textId="432761A3" w:rsidR="002520E0" w:rsidRPr="0005261B" w:rsidRDefault="002520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B6228" w:rsidRPr="0005261B" w14:paraId="0A4CD48F" w14:textId="77777777" w:rsidTr="00EB2178">
        <w:trPr>
          <w:trHeight w:val="430"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47D80" w14:textId="77777777" w:rsidR="003B6228" w:rsidRPr="0005261B" w:rsidRDefault="003B622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F808D" w14:textId="77777777" w:rsidR="003B6228" w:rsidRPr="0005261B" w:rsidRDefault="003B622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36E07" w14:textId="77777777" w:rsidR="003B6228" w:rsidRPr="0005261B" w:rsidRDefault="003B622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0BCFE" w14:textId="7476D680" w:rsidR="003B6228" w:rsidRPr="0005261B" w:rsidRDefault="003B622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F0376" w14:textId="77777777" w:rsidR="003B6228" w:rsidRPr="0005261B" w:rsidRDefault="003B622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9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49FA2" w14:textId="77777777" w:rsidR="003B6228" w:rsidRPr="0005261B" w:rsidRDefault="003B622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BC6" w:rsidRPr="0005261B" w14:paraId="6E1DC760" w14:textId="77777777" w:rsidTr="001822CA">
        <w:trPr>
          <w:trHeight w:val="920"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32919" w14:textId="0770447D" w:rsidR="00E74BC6" w:rsidRPr="0005261B" w:rsidRDefault="00E74BC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คินูงาว่า</w:t>
            </w:r>
            <w:r w:rsidR="006B2C7D" w:rsidRPr="0005261B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3C28E" w14:textId="77777777" w:rsidR="00E74BC6" w:rsidRPr="0005261B" w:rsidRDefault="00E74BC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</w:t>
            </w:r>
          </w:p>
          <w:p w14:paraId="02CC71F0" w14:textId="6E3510D6" w:rsidR="00E74BC6" w:rsidRPr="0005261B" w:rsidRDefault="00E74BC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ชิ้นส่วนยาง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BAD18" w14:textId="77777777" w:rsidR="00E74BC6" w:rsidRPr="0005261B" w:rsidRDefault="00E74BC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6C78AB" w14:textId="3D5638D3" w:rsidR="00E74BC6" w:rsidRPr="0005261B" w:rsidRDefault="00F21766" w:rsidP="0005261B">
            <w:pPr>
              <w:tabs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15.00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E07C4" w14:textId="77777777" w:rsidR="00E74BC6" w:rsidRPr="0005261B" w:rsidRDefault="00E74BC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5CEDA0" w14:textId="2D0D5683" w:rsidR="00E74BC6" w:rsidRPr="0005261B" w:rsidRDefault="00E74BC6" w:rsidP="0005261B">
            <w:pPr>
              <w:tabs>
                <w:tab w:val="left" w:pos="34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15.00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040B" w14:textId="77777777" w:rsidR="00E74BC6" w:rsidRPr="0005261B" w:rsidRDefault="00E74BC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48E993" w14:textId="5C76B4D0" w:rsidR="00E74BC6" w:rsidRPr="0005261B" w:rsidRDefault="00361D3C" w:rsidP="0005261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1D3C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44,027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55C21" w14:textId="77777777" w:rsidR="00E74BC6" w:rsidRPr="0005261B" w:rsidRDefault="00E74BC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1C52E1" w14:textId="4C5E6954" w:rsidR="00E74BC6" w:rsidRPr="0005261B" w:rsidRDefault="00E31647" w:rsidP="0005261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56,104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44301" w14:textId="77777777" w:rsidR="00E74BC6" w:rsidRPr="0005261B" w:rsidRDefault="00E74BC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AB38DC" w14:textId="2DE9EB2B" w:rsidR="00E74BC6" w:rsidRPr="0005261B" w:rsidRDefault="00F21766" w:rsidP="0005261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11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250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10BF1" w14:textId="77777777" w:rsidR="00E74BC6" w:rsidRPr="0005261B" w:rsidRDefault="00E74BC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23E2FB" w14:textId="2DDB5F0B" w:rsidR="00E74BC6" w:rsidRPr="0005261B" w:rsidRDefault="00E31647" w:rsidP="0005261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11,250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7AD7F" w14:textId="77777777" w:rsidR="00E74BC6" w:rsidRPr="0005261B" w:rsidRDefault="00E74BC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B3C8" w14:textId="77777777" w:rsidR="00E74BC6" w:rsidRPr="0005261B" w:rsidRDefault="00E74BC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8E6E9" w14:textId="3E737EEE" w:rsidR="00E74BC6" w:rsidRPr="00872254" w:rsidRDefault="00F21766" w:rsidP="0005261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37AA" w14:textId="77777777" w:rsidR="00E74BC6" w:rsidRPr="0005261B" w:rsidRDefault="00E74BC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71F04" w14:textId="4B70DA1E" w:rsidR="00E74BC6" w:rsidRPr="0005261B" w:rsidRDefault="00E31647" w:rsidP="0005261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19,500</w:t>
            </w:r>
          </w:p>
        </w:tc>
      </w:tr>
    </w:tbl>
    <w:p w14:paraId="735FB1CA" w14:textId="77777777" w:rsidR="008B2DBF" w:rsidRPr="0005261B" w:rsidRDefault="008B2DBF" w:rsidP="0005261B">
      <w:pPr>
        <w:spacing w:line="240" w:lineRule="auto"/>
        <w:ind w:right="14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9349A4E" w14:textId="77777777" w:rsidR="008B2DBF" w:rsidRPr="0005261B" w:rsidRDefault="008B2DBF" w:rsidP="0005261B">
      <w:pPr>
        <w:tabs>
          <w:tab w:val="clear" w:pos="454"/>
          <w:tab w:val="left" w:pos="549"/>
        </w:tabs>
        <w:spacing w:line="240" w:lineRule="auto"/>
        <w:ind w:left="540"/>
        <w:jc w:val="thaiDistribute"/>
        <w:rPr>
          <w:rFonts w:ascii="Angsana New" w:hAnsi="Angsana New" w:cs="Angsana New"/>
          <w:spacing w:val="-6"/>
          <w:sz w:val="30"/>
          <w:szCs w:val="30"/>
          <w:lang w:val="th-TH"/>
        </w:rPr>
      </w:pPr>
      <w:r w:rsidRPr="0005261B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ab/>
        <w:t>บริษัทร่วมจดทะเบียนจัดตั้งและดำเนินธุรกิจในประเทศไทย</w:t>
      </w:r>
      <w:r w:rsidRPr="0005261B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ab/>
      </w:r>
    </w:p>
    <w:p w14:paraId="321068FF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3A98BD21" w14:textId="77777777" w:rsidR="008B2DBF" w:rsidRPr="0005261B" w:rsidRDefault="008B2DBF" w:rsidP="0005261B">
      <w:pPr>
        <w:tabs>
          <w:tab w:val="clear" w:pos="454"/>
          <w:tab w:val="left" w:pos="549"/>
        </w:tabs>
        <w:spacing w:line="240" w:lineRule="auto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05261B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09C6133" w14:textId="77777777" w:rsidR="008B2DBF" w:rsidRPr="0005261B" w:rsidRDefault="008B2DBF" w:rsidP="0005261B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5A499C92" w14:textId="77777777" w:rsidR="008B2DBF" w:rsidRPr="0005261B" w:rsidRDefault="008B2DBF" w:rsidP="0005261B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  <w:sectPr w:rsidR="008B2DBF" w:rsidRPr="0005261B" w:rsidSect="0093430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5086BF9" w14:textId="134F2A7C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นี้</w:t>
      </w:r>
    </w:p>
    <w:p w14:paraId="3F230E9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468" w:tblpY="-9"/>
        <w:tblOverlap w:val="never"/>
        <w:tblW w:w="9251" w:type="dxa"/>
        <w:tblLook w:val="04A0" w:firstRow="1" w:lastRow="0" w:firstColumn="1" w:lastColumn="0" w:noHBand="0" w:noVBand="1"/>
      </w:tblPr>
      <w:tblGrid>
        <w:gridCol w:w="6339"/>
        <w:gridCol w:w="244"/>
        <w:gridCol w:w="1279"/>
        <w:gridCol w:w="233"/>
        <w:gridCol w:w="1156"/>
      </w:tblGrid>
      <w:tr w:rsidR="008B2DBF" w:rsidRPr="0005261B" w14:paraId="0AC834F2" w14:textId="77777777" w:rsidTr="00E31647">
        <w:trPr>
          <w:trHeight w:val="440"/>
          <w:tblHeader/>
        </w:trPr>
        <w:tc>
          <w:tcPr>
            <w:tcW w:w="6339" w:type="dxa"/>
            <w:shd w:val="clear" w:color="auto" w:fill="auto"/>
          </w:tcPr>
          <w:p w14:paraId="3EF4911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76F53C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8" w:type="dxa"/>
            <w:gridSpan w:val="3"/>
            <w:shd w:val="clear" w:color="auto" w:fill="auto"/>
          </w:tcPr>
          <w:p w14:paraId="14EE087C" w14:textId="77777777" w:rsidR="008B2DBF" w:rsidRPr="0005261B" w:rsidRDefault="008B2DBF" w:rsidP="0005261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บริษัท คินูงาว่า (ไทยแลนด์) จำกัด</w:t>
            </w:r>
          </w:p>
        </w:tc>
      </w:tr>
      <w:tr w:rsidR="008B2DBF" w:rsidRPr="0005261B" w14:paraId="3C38AE30" w14:textId="77777777" w:rsidTr="00E31647">
        <w:trPr>
          <w:tblHeader/>
        </w:trPr>
        <w:tc>
          <w:tcPr>
            <w:tcW w:w="6339" w:type="dxa"/>
            <w:shd w:val="clear" w:color="auto" w:fill="auto"/>
          </w:tcPr>
          <w:p w14:paraId="3DA3EEB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509FBA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7B075A2D" w14:textId="3DF0646D" w:rsidR="008B2DBF" w:rsidRPr="0005261B" w:rsidRDefault="0066507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3" w:type="dxa"/>
            <w:shd w:val="clear" w:color="auto" w:fill="auto"/>
          </w:tcPr>
          <w:p w14:paraId="641B78D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CF8B4B1" w14:textId="7F27C9AB" w:rsidR="008B2DBF" w:rsidRPr="0005261B" w:rsidRDefault="0066507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02006CFA" w14:textId="77777777" w:rsidTr="00E31647">
        <w:trPr>
          <w:trHeight w:val="422"/>
          <w:tblHeader/>
        </w:trPr>
        <w:tc>
          <w:tcPr>
            <w:tcW w:w="6339" w:type="dxa"/>
            <w:shd w:val="clear" w:color="auto" w:fill="auto"/>
          </w:tcPr>
          <w:p w14:paraId="657F30A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B79EF2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8" w:type="dxa"/>
            <w:gridSpan w:val="3"/>
            <w:shd w:val="clear" w:color="auto" w:fill="auto"/>
          </w:tcPr>
          <w:p w14:paraId="6FD964E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</w:tabs>
              <w:spacing w:line="240" w:lineRule="auto"/>
              <w:ind w:left="-6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31647" w:rsidRPr="0005261B" w14:paraId="4B05BEDD" w14:textId="77777777" w:rsidTr="00E31647">
        <w:trPr>
          <w:trHeight w:val="422"/>
        </w:trPr>
        <w:tc>
          <w:tcPr>
            <w:tcW w:w="6339" w:type="dxa"/>
            <w:shd w:val="clear" w:color="auto" w:fill="auto"/>
          </w:tcPr>
          <w:p w14:paraId="656166E5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44" w:type="dxa"/>
            <w:shd w:val="clear" w:color="auto" w:fill="auto"/>
          </w:tcPr>
          <w:p w14:paraId="64B5423F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18BB60AD" w14:textId="4C5C1879" w:rsidR="00E31647" w:rsidRPr="0005261B" w:rsidRDefault="0088506E" w:rsidP="00E316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354,947</w:t>
            </w:r>
          </w:p>
        </w:tc>
        <w:tc>
          <w:tcPr>
            <w:tcW w:w="233" w:type="dxa"/>
            <w:shd w:val="clear" w:color="auto" w:fill="auto"/>
          </w:tcPr>
          <w:p w14:paraId="67789500" w14:textId="77777777" w:rsidR="00E31647" w:rsidRPr="0005261B" w:rsidRDefault="00E31647" w:rsidP="00E3164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7F91E22" w14:textId="1A8FE252" w:rsidR="00E31647" w:rsidRPr="0005261B" w:rsidRDefault="00E31647" w:rsidP="00E3164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398,846</w:t>
            </w:r>
          </w:p>
        </w:tc>
      </w:tr>
      <w:tr w:rsidR="00E31647" w:rsidRPr="0005261B" w14:paraId="1B1F20B3" w14:textId="77777777" w:rsidTr="00E31647">
        <w:tc>
          <w:tcPr>
            <w:tcW w:w="6339" w:type="dxa"/>
            <w:shd w:val="clear" w:color="auto" w:fill="auto"/>
          </w:tcPr>
          <w:p w14:paraId="36780D30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44" w:type="dxa"/>
            <w:shd w:val="clear" w:color="auto" w:fill="auto"/>
          </w:tcPr>
          <w:p w14:paraId="369EA94E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7FD1D805" w14:textId="3E168B5C" w:rsidR="00E31647" w:rsidRPr="0005261B" w:rsidRDefault="0088506E" w:rsidP="00E316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19,585</w:t>
            </w:r>
          </w:p>
        </w:tc>
        <w:tc>
          <w:tcPr>
            <w:tcW w:w="233" w:type="dxa"/>
            <w:shd w:val="clear" w:color="auto" w:fill="auto"/>
          </w:tcPr>
          <w:p w14:paraId="30592AFC" w14:textId="77777777" w:rsidR="00E31647" w:rsidRPr="0005261B" w:rsidRDefault="00E31647" w:rsidP="00E3164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7D2C010" w14:textId="5C549452" w:rsidR="00E31647" w:rsidRPr="0005261B" w:rsidRDefault="00E31647" w:rsidP="00E3164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22,473</w:t>
            </w:r>
          </w:p>
        </w:tc>
      </w:tr>
      <w:tr w:rsidR="00E31647" w:rsidRPr="0005261B" w14:paraId="25373021" w14:textId="77777777" w:rsidTr="00E31647">
        <w:tc>
          <w:tcPr>
            <w:tcW w:w="6339" w:type="dxa"/>
            <w:shd w:val="clear" w:color="auto" w:fill="auto"/>
          </w:tcPr>
          <w:p w14:paraId="49F69696" w14:textId="59F76B99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shd w:val="clear" w:color="auto" w:fill="auto"/>
          </w:tcPr>
          <w:p w14:paraId="13FBC24D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3C59B43A" w14:textId="189D04F3" w:rsidR="00E31647" w:rsidRPr="0005261B" w:rsidRDefault="0088506E" w:rsidP="0087225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863EE02" w14:textId="77777777" w:rsidR="00E31647" w:rsidRPr="0005261B" w:rsidRDefault="00E31647" w:rsidP="00E3164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CAEB3DF" w14:textId="0CD6BE20" w:rsidR="00E31647" w:rsidRPr="0005261B" w:rsidRDefault="00E31647" w:rsidP="00E3164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213</w:t>
            </w:r>
          </w:p>
        </w:tc>
      </w:tr>
      <w:tr w:rsidR="00E31647" w:rsidRPr="0005261B" w14:paraId="01590308" w14:textId="77777777" w:rsidTr="00E31647">
        <w:tc>
          <w:tcPr>
            <w:tcW w:w="6339" w:type="dxa"/>
            <w:shd w:val="clear" w:color="auto" w:fill="auto"/>
          </w:tcPr>
          <w:p w14:paraId="082CE266" w14:textId="77777777" w:rsidR="00E31647" w:rsidRPr="0005261B" w:rsidRDefault="00E31647" w:rsidP="00E3164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CF628AA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2D1C8" w14:textId="52C0A5E1" w:rsidR="00E31647" w:rsidRPr="0005261B" w:rsidRDefault="00C234F2" w:rsidP="00E316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19,585</w:t>
            </w:r>
          </w:p>
        </w:tc>
        <w:tc>
          <w:tcPr>
            <w:tcW w:w="233" w:type="dxa"/>
            <w:shd w:val="clear" w:color="auto" w:fill="auto"/>
          </w:tcPr>
          <w:p w14:paraId="17B6BF33" w14:textId="77777777" w:rsidR="00E31647" w:rsidRPr="0005261B" w:rsidRDefault="00E31647" w:rsidP="00E3164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1BD53" w14:textId="1DF12CB2" w:rsidR="00E31647" w:rsidRPr="0005261B" w:rsidRDefault="00E31647" w:rsidP="00E3164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22,686</w:t>
            </w:r>
          </w:p>
        </w:tc>
      </w:tr>
      <w:tr w:rsidR="00E31647" w:rsidRPr="0005261B" w14:paraId="16937F58" w14:textId="77777777" w:rsidTr="00E31647">
        <w:tc>
          <w:tcPr>
            <w:tcW w:w="6339" w:type="dxa"/>
            <w:shd w:val="clear" w:color="auto" w:fill="auto"/>
          </w:tcPr>
          <w:p w14:paraId="4ED5F045" w14:textId="77777777" w:rsidR="00E31647" w:rsidRPr="0005261B" w:rsidRDefault="00E31647" w:rsidP="00E31647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244" w:type="dxa"/>
            <w:shd w:val="clear" w:color="auto" w:fill="auto"/>
          </w:tcPr>
          <w:p w14:paraId="006F60E9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4BE5816B" w14:textId="1A16FBD9" w:rsidR="00E31647" w:rsidRPr="0005261B" w:rsidRDefault="00C234F2" w:rsidP="00E316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  <w:lang w:val="en-US"/>
              </w:rPr>
              <w:t>2,938</w:t>
            </w:r>
          </w:p>
        </w:tc>
        <w:tc>
          <w:tcPr>
            <w:tcW w:w="233" w:type="dxa"/>
            <w:shd w:val="clear" w:color="auto" w:fill="auto"/>
          </w:tcPr>
          <w:p w14:paraId="3EA2B73F" w14:textId="77777777" w:rsidR="00E31647" w:rsidRPr="0005261B" w:rsidRDefault="00E31647" w:rsidP="00E31647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35CB4DF" w14:textId="387414D7" w:rsidR="00E31647" w:rsidRPr="0005261B" w:rsidRDefault="00E31647" w:rsidP="00E3164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3,403</w:t>
            </w:r>
          </w:p>
        </w:tc>
      </w:tr>
      <w:tr w:rsidR="00EB2322" w:rsidRPr="0005261B" w14:paraId="182099AE" w14:textId="77777777" w:rsidTr="00E31647">
        <w:tc>
          <w:tcPr>
            <w:tcW w:w="6339" w:type="dxa"/>
            <w:shd w:val="clear" w:color="auto" w:fill="auto"/>
            <w:vAlign w:val="bottom"/>
          </w:tcPr>
          <w:p w14:paraId="33890C84" w14:textId="77777777" w:rsidR="00EB2322" w:rsidRPr="0005261B" w:rsidRDefault="00EB2322" w:rsidP="0005261B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downstream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>(ขายสินทรัพย์ให้แก่บริษัทร่วม)</w:t>
            </w:r>
          </w:p>
        </w:tc>
        <w:tc>
          <w:tcPr>
            <w:tcW w:w="244" w:type="dxa"/>
            <w:shd w:val="clear" w:color="auto" w:fill="auto"/>
          </w:tcPr>
          <w:p w14:paraId="2BB1EA9D" w14:textId="77777777" w:rsidR="00EB2322" w:rsidRPr="0005261B" w:rsidRDefault="00EB232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6B4C7B0E" w14:textId="77777777" w:rsidR="00EB2322" w:rsidRDefault="00EB2322" w:rsidP="0005261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7FECC41" w14:textId="7753A747" w:rsidR="00C234F2" w:rsidRPr="0005261B" w:rsidRDefault="00361D3C" w:rsidP="0005261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33" w:type="dxa"/>
            <w:shd w:val="clear" w:color="auto" w:fill="auto"/>
          </w:tcPr>
          <w:p w14:paraId="24EE94A9" w14:textId="77777777" w:rsidR="00EB2322" w:rsidRPr="0005261B" w:rsidRDefault="00EB2322" w:rsidP="0005261B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C16F5C6" w14:textId="77777777" w:rsidR="00EB2322" w:rsidRPr="0005261B" w:rsidRDefault="00EB2322" w:rsidP="0005261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C3C15E4" w14:textId="4C348D21" w:rsidR="00EB2322" w:rsidRPr="0005261B" w:rsidRDefault="00E31647" w:rsidP="007A2C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</w:tr>
      <w:tr w:rsidR="00EB2322" w:rsidRPr="0005261B" w14:paraId="767D0D3B" w14:textId="77777777" w:rsidTr="00E31647">
        <w:tc>
          <w:tcPr>
            <w:tcW w:w="6339" w:type="dxa"/>
            <w:shd w:val="clear" w:color="auto" w:fill="auto"/>
          </w:tcPr>
          <w:p w14:paraId="35B4777C" w14:textId="77777777" w:rsidR="00EB2322" w:rsidRPr="0005261B" w:rsidRDefault="00EB2322" w:rsidP="0005261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244" w:type="dxa"/>
            <w:shd w:val="clear" w:color="auto" w:fill="auto"/>
          </w:tcPr>
          <w:p w14:paraId="6758B0A1" w14:textId="77777777" w:rsidR="00EB2322" w:rsidRPr="0005261B" w:rsidRDefault="00EB232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CEF7F" w14:textId="0CE31459" w:rsidR="00EB2322" w:rsidRPr="0005261B" w:rsidRDefault="00C234F2" w:rsidP="0005261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</w:t>
            </w:r>
            <w:r w:rsidR="00361D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33" w:type="dxa"/>
            <w:shd w:val="clear" w:color="auto" w:fill="auto"/>
          </w:tcPr>
          <w:p w14:paraId="63FCC143" w14:textId="77777777" w:rsidR="00EB2322" w:rsidRPr="0005261B" w:rsidRDefault="00EB2322" w:rsidP="0005261B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F1748" w14:textId="68C79A0C" w:rsidR="00EB2322" w:rsidRPr="0005261B" w:rsidRDefault="00EB2322" w:rsidP="00052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</w:t>
            </w:r>
            <w:r w:rsidR="00E316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429</w:t>
            </w:r>
          </w:p>
        </w:tc>
      </w:tr>
      <w:tr w:rsidR="00EB2322" w:rsidRPr="0005261B" w14:paraId="0293158A" w14:textId="77777777" w:rsidTr="00E31647">
        <w:tc>
          <w:tcPr>
            <w:tcW w:w="6339" w:type="dxa"/>
            <w:shd w:val="clear" w:color="auto" w:fill="auto"/>
          </w:tcPr>
          <w:p w14:paraId="747F23C5" w14:textId="2DC80883" w:rsidR="00EB2322" w:rsidRPr="0005261B" w:rsidRDefault="00B109E0" w:rsidP="0005261B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เงินปันผลรับจากบริษัทร่วมสำหรับปี</w:t>
            </w:r>
          </w:p>
        </w:tc>
        <w:tc>
          <w:tcPr>
            <w:tcW w:w="244" w:type="dxa"/>
            <w:shd w:val="clear" w:color="auto" w:fill="auto"/>
          </w:tcPr>
          <w:p w14:paraId="4C8C4576" w14:textId="77777777" w:rsidR="00EB2322" w:rsidRPr="0005261B" w:rsidRDefault="00EB232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3C519450" w14:textId="42DFCF46" w:rsidR="00EB2322" w:rsidRPr="0005261B" w:rsidRDefault="00C234F2" w:rsidP="0005261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  <w:tc>
          <w:tcPr>
            <w:tcW w:w="233" w:type="dxa"/>
            <w:shd w:val="clear" w:color="auto" w:fill="auto"/>
          </w:tcPr>
          <w:p w14:paraId="20B38FBD" w14:textId="77777777" w:rsidR="00EB2322" w:rsidRPr="0005261B" w:rsidRDefault="00EB2322" w:rsidP="0005261B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39E14DD" w14:textId="56C9C16E" w:rsidR="00EB2322" w:rsidRPr="0005261B" w:rsidRDefault="00E31647" w:rsidP="00E3164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</w:t>
            </w:r>
            <w:r w:rsidRPr="00E316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B109E0" w:rsidRPr="0005261B" w14:paraId="75E0FFBE" w14:textId="77777777" w:rsidTr="00E31647">
        <w:tc>
          <w:tcPr>
            <w:tcW w:w="6339" w:type="dxa"/>
            <w:shd w:val="clear" w:color="auto" w:fill="auto"/>
          </w:tcPr>
          <w:p w14:paraId="5E22D811" w14:textId="77777777" w:rsidR="00B109E0" w:rsidRPr="0005261B" w:rsidRDefault="00B109E0" w:rsidP="0005261B">
            <w:pPr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9C7DE03" w14:textId="77777777" w:rsidR="00B109E0" w:rsidRPr="0005261B" w:rsidRDefault="00B109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039D1121" w14:textId="77777777" w:rsidR="00B109E0" w:rsidRPr="0005261B" w:rsidRDefault="00B109E0" w:rsidP="0005261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BA6D22A" w14:textId="77777777" w:rsidR="00B109E0" w:rsidRPr="0005261B" w:rsidRDefault="00B109E0" w:rsidP="0005261B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9D9716C" w14:textId="77777777" w:rsidR="00B109E0" w:rsidRPr="0005261B" w:rsidRDefault="00B109E0" w:rsidP="00052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1647" w:rsidRPr="0005261B" w14:paraId="23738614" w14:textId="77777777" w:rsidTr="00E31647">
        <w:tc>
          <w:tcPr>
            <w:tcW w:w="6339" w:type="dxa"/>
            <w:shd w:val="clear" w:color="auto" w:fill="auto"/>
          </w:tcPr>
          <w:p w14:paraId="5FAE0BE6" w14:textId="77777777" w:rsidR="00E31647" w:rsidRPr="0005261B" w:rsidRDefault="00E31647" w:rsidP="00E31647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44" w:type="dxa"/>
            <w:shd w:val="clear" w:color="auto" w:fill="auto"/>
          </w:tcPr>
          <w:p w14:paraId="330B5C50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55E126CD" w14:textId="32CA4F3B" w:rsidR="00E31647" w:rsidRPr="0005261B" w:rsidRDefault="00C234F2" w:rsidP="0087225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</w:rPr>
              <w:t>312,123</w:t>
            </w:r>
          </w:p>
        </w:tc>
        <w:tc>
          <w:tcPr>
            <w:tcW w:w="233" w:type="dxa"/>
            <w:shd w:val="clear" w:color="auto" w:fill="auto"/>
          </w:tcPr>
          <w:p w14:paraId="399A7A16" w14:textId="77777777" w:rsidR="00E31647" w:rsidRPr="0005261B" w:rsidRDefault="00E31647" w:rsidP="00E3164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64A823E" w14:textId="20379AEF" w:rsidR="00E31647" w:rsidRPr="0005261B" w:rsidRDefault="00E31647" w:rsidP="0087225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370,587</w:t>
            </w:r>
          </w:p>
        </w:tc>
      </w:tr>
      <w:tr w:rsidR="00E31647" w:rsidRPr="0005261B" w14:paraId="1A6FE42D" w14:textId="77777777" w:rsidTr="00E31647">
        <w:tc>
          <w:tcPr>
            <w:tcW w:w="6339" w:type="dxa"/>
            <w:shd w:val="clear" w:color="auto" w:fill="auto"/>
          </w:tcPr>
          <w:p w14:paraId="21EB62FE" w14:textId="77777777" w:rsidR="00E31647" w:rsidRPr="0005261B" w:rsidRDefault="00E31647" w:rsidP="00E31647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4" w:type="dxa"/>
            <w:shd w:val="clear" w:color="auto" w:fill="auto"/>
          </w:tcPr>
          <w:p w14:paraId="5E4166D0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0E1230C7" w14:textId="1623C21B" w:rsidR="00E31647" w:rsidRPr="0005261B" w:rsidRDefault="00C234F2" w:rsidP="00E316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</w:rPr>
              <w:t>58,750</w:t>
            </w:r>
          </w:p>
        </w:tc>
        <w:tc>
          <w:tcPr>
            <w:tcW w:w="233" w:type="dxa"/>
            <w:shd w:val="clear" w:color="auto" w:fill="auto"/>
          </w:tcPr>
          <w:p w14:paraId="6AE5F564" w14:textId="77777777" w:rsidR="00E31647" w:rsidRPr="0005261B" w:rsidRDefault="00E31647" w:rsidP="00E3164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303F8E3" w14:textId="7092B825" w:rsidR="00E31647" w:rsidRPr="0005261B" w:rsidRDefault="00E31647" w:rsidP="00E3164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84,260</w:t>
            </w:r>
          </w:p>
        </w:tc>
      </w:tr>
      <w:tr w:rsidR="00E31647" w:rsidRPr="0005261B" w14:paraId="7DC9D07B" w14:textId="77777777" w:rsidTr="00E31647">
        <w:tc>
          <w:tcPr>
            <w:tcW w:w="6339" w:type="dxa"/>
            <w:shd w:val="clear" w:color="auto" w:fill="auto"/>
          </w:tcPr>
          <w:p w14:paraId="51913F4E" w14:textId="77777777" w:rsidR="00E31647" w:rsidRPr="0005261B" w:rsidRDefault="00E31647" w:rsidP="00E31647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44" w:type="dxa"/>
            <w:shd w:val="clear" w:color="auto" w:fill="auto"/>
          </w:tcPr>
          <w:p w14:paraId="4C366C93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5EF02A0D" w14:textId="5D579936" w:rsidR="00E31647" w:rsidRPr="0005261B" w:rsidRDefault="00C234F2" w:rsidP="00E316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</w:rPr>
              <w:t>(63,519)</w:t>
            </w:r>
          </w:p>
        </w:tc>
        <w:tc>
          <w:tcPr>
            <w:tcW w:w="233" w:type="dxa"/>
            <w:shd w:val="clear" w:color="auto" w:fill="auto"/>
          </w:tcPr>
          <w:p w14:paraId="3E8A2F15" w14:textId="77777777" w:rsidR="00E31647" w:rsidRPr="0005261B" w:rsidRDefault="00E31647" w:rsidP="00E3164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63D03DB" w14:textId="2F82D79F" w:rsidR="00E31647" w:rsidRPr="0005261B" w:rsidRDefault="00E31647" w:rsidP="00E3164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(68,090)</w:t>
            </w:r>
          </w:p>
        </w:tc>
      </w:tr>
      <w:tr w:rsidR="00E31647" w:rsidRPr="0005261B" w14:paraId="19F6AFFC" w14:textId="77777777" w:rsidTr="00E31647">
        <w:tc>
          <w:tcPr>
            <w:tcW w:w="6339" w:type="dxa"/>
            <w:shd w:val="clear" w:color="auto" w:fill="auto"/>
          </w:tcPr>
          <w:p w14:paraId="424FFC6A" w14:textId="77777777" w:rsidR="00E31647" w:rsidRPr="0005261B" w:rsidRDefault="00E31647" w:rsidP="00E31647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44" w:type="dxa"/>
            <w:shd w:val="clear" w:color="auto" w:fill="auto"/>
          </w:tcPr>
          <w:p w14:paraId="1193408F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59205D74" w14:textId="7C95F506" w:rsidR="00E31647" w:rsidRPr="0005261B" w:rsidRDefault="00C234F2" w:rsidP="00E316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</w:rPr>
              <w:t>(13,610)</w:t>
            </w:r>
          </w:p>
        </w:tc>
        <w:tc>
          <w:tcPr>
            <w:tcW w:w="233" w:type="dxa"/>
            <w:shd w:val="clear" w:color="auto" w:fill="auto"/>
          </w:tcPr>
          <w:p w14:paraId="49AE0B20" w14:textId="77777777" w:rsidR="00E31647" w:rsidRPr="0005261B" w:rsidRDefault="00E31647" w:rsidP="00E3164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4ED9840" w14:textId="37C8B70F" w:rsidR="00E31647" w:rsidRPr="0005261B" w:rsidRDefault="00E31647" w:rsidP="00E3164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(12,598)</w:t>
            </w:r>
          </w:p>
        </w:tc>
      </w:tr>
      <w:tr w:rsidR="00E31647" w:rsidRPr="0005261B" w14:paraId="06B449B5" w14:textId="77777777" w:rsidTr="00E31647">
        <w:tc>
          <w:tcPr>
            <w:tcW w:w="6339" w:type="dxa"/>
            <w:shd w:val="clear" w:color="auto" w:fill="auto"/>
          </w:tcPr>
          <w:p w14:paraId="27CA1D22" w14:textId="77777777" w:rsidR="00E31647" w:rsidRPr="0005261B" w:rsidRDefault="00E31647" w:rsidP="00E3164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100)</w:t>
            </w:r>
          </w:p>
        </w:tc>
        <w:tc>
          <w:tcPr>
            <w:tcW w:w="244" w:type="dxa"/>
            <w:shd w:val="clear" w:color="auto" w:fill="auto"/>
          </w:tcPr>
          <w:p w14:paraId="0FCC58E0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53B5" w14:textId="2DFA0D28" w:rsidR="00E31647" w:rsidRPr="0005261B" w:rsidRDefault="00C234F2" w:rsidP="00E316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  <w:lang w:bidi="th-TH"/>
              </w:rPr>
              <w:t>293,744</w:t>
            </w:r>
          </w:p>
        </w:tc>
        <w:tc>
          <w:tcPr>
            <w:tcW w:w="233" w:type="dxa"/>
            <w:shd w:val="clear" w:color="auto" w:fill="auto"/>
          </w:tcPr>
          <w:p w14:paraId="48EA016C" w14:textId="77777777" w:rsidR="00E31647" w:rsidRPr="0005261B" w:rsidRDefault="00E31647" w:rsidP="00E31647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56EB0" w14:textId="310297CF" w:rsidR="00E31647" w:rsidRPr="0005261B" w:rsidRDefault="00E31647" w:rsidP="00E3164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374,159</w:t>
            </w:r>
          </w:p>
        </w:tc>
      </w:tr>
      <w:tr w:rsidR="00E31647" w:rsidRPr="0005261B" w14:paraId="7AAC181E" w14:textId="77777777" w:rsidTr="00E31647">
        <w:tc>
          <w:tcPr>
            <w:tcW w:w="6339" w:type="dxa"/>
            <w:shd w:val="clear" w:color="auto" w:fill="auto"/>
          </w:tcPr>
          <w:p w14:paraId="4D7C4A38" w14:textId="77777777" w:rsidR="00E31647" w:rsidRPr="0005261B" w:rsidRDefault="00E31647" w:rsidP="00E3164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44" w:type="dxa"/>
            <w:shd w:val="clear" w:color="auto" w:fill="auto"/>
          </w:tcPr>
          <w:p w14:paraId="3438194A" w14:textId="77777777" w:rsidR="00E31647" w:rsidRPr="0005261B" w:rsidRDefault="00E31647" w:rsidP="00E3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672F08A4" w14:textId="6C2622A7" w:rsidR="00E31647" w:rsidRPr="0005261B" w:rsidRDefault="00C234F2" w:rsidP="00E3164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44,062</w:t>
            </w:r>
          </w:p>
        </w:tc>
        <w:tc>
          <w:tcPr>
            <w:tcW w:w="233" w:type="dxa"/>
            <w:shd w:val="clear" w:color="auto" w:fill="auto"/>
          </w:tcPr>
          <w:p w14:paraId="126B76D7" w14:textId="77777777" w:rsidR="00E31647" w:rsidRPr="0005261B" w:rsidRDefault="00E31647" w:rsidP="00E31647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3FBAC1DD" w14:textId="06C7AF69" w:rsidR="00E31647" w:rsidRPr="0005261B" w:rsidRDefault="00E31647" w:rsidP="00E3164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56,124</w:t>
            </w:r>
          </w:p>
        </w:tc>
      </w:tr>
      <w:tr w:rsidR="00EB2322" w:rsidRPr="0005261B" w14:paraId="42E475C6" w14:textId="77777777" w:rsidTr="00E31647">
        <w:tc>
          <w:tcPr>
            <w:tcW w:w="6339" w:type="dxa"/>
            <w:shd w:val="clear" w:color="auto" w:fill="auto"/>
            <w:vAlign w:val="bottom"/>
          </w:tcPr>
          <w:p w14:paraId="37263920" w14:textId="77777777" w:rsidR="00EB2322" w:rsidRPr="0005261B" w:rsidRDefault="00EB2322" w:rsidP="0005261B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downstream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(ขายสินทรัพย์ให้แก่บริษัทร่วม)</w:t>
            </w:r>
          </w:p>
        </w:tc>
        <w:tc>
          <w:tcPr>
            <w:tcW w:w="244" w:type="dxa"/>
            <w:shd w:val="clear" w:color="auto" w:fill="auto"/>
          </w:tcPr>
          <w:p w14:paraId="506A4EC6" w14:textId="77777777" w:rsidR="00EB2322" w:rsidRPr="0005261B" w:rsidRDefault="00EB232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7338C11" w14:textId="77777777" w:rsidR="00EB2322" w:rsidRDefault="00EB2322" w:rsidP="0005261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  <w:p w14:paraId="1CFFE85E" w14:textId="551F5441" w:rsidR="00C234F2" w:rsidRPr="0005261B" w:rsidRDefault="00361D3C" w:rsidP="0005261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34F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082184C" w14:textId="77777777" w:rsidR="00EB2322" w:rsidRPr="0005261B" w:rsidRDefault="00EB2322" w:rsidP="0005261B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74083EB" w14:textId="77777777" w:rsidR="00EB2322" w:rsidRPr="0005261B" w:rsidRDefault="00EB2322" w:rsidP="0005261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  <w:p w14:paraId="7FD253C4" w14:textId="47C0711F" w:rsidR="00EB2322" w:rsidRPr="0005261B" w:rsidRDefault="00EB2322" w:rsidP="00052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EB2322" w:rsidRPr="0005261B" w14:paraId="21C84905" w14:textId="77777777" w:rsidTr="00E31647">
        <w:tc>
          <w:tcPr>
            <w:tcW w:w="6339" w:type="dxa"/>
            <w:shd w:val="clear" w:color="auto" w:fill="auto"/>
          </w:tcPr>
          <w:p w14:paraId="5186F23D" w14:textId="77777777" w:rsidR="00EB2322" w:rsidRPr="0005261B" w:rsidRDefault="00EB2322" w:rsidP="0005261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44" w:type="dxa"/>
            <w:shd w:val="clear" w:color="auto" w:fill="auto"/>
          </w:tcPr>
          <w:p w14:paraId="4107E8AC" w14:textId="77777777" w:rsidR="00EB2322" w:rsidRPr="0005261B" w:rsidRDefault="00EB232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5F881" w14:textId="587B9E40" w:rsidR="00EB2322" w:rsidRPr="0005261B" w:rsidRDefault="00C234F2" w:rsidP="0005261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44,0</w:t>
            </w:r>
            <w:r w:rsidR="00361D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33" w:type="dxa"/>
            <w:shd w:val="clear" w:color="auto" w:fill="auto"/>
          </w:tcPr>
          <w:p w14:paraId="33CB6DE4" w14:textId="77777777" w:rsidR="00EB2322" w:rsidRPr="0005261B" w:rsidRDefault="00EB2322" w:rsidP="0005261B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3956D" w14:textId="17A30CCE" w:rsidR="00EB2322" w:rsidRPr="0005261B" w:rsidRDefault="00E31647" w:rsidP="00052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56,104</w:t>
            </w:r>
          </w:p>
        </w:tc>
      </w:tr>
    </w:tbl>
    <w:p w14:paraId="1BA6172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DD371A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rPr>
          <w:rFonts w:ascii="Angsana New" w:hAnsi="Angsana New" w:cs="Angsana New"/>
        </w:rPr>
        <w:sectPr w:rsidR="008B2DBF" w:rsidRPr="0005261B" w:rsidSect="0093430D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BB49B7" w14:textId="47AA5DD3" w:rsidR="008B2DBF" w:rsidRPr="0005261B" w:rsidRDefault="008B2DBF" w:rsidP="005447F8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02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307C09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2"/>
          <w:szCs w:val="22"/>
          <w:cs/>
        </w:rPr>
      </w:pPr>
    </w:p>
    <w:p w14:paraId="5B74CCF4" w14:textId="3E13B49D" w:rsidR="008B2DBF" w:rsidRPr="0005261B" w:rsidRDefault="008B2DBF" w:rsidP="0005261B">
      <w:pPr>
        <w:tabs>
          <w:tab w:val="clear" w:pos="454"/>
          <w:tab w:val="clear" w:pos="1644"/>
          <w:tab w:val="left" w:pos="1440"/>
          <w:tab w:val="left" w:pos="1413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val="th-TH"/>
        </w:rPr>
        <w:t>เงินลงทุนในบริษัท</w:t>
      </w:r>
      <w:r w:rsidRPr="0005261B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0526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ณ วันที่ </w:t>
      </w:r>
      <w:r w:rsidRPr="0005261B">
        <w:rPr>
          <w:rFonts w:ascii="Angsana New" w:hAnsi="Angsana New" w:cs="Angsana New" w:hint="cs"/>
          <w:sz w:val="30"/>
          <w:szCs w:val="30"/>
        </w:rPr>
        <w:t>31</w:t>
      </w:r>
      <w:r w:rsidRPr="000526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ธันวาคม </w:t>
      </w:r>
      <w:r w:rsidR="0066507F" w:rsidRPr="0005261B">
        <w:rPr>
          <w:rFonts w:ascii="Angsana New" w:hAnsi="Angsana New" w:cs="Angsana New" w:hint="cs"/>
          <w:sz w:val="30"/>
          <w:szCs w:val="30"/>
        </w:rPr>
        <w:t>256</w:t>
      </w:r>
      <w:r w:rsidR="00E31647">
        <w:rPr>
          <w:rFonts w:ascii="Angsana New" w:hAnsi="Angsana New" w:cs="Angsana New"/>
          <w:sz w:val="30"/>
          <w:szCs w:val="30"/>
        </w:rPr>
        <w:t>7</w:t>
      </w:r>
      <w:r w:rsidR="0066507F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66507F" w:rsidRPr="000526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6507F" w:rsidRPr="0005261B">
        <w:rPr>
          <w:rFonts w:ascii="Angsana New" w:hAnsi="Angsana New" w:cs="Angsana New" w:hint="cs"/>
          <w:sz w:val="30"/>
          <w:szCs w:val="30"/>
        </w:rPr>
        <w:t>256</w:t>
      </w:r>
      <w:r w:rsidR="00E31647">
        <w:rPr>
          <w:rFonts w:ascii="Angsana New" w:hAnsi="Angsana New" w:cs="Angsana New"/>
          <w:sz w:val="30"/>
          <w:szCs w:val="30"/>
        </w:rPr>
        <w:t>6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สำหรับแต่ละปี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  <w:lang w:val="th-TH"/>
        </w:rPr>
        <w:t>มีดังนี้</w:t>
      </w:r>
    </w:p>
    <w:p w14:paraId="2AE793E5" w14:textId="77777777" w:rsidR="008B2DBF" w:rsidRPr="0005261B" w:rsidRDefault="008B2DBF" w:rsidP="0005261B">
      <w:pPr>
        <w:spacing w:line="240" w:lineRule="auto"/>
        <w:ind w:left="540" w:right="20"/>
        <w:jc w:val="thaiDistribute"/>
        <w:rPr>
          <w:rFonts w:ascii="Angsana New" w:hAnsi="Angsana New" w:cs="Angsana New"/>
        </w:rPr>
      </w:pPr>
    </w:p>
    <w:tbl>
      <w:tblPr>
        <w:tblW w:w="137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2072"/>
        <w:gridCol w:w="1077"/>
        <w:gridCol w:w="849"/>
        <w:gridCol w:w="236"/>
        <w:gridCol w:w="864"/>
        <w:gridCol w:w="243"/>
        <w:gridCol w:w="1053"/>
        <w:gridCol w:w="243"/>
        <w:gridCol w:w="1081"/>
        <w:gridCol w:w="236"/>
        <w:gridCol w:w="1080"/>
        <w:gridCol w:w="245"/>
        <w:gridCol w:w="1100"/>
      </w:tblGrid>
      <w:tr w:rsidR="008B2DBF" w:rsidRPr="0005261B" w14:paraId="5172D769" w14:textId="77777777" w:rsidTr="005340E7">
        <w:tc>
          <w:tcPr>
            <w:tcW w:w="3328" w:type="dxa"/>
          </w:tcPr>
          <w:p w14:paraId="11218E3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4F59752C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77" w:type="dxa"/>
          </w:tcPr>
          <w:p w14:paraId="35F104BB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30" w:type="dxa"/>
            <w:gridSpan w:val="11"/>
          </w:tcPr>
          <w:p w14:paraId="7A4F5B69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2DBF" w:rsidRPr="0005261B" w14:paraId="39B70FAD" w14:textId="77777777" w:rsidTr="005340E7">
        <w:tc>
          <w:tcPr>
            <w:tcW w:w="3328" w:type="dxa"/>
          </w:tcPr>
          <w:p w14:paraId="3DBEB22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57C68326" w14:textId="77777777" w:rsidR="008B2DBF" w:rsidRPr="0005261B" w:rsidRDefault="008B2DBF" w:rsidP="0005261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7" w:type="dxa"/>
          </w:tcPr>
          <w:p w14:paraId="75A22CFB" w14:textId="77777777" w:rsidR="008B2DBF" w:rsidRPr="0005261B" w:rsidRDefault="008B2DBF" w:rsidP="0005261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ประเทศที่</w:t>
            </w:r>
          </w:p>
        </w:tc>
        <w:tc>
          <w:tcPr>
            <w:tcW w:w="1949" w:type="dxa"/>
            <w:gridSpan w:val="3"/>
          </w:tcPr>
          <w:p w14:paraId="69A493C4" w14:textId="77777777" w:rsidR="008B2DBF" w:rsidRPr="0005261B" w:rsidRDefault="008B2DBF" w:rsidP="0005261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243" w:type="dxa"/>
          </w:tcPr>
          <w:p w14:paraId="69C5A655" w14:textId="77777777" w:rsidR="008B2DBF" w:rsidRPr="0005261B" w:rsidRDefault="008B2DBF" w:rsidP="0005261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5E8B0CCE" w14:textId="77777777" w:rsidR="008B2DBF" w:rsidRPr="0005261B" w:rsidRDefault="008B2DBF" w:rsidP="0005261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7771354" w14:textId="77777777" w:rsidR="008B2DBF" w:rsidRPr="0005261B" w:rsidRDefault="008B2DBF" w:rsidP="0005261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4E2D44D9" w14:textId="77777777" w:rsidR="008B2DBF" w:rsidRPr="0005261B" w:rsidRDefault="008B2DBF" w:rsidP="0005261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B2DBF" w:rsidRPr="0005261B" w14:paraId="16457704" w14:textId="77777777" w:rsidTr="005340E7">
        <w:tc>
          <w:tcPr>
            <w:tcW w:w="3328" w:type="dxa"/>
          </w:tcPr>
          <w:p w14:paraId="3EE1275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5EAEA64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77" w:type="dxa"/>
          </w:tcPr>
          <w:p w14:paraId="6D2E70D9" w14:textId="77777777" w:rsidR="008B2DBF" w:rsidRPr="0005261B" w:rsidRDefault="008B2DBF" w:rsidP="0005261B">
            <w:pPr>
              <w:pStyle w:val="acctmergecolhdg"/>
              <w:spacing w:line="240" w:lineRule="auto"/>
              <w:ind w:left="-106"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ดำเนินธุรกิจ</w:t>
            </w:r>
          </w:p>
        </w:tc>
        <w:tc>
          <w:tcPr>
            <w:tcW w:w="1949" w:type="dxa"/>
            <w:gridSpan w:val="3"/>
          </w:tcPr>
          <w:p w14:paraId="29AC1A5D" w14:textId="77777777" w:rsidR="008B2DBF" w:rsidRPr="0005261B" w:rsidRDefault="008B2DBF" w:rsidP="0005261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ความเป็นเจ้าของ </w:t>
            </w:r>
          </w:p>
        </w:tc>
        <w:tc>
          <w:tcPr>
            <w:tcW w:w="243" w:type="dxa"/>
          </w:tcPr>
          <w:p w14:paraId="4A7C1A0E" w14:textId="77777777" w:rsidR="008B2DBF" w:rsidRPr="0005261B" w:rsidRDefault="008B2DBF" w:rsidP="0005261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160074BD" w14:textId="77777777" w:rsidR="008B2DBF" w:rsidRPr="0005261B" w:rsidRDefault="008B2DBF" w:rsidP="0005261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2A8B2E7C" w14:textId="77777777" w:rsidR="008B2DBF" w:rsidRPr="0005261B" w:rsidRDefault="008B2DBF" w:rsidP="0005261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38830AE3" w14:textId="77777777" w:rsidR="008B2DBF" w:rsidRPr="0005261B" w:rsidRDefault="008B2DBF" w:rsidP="0005261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8B2DBF" w:rsidRPr="0005261B" w14:paraId="7CAE8245" w14:textId="77777777" w:rsidTr="00291EC9">
        <w:tc>
          <w:tcPr>
            <w:tcW w:w="3328" w:type="dxa"/>
          </w:tcPr>
          <w:p w14:paraId="01F3920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783695AC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118D3FB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9" w:type="dxa"/>
          </w:tcPr>
          <w:p w14:paraId="108935B4" w14:textId="72E1F877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ADDF4FB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300C4309" w14:textId="196CA1E6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617481DD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DA6F412" w14:textId="43C2AC31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18EE28E3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A357D9" w14:textId="2FAD943D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C6DC8F8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3A139" w14:textId="32FB7D56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0E0CB3F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861D82A" w14:textId="36D4B7BD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3164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0C51F4FD" w14:textId="77777777" w:rsidTr="005340E7">
        <w:tc>
          <w:tcPr>
            <w:tcW w:w="3328" w:type="dxa"/>
          </w:tcPr>
          <w:p w14:paraId="4DC8880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211845A6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77" w:type="dxa"/>
          </w:tcPr>
          <w:p w14:paraId="3B34AC80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49" w:type="dxa"/>
            <w:gridSpan w:val="3"/>
          </w:tcPr>
          <w:p w14:paraId="6ECA7101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675E30A4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38" w:type="dxa"/>
            <w:gridSpan w:val="7"/>
          </w:tcPr>
          <w:p w14:paraId="237CF865" w14:textId="77777777" w:rsidR="008B2DBF" w:rsidRPr="0005261B" w:rsidRDefault="008B2DBF" w:rsidP="0005261B">
            <w:pPr>
              <w:pStyle w:val="acctfourfigures"/>
              <w:spacing w:line="240" w:lineRule="auto"/>
              <w:ind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B2DBF" w:rsidRPr="0005261B" w14:paraId="0CEB963C" w14:textId="77777777" w:rsidTr="00291EC9">
        <w:tc>
          <w:tcPr>
            <w:tcW w:w="3328" w:type="dxa"/>
          </w:tcPr>
          <w:p w14:paraId="3F304D8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3B1AEFB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1369FCE5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64179B61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B0CF4C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320D8880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3A73EF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97E8511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5C3D6F0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5196F1B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C8484E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8ACEF2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132086E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77A6117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05261B" w14:paraId="1F024A22" w14:textId="77777777" w:rsidTr="00291EC9">
        <w:tc>
          <w:tcPr>
            <w:tcW w:w="3328" w:type="dxa"/>
          </w:tcPr>
          <w:p w14:paraId="44EF3E5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ซีจีไอ เมททัล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อินดัสเตรียล จำกัด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072" w:type="dxa"/>
          </w:tcPr>
          <w:p w14:paraId="2937281C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1077" w:type="dxa"/>
          </w:tcPr>
          <w:p w14:paraId="440A7CDC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6164D0B9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82A03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1560A902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8406534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9774D91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E766B5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85BD59E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1EDA27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3D625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05B2A54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47386AC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2E67" w:rsidRPr="0005261B" w14:paraId="58A0B48C" w14:textId="77777777" w:rsidTr="00291EC9">
        <w:trPr>
          <w:trHeight w:val="272"/>
        </w:trPr>
        <w:tc>
          <w:tcPr>
            <w:tcW w:w="3328" w:type="dxa"/>
          </w:tcPr>
          <w:p w14:paraId="35E2AD74" w14:textId="77777777" w:rsidR="00822E67" w:rsidRPr="0005261B" w:rsidRDefault="00822E6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54251055" w14:textId="77777777" w:rsidR="00822E67" w:rsidRPr="0005261B" w:rsidRDefault="00822E67" w:rsidP="0005261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ผลิตภัณฑ์จากเหล็ก</w:t>
            </w:r>
          </w:p>
        </w:tc>
        <w:tc>
          <w:tcPr>
            <w:tcW w:w="1077" w:type="dxa"/>
          </w:tcPr>
          <w:p w14:paraId="2CF07AE0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849" w:type="dxa"/>
            <w:vAlign w:val="bottom"/>
          </w:tcPr>
          <w:p w14:paraId="20A6AFBB" w14:textId="7EAED656" w:rsidR="00822E67" w:rsidRPr="0005261B" w:rsidRDefault="009204F2" w:rsidP="000526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70.00</w:t>
            </w:r>
          </w:p>
        </w:tc>
        <w:tc>
          <w:tcPr>
            <w:tcW w:w="236" w:type="dxa"/>
            <w:vAlign w:val="bottom"/>
          </w:tcPr>
          <w:p w14:paraId="35B04FEF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7F743BD" w14:textId="6FC55DD5" w:rsidR="00822E67" w:rsidRPr="0005261B" w:rsidRDefault="00822E67" w:rsidP="000526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70.00</w:t>
            </w:r>
          </w:p>
        </w:tc>
        <w:tc>
          <w:tcPr>
            <w:tcW w:w="243" w:type="dxa"/>
            <w:vAlign w:val="bottom"/>
          </w:tcPr>
          <w:p w14:paraId="73EE812C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FDE7B2F" w14:textId="6E462573" w:rsidR="00822E67" w:rsidRPr="0005261B" w:rsidRDefault="00291EC9" w:rsidP="0005261B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291EC9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43" w:type="dxa"/>
            <w:vAlign w:val="bottom"/>
          </w:tcPr>
          <w:p w14:paraId="352879D7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CD6F6AF" w14:textId="72461490" w:rsidR="00822E67" w:rsidRPr="0005261B" w:rsidRDefault="00822E67" w:rsidP="0005261B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20,000</w:t>
            </w:r>
          </w:p>
        </w:tc>
        <w:tc>
          <w:tcPr>
            <w:tcW w:w="236" w:type="dxa"/>
            <w:vAlign w:val="bottom"/>
          </w:tcPr>
          <w:p w14:paraId="0DC27FA7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A7E8AE" w14:textId="2EAF797E" w:rsidR="00822E67" w:rsidRPr="0005261B" w:rsidRDefault="00291EC9" w:rsidP="0005261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291EC9">
              <w:rPr>
                <w:rFonts w:ascii="Angsana New" w:hAnsi="Angsana New" w:cs="Angsana New"/>
                <w:sz w:val="30"/>
                <w:szCs w:val="30"/>
              </w:rPr>
              <w:t>14,000</w:t>
            </w:r>
          </w:p>
        </w:tc>
        <w:tc>
          <w:tcPr>
            <w:tcW w:w="245" w:type="dxa"/>
            <w:vAlign w:val="bottom"/>
          </w:tcPr>
          <w:p w14:paraId="39965233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56DC3316" w14:textId="780BDE26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14,000</w:t>
            </w:r>
          </w:p>
        </w:tc>
      </w:tr>
      <w:tr w:rsidR="00822E67" w:rsidRPr="0005261B" w14:paraId="7FABA71C" w14:textId="77777777" w:rsidTr="00291EC9">
        <w:tc>
          <w:tcPr>
            <w:tcW w:w="3328" w:type="dxa"/>
          </w:tcPr>
          <w:p w14:paraId="283B4BBB" w14:textId="77777777" w:rsidR="00822E67" w:rsidRPr="0005261B" w:rsidRDefault="00822E6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ยูชอน ไพพ์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2072" w:type="dxa"/>
          </w:tcPr>
          <w:p w14:paraId="05D51BDB" w14:textId="77777777" w:rsidR="00822E67" w:rsidRPr="0005261B" w:rsidRDefault="00822E67" w:rsidP="0005261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1077" w:type="dxa"/>
          </w:tcPr>
          <w:p w14:paraId="5B9A48A5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  <w:vAlign w:val="bottom"/>
          </w:tcPr>
          <w:p w14:paraId="48E1C299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F34D90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BF348F4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F42A8F5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B58A3A1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61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28A5598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00276AB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8F5EC8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3DE45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CE2DF12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694A5DC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2E67" w:rsidRPr="0005261B" w14:paraId="4CA58034" w14:textId="77777777" w:rsidTr="00291EC9">
        <w:tc>
          <w:tcPr>
            <w:tcW w:w="3328" w:type="dxa"/>
          </w:tcPr>
          <w:p w14:paraId="7736D43B" w14:textId="77777777" w:rsidR="00822E67" w:rsidRPr="0005261B" w:rsidRDefault="00822E6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0D78CD67" w14:textId="77777777" w:rsidR="00822E67" w:rsidRPr="0005261B" w:rsidRDefault="00822E67" w:rsidP="0005261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ผลิตภัณฑ์จากท่อเหล็ก</w:t>
            </w:r>
          </w:p>
        </w:tc>
        <w:tc>
          <w:tcPr>
            <w:tcW w:w="1077" w:type="dxa"/>
          </w:tcPr>
          <w:p w14:paraId="6E6CA688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849" w:type="dxa"/>
            <w:vAlign w:val="bottom"/>
          </w:tcPr>
          <w:p w14:paraId="593D9F7F" w14:textId="24D830F1" w:rsidR="00822E67" w:rsidRPr="0005261B" w:rsidRDefault="00291EC9" w:rsidP="000526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vAlign w:val="bottom"/>
          </w:tcPr>
          <w:p w14:paraId="2C1CC126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62AABDD" w14:textId="79DE9EAA" w:rsidR="00822E67" w:rsidRPr="0005261B" w:rsidRDefault="00822E67" w:rsidP="000526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99.99</w:t>
            </w:r>
          </w:p>
        </w:tc>
        <w:tc>
          <w:tcPr>
            <w:tcW w:w="243" w:type="dxa"/>
            <w:vAlign w:val="bottom"/>
          </w:tcPr>
          <w:p w14:paraId="0E102E0E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DC390BA" w14:textId="4E4860FC" w:rsidR="00822E67" w:rsidRPr="0005261B" w:rsidRDefault="00291EC9" w:rsidP="0005261B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291EC9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243" w:type="dxa"/>
            <w:vAlign w:val="bottom"/>
          </w:tcPr>
          <w:p w14:paraId="7293E78A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F268D46" w14:textId="4A7D4C5E" w:rsidR="00822E67" w:rsidRPr="0005261B" w:rsidRDefault="00822E67" w:rsidP="0005261B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100,000</w:t>
            </w:r>
          </w:p>
        </w:tc>
        <w:tc>
          <w:tcPr>
            <w:tcW w:w="236" w:type="dxa"/>
            <w:vAlign w:val="bottom"/>
          </w:tcPr>
          <w:p w14:paraId="75067EE2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3E96BF" w14:textId="1A427AE7" w:rsidR="00822E67" w:rsidRPr="0005261B" w:rsidRDefault="00291EC9" w:rsidP="0005261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291EC9">
              <w:rPr>
                <w:rFonts w:ascii="Angsana New" w:hAnsi="Angsana New" w:cs="Angsana New"/>
                <w:sz w:val="30"/>
                <w:szCs w:val="30"/>
              </w:rPr>
              <w:t>89,400</w:t>
            </w:r>
          </w:p>
        </w:tc>
        <w:tc>
          <w:tcPr>
            <w:tcW w:w="245" w:type="dxa"/>
            <w:vAlign w:val="bottom"/>
          </w:tcPr>
          <w:p w14:paraId="1D29CD91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7C005A5" w14:textId="424740A3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89,400</w:t>
            </w:r>
          </w:p>
        </w:tc>
      </w:tr>
      <w:tr w:rsidR="00822E67" w:rsidRPr="0005261B" w14:paraId="31689A5B" w14:textId="77777777" w:rsidTr="00291EC9">
        <w:tc>
          <w:tcPr>
            <w:tcW w:w="3328" w:type="dxa"/>
          </w:tcPr>
          <w:p w14:paraId="04342F00" w14:textId="77777777" w:rsidR="00822E67" w:rsidRPr="0005261B" w:rsidRDefault="00822E6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60FBB9E3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4171DB8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75DBF707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A0C9EC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3D6F184F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A0463AA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5707036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58DA056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4CB91E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667E61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B17D7" w14:textId="38FAF259" w:rsidR="00822E67" w:rsidRPr="0005261B" w:rsidRDefault="00291EC9" w:rsidP="0005261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103,400</w:t>
            </w:r>
          </w:p>
        </w:tc>
        <w:tc>
          <w:tcPr>
            <w:tcW w:w="245" w:type="dxa"/>
            <w:vAlign w:val="bottom"/>
          </w:tcPr>
          <w:p w14:paraId="229E93AF" w14:textId="77777777" w:rsidR="00822E67" w:rsidRPr="0005261B" w:rsidRDefault="00822E67" w:rsidP="000526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46EBA" w14:textId="5103D46B" w:rsidR="00822E67" w:rsidRPr="0005261B" w:rsidRDefault="00822E67" w:rsidP="0005261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103,400</w:t>
            </w:r>
          </w:p>
        </w:tc>
      </w:tr>
    </w:tbl>
    <w:p w14:paraId="14F66529" w14:textId="77777777" w:rsidR="008B2DBF" w:rsidRPr="0005261B" w:rsidRDefault="008B2DBF" w:rsidP="0005261B">
      <w:pPr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</w:p>
    <w:p w14:paraId="4B93900A" w14:textId="77777777" w:rsidR="008B2DBF" w:rsidRPr="0005261B" w:rsidRDefault="008B2DBF" w:rsidP="0005261B">
      <w:pPr>
        <w:tabs>
          <w:tab w:val="clear" w:pos="454"/>
          <w:tab w:val="left" w:pos="1440"/>
        </w:tabs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7709A7AC" w14:textId="77777777" w:rsidR="008B2DBF" w:rsidRPr="0005261B" w:rsidRDefault="008B2DBF" w:rsidP="0005261B">
      <w:pPr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</w:p>
    <w:p w14:paraId="48725BBC" w14:textId="219246C3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05261B">
        <w:rPr>
          <w:rFonts w:ascii="Angsana New" w:hAnsi="Angsana New" w:hint="cs"/>
          <w:b/>
          <w:sz w:val="30"/>
          <w:szCs w:val="30"/>
        </w:rPr>
        <w:br w:type="page"/>
      </w: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63604A6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after="0" w:line="320" w:lineRule="exact"/>
        <w:ind w:right="20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137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530"/>
        <w:gridCol w:w="236"/>
        <w:gridCol w:w="1294"/>
        <w:gridCol w:w="241"/>
        <w:gridCol w:w="1193"/>
        <w:gridCol w:w="6"/>
        <w:gridCol w:w="237"/>
        <w:gridCol w:w="6"/>
        <w:gridCol w:w="1557"/>
        <w:gridCol w:w="243"/>
        <w:gridCol w:w="1321"/>
        <w:gridCol w:w="243"/>
        <w:gridCol w:w="1287"/>
      </w:tblGrid>
      <w:tr w:rsidR="008B2DBF" w:rsidRPr="0005261B" w14:paraId="3DDBBAFE" w14:textId="77777777" w:rsidTr="005340E7">
        <w:trPr>
          <w:trHeight w:val="290"/>
        </w:trPr>
        <w:tc>
          <w:tcPr>
            <w:tcW w:w="4320" w:type="dxa"/>
          </w:tcPr>
          <w:p w14:paraId="415D4DD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94" w:type="dxa"/>
            <w:gridSpan w:val="5"/>
          </w:tcPr>
          <w:p w14:paraId="337FFC6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500310A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57" w:type="dxa"/>
            <w:gridSpan w:val="6"/>
          </w:tcPr>
          <w:p w14:paraId="20A3901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58EA3D8A" w14:textId="77777777" w:rsidTr="005340E7">
        <w:trPr>
          <w:trHeight w:val="335"/>
        </w:trPr>
        <w:tc>
          <w:tcPr>
            <w:tcW w:w="4320" w:type="dxa"/>
          </w:tcPr>
          <w:p w14:paraId="31A166A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ED1B3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36" w:type="dxa"/>
          </w:tcPr>
          <w:p w14:paraId="7E391BE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F0B62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1" w:type="dxa"/>
          </w:tcPr>
          <w:p w14:paraId="0089B1F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gridSpan w:val="2"/>
          </w:tcPr>
          <w:p w14:paraId="3D7E286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BE1BE8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E58348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43" w:type="dxa"/>
          </w:tcPr>
          <w:p w14:paraId="68E45BA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B9C5D5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3" w:type="dxa"/>
          </w:tcPr>
          <w:p w14:paraId="58B4FC3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23C934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05261B" w14:paraId="333BCFF1" w14:textId="77777777" w:rsidTr="005340E7">
        <w:trPr>
          <w:trHeight w:val="281"/>
        </w:trPr>
        <w:tc>
          <w:tcPr>
            <w:tcW w:w="4320" w:type="dxa"/>
          </w:tcPr>
          <w:p w14:paraId="2D47CCE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8D41E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14:paraId="64259E9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42141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0C09C59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gridSpan w:val="2"/>
          </w:tcPr>
          <w:p w14:paraId="6DEF23A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0A369A2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6BC57D4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43" w:type="dxa"/>
          </w:tcPr>
          <w:p w14:paraId="1264BB5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D74578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3" w:type="dxa"/>
          </w:tcPr>
          <w:p w14:paraId="334E4B6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DAF903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8B2DBF" w:rsidRPr="0005261B" w14:paraId="544E47B1" w14:textId="77777777" w:rsidTr="005340E7">
        <w:trPr>
          <w:trHeight w:val="335"/>
        </w:trPr>
        <w:tc>
          <w:tcPr>
            <w:tcW w:w="4320" w:type="dxa"/>
          </w:tcPr>
          <w:p w14:paraId="18A51B1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94" w:type="dxa"/>
            <w:gridSpan w:val="13"/>
          </w:tcPr>
          <w:p w14:paraId="110DAA6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417C67BC" w14:textId="77777777" w:rsidTr="005340E7">
        <w:trPr>
          <w:trHeight w:val="371"/>
        </w:trPr>
        <w:tc>
          <w:tcPr>
            <w:tcW w:w="4320" w:type="dxa"/>
          </w:tcPr>
          <w:p w14:paraId="5A21463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498E871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052A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7D04C8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D13B75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86E8E6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45AE06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2D5FFCC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722A7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D35FC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0E6BF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51141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48A5" w:rsidRPr="0005261B" w14:paraId="29A827C9" w14:textId="77777777" w:rsidTr="005340E7">
        <w:tc>
          <w:tcPr>
            <w:tcW w:w="4320" w:type="dxa"/>
          </w:tcPr>
          <w:p w14:paraId="5CA465AC" w14:textId="3C82307F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29DD5F90" w14:textId="7DD89C85" w:rsidR="007748A5" w:rsidRPr="007748A5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48A5">
              <w:rPr>
                <w:rFonts w:ascii="Angsana New" w:hAnsi="Angsana New" w:cs="Angsana New" w:hint="cs"/>
                <w:sz w:val="30"/>
                <w:szCs w:val="30"/>
              </w:rPr>
              <w:t>63,184</w:t>
            </w:r>
          </w:p>
        </w:tc>
        <w:tc>
          <w:tcPr>
            <w:tcW w:w="236" w:type="dxa"/>
          </w:tcPr>
          <w:p w14:paraId="2CA7D641" w14:textId="77777777" w:rsidR="007748A5" w:rsidRPr="007748A5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D34545" w14:textId="75342E4F" w:rsidR="007748A5" w:rsidRPr="007748A5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48A5">
              <w:rPr>
                <w:rFonts w:ascii="Angsana New" w:hAnsi="Angsana New" w:cs="Angsana New" w:hint="cs"/>
                <w:sz w:val="30"/>
                <w:szCs w:val="30"/>
              </w:rPr>
              <w:t>45,589</w:t>
            </w:r>
          </w:p>
        </w:tc>
        <w:tc>
          <w:tcPr>
            <w:tcW w:w="241" w:type="dxa"/>
          </w:tcPr>
          <w:p w14:paraId="6D1530BF" w14:textId="77777777" w:rsidR="007748A5" w:rsidRPr="007748A5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0FBF091" w14:textId="7E1E6BBC" w:rsidR="007748A5" w:rsidRPr="007748A5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748A5">
              <w:rPr>
                <w:rFonts w:ascii="Angsana New" w:hAnsi="Angsana New" w:cs="Angsana New" w:hint="cs"/>
                <w:sz w:val="30"/>
                <w:szCs w:val="30"/>
              </w:rPr>
              <w:t>108,773</w:t>
            </w:r>
          </w:p>
        </w:tc>
        <w:tc>
          <w:tcPr>
            <w:tcW w:w="243" w:type="dxa"/>
            <w:gridSpan w:val="2"/>
          </w:tcPr>
          <w:p w14:paraId="3C48DB25" w14:textId="77777777" w:rsidR="007748A5" w:rsidRPr="007748A5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20BE691" w14:textId="646A0BA9" w:rsidR="007748A5" w:rsidRPr="007748A5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748A5">
              <w:rPr>
                <w:rFonts w:ascii="Angsana New" w:hAnsi="Angsana New" w:cs="Angsana New" w:hint="cs"/>
                <w:sz w:val="30"/>
                <w:szCs w:val="30"/>
              </w:rPr>
              <w:t>67,775</w:t>
            </w:r>
          </w:p>
        </w:tc>
        <w:tc>
          <w:tcPr>
            <w:tcW w:w="243" w:type="dxa"/>
          </w:tcPr>
          <w:p w14:paraId="2D99377F" w14:textId="77777777" w:rsidR="007748A5" w:rsidRPr="007748A5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F2CF69" w14:textId="7BCCAB64" w:rsidR="007748A5" w:rsidRPr="007748A5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748A5">
              <w:rPr>
                <w:rFonts w:ascii="Angsana New" w:hAnsi="Angsana New" w:cs="Angsana New" w:hint="cs"/>
                <w:sz w:val="30"/>
                <w:szCs w:val="30"/>
              </w:rPr>
              <w:t>64,806</w:t>
            </w:r>
          </w:p>
        </w:tc>
        <w:tc>
          <w:tcPr>
            <w:tcW w:w="243" w:type="dxa"/>
          </w:tcPr>
          <w:p w14:paraId="230BEBE7" w14:textId="77777777" w:rsidR="007748A5" w:rsidRPr="007748A5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B65C0F5" w14:textId="00A4AB23" w:rsidR="007748A5" w:rsidRPr="007748A5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48A5">
              <w:rPr>
                <w:rFonts w:ascii="Angsana New" w:hAnsi="Angsana New" w:cs="Angsana New" w:hint="cs"/>
                <w:sz w:val="30"/>
                <w:szCs w:val="30"/>
              </w:rPr>
              <w:t>132,581</w:t>
            </w:r>
          </w:p>
        </w:tc>
      </w:tr>
      <w:tr w:rsidR="007748A5" w:rsidRPr="0005261B" w14:paraId="4276E8B3" w14:textId="77777777" w:rsidTr="005340E7">
        <w:tc>
          <w:tcPr>
            <w:tcW w:w="4320" w:type="dxa"/>
          </w:tcPr>
          <w:p w14:paraId="5894AE60" w14:textId="2DD78421" w:rsidR="007748A5" w:rsidRPr="0005261B" w:rsidRDefault="008F2548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530" w:type="dxa"/>
          </w:tcPr>
          <w:p w14:paraId="5AF279C2" w14:textId="4359131D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2,869</w:t>
            </w:r>
          </w:p>
        </w:tc>
        <w:tc>
          <w:tcPr>
            <w:tcW w:w="236" w:type="dxa"/>
          </w:tcPr>
          <w:p w14:paraId="2335DBFF" w14:textId="77777777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4459B47" w14:textId="4BD4CB0B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794</w:t>
            </w:r>
          </w:p>
        </w:tc>
        <w:tc>
          <w:tcPr>
            <w:tcW w:w="241" w:type="dxa"/>
          </w:tcPr>
          <w:p w14:paraId="5D62E43C" w14:textId="77777777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5DAABC9" w14:textId="2E2695F6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3,663</w:t>
            </w:r>
          </w:p>
        </w:tc>
        <w:tc>
          <w:tcPr>
            <w:tcW w:w="243" w:type="dxa"/>
            <w:gridSpan w:val="2"/>
          </w:tcPr>
          <w:p w14:paraId="20FD1DA1" w14:textId="77777777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29667AA3" w14:textId="3D33421D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2,930</w:t>
            </w:r>
          </w:p>
        </w:tc>
        <w:tc>
          <w:tcPr>
            <w:tcW w:w="243" w:type="dxa"/>
          </w:tcPr>
          <w:p w14:paraId="5B7B8E30" w14:textId="77777777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0AB283" w14:textId="1E15EF33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1,09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6B6F14B8" w14:textId="77777777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F7ABB7A" w14:textId="1AC1B94B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4,02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748A5" w:rsidRPr="0005261B" w14:paraId="7E6F9501" w14:textId="77777777" w:rsidTr="0066507F">
        <w:trPr>
          <w:trHeight w:val="70"/>
        </w:trPr>
        <w:tc>
          <w:tcPr>
            <w:tcW w:w="4320" w:type="dxa"/>
          </w:tcPr>
          <w:p w14:paraId="330B0703" w14:textId="334AE099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918D262" w14:textId="4D9210BF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66,053</w:t>
            </w:r>
          </w:p>
        </w:tc>
        <w:tc>
          <w:tcPr>
            <w:tcW w:w="236" w:type="dxa"/>
          </w:tcPr>
          <w:p w14:paraId="584BE0B4" w14:textId="77777777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1F830D4" w14:textId="50C5CEC8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46,383</w:t>
            </w:r>
          </w:p>
        </w:tc>
        <w:tc>
          <w:tcPr>
            <w:tcW w:w="241" w:type="dxa"/>
          </w:tcPr>
          <w:p w14:paraId="5976343E" w14:textId="77777777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26BF18D9" w14:textId="7CBA50BC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112,43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  <w:gridSpan w:val="2"/>
          </w:tcPr>
          <w:p w14:paraId="0C290D02" w14:textId="77777777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1DE4C6D7" w14:textId="3FDC18EC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70,705</w:t>
            </w:r>
          </w:p>
        </w:tc>
        <w:tc>
          <w:tcPr>
            <w:tcW w:w="243" w:type="dxa"/>
          </w:tcPr>
          <w:p w14:paraId="6CACFA06" w14:textId="77777777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4300A2CE" w14:textId="2B9A201F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65,90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0A727E99" w14:textId="77777777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56F6B2D" w14:textId="6CD811E9" w:rsidR="007748A5" w:rsidRPr="0005261B" w:rsidRDefault="007748A5" w:rsidP="0077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136,6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</w:tr>
      <w:tr w:rsidR="004F7408" w:rsidRPr="0005261B" w14:paraId="50BAB103" w14:textId="77777777" w:rsidTr="0066507F">
        <w:trPr>
          <w:trHeight w:val="70"/>
        </w:trPr>
        <w:tc>
          <w:tcPr>
            <w:tcW w:w="4320" w:type="dxa"/>
          </w:tcPr>
          <w:p w14:paraId="19B44AA4" w14:textId="7F68D598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6B1B73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530" w:type="dxa"/>
          </w:tcPr>
          <w:p w14:paraId="34A0320C" w14:textId="58F429C4" w:rsidR="004F7408" w:rsidRPr="0005261B" w:rsidRDefault="001D4EC3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(4,899)</w:t>
            </w:r>
          </w:p>
        </w:tc>
        <w:tc>
          <w:tcPr>
            <w:tcW w:w="236" w:type="dxa"/>
          </w:tcPr>
          <w:p w14:paraId="00ACC03E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57C1BE" w14:textId="4923B64E" w:rsidR="004F7408" w:rsidRPr="0005261B" w:rsidRDefault="001D4EC3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(13,919)</w:t>
            </w:r>
          </w:p>
        </w:tc>
        <w:tc>
          <w:tcPr>
            <w:tcW w:w="241" w:type="dxa"/>
          </w:tcPr>
          <w:p w14:paraId="07B09136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1BBF74F3" w14:textId="511B0274" w:rsidR="004F7408" w:rsidRPr="0005261B" w:rsidRDefault="001D4EC3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(18,818)</w:t>
            </w:r>
          </w:p>
        </w:tc>
        <w:tc>
          <w:tcPr>
            <w:tcW w:w="243" w:type="dxa"/>
            <w:gridSpan w:val="2"/>
          </w:tcPr>
          <w:p w14:paraId="1AF647D3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752E304F" w14:textId="33B2BC67" w:rsidR="004F7408" w:rsidRPr="0005261B" w:rsidRDefault="001D4EC3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(4,960)</w:t>
            </w:r>
          </w:p>
        </w:tc>
        <w:tc>
          <w:tcPr>
            <w:tcW w:w="243" w:type="dxa"/>
          </w:tcPr>
          <w:p w14:paraId="08002B8E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993ACF2" w14:textId="593C77B2" w:rsidR="004F7408" w:rsidRPr="0005261B" w:rsidRDefault="001D4EC3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(13,379)</w:t>
            </w:r>
          </w:p>
        </w:tc>
        <w:tc>
          <w:tcPr>
            <w:tcW w:w="243" w:type="dxa"/>
          </w:tcPr>
          <w:p w14:paraId="015E88E6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B68FE3" w14:textId="5B9E2DB8" w:rsidR="004F7408" w:rsidRPr="0005261B" w:rsidRDefault="001D4EC3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(18,339)</w:t>
            </w:r>
          </w:p>
        </w:tc>
      </w:tr>
      <w:tr w:rsidR="004F7408" w:rsidRPr="0005261B" w14:paraId="716BA100" w14:textId="77777777" w:rsidTr="005340E7">
        <w:tc>
          <w:tcPr>
            <w:tcW w:w="4320" w:type="dxa"/>
          </w:tcPr>
          <w:p w14:paraId="25259240" w14:textId="74518615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7748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686E6D" w14:textId="38EAE363" w:rsidR="004F7408" w:rsidRPr="0005261B" w:rsidRDefault="001D4EC3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61,154</w:t>
            </w:r>
          </w:p>
        </w:tc>
        <w:tc>
          <w:tcPr>
            <w:tcW w:w="236" w:type="dxa"/>
          </w:tcPr>
          <w:p w14:paraId="1A6128E3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C6A456A" w14:textId="56ACF7D6" w:rsidR="004F7408" w:rsidRPr="0005261B" w:rsidRDefault="001D4EC3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32,464</w:t>
            </w:r>
          </w:p>
        </w:tc>
        <w:tc>
          <w:tcPr>
            <w:tcW w:w="241" w:type="dxa"/>
          </w:tcPr>
          <w:p w14:paraId="33F5A8C8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8E01D" w14:textId="0AD51CDD" w:rsidR="004F7408" w:rsidRPr="0005261B" w:rsidRDefault="001D4EC3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93,618</w:t>
            </w:r>
          </w:p>
        </w:tc>
        <w:tc>
          <w:tcPr>
            <w:tcW w:w="243" w:type="dxa"/>
            <w:gridSpan w:val="2"/>
          </w:tcPr>
          <w:p w14:paraId="569AA21C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0549E378" w14:textId="7B8C9C64" w:rsidR="004F7408" w:rsidRPr="0005261B" w:rsidRDefault="001D4EC3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65,745</w:t>
            </w:r>
          </w:p>
        </w:tc>
        <w:tc>
          <w:tcPr>
            <w:tcW w:w="243" w:type="dxa"/>
          </w:tcPr>
          <w:p w14:paraId="7EA81728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118D4BF3" w14:textId="04B69082" w:rsidR="004F7408" w:rsidRPr="00D753D2" w:rsidRDefault="001D4EC3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52,52</w:t>
            </w:r>
            <w:r w:rsidR="00D753D2" w:rsidRPr="00D7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74A76AD6" w14:textId="77777777" w:rsidR="004F7408" w:rsidRPr="00D753D2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5BA9179" w14:textId="2698E4FB" w:rsidR="004F7408" w:rsidRPr="00D753D2" w:rsidRDefault="001D4EC3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118,27</w:t>
            </w:r>
            <w:r w:rsidR="00D753D2" w:rsidRPr="00D7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4F7408" w:rsidRPr="0005261B" w14:paraId="4AA85476" w14:textId="77777777" w:rsidTr="005340E7">
        <w:tc>
          <w:tcPr>
            <w:tcW w:w="4320" w:type="dxa"/>
          </w:tcPr>
          <w:p w14:paraId="490C793B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93AC90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0123E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4D886CD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1B83BBF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63D8CDA0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F5558A8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5836DD3A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BD1DCC0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4D0E940E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352C2EA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90C5F13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7408" w:rsidRPr="0005261B" w14:paraId="00CDC978" w14:textId="77777777" w:rsidTr="005340E7">
        <w:tc>
          <w:tcPr>
            <w:tcW w:w="4320" w:type="dxa"/>
          </w:tcPr>
          <w:p w14:paraId="36BD16AC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0F1B9C3B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52B72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A08E1A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B78658B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14DC6721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66D2A76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502EA08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D8DD5E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9B13C49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628DE5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2EA47B5" w14:textId="77777777" w:rsidR="004F7408" w:rsidRPr="0005261B" w:rsidRDefault="004F740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087B" w:rsidRPr="0005261B" w14:paraId="567168F6" w14:textId="77777777" w:rsidTr="005340E7">
        <w:tc>
          <w:tcPr>
            <w:tcW w:w="4320" w:type="dxa"/>
          </w:tcPr>
          <w:p w14:paraId="71B6A47B" w14:textId="3FF469A4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06D1031E" w14:textId="76E1B8E4" w:rsidR="0099087B" w:rsidRPr="0099087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9087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713B4A" w14:textId="77777777" w:rsidR="0099087B" w:rsidRPr="0099087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FC51DC" w14:textId="3F453FFF" w:rsidR="0099087B" w:rsidRPr="0099087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9087B">
              <w:rPr>
                <w:rFonts w:ascii="Angsana New" w:hAnsi="Angsana New" w:cs="Angsana New" w:hint="cs"/>
                <w:sz w:val="30"/>
                <w:szCs w:val="30"/>
              </w:rPr>
              <w:t>42,403</w:t>
            </w:r>
          </w:p>
        </w:tc>
        <w:tc>
          <w:tcPr>
            <w:tcW w:w="241" w:type="dxa"/>
          </w:tcPr>
          <w:p w14:paraId="27DD45CE" w14:textId="77777777" w:rsidR="0099087B" w:rsidRPr="0099087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ECBC45A" w14:textId="5E5507D8" w:rsidR="0099087B" w:rsidRPr="0099087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9087B">
              <w:rPr>
                <w:rFonts w:ascii="Angsana New" w:hAnsi="Angsana New" w:cs="Angsana New" w:hint="cs"/>
                <w:sz w:val="30"/>
                <w:szCs w:val="30"/>
              </w:rPr>
              <w:t>42,403</w:t>
            </w:r>
          </w:p>
        </w:tc>
        <w:tc>
          <w:tcPr>
            <w:tcW w:w="243" w:type="dxa"/>
            <w:gridSpan w:val="2"/>
          </w:tcPr>
          <w:p w14:paraId="1A38ACB4" w14:textId="77777777" w:rsidR="0099087B" w:rsidRPr="0099087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B46408C" w14:textId="44AEB23D" w:rsidR="0099087B" w:rsidRPr="0099087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9087B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</w:p>
        </w:tc>
        <w:tc>
          <w:tcPr>
            <w:tcW w:w="243" w:type="dxa"/>
          </w:tcPr>
          <w:p w14:paraId="2126F575" w14:textId="77777777" w:rsidR="0099087B" w:rsidRPr="0099087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EA33EA0" w14:textId="6771FAC7" w:rsidR="0099087B" w:rsidRPr="0099087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9087B">
              <w:rPr>
                <w:rFonts w:ascii="Angsana New" w:hAnsi="Angsana New" w:cs="Angsana New" w:hint="cs"/>
                <w:sz w:val="30"/>
                <w:szCs w:val="30"/>
              </w:rPr>
              <w:t>59,383</w:t>
            </w:r>
          </w:p>
        </w:tc>
        <w:tc>
          <w:tcPr>
            <w:tcW w:w="243" w:type="dxa"/>
          </w:tcPr>
          <w:p w14:paraId="07A67804" w14:textId="77777777" w:rsidR="0099087B" w:rsidRPr="0099087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856D68C" w14:textId="35FE0F6F" w:rsidR="0099087B" w:rsidRPr="0099087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9087B">
              <w:rPr>
                <w:rFonts w:ascii="Angsana New" w:hAnsi="Angsana New" w:cs="Angsana New" w:hint="cs"/>
                <w:sz w:val="30"/>
                <w:szCs w:val="30"/>
              </w:rPr>
              <w:t>59,399</w:t>
            </w:r>
          </w:p>
        </w:tc>
      </w:tr>
      <w:tr w:rsidR="0099087B" w:rsidRPr="0005261B" w14:paraId="2FE710A6" w14:textId="77777777" w:rsidTr="005340E7">
        <w:tc>
          <w:tcPr>
            <w:tcW w:w="4320" w:type="dxa"/>
          </w:tcPr>
          <w:p w14:paraId="60912A9F" w14:textId="67985720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3C1CFAFE" w14:textId="7B45355C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414</w:t>
            </w:r>
          </w:p>
        </w:tc>
        <w:tc>
          <w:tcPr>
            <w:tcW w:w="236" w:type="dxa"/>
          </w:tcPr>
          <w:p w14:paraId="3ED5A4F6" w14:textId="77777777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263E2C" w14:textId="574D8EFA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889</w:t>
            </w:r>
          </w:p>
        </w:tc>
        <w:tc>
          <w:tcPr>
            <w:tcW w:w="241" w:type="dxa"/>
          </w:tcPr>
          <w:p w14:paraId="472BD86E" w14:textId="77777777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781AC182" w14:textId="37E1A6B5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1,303</w:t>
            </w:r>
          </w:p>
        </w:tc>
        <w:tc>
          <w:tcPr>
            <w:tcW w:w="243" w:type="dxa"/>
            <w:gridSpan w:val="2"/>
          </w:tcPr>
          <w:p w14:paraId="357E985B" w14:textId="77777777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4A7A5E9" w14:textId="3A2A3A73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414</w:t>
            </w:r>
          </w:p>
        </w:tc>
        <w:tc>
          <w:tcPr>
            <w:tcW w:w="243" w:type="dxa"/>
          </w:tcPr>
          <w:p w14:paraId="3E94C718" w14:textId="77777777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A6A953" w14:textId="0B014060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2,089</w:t>
            </w:r>
          </w:p>
        </w:tc>
        <w:tc>
          <w:tcPr>
            <w:tcW w:w="243" w:type="dxa"/>
          </w:tcPr>
          <w:p w14:paraId="50BACB8A" w14:textId="77777777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91F46AD" w14:textId="490BFC65" w:rsidR="0099087B" w:rsidRPr="0005261B" w:rsidRDefault="0099087B" w:rsidP="0099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2,503</w:t>
            </w:r>
          </w:p>
        </w:tc>
      </w:tr>
      <w:tr w:rsidR="008F2548" w:rsidRPr="0005261B" w14:paraId="4FA1C769" w14:textId="77777777" w:rsidTr="005340E7">
        <w:tc>
          <w:tcPr>
            <w:tcW w:w="4320" w:type="dxa"/>
          </w:tcPr>
          <w:p w14:paraId="57D496BC" w14:textId="12870B62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530" w:type="dxa"/>
          </w:tcPr>
          <w:p w14:paraId="11A77D52" w14:textId="53E9326A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1,263</w:t>
            </w:r>
          </w:p>
        </w:tc>
        <w:tc>
          <w:tcPr>
            <w:tcW w:w="236" w:type="dxa"/>
          </w:tcPr>
          <w:p w14:paraId="617F7027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FE7F4D" w14:textId="114403B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891</w:t>
            </w:r>
          </w:p>
        </w:tc>
        <w:tc>
          <w:tcPr>
            <w:tcW w:w="241" w:type="dxa"/>
          </w:tcPr>
          <w:p w14:paraId="6E66A5D4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72F4B5C4" w14:textId="71240DD8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2,154</w:t>
            </w:r>
          </w:p>
        </w:tc>
        <w:tc>
          <w:tcPr>
            <w:tcW w:w="243" w:type="dxa"/>
            <w:gridSpan w:val="2"/>
          </w:tcPr>
          <w:p w14:paraId="30EE14DE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8A35B72" w14:textId="58D99D22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1,263</w:t>
            </w:r>
          </w:p>
        </w:tc>
        <w:tc>
          <w:tcPr>
            <w:tcW w:w="243" w:type="dxa"/>
          </w:tcPr>
          <w:p w14:paraId="6DF7F33C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3B484B" w14:textId="2924FA28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906</w:t>
            </w:r>
          </w:p>
        </w:tc>
        <w:tc>
          <w:tcPr>
            <w:tcW w:w="243" w:type="dxa"/>
          </w:tcPr>
          <w:p w14:paraId="69515D0E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16BCCEE" w14:textId="5A1458EC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2,169</w:t>
            </w:r>
          </w:p>
        </w:tc>
      </w:tr>
      <w:tr w:rsidR="008F2548" w:rsidRPr="0005261B" w14:paraId="2EB160CF" w14:textId="77777777" w:rsidTr="005340E7">
        <w:tc>
          <w:tcPr>
            <w:tcW w:w="4320" w:type="dxa"/>
          </w:tcPr>
          <w:p w14:paraId="0C6BF837" w14:textId="7ABD77C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51E0D21" w14:textId="12F62213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1,677</w:t>
            </w:r>
          </w:p>
        </w:tc>
        <w:tc>
          <w:tcPr>
            <w:tcW w:w="236" w:type="dxa"/>
          </w:tcPr>
          <w:p w14:paraId="0CEA78D8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A2A9F62" w14:textId="38457901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44,183</w:t>
            </w:r>
          </w:p>
        </w:tc>
        <w:tc>
          <w:tcPr>
            <w:tcW w:w="241" w:type="dxa"/>
          </w:tcPr>
          <w:p w14:paraId="70312CD1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2991534D" w14:textId="1B640C70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45,860</w:t>
            </w:r>
          </w:p>
        </w:tc>
        <w:tc>
          <w:tcPr>
            <w:tcW w:w="243" w:type="dxa"/>
            <w:gridSpan w:val="2"/>
          </w:tcPr>
          <w:p w14:paraId="473570BD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6832CC3D" w14:textId="29919E4D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1,693</w:t>
            </w:r>
          </w:p>
        </w:tc>
        <w:tc>
          <w:tcPr>
            <w:tcW w:w="243" w:type="dxa"/>
          </w:tcPr>
          <w:p w14:paraId="7FD2283B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3C5E6B1A" w14:textId="140C17E8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62,37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D3F8E1A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A3B4420" w14:textId="5DCFA883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64,07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8F2548" w:rsidRPr="0005261B" w14:paraId="71D3AF6B" w14:textId="77777777" w:rsidTr="005340E7">
        <w:tc>
          <w:tcPr>
            <w:tcW w:w="4320" w:type="dxa"/>
          </w:tcPr>
          <w:p w14:paraId="65DBAF3A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37DE2F98" w14:textId="51BD99E1" w:rsidR="008F2548" w:rsidRPr="0005261B" w:rsidRDefault="00657B02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247</w:t>
            </w:r>
          </w:p>
        </w:tc>
        <w:tc>
          <w:tcPr>
            <w:tcW w:w="236" w:type="dxa"/>
          </w:tcPr>
          <w:p w14:paraId="61D4A6CB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60FAC03" w14:textId="038DC9FB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662</w:t>
            </w:r>
          </w:p>
        </w:tc>
        <w:tc>
          <w:tcPr>
            <w:tcW w:w="241" w:type="dxa"/>
          </w:tcPr>
          <w:p w14:paraId="1246C902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09A0401" w14:textId="0CF7D918" w:rsidR="008F2548" w:rsidRPr="0005261B" w:rsidRDefault="00657B02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909</w:t>
            </w:r>
          </w:p>
        </w:tc>
        <w:tc>
          <w:tcPr>
            <w:tcW w:w="243" w:type="dxa"/>
            <w:gridSpan w:val="2"/>
          </w:tcPr>
          <w:p w14:paraId="6F986FA1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45FF6874" w14:textId="05F23BB3" w:rsidR="008F2548" w:rsidRPr="0005261B" w:rsidRDefault="00657B02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247</w:t>
            </w:r>
          </w:p>
        </w:tc>
        <w:tc>
          <w:tcPr>
            <w:tcW w:w="243" w:type="dxa"/>
          </w:tcPr>
          <w:p w14:paraId="7256F272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C9FE41F" w14:textId="08F27EF0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1,602</w:t>
            </w:r>
          </w:p>
        </w:tc>
        <w:tc>
          <w:tcPr>
            <w:tcW w:w="243" w:type="dxa"/>
          </w:tcPr>
          <w:p w14:paraId="6CFF3188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51C180F" w14:textId="60CC745D" w:rsidR="008F2548" w:rsidRPr="0005261B" w:rsidRDefault="00657B02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1,849</w:t>
            </w:r>
          </w:p>
        </w:tc>
      </w:tr>
      <w:tr w:rsidR="008F2548" w:rsidRPr="0005261B" w14:paraId="6C5AD37F" w14:textId="77777777" w:rsidTr="005340E7">
        <w:tc>
          <w:tcPr>
            <w:tcW w:w="4320" w:type="dxa"/>
          </w:tcPr>
          <w:p w14:paraId="60FD9002" w14:textId="4755742C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6B1B73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530" w:type="dxa"/>
          </w:tcPr>
          <w:p w14:paraId="7A8A8B8B" w14:textId="48856EF5" w:rsidR="008F2548" w:rsidRPr="0005261B" w:rsidRDefault="00657B02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(1,756)</w:t>
            </w:r>
          </w:p>
        </w:tc>
        <w:tc>
          <w:tcPr>
            <w:tcW w:w="236" w:type="dxa"/>
          </w:tcPr>
          <w:p w14:paraId="30184623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478342" w14:textId="65666AA6" w:rsidR="008F2548" w:rsidRPr="0005261B" w:rsidRDefault="00657B02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D4EC3" w:rsidRPr="001D4EC3">
              <w:rPr>
                <w:rFonts w:ascii="Angsana New" w:hAnsi="Angsana New" w:cs="Angsana New"/>
                <w:sz w:val="30"/>
                <w:szCs w:val="30"/>
              </w:rPr>
              <w:t>14,807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8834CF4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02BD52E" w14:textId="716D6152" w:rsidR="008F2548" w:rsidRPr="0005261B" w:rsidRDefault="00657B02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(16,563)</w:t>
            </w:r>
          </w:p>
        </w:tc>
        <w:tc>
          <w:tcPr>
            <w:tcW w:w="243" w:type="dxa"/>
            <w:gridSpan w:val="2"/>
          </w:tcPr>
          <w:p w14:paraId="1C9E0374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74F74664" w14:textId="5CB1EF8F" w:rsidR="008F2548" w:rsidRPr="0005261B" w:rsidRDefault="00657B02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(1,756)</w:t>
            </w:r>
          </w:p>
        </w:tc>
        <w:tc>
          <w:tcPr>
            <w:tcW w:w="243" w:type="dxa"/>
          </w:tcPr>
          <w:p w14:paraId="4D544E95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6578578" w14:textId="4286D1EF" w:rsidR="008F2548" w:rsidRPr="0005261B" w:rsidRDefault="00657B02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D4EC3" w:rsidRPr="001D4EC3">
              <w:rPr>
                <w:rFonts w:ascii="Angsana New" w:hAnsi="Angsana New" w:cs="Angsana New"/>
                <w:sz w:val="30"/>
                <w:szCs w:val="30"/>
              </w:rPr>
              <w:t>15,082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6A8102E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8818869" w14:textId="05101BA8" w:rsidR="008F2548" w:rsidRPr="0005261B" w:rsidRDefault="00657B02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(16,838)</w:t>
            </w:r>
          </w:p>
        </w:tc>
      </w:tr>
      <w:tr w:rsidR="008F2548" w:rsidRPr="0005261B" w14:paraId="2F7EEFD3" w14:textId="77777777" w:rsidTr="005340E7">
        <w:tc>
          <w:tcPr>
            <w:tcW w:w="4320" w:type="dxa"/>
          </w:tcPr>
          <w:p w14:paraId="7370A78B" w14:textId="5EB3C4A8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D87BCD" w14:textId="02DB0101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36" w:type="dxa"/>
          </w:tcPr>
          <w:p w14:paraId="63124E7F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05A54F9" w14:textId="62501AA1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30,038</w:t>
            </w:r>
          </w:p>
        </w:tc>
        <w:tc>
          <w:tcPr>
            <w:tcW w:w="241" w:type="dxa"/>
          </w:tcPr>
          <w:p w14:paraId="347AB172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625D9" w14:textId="17AE2EE8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30,206</w:t>
            </w:r>
          </w:p>
        </w:tc>
        <w:tc>
          <w:tcPr>
            <w:tcW w:w="243" w:type="dxa"/>
            <w:gridSpan w:val="2"/>
          </w:tcPr>
          <w:p w14:paraId="3B16E1F4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77E72B99" w14:textId="336FBD51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243" w:type="dxa"/>
          </w:tcPr>
          <w:p w14:paraId="7A80843D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2F5E1B83" w14:textId="1BBC489F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48,89</w:t>
            </w:r>
            <w:r w:rsidR="00657B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4852341A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4A5962D" w14:textId="67219DA3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49,08</w:t>
            </w:r>
            <w:r w:rsidR="00657B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8F2548" w:rsidRPr="0005261B" w14:paraId="73EB63BC" w14:textId="77777777" w:rsidTr="005340E7">
        <w:tc>
          <w:tcPr>
            <w:tcW w:w="4320" w:type="dxa"/>
          </w:tcPr>
          <w:p w14:paraId="33C34353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FAA08A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DC2B8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553FEF6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268EF6C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2EB5C3B9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E22609C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57E0F053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B708E12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58073449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76DB627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6F1C3A5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F2548" w:rsidRPr="0005261B" w14:paraId="68C29AEE" w14:textId="77777777" w:rsidTr="005340E7">
        <w:tc>
          <w:tcPr>
            <w:tcW w:w="4320" w:type="dxa"/>
          </w:tcPr>
          <w:p w14:paraId="285E187D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14:paraId="3CDE2A2F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51E73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6DDF4C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71C1EF4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CDC6741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E72290A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C9D4B5C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60E363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5001413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0EDED6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887B1F3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2548" w:rsidRPr="0005261B" w14:paraId="14A660DA" w14:textId="77777777" w:rsidTr="005340E7">
        <w:tc>
          <w:tcPr>
            <w:tcW w:w="4320" w:type="dxa"/>
          </w:tcPr>
          <w:p w14:paraId="0CBE8CA2" w14:textId="3895A3B4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525D31C" w14:textId="227ACE2F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64,376</w:t>
            </w:r>
          </w:p>
        </w:tc>
        <w:tc>
          <w:tcPr>
            <w:tcW w:w="236" w:type="dxa"/>
          </w:tcPr>
          <w:p w14:paraId="17208BC0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69E0F87" w14:textId="53255BCB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2,200</w:t>
            </w:r>
          </w:p>
        </w:tc>
        <w:tc>
          <w:tcPr>
            <w:tcW w:w="241" w:type="dxa"/>
          </w:tcPr>
          <w:p w14:paraId="08C69287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</w:tcPr>
          <w:p w14:paraId="44EFE869" w14:textId="27047705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66,576</w:t>
            </w:r>
          </w:p>
        </w:tc>
        <w:tc>
          <w:tcPr>
            <w:tcW w:w="243" w:type="dxa"/>
            <w:gridSpan w:val="2"/>
          </w:tcPr>
          <w:p w14:paraId="42B3D3CB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</w:tcPr>
          <w:p w14:paraId="07D0EFD0" w14:textId="295477C9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69,012</w:t>
            </w:r>
          </w:p>
        </w:tc>
        <w:tc>
          <w:tcPr>
            <w:tcW w:w="243" w:type="dxa"/>
          </w:tcPr>
          <w:p w14:paraId="758CA29A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</w:tcPr>
          <w:p w14:paraId="2F46D5F2" w14:textId="6FE671B3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3,526</w:t>
            </w:r>
          </w:p>
        </w:tc>
        <w:tc>
          <w:tcPr>
            <w:tcW w:w="243" w:type="dxa"/>
          </w:tcPr>
          <w:p w14:paraId="4B8A8340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1BD9FC07" w14:textId="2B49EB11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72,538</w:t>
            </w:r>
          </w:p>
        </w:tc>
      </w:tr>
      <w:tr w:rsidR="008F2548" w:rsidRPr="0005261B" w14:paraId="596BD604" w14:textId="77777777" w:rsidTr="005340E7">
        <w:tc>
          <w:tcPr>
            <w:tcW w:w="4320" w:type="dxa"/>
          </w:tcPr>
          <w:p w14:paraId="4DDE4989" w14:textId="66B8DF56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3B7EB67" w14:textId="709999E0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60,986</w:t>
            </w:r>
          </w:p>
        </w:tc>
        <w:tc>
          <w:tcPr>
            <w:tcW w:w="236" w:type="dxa"/>
          </w:tcPr>
          <w:p w14:paraId="21CEB812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1278425D" w14:textId="115D99D0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2,426</w:t>
            </w:r>
          </w:p>
        </w:tc>
        <w:tc>
          <w:tcPr>
            <w:tcW w:w="241" w:type="dxa"/>
          </w:tcPr>
          <w:p w14:paraId="2A96A9A0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0F62FAC" w14:textId="1D8D71ED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63,412</w:t>
            </w:r>
          </w:p>
        </w:tc>
        <w:tc>
          <w:tcPr>
            <w:tcW w:w="243" w:type="dxa"/>
            <w:gridSpan w:val="2"/>
          </w:tcPr>
          <w:p w14:paraId="2F8FBD71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</w:tcPr>
          <w:p w14:paraId="38635784" w14:textId="7CAB4086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65,561</w:t>
            </w:r>
          </w:p>
        </w:tc>
        <w:tc>
          <w:tcPr>
            <w:tcW w:w="243" w:type="dxa"/>
          </w:tcPr>
          <w:p w14:paraId="56213706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double" w:sz="4" w:space="0" w:color="auto"/>
              <w:bottom w:val="double" w:sz="4" w:space="0" w:color="auto"/>
            </w:tcBorders>
          </w:tcPr>
          <w:p w14:paraId="5348B360" w14:textId="50C38846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3,627</w:t>
            </w:r>
          </w:p>
        </w:tc>
        <w:tc>
          <w:tcPr>
            <w:tcW w:w="243" w:type="dxa"/>
          </w:tcPr>
          <w:p w14:paraId="27164DAE" w14:textId="77777777" w:rsidR="008F2548" w:rsidRPr="0005261B" w:rsidRDefault="008F2548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</w:tcPr>
          <w:p w14:paraId="1DAEE3F4" w14:textId="581B7D41" w:rsidR="008F2548" w:rsidRPr="0005261B" w:rsidRDefault="001D4EC3" w:rsidP="008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69,188</w:t>
            </w:r>
          </w:p>
        </w:tc>
      </w:tr>
    </w:tbl>
    <w:p w14:paraId="18FE312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8B2DBF" w:rsidRPr="0005261B" w:rsidSect="0093430D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576" w:gutter="0"/>
          <w:cols w:space="720"/>
          <w:docGrid w:linePitch="245"/>
        </w:sectPr>
      </w:pPr>
    </w:p>
    <w:p w14:paraId="6AB01C2D" w14:textId="1878387B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9" w:right="-43" w:firstLine="9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05261B">
        <w:rPr>
          <w:rFonts w:ascii="Angsana New" w:hAnsi="Angsana New" w:cs="Angsana New" w:hint="cs"/>
          <w:sz w:val="30"/>
          <w:szCs w:val="30"/>
        </w:rPr>
        <w:t>31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05261B">
        <w:rPr>
          <w:rFonts w:ascii="Angsana New" w:hAnsi="Angsana New" w:cs="Angsana New" w:hint="cs"/>
          <w:sz w:val="30"/>
          <w:szCs w:val="30"/>
        </w:rPr>
        <w:t>256</w:t>
      </w:r>
      <w:r w:rsidR="00F70E2D">
        <w:rPr>
          <w:rFonts w:ascii="Angsana New" w:hAnsi="Angsana New" w:cs="Angsana New"/>
          <w:sz w:val="30"/>
          <w:szCs w:val="30"/>
        </w:rPr>
        <w:t>7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  <w:r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เท่ากับ </w:t>
      </w:r>
      <w:r w:rsidR="001D4EC3">
        <w:rPr>
          <w:rFonts w:ascii="Angsana New" w:hAnsi="Angsana New" w:cs="Angsana New"/>
          <w:sz w:val="30"/>
          <w:szCs w:val="30"/>
        </w:rPr>
        <w:t>201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1D4EC3">
        <w:rPr>
          <w:rFonts w:ascii="Angsana New" w:hAnsi="Angsana New" w:cs="Angsana New"/>
          <w:sz w:val="30"/>
          <w:szCs w:val="30"/>
        </w:rPr>
        <w:t>234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>256</w:t>
      </w:r>
      <w:r w:rsidR="00F70E2D">
        <w:rPr>
          <w:rFonts w:ascii="Angsana New" w:hAnsi="Angsana New" w:cs="Angsana New"/>
          <w:i/>
          <w:iCs/>
          <w:sz w:val="30"/>
          <w:szCs w:val="30"/>
        </w:rPr>
        <w:t>6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: 199 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>237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ล้านบาท) </w:t>
      </w:r>
      <w:r w:rsidRPr="0005261B">
        <w:rPr>
          <w:rFonts w:ascii="Angsana New" w:hAnsi="Angsana New" w:cs="Angsana New" w:hint="cs"/>
          <w:sz w:val="30"/>
          <w:szCs w:val="30"/>
          <w:cs/>
        </w:rPr>
        <w:t>ตามลำดับ ประเมินราคาโดย</w:t>
      </w:r>
      <w:r w:rsidR="00B269F0" w:rsidRPr="0005261B">
        <w:rPr>
          <w:rFonts w:ascii="Angsana New" w:hAnsi="Angsana New" w:cs="Angsana New" w:hint="cs"/>
          <w:sz w:val="30"/>
          <w:szCs w:val="30"/>
        </w:rPr>
        <w:t xml:space="preserve">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ผู้ประเมินราคาอิสระโดยวิธีมูลค่าตลาดสำหรับการใช้ประโยชน์ปัจจุบัน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มูลค่ายุติธรรมของอสังหาริมทรัพย์เพื่อ</w:t>
      </w:r>
      <w:r w:rsidR="001D4EC3">
        <w:rPr>
          <w:rFonts w:ascii="Angsana New" w:hAnsi="Angsana New" w:cs="Angsana New"/>
          <w:sz w:val="30"/>
          <w:szCs w:val="30"/>
        </w:rPr>
        <w:t xml:space="preserve">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การลงทุน ถูกจัดลำดับชั้นการวัดมูลค่ายุติธรรมอยู่ในระดับที่ </w:t>
      </w:r>
      <w:r w:rsidRPr="0005261B">
        <w:rPr>
          <w:rFonts w:ascii="Angsana New" w:hAnsi="Angsana New" w:cs="Angsana New" w:hint="cs"/>
          <w:sz w:val="30"/>
          <w:szCs w:val="30"/>
        </w:rPr>
        <w:t>3</w:t>
      </w:r>
    </w:p>
    <w:p w14:paraId="0135CBFC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07DF29AA" w14:textId="04972D6B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05261B">
        <w:rPr>
          <w:rFonts w:ascii="Angsana New" w:hAnsi="Angsana New" w:cs="Angsana New" w:hint="cs"/>
          <w:sz w:val="30"/>
          <w:szCs w:val="30"/>
        </w:rPr>
        <w:t xml:space="preserve">31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6507F" w:rsidRPr="0005261B">
        <w:rPr>
          <w:rFonts w:ascii="Angsana New" w:hAnsi="Angsana New" w:cs="Angsana New" w:hint="cs"/>
          <w:sz w:val="30"/>
          <w:szCs w:val="30"/>
        </w:rPr>
        <w:t>256</w:t>
      </w:r>
      <w:r w:rsidR="00F70E2D">
        <w:rPr>
          <w:rFonts w:ascii="Angsana New" w:hAnsi="Angsana New" w:cs="Angsana New"/>
          <w:sz w:val="30"/>
          <w:szCs w:val="30"/>
        </w:rPr>
        <w:t>7</w:t>
      </w:r>
      <w:r w:rsidR="0066507F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66507F" w:rsidRPr="000526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6507F" w:rsidRPr="0005261B">
        <w:rPr>
          <w:rFonts w:ascii="Angsana New" w:hAnsi="Angsana New" w:cs="Angsana New" w:hint="cs"/>
          <w:sz w:val="30"/>
          <w:szCs w:val="30"/>
        </w:rPr>
        <w:t>256</w:t>
      </w:r>
      <w:r w:rsidR="00F70E2D">
        <w:rPr>
          <w:rFonts w:ascii="Angsana New" w:hAnsi="Angsana New" w:cs="Angsana New"/>
          <w:sz w:val="30"/>
          <w:szCs w:val="30"/>
        </w:rPr>
        <w:t>6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บริษัทได้จดจำนองที่ดินกับสถาบันการเงินในประเทศหลายแห่งเพื่อเป็นหลักประกันวงเงินสินเชื่อตามหมายเหตุข้อ </w:t>
      </w:r>
      <w:r w:rsidRPr="0005261B">
        <w:rPr>
          <w:rFonts w:ascii="Angsana New" w:hAnsi="Angsana New" w:cs="Angsana New" w:hint="cs"/>
          <w:sz w:val="30"/>
          <w:szCs w:val="30"/>
        </w:rPr>
        <w:t>12</w:t>
      </w:r>
    </w:p>
    <w:p w14:paraId="174E0B3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8103121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</w:p>
    <w:p w14:paraId="1039846A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9981EF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ในฐานะผู้ให้เช่า</w:t>
      </w:r>
    </w:p>
    <w:p w14:paraId="611A581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AB3787D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ัญญาเช่าอสังหาริมทรัพย์เพื่อการลงทุนประกอบด้วยอาคารโรงงานที่ให้เช่าแก่บริษัทร่วมและบริษัทย่อย</w:t>
      </w:r>
      <w:r w:rsidRPr="0005261B">
        <w:rPr>
          <w:rFonts w:ascii="Angsana New" w:hAnsi="Angsana New" w:cs="Angsana New" w:hint="cs"/>
          <w:sz w:val="30"/>
          <w:szCs w:val="30"/>
          <w:cs/>
        </w:rPr>
        <w:br/>
        <w:t xml:space="preserve">ตามสัญญาเช่าดำเนินงาน สัญญาเช่าแต่ละฉบับกำหนดระยะเวลาเช่าที่ยกเลิกไม่ได้เป็นเวลา </w:t>
      </w:r>
      <w:r w:rsidRPr="0005261B">
        <w:rPr>
          <w:rFonts w:ascii="Angsana New" w:hAnsi="Angsana New" w:cs="Angsana New" w:hint="cs"/>
          <w:sz w:val="30"/>
          <w:szCs w:val="30"/>
        </w:rPr>
        <w:t>1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 </w:t>
      </w:r>
    </w:p>
    <w:p w14:paraId="62221FAF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5226795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0975EA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  <w:sectPr w:rsidR="008B2DBF" w:rsidRPr="0005261B" w:rsidSect="0093430D">
          <w:headerReference w:type="default" r:id="rId17"/>
          <w:footerReference w:type="default" r:id="rId18"/>
          <w:pgSz w:w="11909" w:h="16834" w:code="9"/>
          <w:pgMar w:top="1152" w:right="1199" w:bottom="1152" w:left="691" w:header="720" w:footer="576" w:gutter="0"/>
          <w:cols w:space="720"/>
          <w:docGrid w:linePitch="245"/>
        </w:sectPr>
      </w:pPr>
    </w:p>
    <w:p w14:paraId="6AFD6926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05261B">
        <w:rPr>
          <w:rFonts w:ascii="Angsana New" w:hAnsi="Angsana New" w:hint="cs"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14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080"/>
        <w:gridCol w:w="240"/>
        <w:gridCol w:w="1164"/>
        <w:gridCol w:w="243"/>
        <w:gridCol w:w="1201"/>
        <w:gridCol w:w="248"/>
        <w:gridCol w:w="1224"/>
        <w:gridCol w:w="250"/>
        <w:gridCol w:w="1214"/>
        <w:gridCol w:w="247"/>
        <w:gridCol w:w="1152"/>
        <w:gridCol w:w="267"/>
        <w:gridCol w:w="1100"/>
        <w:gridCol w:w="247"/>
        <w:gridCol w:w="1156"/>
      </w:tblGrid>
      <w:tr w:rsidR="008B2DBF" w:rsidRPr="0005261B" w14:paraId="02875749" w14:textId="77777777" w:rsidTr="005340E7">
        <w:trPr>
          <w:tblHeader/>
        </w:trPr>
        <w:tc>
          <w:tcPr>
            <w:tcW w:w="3510" w:type="dxa"/>
          </w:tcPr>
          <w:p w14:paraId="16B7BA2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80" w:right="-8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3" w:type="dxa"/>
            <w:gridSpan w:val="15"/>
          </w:tcPr>
          <w:p w14:paraId="216D8B5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1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2DBF" w:rsidRPr="0005261B" w14:paraId="7683CCD1" w14:textId="77777777" w:rsidTr="005340E7">
        <w:trPr>
          <w:tblHeader/>
        </w:trPr>
        <w:tc>
          <w:tcPr>
            <w:tcW w:w="3510" w:type="dxa"/>
          </w:tcPr>
          <w:p w14:paraId="1D2C345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160A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846A09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88CAA1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765DBE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9B29C9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142F0F8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C725A8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A0782E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D36731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7" w:type="dxa"/>
          </w:tcPr>
          <w:p w14:paraId="7CE9638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09D65F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5DF99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D3C100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7" w:type="dxa"/>
          </w:tcPr>
          <w:p w14:paraId="243FF36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468760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05261B" w14:paraId="154A43C3" w14:textId="77777777" w:rsidTr="005340E7">
        <w:trPr>
          <w:tblHeader/>
        </w:trPr>
        <w:tc>
          <w:tcPr>
            <w:tcW w:w="3510" w:type="dxa"/>
          </w:tcPr>
          <w:p w14:paraId="3955609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6713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412435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0BAD495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1E2D94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46B5863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3CEB435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882A25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8" w:type="dxa"/>
          </w:tcPr>
          <w:p w14:paraId="369ABF9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69B5EC5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338743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50" w:type="dxa"/>
          </w:tcPr>
          <w:p w14:paraId="27CF14B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E5A3C7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</w:t>
            </w:r>
          </w:p>
          <w:p w14:paraId="76CEBAD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47" w:type="dxa"/>
          </w:tcPr>
          <w:p w14:paraId="73E2652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F4F790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6E32F7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44A03F2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</w:t>
            </w:r>
          </w:p>
          <w:p w14:paraId="52A4402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7" w:type="dxa"/>
          </w:tcPr>
          <w:p w14:paraId="023D980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FFDC3B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05261B" w14:paraId="6EC7A783" w14:textId="77777777" w:rsidTr="005340E7">
        <w:trPr>
          <w:trHeight w:val="60"/>
          <w:tblHeader/>
        </w:trPr>
        <w:tc>
          <w:tcPr>
            <w:tcW w:w="3510" w:type="dxa"/>
          </w:tcPr>
          <w:p w14:paraId="5D16591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5C67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0" w:type="dxa"/>
          </w:tcPr>
          <w:p w14:paraId="047B92A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13B5FF3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</w:tcPr>
          <w:p w14:paraId="480BAB3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02B3D0C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14:paraId="475CD81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FDB42A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0" w:type="dxa"/>
          </w:tcPr>
          <w:p w14:paraId="2999C08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0A7C31D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7" w:type="dxa"/>
          </w:tcPr>
          <w:p w14:paraId="5991F34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F2EDEA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8"/>
              </w:tabs>
              <w:spacing w:line="340" w:lineRule="exact"/>
              <w:ind w:left="28" w:hanging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</w:tcPr>
          <w:p w14:paraId="541FBFA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6108122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47" w:type="dxa"/>
          </w:tcPr>
          <w:p w14:paraId="0DAC592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27E3F20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8B2DBF" w:rsidRPr="0005261B" w14:paraId="309A9A3B" w14:textId="77777777" w:rsidTr="005340E7">
        <w:trPr>
          <w:trHeight w:hRule="exact" w:val="344"/>
          <w:tblHeader/>
        </w:trPr>
        <w:tc>
          <w:tcPr>
            <w:tcW w:w="3510" w:type="dxa"/>
          </w:tcPr>
          <w:p w14:paraId="7C7251A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33" w:type="dxa"/>
            <w:gridSpan w:val="15"/>
          </w:tcPr>
          <w:p w14:paraId="48B3B10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7FAAE800" w14:textId="77777777" w:rsidTr="005340E7">
        <w:tc>
          <w:tcPr>
            <w:tcW w:w="3510" w:type="dxa"/>
          </w:tcPr>
          <w:p w14:paraId="361B909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5A87C64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5CF6E1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1BE197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E449F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4F6711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4D5DF39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857FA4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229FFC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3046BB7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493220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8CE67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7725C7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952170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0D4A1A3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EDBC1E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2A74" w:rsidRPr="0005261B" w14:paraId="42975B5A" w14:textId="77777777" w:rsidTr="005340E7">
        <w:tc>
          <w:tcPr>
            <w:tcW w:w="3510" w:type="dxa"/>
          </w:tcPr>
          <w:p w14:paraId="5A93389E" w14:textId="2643C2DC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56C1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5CEFDF89" w14:textId="73DFC1A8" w:rsidR="00352A74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35,406</w:t>
            </w:r>
          </w:p>
        </w:tc>
        <w:tc>
          <w:tcPr>
            <w:tcW w:w="240" w:type="dxa"/>
          </w:tcPr>
          <w:p w14:paraId="795F7850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64" w:type="dxa"/>
          </w:tcPr>
          <w:p w14:paraId="5E978454" w14:textId="4D5EA402" w:rsidR="00352A74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12,405</w:t>
            </w:r>
          </w:p>
        </w:tc>
        <w:tc>
          <w:tcPr>
            <w:tcW w:w="243" w:type="dxa"/>
          </w:tcPr>
          <w:p w14:paraId="75BC80AD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01" w:type="dxa"/>
          </w:tcPr>
          <w:p w14:paraId="5BA157D8" w14:textId="5D90DEB7" w:rsidR="00352A74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123,592</w:t>
            </w:r>
          </w:p>
        </w:tc>
        <w:tc>
          <w:tcPr>
            <w:tcW w:w="248" w:type="dxa"/>
          </w:tcPr>
          <w:p w14:paraId="57B3E1FE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24" w:type="dxa"/>
          </w:tcPr>
          <w:p w14:paraId="2AF1B606" w14:textId="40362AEB" w:rsidR="00352A74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355,687</w:t>
            </w:r>
          </w:p>
        </w:tc>
        <w:tc>
          <w:tcPr>
            <w:tcW w:w="250" w:type="dxa"/>
          </w:tcPr>
          <w:p w14:paraId="15E0DB79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14" w:type="dxa"/>
          </w:tcPr>
          <w:p w14:paraId="6E507BE2" w14:textId="380CF604" w:rsidR="00352A74" w:rsidRPr="00F56C17" w:rsidRDefault="00F56C17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50,411</w:t>
            </w:r>
          </w:p>
        </w:tc>
        <w:tc>
          <w:tcPr>
            <w:tcW w:w="247" w:type="dxa"/>
          </w:tcPr>
          <w:p w14:paraId="20AD7F85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01D2E1" w14:textId="64C3F6F7" w:rsidR="00352A74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8,434</w:t>
            </w:r>
          </w:p>
        </w:tc>
        <w:tc>
          <w:tcPr>
            <w:tcW w:w="267" w:type="dxa"/>
          </w:tcPr>
          <w:p w14:paraId="5003D91B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0" w:type="dxa"/>
          </w:tcPr>
          <w:p w14:paraId="3EACB2B5" w14:textId="336744F0" w:rsidR="00352A74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2,115</w:t>
            </w:r>
          </w:p>
        </w:tc>
        <w:tc>
          <w:tcPr>
            <w:tcW w:w="247" w:type="dxa"/>
          </w:tcPr>
          <w:p w14:paraId="025091B0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</w:tcPr>
          <w:p w14:paraId="67F1CECC" w14:textId="5035E83D" w:rsidR="00352A74" w:rsidRPr="00F56C17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588,050</w:t>
            </w:r>
          </w:p>
        </w:tc>
      </w:tr>
      <w:tr w:rsidR="00F56C17" w:rsidRPr="0005261B" w14:paraId="5CABA886" w14:textId="77777777" w:rsidTr="00D54B22">
        <w:tc>
          <w:tcPr>
            <w:tcW w:w="3510" w:type="dxa"/>
          </w:tcPr>
          <w:p w14:paraId="4398641C" w14:textId="14B2092A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8456CE6" w14:textId="2D1DC8E4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A6F8E85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4BB4B6D" w14:textId="1345172E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495688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4889999D" w14:textId="2812F20E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17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61D6FFC3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01ED2FB" w14:textId="291FC141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6,420</w:t>
            </w:r>
          </w:p>
        </w:tc>
        <w:tc>
          <w:tcPr>
            <w:tcW w:w="250" w:type="dxa"/>
          </w:tcPr>
          <w:p w14:paraId="09909352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A7063BE" w14:textId="04A4B4C9" w:rsidR="00F56C17" w:rsidRPr="0005261B" w:rsidRDefault="00F56C17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2,695</w:t>
            </w:r>
          </w:p>
        </w:tc>
        <w:tc>
          <w:tcPr>
            <w:tcW w:w="247" w:type="dxa"/>
          </w:tcPr>
          <w:p w14:paraId="14AF3749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E89508" w14:textId="5F5A3472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103</w:t>
            </w:r>
          </w:p>
        </w:tc>
        <w:tc>
          <w:tcPr>
            <w:tcW w:w="267" w:type="dxa"/>
          </w:tcPr>
          <w:p w14:paraId="15AA1F83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A87A2A2" w14:textId="29C6A95B" w:rsidR="00F56C17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945</w:t>
            </w:r>
          </w:p>
        </w:tc>
        <w:tc>
          <w:tcPr>
            <w:tcW w:w="247" w:type="dxa"/>
          </w:tcPr>
          <w:p w14:paraId="0076E39E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C06D1CD" w14:textId="6CA07825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10,33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F56C17" w:rsidRPr="0005261B" w14:paraId="78B14B42" w14:textId="77777777" w:rsidTr="00D54B22">
        <w:tc>
          <w:tcPr>
            <w:tcW w:w="3510" w:type="dxa"/>
          </w:tcPr>
          <w:p w14:paraId="0ABDCD10" w14:textId="0D16520C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</w:tcPr>
          <w:p w14:paraId="2E70A65F" w14:textId="78F566E5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2AB4FE5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124E5AC" w14:textId="41BA871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8BDD63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3B8FA01" w14:textId="63BD7DF9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A5BC671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DD89ADD" w14:textId="6BB6A191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250" w:type="dxa"/>
          </w:tcPr>
          <w:p w14:paraId="79BA0ADD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713FC6C7" w14:textId="202BB838" w:rsidR="00F56C17" w:rsidRPr="0005261B" w:rsidRDefault="00F56C17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47" w:type="dxa"/>
          </w:tcPr>
          <w:p w14:paraId="36B9C24B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5F96C8" w14:textId="653733C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12840D5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04C24D6" w14:textId="172C391A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(61)</w:t>
            </w:r>
          </w:p>
        </w:tc>
        <w:tc>
          <w:tcPr>
            <w:tcW w:w="247" w:type="dxa"/>
          </w:tcPr>
          <w:p w14:paraId="642E1070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6398BB4" w14:textId="463EC0C7" w:rsidR="00F56C17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F56C17" w:rsidRPr="0005261B" w14:paraId="15409591" w14:textId="77777777" w:rsidTr="00D54B22">
        <w:tc>
          <w:tcPr>
            <w:tcW w:w="3510" w:type="dxa"/>
          </w:tcPr>
          <w:p w14:paraId="26544D27" w14:textId="1C158421" w:rsidR="00F56C17" w:rsidRPr="0005261B" w:rsidRDefault="00036C5B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80" w:type="dxa"/>
          </w:tcPr>
          <w:p w14:paraId="0B209D73" w14:textId="081C9D2D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(160)</w:t>
            </w:r>
          </w:p>
        </w:tc>
        <w:tc>
          <w:tcPr>
            <w:tcW w:w="240" w:type="dxa"/>
          </w:tcPr>
          <w:p w14:paraId="7D44F4CE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9706D3C" w14:textId="76A4B3D6" w:rsidR="00F56C17" w:rsidRPr="0005261B" w:rsidRDefault="00F56C17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(2,709)</w:t>
            </w:r>
          </w:p>
        </w:tc>
        <w:tc>
          <w:tcPr>
            <w:tcW w:w="243" w:type="dxa"/>
          </w:tcPr>
          <w:p w14:paraId="491B6DF0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C55738B" w14:textId="774E9081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(79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353E6FCB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7537F7C" w14:textId="5CBC4DC1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94E8F7E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75E38746" w14:textId="781BDC78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4C9729B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3E669F" w14:textId="0F84CB1B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7F3B217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B03C50B" w14:textId="1D9D862E" w:rsidR="00F56C17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AAB02AC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D926BDC" w14:textId="649D0039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(3,66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F56C17" w:rsidRPr="0005261B" w14:paraId="0E0DF641" w14:textId="77777777" w:rsidTr="00D54B22">
        <w:tc>
          <w:tcPr>
            <w:tcW w:w="3510" w:type="dxa"/>
          </w:tcPr>
          <w:p w14:paraId="406CF638" w14:textId="2C42EEA9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14:paraId="2F2E9E82" w14:textId="09378730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A83A4BD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753B364" w14:textId="5929B9D1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115B6CF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912CE82" w14:textId="6161B4AE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21892A9F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634C917" w14:textId="26428BA2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(1,955)</w:t>
            </w:r>
          </w:p>
        </w:tc>
        <w:tc>
          <w:tcPr>
            <w:tcW w:w="250" w:type="dxa"/>
          </w:tcPr>
          <w:p w14:paraId="52133B17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6CEC2FD" w14:textId="581A33CD" w:rsidR="00F56C17" w:rsidRPr="0005261B" w:rsidRDefault="00F56C17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340" w:lineRule="exact"/>
              <w:ind w:right="99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(140)</w:t>
            </w:r>
          </w:p>
        </w:tc>
        <w:tc>
          <w:tcPr>
            <w:tcW w:w="247" w:type="dxa"/>
          </w:tcPr>
          <w:p w14:paraId="051B3164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F4275C2" w14:textId="06587B21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(387)</w:t>
            </w:r>
          </w:p>
        </w:tc>
        <w:tc>
          <w:tcPr>
            <w:tcW w:w="267" w:type="dxa"/>
          </w:tcPr>
          <w:p w14:paraId="33AC88AA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D03BEE4" w14:textId="23C8A835" w:rsidR="00F56C17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3BF2891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7840058" w14:textId="17143DDA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(2,482)</w:t>
            </w:r>
          </w:p>
        </w:tc>
      </w:tr>
      <w:tr w:rsidR="00352A74" w:rsidRPr="0005261B" w14:paraId="69EE2DA6" w14:textId="77777777" w:rsidTr="005340E7">
        <w:tc>
          <w:tcPr>
            <w:tcW w:w="3510" w:type="dxa"/>
          </w:tcPr>
          <w:p w14:paraId="48ACDDA0" w14:textId="169B9104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F56C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2ABF1DF1" w14:textId="32C0E2A6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80"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F56C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686720" w14:textId="77777777" w:rsidR="0053270A" w:rsidRPr="0005261B" w:rsidRDefault="0053270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7210664" w14:textId="1192354F" w:rsidR="00352A74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35,246</w:t>
            </w:r>
          </w:p>
        </w:tc>
        <w:tc>
          <w:tcPr>
            <w:tcW w:w="240" w:type="dxa"/>
          </w:tcPr>
          <w:p w14:paraId="18FED710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20540808" w14:textId="77777777" w:rsidR="0053270A" w:rsidRPr="0005261B" w:rsidRDefault="0053270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F5BCB9A" w14:textId="2012577B" w:rsidR="00352A74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9,696</w:t>
            </w:r>
          </w:p>
        </w:tc>
        <w:tc>
          <w:tcPr>
            <w:tcW w:w="243" w:type="dxa"/>
          </w:tcPr>
          <w:p w14:paraId="5F9ECC97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66D48D3E" w14:textId="77777777" w:rsidR="0053270A" w:rsidRPr="0005261B" w:rsidRDefault="0053270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1B2C257" w14:textId="6B589F9C" w:rsidR="00352A74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122,974</w:t>
            </w:r>
          </w:p>
        </w:tc>
        <w:tc>
          <w:tcPr>
            <w:tcW w:w="248" w:type="dxa"/>
          </w:tcPr>
          <w:p w14:paraId="01D66CA9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7E9A56B" w14:textId="77777777" w:rsidR="0053270A" w:rsidRPr="0005261B" w:rsidRDefault="0053270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E050D30" w14:textId="7728FC83" w:rsidR="00352A74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360,195</w:t>
            </w:r>
          </w:p>
        </w:tc>
        <w:tc>
          <w:tcPr>
            <w:tcW w:w="250" w:type="dxa"/>
          </w:tcPr>
          <w:p w14:paraId="52D7CEFE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78E0555" w14:textId="77777777" w:rsidR="0053270A" w:rsidRPr="0005261B" w:rsidRDefault="0053270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A79F9BB" w14:textId="4C73DB34" w:rsidR="00352A74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52,984</w:t>
            </w:r>
          </w:p>
        </w:tc>
        <w:tc>
          <w:tcPr>
            <w:tcW w:w="247" w:type="dxa"/>
          </w:tcPr>
          <w:p w14:paraId="546E29C3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229DA1" w14:textId="77777777" w:rsidR="0053270A" w:rsidRPr="0005261B" w:rsidRDefault="0053270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0E3DD17" w14:textId="76B2F6BB" w:rsidR="00352A74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8,150</w:t>
            </w:r>
          </w:p>
        </w:tc>
        <w:tc>
          <w:tcPr>
            <w:tcW w:w="267" w:type="dxa"/>
          </w:tcPr>
          <w:p w14:paraId="70A5BF14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16E1945" w14:textId="77777777" w:rsidR="0053270A" w:rsidRPr="0005261B" w:rsidRDefault="0053270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1193D5" w14:textId="33E925BE" w:rsidR="00352A74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2,999</w:t>
            </w:r>
          </w:p>
        </w:tc>
        <w:tc>
          <w:tcPr>
            <w:tcW w:w="247" w:type="dxa"/>
          </w:tcPr>
          <w:p w14:paraId="46610A93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4B0AF6F" w14:textId="77777777" w:rsidR="0053270A" w:rsidRPr="0005261B" w:rsidRDefault="0053270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20DE3F0" w14:textId="2166071F" w:rsidR="00352A74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592,244</w:t>
            </w:r>
          </w:p>
        </w:tc>
      </w:tr>
      <w:tr w:rsidR="00352A74" w:rsidRPr="0005261B" w14:paraId="4136FEC4" w14:textId="77777777" w:rsidTr="005340E7">
        <w:tc>
          <w:tcPr>
            <w:tcW w:w="3510" w:type="dxa"/>
          </w:tcPr>
          <w:p w14:paraId="715A33BD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C7FC2DC" w14:textId="36C92680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C634CA9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880C7F6" w14:textId="47DD98F4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83F6AC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49AD0D7" w14:textId="08D66891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248" w:type="dxa"/>
          </w:tcPr>
          <w:p w14:paraId="524AB653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7416F69" w14:textId="31743F21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9,358</w:t>
            </w:r>
          </w:p>
        </w:tc>
        <w:tc>
          <w:tcPr>
            <w:tcW w:w="250" w:type="dxa"/>
          </w:tcPr>
          <w:p w14:paraId="445BE024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3B2AC7B" w14:textId="09C1ACF2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2,094</w:t>
            </w:r>
          </w:p>
        </w:tc>
        <w:tc>
          <w:tcPr>
            <w:tcW w:w="247" w:type="dxa"/>
          </w:tcPr>
          <w:p w14:paraId="488FB7A2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C84B098" w14:textId="59DEFDED" w:rsidR="00352A74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977A2E5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DB0DF58" w14:textId="6631FC5E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5,815</w:t>
            </w:r>
          </w:p>
        </w:tc>
        <w:tc>
          <w:tcPr>
            <w:tcW w:w="247" w:type="dxa"/>
          </w:tcPr>
          <w:p w14:paraId="2574F6A2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3265928" w14:textId="3BFDA2F0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17,429</w:t>
            </w:r>
          </w:p>
        </w:tc>
      </w:tr>
      <w:tr w:rsidR="00352A74" w:rsidRPr="0005261B" w14:paraId="04798425" w14:textId="77777777" w:rsidTr="005340E7">
        <w:tc>
          <w:tcPr>
            <w:tcW w:w="3510" w:type="dxa"/>
          </w:tcPr>
          <w:p w14:paraId="75D8779F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</w:tcPr>
          <w:p w14:paraId="0C72077A" w14:textId="3ECF75B8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D95786A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A392A9D" w14:textId="6D813A39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E24940A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C5016A8" w14:textId="3CA70999" w:rsidR="00352A74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4,850</w:t>
            </w:r>
          </w:p>
        </w:tc>
        <w:tc>
          <w:tcPr>
            <w:tcW w:w="248" w:type="dxa"/>
          </w:tcPr>
          <w:p w14:paraId="4781E866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DBD61D3" w14:textId="2FA5D373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250" w:type="dxa"/>
          </w:tcPr>
          <w:p w14:paraId="455ED483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620B7EE7" w14:textId="55E7EF12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858</w:t>
            </w:r>
          </w:p>
        </w:tc>
        <w:tc>
          <w:tcPr>
            <w:tcW w:w="247" w:type="dxa"/>
          </w:tcPr>
          <w:p w14:paraId="6E105189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14EB03" w14:textId="0876009F" w:rsidR="00352A74" w:rsidRPr="0005261B" w:rsidRDefault="009A552E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488777A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25C75AB" w14:textId="3633DC15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(5,983)</w:t>
            </w:r>
          </w:p>
        </w:tc>
        <w:tc>
          <w:tcPr>
            <w:tcW w:w="247" w:type="dxa"/>
          </w:tcPr>
          <w:p w14:paraId="001ACC49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F1BB19D" w14:textId="2BC88027" w:rsidR="00352A74" w:rsidRPr="0005261B" w:rsidRDefault="009A552E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2A74" w:rsidRPr="0005261B" w14:paraId="294DC56E" w14:textId="77777777" w:rsidTr="005340E7">
        <w:tc>
          <w:tcPr>
            <w:tcW w:w="3510" w:type="dxa"/>
          </w:tcPr>
          <w:p w14:paraId="5BCFF3D1" w14:textId="34C879A0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C80BCC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75E7F0F8" w14:textId="71B7DB94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2,361</w:t>
            </w:r>
          </w:p>
        </w:tc>
        <w:tc>
          <w:tcPr>
            <w:tcW w:w="240" w:type="dxa"/>
          </w:tcPr>
          <w:p w14:paraId="5E146156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30B5024" w14:textId="59F45A3B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2,538</w:t>
            </w:r>
          </w:p>
        </w:tc>
        <w:tc>
          <w:tcPr>
            <w:tcW w:w="243" w:type="dxa"/>
          </w:tcPr>
          <w:p w14:paraId="340E3C09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058C5F1" w14:textId="12651B61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13,9</w:t>
            </w:r>
            <w:r w:rsidR="00FB5A78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48" w:type="dxa"/>
          </w:tcPr>
          <w:p w14:paraId="58AE6B17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A9FBC25" w14:textId="66E337EB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D018645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6E1792B" w14:textId="75C431AE" w:rsidR="00352A74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2F21D9F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7C3F05D" w14:textId="50F2A6B6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2E8FF9E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36CC2C1" w14:textId="7811C1D4" w:rsidR="00352A74" w:rsidRPr="0005261B" w:rsidRDefault="009A552E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6E782C05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57E089" w14:textId="4A709D2E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18,81</w:t>
            </w:r>
            <w:r w:rsidR="00FB5A7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52A74" w:rsidRPr="0005261B" w14:paraId="6A8C377D" w14:textId="77777777" w:rsidTr="00DE7D4A">
        <w:tc>
          <w:tcPr>
            <w:tcW w:w="3510" w:type="dxa"/>
          </w:tcPr>
          <w:p w14:paraId="279BE8C0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3CD4C9" w14:textId="5C56C013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FBBDDFC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5400AE1" w14:textId="7ABA32FC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4EE16CE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CEDB819" w14:textId="5D99B7DF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6BC7A10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7A38FA2" w14:textId="71C4F789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(17,</w:t>
            </w:r>
            <w:r w:rsidR="00AC4A97">
              <w:rPr>
                <w:rFonts w:ascii="Angsana New" w:hAnsi="Angsana New" w:cs="Angsana New"/>
                <w:sz w:val="30"/>
                <w:szCs w:val="30"/>
              </w:rPr>
              <w:t>360</w:t>
            </w:r>
            <w:r w:rsidRPr="009A55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78C9E8D4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4F608F2" w14:textId="668ED512" w:rsidR="00352A74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47" w:type="dxa"/>
          </w:tcPr>
          <w:p w14:paraId="1DC2168A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E771E4" w14:textId="5C9CE25E" w:rsidR="00352A74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F0915C9" w14:textId="77777777" w:rsidR="00352A74" w:rsidRPr="0005261B" w:rsidRDefault="00352A74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A95B7AF" w14:textId="79E70C17" w:rsidR="00352A74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(1,400)</w:t>
            </w:r>
          </w:p>
        </w:tc>
        <w:tc>
          <w:tcPr>
            <w:tcW w:w="247" w:type="dxa"/>
          </w:tcPr>
          <w:p w14:paraId="7CB46B32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08146F7" w14:textId="1FE23F92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(18,</w:t>
            </w:r>
            <w:r w:rsidR="00AC4A97">
              <w:rPr>
                <w:rFonts w:ascii="Angsana New" w:hAnsi="Angsana New" w:cs="Angsana New"/>
                <w:sz w:val="30"/>
                <w:szCs w:val="30"/>
              </w:rPr>
              <w:t>760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52A74" w:rsidRPr="0005261B" w14:paraId="566525BA" w14:textId="77777777" w:rsidTr="00DE7D4A">
        <w:tc>
          <w:tcPr>
            <w:tcW w:w="3510" w:type="dxa"/>
          </w:tcPr>
          <w:p w14:paraId="2039945F" w14:textId="6F6F23F5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F56C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FDD1CF" w14:textId="44A45E73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37,607</w:t>
            </w:r>
          </w:p>
        </w:tc>
        <w:tc>
          <w:tcPr>
            <w:tcW w:w="240" w:type="dxa"/>
          </w:tcPr>
          <w:p w14:paraId="3366CF1D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0A244802" w14:textId="3B483E31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12,234</w:t>
            </w:r>
          </w:p>
        </w:tc>
        <w:tc>
          <w:tcPr>
            <w:tcW w:w="243" w:type="dxa"/>
          </w:tcPr>
          <w:p w14:paraId="2CEB183E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20DE01C" w14:textId="3B1AF395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141,90</w:t>
            </w:r>
            <w:r w:rsidR="00FB5A7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795B66FD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28AE96D" w14:textId="229994B4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352,</w:t>
            </w:r>
            <w:r w:rsidR="00AC4A9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468</w:t>
            </w:r>
          </w:p>
        </w:tc>
        <w:tc>
          <w:tcPr>
            <w:tcW w:w="250" w:type="dxa"/>
          </w:tcPr>
          <w:p w14:paraId="6629DBA1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6EDB91F1" w14:textId="0CB8E100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55,936</w:t>
            </w:r>
          </w:p>
        </w:tc>
        <w:tc>
          <w:tcPr>
            <w:tcW w:w="247" w:type="dxa"/>
          </w:tcPr>
          <w:p w14:paraId="787ABE50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7E3F555" w14:textId="7D7C5EB1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8,150</w:t>
            </w:r>
          </w:p>
        </w:tc>
        <w:tc>
          <w:tcPr>
            <w:tcW w:w="267" w:type="dxa"/>
          </w:tcPr>
          <w:p w14:paraId="1F477182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12DA417A" w14:textId="1240D318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1,431</w:t>
            </w:r>
          </w:p>
        </w:tc>
        <w:tc>
          <w:tcPr>
            <w:tcW w:w="247" w:type="dxa"/>
          </w:tcPr>
          <w:p w14:paraId="5A0E901A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BBB2AC8" w14:textId="17EA8881" w:rsidR="00352A74" w:rsidRPr="0005261B" w:rsidRDefault="009A55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609,</w:t>
            </w:r>
            <w:r w:rsidR="00AC4A9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73</w:t>
            </w:r>
            <w:r w:rsidR="00FB5A7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</w:t>
            </w:r>
          </w:p>
        </w:tc>
      </w:tr>
      <w:tr w:rsidR="00352A74" w:rsidRPr="0005261B" w14:paraId="49441C2F" w14:textId="77777777" w:rsidTr="005340E7">
        <w:tc>
          <w:tcPr>
            <w:tcW w:w="3510" w:type="dxa"/>
          </w:tcPr>
          <w:p w14:paraId="0F7263C3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4A6DC10" w14:textId="10933809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AD971A1" w14:textId="18732165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3D4CB61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15C77A4" w14:textId="3269EC9C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080" w:type="dxa"/>
          </w:tcPr>
          <w:p w14:paraId="13669829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1E81E9B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20EB059D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34321B0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1704BFB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7C1FBD83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68B648FE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41B2299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100B17C2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49B2E98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572AC7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B10D88D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60508545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0C157F10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B837DE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2A74" w:rsidRPr="0005261B" w14:paraId="60FB4B28" w14:textId="77777777" w:rsidTr="005340E7">
        <w:tc>
          <w:tcPr>
            <w:tcW w:w="3510" w:type="dxa"/>
          </w:tcPr>
          <w:p w14:paraId="54FA1D6D" w14:textId="48DBC9C1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1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56C1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1A47BD16" w14:textId="0AF3F666" w:rsidR="00352A74" w:rsidRPr="0005261B" w:rsidRDefault="00352A74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D2DAA57" w14:textId="77777777" w:rsidR="00352A74" w:rsidRPr="0005261B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BECB208" w14:textId="413960C8" w:rsidR="00352A74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8,979</w:t>
            </w:r>
          </w:p>
        </w:tc>
        <w:tc>
          <w:tcPr>
            <w:tcW w:w="243" w:type="dxa"/>
          </w:tcPr>
          <w:p w14:paraId="7276C25B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01" w:type="dxa"/>
          </w:tcPr>
          <w:p w14:paraId="510B1B2A" w14:textId="48619C08" w:rsidR="00352A74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112,238</w:t>
            </w:r>
          </w:p>
        </w:tc>
        <w:tc>
          <w:tcPr>
            <w:tcW w:w="248" w:type="dxa"/>
          </w:tcPr>
          <w:p w14:paraId="321DE8B5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24" w:type="dxa"/>
          </w:tcPr>
          <w:p w14:paraId="40754869" w14:textId="566A91C8" w:rsidR="00352A74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306,295</w:t>
            </w:r>
          </w:p>
        </w:tc>
        <w:tc>
          <w:tcPr>
            <w:tcW w:w="250" w:type="dxa"/>
          </w:tcPr>
          <w:p w14:paraId="6E67CA1F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14" w:type="dxa"/>
          </w:tcPr>
          <w:p w14:paraId="1EC1E945" w14:textId="2A1BBE14" w:rsidR="00352A74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42,400</w:t>
            </w:r>
          </w:p>
        </w:tc>
        <w:tc>
          <w:tcPr>
            <w:tcW w:w="247" w:type="dxa"/>
          </w:tcPr>
          <w:p w14:paraId="101EC606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9F9260" w14:textId="7C076BD3" w:rsidR="00352A74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7,203</w:t>
            </w:r>
          </w:p>
        </w:tc>
        <w:tc>
          <w:tcPr>
            <w:tcW w:w="267" w:type="dxa"/>
          </w:tcPr>
          <w:p w14:paraId="0FBF1736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0" w:type="dxa"/>
          </w:tcPr>
          <w:p w14:paraId="30EA3E25" w14:textId="6A789F13" w:rsidR="00352A74" w:rsidRPr="00F56C17" w:rsidRDefault="00352A74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255EEEE1" w14:textId="77777777" w:rsidR="00352A74" w:rsidRPr="00F56C17" w:rsidRDefault="00352A7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5FEF49F" w14:textId="768DBDDB" w:rsidR="00352A74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477,115</w:t>
            </w:r>
          </w:p>
        </w:tc>
      </w:tr>
      <w:tr w:rsidR="00F56C17" w:rsidRPr="0005261B" w14:paraId="2F8924D6" w14:textId="77777777" w:rsidTr="005340E7">
        <w:tc>
          <w:tcPr>
            <w:tcW w:w="3510" w:type="dxa"/>
          </w:tcPr>
          <w:p w14:paraId="237F1DBE" w14:textId="5701EAD4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EA4BE30" w14:textId="273EA0FE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21322B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218E89B1" w14:textId="27E0D094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451EB1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</w:tcPr>
          <w:p w14:paraId="1AB772E0" w14:textId="22908BC5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2,183</w:t>
            </w:r>
          </w:p>
        </w:tc>
        <w:tc>
          <w:tcPr>
            <w:tcW w:w="248" w:type="dxa"/>
          </w:tcPr>
          <w:p w14:paraId="0ABEB78C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19423DD" w14:textId="4CC391FF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12,3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50" w:type="dxa"/>
          </w:tcPr>
          <w:p w14:paraId="3B30C35B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58C34D61" w14:textId="6732C82A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3,063</w:t>
            </w:r>
          </w:p>
        </w:tc>
        <w:tc>
          <w:tcPr>
            <w:tcW w:w="247" w:type="dxa"/>
          </w:tcPr>
          <w:p w14:paraId="577C5B7A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8CE3DF9" w14:textId="06ADB6E0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67" w:type="dxa"/>
          </w:tcPr>
          <w:p w14:paraId="7B2C4D73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DA4265E" w14:textId="229682B2" w:rsidR="00F56C17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D60CC13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</w:tcPr>
          <w:p w14:paraId="1581CC59" w14:textId="1619597E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,0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F56C17" w:rsidRPr="0005261B" w14:paraId="2C7EB116" w14:textId="77777777" w:rsidTr="005340E7">
        <w:tc>
          <w:tcPr>
            <w:tcW w:w="3510" w:type="dxa"/>
          </w:tcPr>
          <w:p w14:paraId="230CF278" w14:textId="74A6C3B6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030A4A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2BEAC8D" w14:textId="0CB62765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EE7797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026E9195" w14:textId="1F156D3C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(1,263)</w:t>
            </w:r>
          </w:p>
        </w:tc>
        <w:tc>
          <w:tcPr>
            <w:tcW w:w="243" w:type="dxa"/>
          </w:tcPr>
          <w:p w14:paraId="66D3BDAB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4204055" w14:textId="39C8EBBA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(891)</w:t>
            </w:r>
          </w:p>
        </w:tc>
        <w:tc>
          <w:tcPr>
            <w:tcW w:w="248" w:type="dxa"/>
          </w:tcPr>
          <w:p w14:paraId="4450ED59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FAE3B75" w14:textId="0D49E992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A2BE654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512FCA81" w14:textId="705087A4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178943A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9DB34FB" w14:textId="62DC6633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98C7F10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DF368A5" w14:textId="7188AB0B" w:rsidR="00F56C17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E0267FF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</w:tcPr>
          <w:p w14:paraId="0D5C6440" w14:textId="3A9DF274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2,154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F56C17" w:rsidRPr="0005261B" w14:paraId="4FFC7327" w14:textId="77777777" w:rsidTr="005340E7">
        <w:tc>
          <w:tcPr>
            <w:tcW w:w="3510" w:type="dxa"/>
          </w:tcPr>
          <w:p w14:paraId="3B56E98E" w14:textId="6E482E08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4AAED3" w14:textId="3DCBD88F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C219E02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0B785E5" w14:textId="1DC8ABF5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B9893DC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76D2775" w14:textId="732B3C5B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18F6063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471883D" w14:textId="03D5536F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(1,8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12845093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913C4A8" w14:textId="3C9E3D00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(95)</w:t>
            </w:r>
          </w:p>
        </w:tc>
        <w:tc>
          <w:tcPr>
            <w:tcW w:w="247" w:type="dxa"/>
          </w:tcPr>
          <w:p w14:paraId="066C5626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319FB0" w14:textId="438038DC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387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5BC7D909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CDE0DA8" w14:textId="35F630C0" w:rsidR="00F56C17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DBEA247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56432C4" w14:textId="1444E04D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(2,3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5)</w:t>
            </w:r>
          </w:p>
        </w:tc>
      </w:tr>
      <w:tr w:rsidR="00C9479F" w:rsidRPr="0005261B" w14:paraId="2033B7AA" w14:textId="77777777" w:rsidTr="005340E7">
        <w:tc>
          <w:tcPr>
            <w:tcW w:w="3510" w:type="dxa"/>
          </w:tcPr>
          <w:p w14:paraId="22DA72DD" w14:textId="1A38D3D6" w:rsidR="00C9479F" w:rsidRPr="0005261B" w:rsidRDefault="00C9479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F56C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31755E01" w14:textId="16493A09" w:rsidR="00C9479F" w:rsidRPr="0005261B" w:rsidRDefault="00C9479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  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F56C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4C2C93" w14:textId="77777777" w:rsidR="00C9479F" w:rsidRPr="0005261B" w:rsidRDefault="00C9479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92F7802" w14:textId="5E14CF22" w:rsidR="00C9479F" w:rsidRPr="0005261B" w:rsidRDefault="00C9479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1BEB39" w14:textId="77777777" w:rsidR="00C9479F" w:rsidRPr="0005261B" w:rsidRDefault="00C9479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E2426B4" w14:textId="77777777" w:rsidR="00907F11" w:rsidRPr="0005261B" w:rsidRDefault="00907F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B6EA06D" w14:textId="6E27B2FC" w:rsidR="00C9479F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7,716</w:t>
            </w:r>
          </w:p>
        </w:tc>
        <w:tc>
          <w:tcPr>
            <w:tcW w:w="243" w:type="dxa"/>
          </w:tcPr>
          <w:p w14:paraId="5E0D5F2C" w14:textId="77777777" w:rsidR="00C9479F" w:rsidRPr="0005261B" w:rsidRDefault="00C9479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32FB7C61" w14:textId="77777777" w:rsidR="00907F11" w:rsidRPr="0005261B" w:rsidRDefault="00907F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C4358B8" w14:textId="767D1B32" w:rsidR="00C9479F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113,53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8" w:type="dxa"/>
          </w:tcPr>
          <w:p w14:paraId="6EAF7D42" w14:textId="77777777" w:rsidR="00C9479F" w:rsidRPr="0005261B" w:rsidRDefault="00C9479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91456B1" w14:textId="77777777" w:rsidR="00907F11" w:rsidRPr="0005261B" w:rsidRDefault="00907F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EAB595D" w14:textId="7B897826" w:rsidR="00C9479F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316,84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0" w:type="dxa"/>
          </w:tcPr>
          <w:p w14:paraId="5E8FF749" w14:textId="77777777" w:rsidR="00C9479F" w:rsidRPr="0005261B" w:rsidRDefault="00C9479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4C977976" w14:textId="77777777" w:rsidR="00907F11" w:rsidRPr="0005261B" w:rsidRDefault="00907F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E918FE6" w14:textId="022D9781" w:rsidR="00C9479F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45,368</w:t>
            </w:r>
          </w:p>
        </w:tc>
        <w:tc>
          <w:tcPr>
            <w:tcW w:w="247" w:type="dxa"/>
          </w:tcPr>
          <w:p w14:paraId="414A5A46" w14:textId="77777777" w:rsidR="00C9479F" w:rsidRPr="0005261B" w:rsidRDefault="00C9479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4EDD62" w14:textId="77777777" w:rsidR="00907F11" w:rsidRPr="0005261B" w:rsidRDefault="00907F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64E9940" w14:textId="4E814B9A" w:rsidR="00C9479F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7,215</w:t>
            </w:r>
          </w:p>
        </w:tc>
        <w:tc>
          <w:tcPr>
            <w:tcW w:w="267" w:type="dxa"/>
          </w:tcPr>
          <w:p w14:paraId="0059F4C9" w14:textId="77777777" w:rsidR="00C9479F" w:rsidRPr="0005261B" w:rsidRDefault="00C9479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4C60A106" w14:textId="77777777" w:rsidR="00907F11" w:rsidRPr="0016624D" w:rsidRDefault="00907F11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0FA1C332" w14:textId="7F8FD80F" w:rsidR="00C9479F" w:rsidRPr="0016624D" w:rsidRDefault="00C9479F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624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BCA0194" w14:textId="77777777" w:rsidR="00C9479F" w:rsidRPr="0005261B" w:rsidRDefault="00C9479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6E5FEE2" w14:textId="77777777" w:rsidR="00907F11" w:rsidRPr="0005261B" w:rsidRDefault="00907F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CC5ED77" w14:textId="6AE1E521" w:rsidR="00C9479F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490,678</w:t>
            </w:r>
          </w:p>
        </w:tc>
      </w:tr>
      <w:tr w:rsidR="009A552E" w:rsidRPr="0005261B" w14:paraId="7532C513" w14:textId="77777777" w:rsidTr="005340E7">
        <w:tc>
          <w:tcPr>
            <w:tcW w:w="3510" w:type="dxa"/>
          </w:tcPr>
          <w:p w14:paraId="7B19A888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26356F4" w14:textId="301D86A3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80B97B2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4FC76553" w14:textId="46124D64" w:rsidR="009A552E" w:rsidRPr="0005261B" w:rsidRDefault="00657B02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AC4A9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F86FCF1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</w:tcPr>
          <w:p w14:paraId="68A27095" w14:textId="6436D036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D70BA8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FB5A7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3AC5E576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00B7D5" w14:textId="79633F9A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11,613</w:t>
            </w:r>
          </w:p>
        </w:tc>
        <w:tc>
          <w:tcPr>
            <w:tcW w:w="250" w:type="dxa"/>
          </w:tcPr>
          <w:p w14:paraId="179949A9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6EABA5B8" w14:textId="11C18358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2,499</w:t>
            </w:r>
          </w:p>
        </w:tc>
        <w:tc>
          <w:tcPr>
            <w:tcW w:w="247" w:type="dxa"/>
          </w:tcPr>
          <w:p w14:paraId="4A016F11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0EB652" w14:textId="5EAF516F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  <w:tc>
          <w:tcPr>
            <w:tcW w:w="267" w:type="dxa"/>
          </w:tcPr>
          <w:p w14:paraId="337524C8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010E0F4" w14:textId="5811F693" w:rsidR="009A552E" w:rsidRPr="009A552E" w:rsidRDefault="009A552E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292B162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</w:tcPr>
          <w:p w14:paraId="20ABADAF" w14:textId="6521AB47" w:rsidR="009A552E" w:rsidRPr="0005261B" w:rsidRDefault="00BE7556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E7556"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D70BA8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FB5A7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A552E" w:rsidRPr="0005261B" w14:paraId="7493685A" w14:textId="77777777" w:rsidTr="005340E7">
        <w:tc>
          <w:tcPr>
            <w:tcW w:w="3510" w:type="dxa"/>
          </w:tcPr>
          <w:p w14:paraId="42094594" w14:textId="3492052A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C80BCC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54B2B467" w14:textId="77C2FA85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6BFC588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6609E4BF" w14:textId="173A50C2" w:rsidR="009A552E" w:rsidRPr="0005261B" w:rsidRDefault="00BE7556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E7556">
              <w:rPr>
                <w:rFonts w:ascii="Angsana New" w:hAnsi="Angsana New" w:cs="Angsana New"/>
                <w:noProof/>
                <w:sz w:val="30"/>
                <w:szCs w:val="30"/>
              </w:rPr>
              <w:t>1,756</w:t>
            </w:r>
          </w:p>
        </w:tc>
        <w:tc>
          <w:tcPr>
            <w:tcW w:w="243" w:type="dxa"/>
          </w:tcPr>
          <w:p w14:paraId="24995445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</w:tcPr>
          <w:p w14:paraId="7E56E322" w14:textId="3C3155DE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70BA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A55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0BA8"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  <w:tc>
          <w:tcPr>
            <w:tcW w:w="248" w:type="dxa"/>
          </w:tcPr>
          <w:p w14:paraId="665480CA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0FD5CA6" w14:textId="3D128608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2D81536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A2555A3" w14:textId="5E75ED63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553147F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59607B" w14:textId="2A4FC95C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6D70ED2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7506B97" w14:textId="442D38DF" w:rsidR="009A552E" w:rsidRPr="009A552E" w:rsidRDefault="009A552E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33C40AB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</w:tcPr>
          <w:p w14:paraId="245F3C27" w14:textId="195136F4" w:rsidR="009A552E" w:rsidRPr="0005261B" w:rsidRDefault="00BE7556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E7556"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D70BA8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</w:tr>
      <w:tr w:rsidR="009A552E" w:rsidRPr="0005261B" w14:paraId="2D0E914A" w14:textId="77777777" w:rsidTr="005340E7">
        <w:tc>
          <w:tcPr>
            <w:tcW w:w="3510" w:type="dxa"/>
          </w:tcPr>
          <w:p w14:paraId="561729C6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A6C1E" w14:textId="0E11C252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20296EA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8644496" w14:textId="33CC1348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9A7DD1A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7D9E12D" w14:textId="38182D1E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CA02DB3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060844" w14:textId="3C3D830B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(17,</w:t>
            </w:r>
            <w:r w:rsidR="00AC4A97">
              <w:rPr>
                <w:rFonts w:ascii="Angsana New" w:hAnsi="Angsana New" w:cs="Angsana New"/>
                <w:sz w:val="30"/>
                <w:szCs w:val="30"/>
              </w:rPr>
              <w:t>360</w:t>
            </w:r>
            <w:r w:rsidRPr="009A55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5A77E32E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4534AAE" w14:textId="6D20D58A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A64CF6D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7656C0" w14:textId="51EC89FE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EEAC88A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01BFFDE" w14:textId="15EBAA31" w:rsidR="009A552E" w:rsidRPr="009A552E" w:rsidRDefault="009A552E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D33C828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6927E93" w14:textId="164E960C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(17,</w:t>
            </w:r>
            <w:r w:rsidR="00AC4A97">
              <w:rPr>
                <w:rFonts w:ascii="Angsana New" w:hAnsi="Angsana New" w:cs="Angsana New"/>
                <w:sz w:val="30"/>
                <w:szCs w:val="30"/>
              </w:rPr>
              <w:t>360</w:t>
            </w:r>
            <w:r w:rsidRPr="009A55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A552E" w:rsidRPr="0005261B" w14:paraId="4516D426" w14:textId="77777777" w:rsidTr="005340E7">
        <w:tc>
          <w:tcPr>
            <w:tcW w:w="3510" w:type="dxa"/>
          </w:tcPr>
          <w:p w14:paraId="22E88D17" w14:textId="5E16AC1F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797097" w14:textId="7C702C22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3E12467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0F3E4B34" w14:textId="12FFD5B5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9,63</w:t>
            </w:r>
            <w:r w:rsidR="00AC4A9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63D7BDD0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6699D00B" w14:textId="1B4E98BB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130,06</w:t>
            </w:r>
            <w:r w:rsidR="00FB5A7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35CF1D06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993FA7" w14:textId="378718CE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31</w:t>
            </w:r>
            <w:r w:rsidR="00AC4A9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</w:t>
            </w: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="00AC4A9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102</w:t>
            </w:r>
          </w:p>
        </w:tc>
        <w:tc>
          <w:tcPr>
            <w:tcW w:w="250" w:type="dxa"/>
          </w:tcPr>
          <w:p w14:paraId="432BC6A7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170DE79" w14:textId="1C36BFA6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47,867</w:t>
            </w:r>
          </w:p>
        </w:tc>
        <w:tc>
          <w:tcPr>
            <w:tcW w:w="247" w:type="dxa"/>
          </w:tcPr>
          <w:p w14:paraId="6213675A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D70C5A9" w14:textId="285FDBB9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7,505</w:t>
            </w:r>
          </w:p>
        </w:tc>
        <w:tc>
          <w:tcPr>
            <w:tcW w:w="267" w:type="dxa"/>
          </w:tcPr>
          <w:p w14:paraId="0A5B9ACC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774E32A3" w14:textId="3B133DDD" w:rsidR="009A552E" w:rsidRPr="0016624D" w:rsidRDefault="009A552E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62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DF98FB4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A0AA2DD" w14:textId="4784FD8A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50</w:t>
            </w:r>
            <w:r w:rsidR="00AC4A9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</w:t>
            </w: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="00AC4A9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17</w:t>
            </w:r>
            <w:r w:rsidR="00FB5A7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</w:t>
            </w:r>
          </w:p>
        </w:tc>
      </w:tr>
      <w:tr w:rsidR="009A552E" w:rsidRPr="0005261B" w14:paraId="62C8C86C" w14:textId="77777777" w:rsidTr="005340E7">
        <w:tc>
          <w:tcPr>
            <w:tcW w:w="3510" w:type="dxa"/>
          </w:tcPr>
          <w:p w14:paraId="17D583CF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2E530B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34CBB4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3D7771DC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A57EAFA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09DE3B6F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2D9AD729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3CFE76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6FAC20B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CF2FD49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30EB9277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5EBADE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533B61B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BDE1361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419A6DD1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C73D53F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552E" w:rsidRPr="0005261B" w14:paraId="7AA6D9AC" w14:textId="77777777" w:rsidTr="009C7D49">
        <w:tc>
          <w:tcPr>
            <w:tcW w:w="3510" w:type="dxa"/>
          </w:tcPr>
          <w:p w14:paraId="4BBDBEB6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494A2009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BBE3E5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32228DE0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2A9A15D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0A06890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54D85F36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0BC9810C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C686873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5C7BDB5E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117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69B8BF4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54CB35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804999B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038591A0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6305116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76A3880A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A552E" w:rsidRPr="0005261B" w14:paraId="79014516" w14:textId="77777777" w:rsidTr="009C7D49">
        <w:tc>
          <w:tcPr>
            <w:tcW w:w="3510" w:type="dxa"/>
          </w:tcPr>
          <w:p w14:paraId="6DF98701" w14:textId="02A13288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BD2462" w14:textId="754953C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35,246</w:t>
            </w:r>
          </w:p>
        </w:tc>
        <w:tc>
          <w:tcPr>
            <w:tcW w:w="240" w:type="dxa"/>
          </w:tcPr>
          <w:p w14:paraId="2B29702F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6FC197D5" w14:textId="7BD881B0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1,980</w:t>
            </w:r>
          </w:p>
        </w:tc>
        <w:tc>
          <w:tcPr>
            <w:tcW w:w="243" w:type="dxa"/>
          </w:tcPr>
          <w:p w14:paraId="70EAC1A2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79135C68" w14:textId="2513B1A8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9,44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76CD0C05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335320F7" w14:textId="4DE0B36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43,34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17247508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6CAA6A74" w14:textId="41645C01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7,616</w:t>
            </w:r>
          </w:p>
        </w:tc>
        <w:tc>
          <w:tcPr>
            <w:tcW w:w="247" w:type="dxa"/>
          </w:tcPr>
          <w:p w14:paraId="60C2C6F8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B58086A" w14:textId="72D03E2D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267" w:type="dxa"/>
          </w:tcPr>
          <w:p w14:paraId="6B4788B2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32540BBA" w14:textId="0535E20F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2,999</w:t>
            </w:r>
          </w:p>
        </w:tc>
        <w:tc>
          <w:tcPr>
            <w:tcW w:w="247" w:type="dxa"/>
          </w:tcPr>
          <w:p w14:paraId="5D52AA2C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47573E63" w14:textId="25340BF4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101,566</w:t>
            </w:r>
          </w:p>
        </w:tc>
      </w:tr>
      <w:tr w:rsidR="009A552E" w:rsidRPr="0005261B" w14:paraId="036CAC27" w14:textId="77777777" w:rsidTr="009C7D49">
        <w:tc>
          <w:tcPr>
            <w:tcW w:w="3510" w:type="dxa"/>
          </w:tcPr>
          <w:p w14:paraId="40C45720" w14:textId="41546261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74F4376" w14:textId="6ADA605F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37,607</w:t>
            </w:r>
          </w:p>
        </w:tc>
        <w:tc>
          <w:tcPr>
            <w:tcW w:w="240" w:type="dxa"/>
          </w:tcPr>
          <w:p w14:paraId="46DBE1BB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44"/>
              </w:tabs>
              <w:spacing w:line="340" w:lineRule="exact"/>
              <w:ind w:left="-108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double" w:sz="4" w:space="0" w:color="auto"/>
            </w:tcBorders>
          </w:tcPr>
          <w:p w14:paraId="7C6F90EE" w14:textId="1785D28A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2,59</w:t>
            </w:r>
            <w:r w:rsidR="00AC4A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5F17FE09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</w:tcPr>
          <w:p w14:paraId="3679779C" w14:textId="69BAE7FA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11,8</w:t>
            </w:r>
            <w:r w:rsidR="00AC4A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48" w:type="dxa"/>
          </w:tcPr>
          <w:p w14:paraId="6CEE7B6E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</w:tcPr>
          <w:p w14:paraId="14020A0C" w14:textId="53215EF5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41,366</w:t>
            </w:r>
          </w:p>
        </w:tc>
        <w:tc>
          <w:tcPr>
            <w:tcW w:w="250" w:type="dxa"/>
          </w:tcPr>
          <w:p w14:paraId="2D48352B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double" w:sz="4" w:space="0" w:color="auto"/>
            </w:tcBorders>
          </w:tcPr>
          <w:p w14:paraId="462C7F0C" w14:textId="31D8013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8,069</w:t>
            </w:r>
          </w:p>
        </w:tc>
        <w:tc>
          <w:tcPr>
            <w:tcW w:w="247" w:type="dxa"/>
          </w:tcPr>
          <w:p w14:paraId="3412D3B0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514FE918" w14:textId="38995AC9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267" w:type="dxa"/>
          </w:tcPr>
          <w:p w14:paraId="01AE159D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</w:tcPr>
          <w:p w14:paraId="0E7FDDFD" w14:textId="6C7EAF0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1,431</w:t>
            </w:r>
          </w:p>
        </w:tc>
        <w:tc>
          <w:tcPr>
            <w:tcW w:w="247" w:type="dxa"/>
          </w:tcPr>
          <w:p w14:paraId="5A73DDFF" w14:textId="77777777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</w:tcPr>
          <w:p w14:paraId="2A185B20" w14:textId="2F260C3A" w:rsidR="009A552E" w:rsidRPr="0005261B" w:rsidRDefault="009A552E" w:rsidP="009A5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103,553</w:t>
            </w:r>
          </w:p>
        </w:tc>
      </w:tr>
    </w:tbl>
    <w:p w14:paraId="7B14F941" w14:textId="77777777" w:rsidR="008B2DBF" w:rsidRPr="0005261B" w:rsidRDefault="008B2DBF" w:rsidP="0005261B">
      <w:pPr>
        <w:rPr>
          <w:rFonts w:ascii="Angsana New" w:hAnsi="Angsana New" w:cs="Angsana New"/>
        </w:rPr>
      </w:pPr>
      <w:r w:rsidRPr="0005261B">
        <w:rPr>
          <w:rFonts w:ascii="Angsana New" w:hAnsi="Angsana New" w:cs="Angsana New" w:hint="cs"/>
        </w:rPr>
        <w:br w:type="page"/>
      </w:r>
    </w:p>
    <w:tbl>
      <w:tblPr>
        <w:tblW w:w="145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080"/>
        <w:gridCol w:w="240"/>
        <w:gridCol w:w="1164"/>
        <w:gridCol w:w="243"/>
        <w:gridCol w:w="1201"/>
        <w:gridCol w:w="248"/>
        <w:gridCol w:w="1224"/>
        <w:gridCol w:w="250"/>
        <w:gridCol w:w="1214"/>
        <w:gridCol w:w="247"/>
        <w:gridCol w:w="1152"/>
        <w:gridCol w:w="267"/>
        <w:gridCol w:w="1100"/>
        <w:gridCol w:w="247"/>
        <w:gridCol w:w="1156"/>
      </w:tblGrid>
      <w:tr w:rsidR="008B2DBF" w:rsidRPr="0005261B" w14:paraId="3B57E2B5" w14:textId="77777777" w:rsidTr="005340E7">
        <w:trPr>
          <w:tblHeader/>
        </w:trPr>
        <w:tc>
          <w:tcPr>
            <w:tcW w:w="3519" w:type="dxa"/>
          </w:tcPr>
          <w:p w14:paraId="6EAB2F7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80" w:right="-8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3" w:type="dxa"/>
            <w:gridSpan w:val="15"/>
          </w:tcPr>
          <w:p w14:paraId="3847F39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1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2E9D5B29" w14:textId="77777777" w:rsidTr="005340E7">
        <w:trPr>
          <w:tblHeader/>
        </w:trPr>
        <w:tc>
          <w:tcPr>
            <w:tcW w:w="3519" w:type="dxa"/>
          </w:tcPr>
          <w:p w14:paraId="35A11C3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4110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CCDB8A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B3164E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0F840D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DC52F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568C0C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EB8585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122482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5B375A6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7" w:type="dxa"/>
          </w:tcPr>
          <w:p w14:paraId="759532B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7C82B0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528094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BF7EEB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7" w:type="dxa"/>
          </w:tcPr>
          <w:p w14:paraId="718E804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2DB356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05261B" w14:paraId="4202A42C" w14:textId="77777777" w:rsidTr="005340E7">
        <w:trPr>
          <w:tblHeader/>
        </w:trPr>
        <w:tc>
          <w:tcPr>
            <w:tcW w:w="3519" w:type="dxa"/>
          </w:tcPr>
          <w:p w14:paraId="65BEEF1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722D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6316C8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311C39C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2E1418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369B1D9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77CB5CB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FB07BB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8" w:type="dxa"/>
          </w:tcPr>
          <w:p w14:paraId="408643E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79E74EB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9C3372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50" w:type="dxa"/>
          </w:tcPr>
          <w:p w14:paraId="1128362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EB14AB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</w:t>
            </w:r>
          </w:p>
          <w:p w14:paraId="028CD15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47" w:type="dxa"/>
          </w:tcPr>
          <w:p w14:paraId="6F487FB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B57E89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682F5A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6916A06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</w:t>
            </w:r>
          </w:p>
          <w:p w14:paraId="24141A4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7" w:type="dxa"/>
          </w:tcPr>
          <w:p w14:paraId="324122F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7E6F2F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05261B" w14:paraId="5701140B" w14:textId="77777777" w:rsidTr="005340E7">
        <w:trPr>
          <w:tblHeader/>
        </w:trPr>
        <w:tc>
          <w:tcPr>
            <w:tcW w:w="3519" w:type="dxa"/>
          </w:tcPr>
          <w:p w14:paraId="7A6114A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67B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0" w:type="dxa"/>
          </w:tcPr>
          <w:p w14:paraId="4F31CCE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448E38F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</w:tcPr>
          <w:p w14:paraId="1F2B67E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5F3D76B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14:paraId="53FFF8A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1DF25AD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0" w:type="dxa"/>
          </w:tcPr>
          <w:p w14:paraId="759474F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5B595AF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7" w:type="dxa"/>
          </w:tcPr>
          <w:p w14:paraId="0E047B9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D064E5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8"/>
              </w:tabs>
              <w:spacing w:line="340" w:lineRule="exact"/>
              <w:ind w:left="28" w:hanging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</w:tcPr>
          <w:p w14:paraId="55F8041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26C1F82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47" w:type="dxa"/>
          </w:tcPr>
          <w:p w14:paraId="7A5A4F3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59E5A7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8B2DBF" w:rsidRPr="0005261B" w14:paraId="26B48A66" w14:textId="77777777" w:rsidTr="005340E7">
        <w:trPr>
          <w:trHeight w:hRule="exact" w:val="389"/>
          <w:tblHeader/>
        </w:trPr>
        <w:tc>
          <w:tcPr>
            <w:tcW w:w="3519" w:type="dxa"/>
          </w:tcPr>
          <w:p w14:paraId="5F6AC63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3" w:type="dxa"/>
            <w:gridSpan w:val="15"/>
          </w:tcPr>
          <w:p w14:paraId="1E43B64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720BA171" w14:textId="77777777" w:rsidTr="005340E7">
        <w:tc>
          <w:tcPr>
            <w:tcW w:w="3519" w:type="dxa"/>
          </w:tcPr>
          <w:p w14:paraId="772E454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4524363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940C73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526ECF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5D4F6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3BB87B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1C536AC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73322B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FC78D9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758F9BC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1588E9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631A9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DFFBD4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70CAC3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5C36F9D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41B9AB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6411" w:rsidRPr="0005261B" w14:paraId="12ACEC2E" w14:textId="77777777" w:rsidTr="005340E7">
        <w:tc>
          <w:tcPr>
            <w:tcW w:w="3519" w:type="dxa"/>
          </w:tcPr>
          <w:p w14:paraId="433D5E04" w14:textId="58049B69" w:rsidR="00B96411" w:rsidRPr="0005261B" w:rsidRDefault="00B964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56C1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  <w:vAlign w:val="bottom"/>
          </w:tcPr>
          <w:p w14:paraId="244CA3EF" w14:textId="6A4C0CB6" w:rsidR="00B96411" w:rsidRPr="00F56C17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noProof/>
                <w:sz w:val="30"/>
                <w:szCs w:val="30"/>
              </w:rPr>
              <w:t>30,</w:t>
            </w: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832</w:t>
            </w:r>
          </w:p>
        </w:tc>
        <w:tc>
          <w:tcPr>
            <w:tcW w:w="240" w:type="dxa"/>
            <w:vAlign w:val="bottom"/>
          </w:tcPr>
          <w:p w14:paraId="2B39D18E" w14:textId="77777777" w:rsidR="00B96411" w:rsidRPr="00F56C17" w:rsidRDefault="00B964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429043C" w14:textId="1B94778E" w:rsidR="00B96411" w:rsidRPr="00F56C17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12,388</w:t>
            </w:r>
          </w:p>
        </w:tc>
        <w:tc>
          <w:tcPr>
            <w:tcW w:w="243" w:type="dxa"/>
            <w:vAlign w:val="bottom"/>
          </w:tcPr>
          <w:p w14:paraId="14944EDC" w14:textId="77777777" w:rsidR="00B96411" w:rsidRPr="00F56C17" w:rsidRDefault="00B964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8A21854" w14:textId="2CC5F82A" w:rsidR="00B96411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noProof/>
                <w:sz w:val="30"/>
                <w:szCs w:val="30"/>
              </w:rPr>
              <w:t>86,029</w:t>
            </w:r>
          </w:p>
        </w:tc>
        <w:tc>
          <w:tcPr>
            <w:tcW w:w="248" w:type="dxa"/>
            <w:vAlign w:val="bottom"/>
          </w:tcPr>
          <w:p w14:paraId="1D8C1028" w14:textId="77777777" w:rsidR="00B96411" w:rsidRPr="00F56C17" w:rsidRDefault="00B964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1548681" w14:textId="27C6EC1D" w:rsidR="00B96411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noProof/>
                <w:sz w:val="30"/>
                <w:szCs w:val="30"/>
              </w:rPr>
              <w:t>232,668</w:t>
            </w:r>
          </w:p>
        </w:tc>
        <w:tc>
          <w:tcPr>
            <w:tcW w:w="250" w:type="dxa"/>
            <w:vAlign w:val="bottom"/>
          </w:tcPr>
          <w:p w14:paraId="42B8D0A4" w14:textId="77777777" w:rsidR="00B96411" w:rsidRPr="00F56C17" w:rsidRDefault="00B964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4728EBE2" w14:textId="0E011811" w:rsidR="00B96411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noProof/>
                <w:sz w:val="30"/>
                <w:szCs w:val="30"/>
              </w:rPr>
              <w:t>36,321</w:t>
            </w:r>
          </w:p>
        </w:tc>
        <w:tc>
          <w:tcPr>
            <w:tcW w:w="247" w:type="dxa"/>
            <w:vAlign w:val="bottom"/>
          </w:tcPr>
          <w:p w14:paraId="07EE21CF" w14:textId="77777777" w:rsidR="00B96411" w:rsidRPr="00F56C17" w:rsidRDefault="00B964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593BA78" w14:textId="6F2E70CF" w:rsidR="00B96411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noProof/>
                <w:sz w:val="30"/>
                <w:szCs w:val="30"/>
              </w:rPr>
              <w:t>4,707</w:t>
            </w:r>
          </w:p>
        </w:tc>
        <w:tc>
          <w:tcPr>
            <w:tcW w:w="267" w:type="dxa"/>
            <w:vAlign w:val="bottom"/>
          </w:tcPr>
          <w:p w14:paraId="1F65773F" w14:textId="77777777" w:rsidR="00B96411" w:rsidRPr="00F56C17" w:rsidRDefault="00B964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29C63B6" w14:textId="3E69E90C" w:rsidR="00B96411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1,468</w:t>
            </w:r>
          </w:p>
        </w:tc>
        <w:tc>
          <w:tcPr>
            <w:tcW w:w="247" w:type="dxa"/>
            <w:vAlign w:val="bottom"/>
          </w:tcPr>
          <w:p w14:paraId="14A9FCF6" w14:textId="77777777" w:rsidR="00B96411" w:rsidRPr="00F56C17" w:rsidRDefault="00B9641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585A138D" w14:textId="36EDF72A" w:rsidR="00B96411" w:rsidRPr="00F56C17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noProof/>
                <w:sz w:val="30"/>
                <w:szCs w:val="30"/>
              </w:rPr>
              <w:t>404,413</w:t>
            </w:r>
          </w:p>
        </w:tc>
      </w:tr>
      <w:tr w:rsidR="00F56C17" w:rsidRPr="0005261B" w14:paraId="7344B262" w14:textId="77777777" w:rsidTr="005340E7">
        <w:tc>
          <w:tcPr>
            <w:tcW w:w="3519" w:type="dxa"/>
          </w:tcPr>
          <w:p w14:paraId="44364692" w14:textId="687A5546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13E17A4" w14:textId="6166CA0E" w:rsidR="00F56C17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761DEF27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56C9FAE" w14:textId="3F0F83D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336C16E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46A79677" w14:textId="6017B0C8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150</w:t>
            </w:r>
          </w:p>
        </w:tc>
        <w:tc>
          <w:tcPr>
            <w:tcW w:w="248" w:type="dxa"/>
            <w:vAlign w:val="bottom"/>
          </w:tcPr>
          <w:p w14:paraId="26443696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1EEECCA" w14:textId="166B9C6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5,949</w:t>
            </w:r>
          </w:p>
        </w:tc>
        <w:tc>
          <w:tcPr>
            <w:tcW w:w="250" w:type="dxa"/>
            <w:vAlign w:val="bottom"/>
          </w:tcPr>
          <w:p w14:paraId="65FEC21E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7969F6B3" w14:textId="153EF4C9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2,652</w:t>
            </w:r>
          </w:p>
        </w:tc>
        <w:tc>
          <w:tcPr>
            <w:tcW w:w="247" w:type="dxa"/>
            <w:vAlign w:val="bottom"/>
          </w:tcPr>
          <w:p w14:paraId="712A3041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A8A17EF" w14:textId="098596A6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1EC52270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BC6EAD9" w14:textId="0F6395E9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945</w:t>
            </w:r>
          </w:p>
        </w:tc>
        <w:tc>
          <w:tcPr>
            <w:tcW w:w="247" w:type="dxa"/>
            <w:vAlign w:val="bottom"/>
          </w:tcPr>
          <w:p w14:paraId="692C373C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04FDFAC" w14:textId="50E646BC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9,696</w:t>
            </w:r>
          </w:p>
        </w:tc>
      </w:tr>
      <w:tr w:rsidR="00F56C17" w:rsidRPr="0005261B" w14:paraId="6D14AE0D" w14:textId="77777777" w:rsidTr="005340E7">
        <w:tc>
          <w:tcPr>
            <w:tcW w:w="3519" w:type="dxa"/>
          </w:tcPr>
          <w:p w14:paraId="6F71B6DC" w14:textId="382651AC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78810B42" w14:textId="53F00B00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999CE34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C8851AB" w14:textId="2F2C192C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4B1F07A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79634CC3" w14:textId="0ED2CF79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184C9E0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E418C17" w14:textId="3F2CA8AC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250" w:type="dxa"/>
            <w:vAlign w:val="bottom"/>
          </w:tcPr>
          <w:p w14:paraId="03A80F9F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616C0241" w14:textId="1B3069E6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47" w:type="dxa"/>
            <w:vAlign w:val="bottom"/>
          </w:tcPr>
          <w:p w14:paraId="079F59FF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4C5213" w14:textId="6CB7AAEF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15F54C7E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7E8429FA" w14:textId="0210ED20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(61)</w:t>
            </w:r>
          </w:p>
        </w:tc>
        <w:tc>
          <w:tcPr>
            <w:tcW w:w="247" w:type="dxa"/>
            <w:vAlign w:val="bottom"/>
          </w:tcPr>
          <w:p w14:paraId="2F4B6278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A0D58CD" w14:textId="7C017E2D" w:rsidR="00F56C17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6C17" w:rsidRPr="0005261B" w14:paraId="58EB5633" w14:textId="77777777" w:rsidTr="005340E7">
        <w:tc>
          <w:tcPr>
            <w:tcW w:w="3519" w:type="dxa"/>
          </w:tcPr>
          <w:p w14:paraId="576E1D94" w14:textId="62B412B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030A4A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36719C72" w14:textId="55EB070B" w:rsidR="00F56C17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(221)</w:t>
            </w:r>
          </w:p>
        </w:tc>
        <w:tc>
          <w:tcPr>
            <w:tcW w:w="240" w:type="dxa"/>
            <w:vAlign w:val="bottom"/>
          </w:tcPr>
          <w:p w14:paraId="3F8B878C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6DBE04C" w14:textId="47E7B1F5" w:rsidR="00F56C17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(2,709)</w:t>
            </w:r>
          </w:p>
        </w:tc>
        <w:tc>
          <w:tcPr>
            <w:tcW w:w="243" w:type="dxa"/>
            <w:vAlign w:val="bottom"/>
          </w:tcPr>
          <w:p w14:paraId="1C38A6AB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445EA68B" w14:textId="6B7E3E1C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(1,09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48" w:type="dxa"/>
            <w:vAlign w:val="bottom"/>
          </w:tcPr>
          <w:p w14:paraId="7E27F3B7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5DBDAFC9" w14:textId="5701CB59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510D990C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1B531D6" w14:textId="6DE76933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6F45955D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7FFA95" w14:textId="78D2C3BC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57BD1240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B71FF37" w14:textId="07D310E9" w:rsidR="00F56C17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2F588BEA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2FC6CEB" w14:textId="7672F4BF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(4,02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F56C17" w:rsidRPr="0005261B" w14:paraId="37F31E14" w14:textId="77777777" w:rsidTr="005340E7">
        <w:tc>
          <w:tcPr>
            <w:tcW w:w="3519" w:type="dxa"/>
          </w:tcPr>
          <w:p w14:paraId="0EED6007" w14:textId="42493432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389B2AD" w14:textId="10AF3020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498714A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73EE093" w14:textId="4BF18B35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23A4631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0A370AA" w14:textId="32D41792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noProof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925D956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C0FB632" w14:textId="4325DEB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(1,949)</w:t>
            </w:r>
          </w:p>
        </w:tc>
        <w:tc>
          <w:tcPr>
            <w:tcW w:w="250" w:type="dxa"/>
            <w:vAlign w:val="bottom"/>
          </w:tcPr>
          <w:p w14:paraId="31CD82F8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34261FAA" w14:textId="41E84129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340" w:lineRule="exact"/>
              <w:ind w:right="-163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(140)</w:t>
            </w:r>
          </w:p>
        </w:tc>
        <w:tc>
          <w:tcPr>
            <w:tcW w:w="247" w:type="dxa"/>
            <w:vAlign w:val="bottom"/>
          </w:tcPr>
          <w:p w14:paraId="35997FBF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CC684B2" w14:textId="795D69FE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20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(387)</w:t>
            </w:r>
          </w:p>
        </w:tc>
        <w:tc>
          <w:tcPr>
            <w:tcW w:w="267" w:type="dxa"/>
            <w:vAlign w:val="bottom"/>
          </w:tcPr>
          <w:p w14:paraId="46DD975A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E0426BF" w14:textId="26225AF0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404F3911" w14:textId="7777777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A4D062F" w14:textId="2B7A34E7" w:rsidR="00F56C17" w:rsidRPr="0005261B" w:rsidRDefault="00F56C17" w:rsidP="00F5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(2,476)</w:t>
            </w:r>
          </w:p>
        </w:tc>
      </w:tr>
      <w:tr w:rsidR="00031C26" w:rsidRPr="0005261B" w14:paraId="01914FA4" w14:textId="77777777" w:rsidTr="005340E7">
        <w:tc>
          <w:tcPr>
            <w:tcW w:w="3519" w:type="dxa"/>
          </w:tcPr>
          <w:p w14:paraId="04D5B96A" w14:textId="5DE139A0" w:rsidR="00031C26" w:rsidRPr="0005261B" w:rsidRDefault="00031C2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F56C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1636CA50" w14:textId="756FDF23" w:rsidR="00031C26" w:rsidRPr="0005261B" w:rsidRDefault="00031C2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80"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F56C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FC1862" w14:textId="7316AAD5" w:rsidR="00031C26" w:rsidRPr="0005261B" w:rsidRDefault="00F56C17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30,611</w:t>
            </w:r>
          </w:p>
        </w:tc>
        <w:tc>
          <w:tcPr>
            <w:tcW w:w="240" w:type="dxa"/>
            <w:vAlign w:val="bottom"/>
          </w:tcPr>
          <w:p w14:paraId="38403FB8" w14:textId="77777777" w:rsidR="00031C26" w:rsidRPr="0005261B" w:rsidRDefault="00031C2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13D940B3" w14:textId="38DD8B04" w:rsidR="00031C26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9,679</w:t>
            </w:r>
          </w:p>
        </w:tc>
        <w:tc>
          <w:tcPr>
            <w:tcW w:w="243" w:type="dxa"/>
            <w:vAlign w:val="bottom"/>
          </w:tcPr>
          <w:p w14:paraId="1093D81D" w14:textId="77777777" w:rsidR="00031C26" w:rsidRPr="0005261B" w:rsidRDefault="00031C2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12D69626" w14:textId="3743C551" w:rsidR="00031C26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85,08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8" w:type="dxa"/>
            <w:vAlign w:val="bottom"/>
          </w:tcPr>
          <w:p w14:paraId="4D4AD977" w14:textId="77777777" w:rsidR="00031C26" w:rsidRPr="0005261B" w:rsidRDefault="00031C2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8583C5" w14:textId="27F46953" w:rsidR="00031C26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236,711</w:t>
            </w:r>
          </w:p>
        </w:tc>
        <w:tc>
          <w:tcPr>
            <w:tcW w:w="250" w:type="dxa"/>
            <w:vAlign w:val="bottom"/>
          </w:tcPr>
          <w:p w14:paraId="5C1CF8BA" w14:textId="77777777" w:rsidR="00031C26" w:rsidRPr="0005261B" w:rsidRDefault="00031C2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E7EE171" w14:textId="4CC1A1E6" w:rsidR="00031C26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38,851</w:t>
            </w:r>
          </w:p>
        </w:tc>
        <w:tc>
          <w:tcPr>
            <w:tcW w:w="247" w:type="dxa"/>
            <w:vAlign w:val="bottom"/>
          </w:tcPr>
          <w:p w14:paraId="449B9F24" w14:textId="77777777" w:rsidR="00031C26" w:rsidRPr="0005261B" w:rsidRDefault="00031C2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3501EB" w14:textId="29BE2103" w:rsidR="00031C26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4,320</w:t>
            </w:r>
          </w:p>
        </w:tc>
        <w:tc>
          <w:tcPr>
            <w:tcW w:w="267" w:type="dxa"/>
            <w:vAlign w:val="bottom"/>
          </w:tcPr>
          <w:p w14:paraId="0997660C" w14:textId="77777777" w:rsidR="00031C26" w:rsidRPr="0005261B" w:rsidRDefault="00031C2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0328D64" w14:textId="440BA9A3" w:rsidR="00031C26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2,352</w:t>
            </w:r>
          </w:p>
        </w:tc>
        <w:tc>
          <w:tcPr>
            <w:tcW w:w="247" w:type="dxa"/>
            <w:vAlign w:val="bottom"/>
          </w:tcPr>
          <w:p w14:paraId="7E66DD30" w14:textId="77777777" w:rsidR="00031C26" w:rsidRPr="0005261B" w:rsidRDefault="00031C26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4B406C8E" w14:textId="5FDEBD4A" w:rsidR="00031C26" w:rsidRPr="0005261B" w:rsidRDefault="00F56C17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407,60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371745" w:rsidRPr="0005261B" w14:paraId="1129C06F" w14:textId="77777777" w:rsidTr="005340E7">
        <w:tc>
          <w:tcPr>
            <w:tcW w:w="3519" w:type="dxa"/>
          </w:tcPr>
          <w:p w14:paraId="3EA90811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5A74492" w14:textId="4587F764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CFE9CE3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ED57014" w14:textId="7758F311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D399146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4486F462" w14:textId="1C43888D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248" w:type="dxa"/>
            <w:vAlign w:val="bottom"/>
          </w:tcPr>
          <w:p w14:paraId="085A3829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829273C" w14:textId="1CC7EA45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7,658</w:t>
            </w:r>
          </w:p>
        </w:tc>
        <w:tc>
          <w:tcPr>
            <w:tcW w:w="250" w:type="dxa"/>
            <w:vAlign w:val="bottom"/>
          </w:tcPr>
          <w:p w14:paraId="2DD2CDF6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0B3433CE" w14:textId="2669A81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2,035</w:t>
            </w:r>
          </w:p>
        </w:tc>
        <w:tc>
          <w:tcPr>
            <w:tcW w:w="247" w:type="dxa"/>
            <w:vAlign w:val="bottom"/>
          </w:tcPr>
          <w:p w14:paraId="6CB42CB7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724623D" w14:textId="75543C94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29D99E72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CA03E8D" w14:textId="1D0140C2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5,815</w:t>
            </w:r>
          </w:p>
        </w:tc>
        <w:tc>
          <w:tcPr>
            <w:tcW w:w="247" w:type="dxa"/>
            <w:vAlign w:val="bottom"/>
          </w:tcPr>
          <w:p w14:paraId="4A8C7778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9D0250B" w14:textId="53735DB4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15,670</w:t>
            </w:r>
          </w:p>
        </w:tc>
      </w:tr>
      <w:tr w:rsidR="00371745" w:rsidRPr="0005261B" w14:paraId="00270125" w14:textId="77777777" w:rsidTr="005340E7">
        <w:tc>
          <w:tcPr>
            <w:tcW w:w="3519" w:type="dxa"/>
          </w:tcPr>
          <w:p w14:paraId="09C826F6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5E8B6D87" w14:textId="0C2AA121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5F5BCCB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F588F09" w14:textId="72FB91D9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3743D8F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7D6A895C" w14:textId="16629C85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4,850</w:t>
            </w:r>
          </w:p>
        </w:tc>
        <w:tc>
          <w:tcPr>
            <w:tcW w:w="248" w:type="dxa"/>
            <w:vAlign w:val="bottom"/>
          </w:tcPr>
          <w:p w14:paraId="7B249CA2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699E9C3" w14:textId="4883180D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250" w:type="dxa"/>
            <w:vAlign w:val="bottom"/>
          </w:tcPr>
          <w:p w14:paraId="19A9C1DF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07F4E4C" w14:textId="740166B9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858</w:t>
            </w:r>
          </w:p>
        </w:tc>
        <w:tc>
          <w:tcPr>
            <w:tcW w:w="247" w:type="dxa"/>
            <w:vAlign w:val="bottom"/>
          </w:tcPr>
          <w:p w14:paraId="4EEB7B9F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F25D93" w14:textId="3BA4F7B8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7EFCAFEF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EF6545E" w14:textId="75A40664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right="-99"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(5,983)</w:t>
            </w:r>
          </w:p>
        </w:tc>
        <w:tc>
          <w:tcPr>
            <w:tcW w:w="247" w:type="dxa"/>
            <w:vAlign w:val="bottom"/>
          </w:tcPr>
          <w:p w14:paraId="0B0F6D66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9E48DF6" w14:textId="6EB0191E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1745" w:rsidRPr="0005261B" w14:paraId="274CFF17" w14:textId="77777777" w:rsidTr="005340E7">
        <w:tc>
          <w:tcPr>
            <w:tcW w:w="3519" w:type="dxa"/>
          </w:tcPr>
          <w:p w14:paraId="4E72C2C7" w14:textId="6B931FB9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C80BCC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23A730EC" w14:textId="1E6F368A" w:rsidR="00371745" w:rsidRPr="0005261B" w:rsidRDefault="00371745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right="-9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2,422</w:t>
            </w:r>
          </w:p>
        </w:tc>
        <w:tc>
          <w:tcPr>
            <w:tcW w:w="240" w:type="dxa"/>
            <w:vAlign w:val="bottom"/>
          </w:tcPr>
          <w:p w14:paraId="600CA566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03227D3" w14:textId="0FC21308" w:rsidR="00371745" w:rsidRPr="0005261B" w:rsidRDefault="00371745" w:rsidP="005A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340" w:lineRule="exact"/>
              <w:ind w:left="-108" w:right="-9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2,538</w:t>
            </w:r>
          </w:p>
        </w:tc>
        <w:tc>
          <w:tcPr>
            <w:tcW w:w="243" w:type="dxa"/>
            <w:vAlign w:val="bottom"/>
          </w:tcPr>
          <w:p w14:paraId="7F2EA776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3BDB4397" w14:textId="3FD370BF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40" w:lineRule="exact"/>
              <w:ind w:left="-108" w:right="-135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13,379</w:t>
            </w:r>
          </w:p>
        </w:tc>
        <w:tc>
          <w:tcPr>
            <w:tcW w:w="248" w:type="dxa"/>
            <w:vAlign w:val="bottom"/>
          </w:tcPr>
          <w:p w14:paraId="65BCDD15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97A57AE" w14:textId="4F4A6C9C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05827B04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79B602E5" w14:textId="7F0E99F3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40" w:lineRule="exact"/>
              <w:ind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5699FF1B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DC88A5" w14:textId="42C034B8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637319FA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1B8655C" w14:textId="3E354DBB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2A155696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FA77C01" w14:textId="54D2182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18,339</w:t>
            </w:r>
          </w:p>
        </w:tc>
      </w:tr>
      <w:tr w:rsidR="00371745" w:rsidRPr="0005261B" w14:paraId="167BF9A5" w14:textId="77777777" w:rsidTr="005340E7">
        <w:tc>
          <w:tcPr>
            <w:tcW w:w="3519" w:type="dxa"/>
          </w:tcPr>
          <w:p w14:paraId="4FE2EF32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FF22D6" w14:textId="5B5CDD1D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9E84523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2EB0F794" w14:textId="15C74D1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5616B484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40181E4B" w14:textId="5C7F499B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84F0420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5E3A83" w14:textId="2E91D92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40" w:lineRule="exact"/>
              <w:ind w:right="-18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(17,360)</w:t>
            </w:r>
          </w:p>
        </w:tc>
        <w:tc>
          <w:tcPr>
            <w:tcW w:w="250" w:type="dxa"/>
            <w:vAlign w:val="bottom"/>
          </w:tcPr>
          <w:p w14:paraId="5BF762DE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3C98D017" w14:textId="6E5F2451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40" w:lineRule="exact"/>
              <w:ind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4D73DC58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D8FB93" w14:textId="04895170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4F382DEA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946390F" w14:textId="0AFB758B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right="-99"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(1,400)</w:t>
            </w:r>
          </w:p>
        </w:tc>
        <w:tc>
          <w:tcPr>
            <w:tcW w:w="247" w:type="dxa"/>
            <w:vAlign w:val="bottom"/>
          </w:tcPr>
          <w:p w14:paraId="5607C020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02627700" w14:textId="5228BE1F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(18,760)</w:t>
            </w:r>
          </w:p>
        </w:tc>
      </w:tr>
      <w:tr w:rsidR="00371745" w:rsidRPr="0005261B" w14:paraId="270E9EC5" w14:textId="77777777" w:rsidTr="005340E7">
        <w:tc>
          <w:tcPr>
            <w:tcW w:w="3519" w:type="dxa"/>
          </w:tcPr>
          <w:p w14:paraId="2D24DCBA" w14:textId="52A32FF2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4955F" w14:textId="6341670C" w:rsidR="00371745" w:rsidRPr="0005261B" w:rsidRDefault="00371745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33,033</w:t>
            </w:r>
          </w:p>
        </w:tc>
        <w:tc>
          <w:tcPr>
            <w:tcW w:w="240" w:type="dxa"/>
            <w:vAlign w:val="bottom"/>
          </w:tcPr>
          <w:p w14:paraId="4E535A7E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36CB6" w14:textId="1DF41CFF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12,217</w:t>
            </w:r>
          </w:p>
        </w:tc>
        <w:tc>
          <w:tcPr>
            <w:tcW w:w="243" w:type="dxa"/>
            <w:vAlign w:val="bottom"/>
          </w:tcPr>
          <w:p w14:paraId="5A2E7342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88F9B" w14:textId="06846E24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103,472</w:t>
            </w:r>
          </w:p>
        </w:tc>
        <w:tc>
          <w:tcPr>
            <w:tcW w:w="248" w:type="dxa"/>
            <w:vAlign w:val="bottom"/>
          </w:tcPr>
          <w:p w14:paraId="3A7A04FA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DB239" w14:textId="5B72C9FC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227,284</w:t>
            </w:r>
          </w:p>
        </w:tc>
        <w:tc>
          <w:tcPr>
            <w:tcW w:w="250" w:type="dxa"/>
            <w:vAlign w:val="bottom"/>
          </w:tcPr>
          <w:p w14:paraId="6C4B38E1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1F977" w14:textId="2C8E1F80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41,744</w:t>
            </w:r>
          </w:p>
        </w:tc>
        <w:tc>
          <w:tcPr>
            <w:tcW w:w="247" w:type="dxa"/>
            <w:vAlign w:val="bottom"/>
          </w:tcPr>
          <w:p w14:paraId="3E5C0919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5C6C4" w14:textId="05C10855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4,320</w:t>
            </w:r>
          </w:p>
        </w:tc>
        <w:tc>
          <w:tcPr>
            <w:tcW w:w="267" w:type="dxa"/>
            <w:vAlign w:val="bottom"/>
          </w:tcPr>
          <w:p w14:paraId="0337405F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D3707" w14:textId="6042C4C1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right="-99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247" w:type="dxa"/>
            <w:vAlign w:val="bottom"/>
          </w:tcPr>
          <w:p w14:paraId="0525026E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AFC51" w14:textId="1BB3CE16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422,854</w:t>
            </w:r>
          </w:p>
        </w:tc>
      </w:tr>
      <w:tr w:rsidR="00371745" w:rsidRPr="0005261B" w14:paraId="49A72A02" w14:textId="77777777" w:rsidTr="005340E7">
        <w:tc>
          <w:tcPr>
            <w:tcW w:w="3519" w:type="dxa"/>
          </w:tcPr>
          <w:p w14:paraId="76EDC268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47FDA1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6D9C80D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7BDC8E42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74A7DA0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5FC24282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A7E57D5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FC61B8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C3D936E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214DB6A8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3D6520C0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A637CB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2B762FA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305CF0F4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78949C33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8394F61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371745" w:rsidRPr="0005261B" w14:paraId="795FDE0A" w14:textId="77777777" w:rsidTr="005340E7">
        <w:tc>
          <w:tcPr>
            <w:tcW w:w="3519" w:type="dxa"/>
          </w:tcPr>
          <w:p w14:paraId="7DAEF8ED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CC7A8D8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754DC11" w14:textId="06F554EC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D8B2941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EBA7B7B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31FE17F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91A8760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9C8373C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0FBA59B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10CF69D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295DAD91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09D866ED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4DF13E01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AE49723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E86ED55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94BCAFE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7BB74883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165CC6A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371745" w:rsidRPr="0005261B" w14:paraId="40CBC6E0" w14:textId="77777777" w:rsidTr="005340E7">
        <w:tc>
          <w:tcPr>
            <w:tcW w:w="3519" w:type="dxa"/>
          </w:tcPr>
          <w:p w14:paraId="6DD6162C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080" w:type="dxa"/>
          </w:tcPr>
          <w:p w14:paraId="491D8F98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0" w:type="dxa"/>
          </w:tcPr>
          <w:p w14:paraId="0E1A8C91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2B8F620E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3" w:type="dxa"/>
          </w:tcPr>
          <w:p w14:paraId="36B18296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52EB839E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8" w:type="dxa"/>
          </w:tcPr>
          <w:p w14:paraId="3025170C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9F1E840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50" w:type="dxa"/>
          </w:tcPr>
          <w:p w14:paraId="70679E43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522F6753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7" w:type="dxa"/>
          </w:tcPr>
          <w:p w14:paraId="7F9BC612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0AA876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67" w:type="dxa"/>
          </w:tcPr>
          <w:p w14:paraId="31ED7D87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7EF56288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6D1E7FB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5DBD434D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371745" w:rsidRPr="0005261B" w14:paraId="77796922" w14:textId="77777777" w:rsidTr="00D54B22">
        <w:tc>
          <w:tcPr>
            <w:tcW w:w="3519" w:type="dxa"/>
          </w:tcPr>
          <w:p w14:paraId="64995A69" w14:textId="27264FD3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6A2E6295" w14:textId="1107B5A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088D250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BF8F4EB" w14:textId="411E8069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8,963</w:t>
            </w:r>
          </w:p>
        </w:tc>
        <w:tc>
          <w:tcPr>
            <w:tcW w:w="243" w:type="dxa"/>
          </w:tcPr>
          <w:p w14:paraId="48D8BB81" w14:textId="77777777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D9E1F80" w14:textId="44790AD5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78,195</w:t>
            </w:r>
          </w:p>
        </w:tc>
        <w:tc>
          <w:tcPr>
            <w:tcW w:w="248" w:type="dxa"/>
          </w:tcPr>
          <w:p w14:paraId="762B50F5" w14:textId="77777777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6CDB093" w14:textId="0FCD422B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199,126</w:t>
            </w:r>
          </w:p>
        </w:tc>
        <w:tc>
          <w:tcPr>
            <w:tcW w:w="250" w:type="dxa"/>
          </w:tcPr>
          <w:p w14:paraId="4BFBF50F" w14:textId="77777777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BF50B74" w14:textId="7C70C200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31,375</w:t>
            </w:r>
          </w:p>
        </w:tc>
        <w:tc>
          <w:tcPr>
            <w:tcW w:w="247" w:type="dxa"/>
          </w:tcPr>
          <w:p w14:paraId="22C5342A" w14:textId="77777777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6EECA1" w14:textId="2D4A77D8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3,517</w:t>
            </w:r>
          </w:p>
        </w:tc>
        <w:tc>
          <w:tcPr>
            <w:tcW w:w="267" w:type="dxa"/>
          </w:tcPr>
          <w:p w14:paraId="747886E5" w14:textId="77777777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EDBF80D" w14:textId="1A998AA4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67C7FB0A" w14:textId="77777777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DF6932F" w14:textId="780DE247" w:rsidR="00371745" w:rsidRPr="00F56C17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321,176</w:t>
            </w:r>
          </w:p>
        </w:tc>
      </w:tr>
      <w:tr w:rsidR="00371745" w:rsidRPr="0005261B" w14:paraId="666CE4C8" w14:textId="77777777" w:rsidTr="00D54B22">
        <w:tc>
          <w:tcPr>
            <w:tcW w:w="3519" w:type="dxa"/>
          </w:tcPr>
          <w:p w14:paraId="20860EA6" w14:textId="109ACF4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1ECB924" w14:textId="1943D3A5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18774D2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4994E7E" w14:textId="5E386408" w:rsidR="00371745" w:rsidRPr="0005261B" w:rsidRDefault="00371745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650613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6A6E516" w14:textId="3CF57342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738</w:t>
            </w:r>
          </w:p>
        </w:tc>
        <w:tc>
          <w:tcPr>
            <w:tcW w:w="248" w:type="dxa"/>
          </w:tcPr>
          <w:p w14:paraId="2BAF6332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27D45B7" w14:textId="310A03E3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8,3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50" w:type="dxa"/>
          </w:tcPr>
          <w:p w14:paraId="1AE83B13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5A2F0738" w14:textId="0D83586C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1,422</w:t>
            </w:r>
          </w:p>
        </w:tc>
        <w:tc>
          <w:tcPr>
            <w:tcW w:w="247" w:type="dxa"/>
          </w:tcPr>
          <w:p w14:paraId="5934CC7A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955C0E" w14:textId="7C529261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267" w:type="dxa"/>
          </w:tcPr>
          <w:p w14:paraId="51F968F7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83CAA70" w14:textId="08757CF0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A637B4D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57E3966" w14:textId="19A3CBE4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,8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371745" w:rsidRPr="0005261B" w14:paraId="146B289C" w14:textId="77777777" w:rsidTr="00D54B22">
        <w:tc>
          <w:tcPr>
            <w:tcW w:w="3519" w:type="dxa"/>
          </w:tcPr>
          <w:p w14:paraId="53740BAF" w14:textId="04E2F770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25F11736" w14:textId="73B7A911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1435E7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B64BD19" w14:textId="44ECF12A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(1,263)</w:t>
            </w:r>
          </w:p>
        </w:tc>
        <w:tc>
          <w:tcPr>
            <w:tcW w:w="243" w:type="dxa"/>
          </w:tcPr>
          <w:p w14:paraId="62B774A5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302D4DB" w14:textId="24F1C9D0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(906)</w:t>
            </w:r>
          </w:p>
        </w:tc>
        <w:tc>
          <w:tcPr>
            <w:tcW w:w="248" w:type="dxa"/>
          </w:tcPr>
          <w:p w14:paraId="0EAC9327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D95FE7C" w14:textId="7C9848A6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50A12E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6443C27" w14:textId="0D9C4ED8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2C460DD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C4B6B5" w14:textId="706B9758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FA20EFB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72579C4" w14:textId="32102FB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3BD3216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C3766B0" w14:textId="455B526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169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371745" w:rsidRPr="0005261B" w14:paraId="19BC3AA0" w14:textId="77777777" w:rsidTr="00D54B22">
        <w:tc>
          <w:tcPr>
            <w:tcW w:w="3519" w:type="dxa"/>
          </w:tcPr>
          <w:p w14:paraId="07C32F52" w14:textId="445EBAA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FB1AE7" w14:textId="33235729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D440002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4C142BD" w14:textId="69CBF252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52A29CB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D92487C" w14:textId="61DE8D28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FF37A91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B1C507" w14:textId="163AF6CA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(1,82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60E0416F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163B1964" w14:textId="62717159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(95)</w:t>
            </w:r>
          </w:p>
        </w:tc>
        <w:tc>
          <w:tcPr>
            <w:tcW w:w="247" w:type="dxa"/>
          </w:tcPr>
          <w:p w14:paraId="7449D18A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F88E86" w14:textId="342C7084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387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30807A08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BD64618" w14:textId="215D82FE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64BE19B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81ADDCF" w14:textId="413BE60A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(2,3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371745" w:rsidRPr="0005261B" w14:paraId="4A30DBCB" w14:textId="77777777" w:rsidTr="005340E7">
        <w:tc>
          <w:tcPr>
            <w:tcW w:w="3519" w:type="dxa"/>
          </w:tcPr>
          <w:p w14:paraId="6521B93B" w14:textId="08BB06C1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59CBF39C" w14:textId="0E4A553B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68"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DE748A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91DA860" w14:textId="72588475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1D12F10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EABC1A5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F11F853" w14:textId="2CDAA18B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7,700</w:t>
            </w:r>
          </w:p>
        </w:tc>
        <w:tc>
          <w:tcPr>
            <w:tcW w:w="243" w:type="dxa"/>
          </w:tcPr>
          <w:p w14:paraId="4F706B95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3F61DEBA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320F54E" w14:textId="15C1DC8A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340" w:lineRule="exact"/>
              <w:ind w:left="-108" w:right="-1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78,02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026FAF85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2664CA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C22A92E" w14:textId="17D6E089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205,642</w:t>
            </w:r>
          </w:p>
        </w:tc>
        <w:tc>
          <w:tcPr>
            <w:tcW w:w="250" w:type="dxa"/>
          </w:tcPr>
          <w:p w14:paraId="18C124D4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E4F4381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69897B8" w14:textId="3AEFD699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32,702</w:t>
            </w:r>
          </w:p>
        </w:tc>
        <w:tc>
          <w:tcPr>
            <w:tcW w:w="247" w:type="dxa"/>
          </w:tcPr>
          <w:p w14:paraId="570168CD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ABB382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3E8BBD1" w14:textId="6AAA846C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3,436</w:t>
            </w:r>
          </w:p>
        </w:tc>
        <w:tc>
          <w:tcPr>
            <w:tcW w:w="267" w:type="dxa"/>
          </w:tcPr>
          <w:p w14:paraId="727A3D87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0D8D3A05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340" w:lineRule="exact"/>
              <w:ind w:left="-108" w:right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9523230" w14:textId="061277DE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15BFF41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E9E5EF1" w14:textId="77777777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9389174" w14:textId="3C9FEE56" w:rsidR="00371745" w:rsidRPr="0005261B" w:rsidRDefault="00371745" w:rsidP="0037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327,50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D4D9C" w:rsidRPr="0005261B" w14:paraId="14C07B16" w14:textId="77777777" w:rsidTr="005340E7">
        <w:tc>
          <w:tcPr>
            <w:tcW w:w="3519" w:type="dxa"/>
          </w:tcPr>
          <w:p w14:paraId="4F6CCD9E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C18FC32" w14:textId="2F9C6A73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8FBCD2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64B6FAB" w14:textId="6672C009" w:rsidR="005D4D9C" w:rsidRPr="0005261B" w:rsidRDefault="00BE7556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E7556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43" w:type="dxa"/>
          </w:tcPr>
          <w:p w14:paraId="4707F9D8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8089DBA" w14:textId="0AB3A276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A55B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48" w:type="dxa"/>
          </w:tcPr>
          <w:p w14:paraId="1D979C46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52E9A4" w14:textId="50468901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8,34</w:t>
            </w:r>
            <w:r w:rsidR="005A55B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0" w:type="dxa"/>
          </w:tcPr>
          <w:p w14:paraId="73DA2BF7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3D59872" w14:textId="4A2B634A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1,848</w:t>
            </w:r>
          </w:p>
        </w:tc>
        <w:tc>
          <w:tcPr>
            <w:tcW w:w="247" w:type="dxa"/>
          </w:tcPr>
          <w:p w14:paraId="04460EAE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ADE4B5" w14:textId="004AA522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269</w:t>
            </w:r>
          </w:p>
        </w:tc>
        <w:tc>
          <w:tcPr>
            <w:tcW w:w="267" w:type="dxa"/>
          </w:tcPr>
          <w:p w14:paraId="402BAFC6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703055C" w14:textId="14A5C842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9F190BB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34A4EDE" w14:textId="5D235157" w:rsidR="005D4D9C" w:rsidRPr="0005261B" w:rsidRDefault="00BE7556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BE7556">
              <w:rPr>
                <w:rFonts w:ascii="Angsana New" w:hAnsi="Angsana New" w:cs="Angsana New"/>
                <w:sz w:val="30"/>
                <w:szCs w:val="30"/>
              </w:rPr>
              <w:t>11,187</w:t>
            </w:r>
          </w:p>
        </w:tc>
      </w:tr>
      <w:tr w:rsidR="005D4D9C" w:rsidRPr="0005261B" w14:paraId="41DAEE8F" w14:textId="77777777" w:rsidTr="005340E7">
        <w:tc>
          <w:tcPr>
            <w:tcW w:w="3519" w:type="dxa"/>
          </w:tcPr>
          <w:p w14:paraId="7967B265" w14:textId="608015B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C80BCC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DBBBC38" w14:textId="1EAC8509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630987F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28FBFE6" w14:textId="4904DF8A" w:rsidR="005D4D9C" w:rsidRPr="0005261B" w:rsidRDefault="00BE7556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D4D9C" w:rsidRPr="005D4D9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756</w:t>
            </w:r>
          </w:p>
        </w:tc>
        <w:tc>
          <w:tcPr>
            <w:tcW w:w="243" w:type="dxa"/>
          </w:tcPr>
          <w:p w14:paraId="5FC17D3F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EBD76D5" w14:textId="76B7669F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15,082</w:t>
            </w:r>
          </w:p>
        </w:tc>
        <w:tc>
          <w:tcPr>
            <w:tcW w:w="248" w:type="dxa"/>
          </w:tcPr>
          <w:p w14:paraId="15848A32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662E45D" w14:textId="64507D59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ADF87F8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  <w:tab w:val="decimal" w:pos="1044"/>
              </w:tabs>
              <w:spacing w:line="340" w:lineRule="exact"/>
              <w:ind w:left="-126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63A8E518" w14:textId="5D26C808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6169C520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  <w:tab w:val="decimal" w:pos="1044"/>
              </w:tabs>
              <w:spacing w:line="340" w:lineRule="exact"/>
              <w:ind w:left="-126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70DA2C" w14:textId="3B2C3373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D6E803C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D6C7A7A" w14:textId="3700539C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5A37668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3C46ECA" w14:textId="77954470" w:rsidR="005D4D9C" w:rsidRPr="0005261B" w:rsidRDefault="00BE7556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BE7556">
              <w:rPr>
                <w:rFonts w:ascii="Angsana New" w:hAnsi="Angsana New" w:cs="Angsana New"/>
                <w:sz w:val="30"/>
                <w:szCs w:val="30"/>
              </w:rPr>
              <w:t>16,838</w:t>
            </w:r>
          </w:p>
        </w:tc>
      </w:tr>
      <w:tr w:rsidR="005D4D9C" w:rsidRPr="0005261B" w14:paraId="7E001742" w14:textId="77777777" w:rsidTr="005340E7">
        <w:tc>
          <w:tcPr>
            <w:tcW w:w="3519" w:type="dxa"/>
          </w:tcPr>
          <w:p w14:paraId="06FEC01D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14:paraId="761CDC0B" w14:textId="5B787A24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C328516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92876D5" w14:textId="1B1D3AAA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0639B0D" w14:textId="7E2272C3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8401B1C" w14:textId="50F4DD12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E5CF5C2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F4D0597" w14:textId="0338FF49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(17,360)</w:t>
            </w:r>
          </w:p>
        </w:tc>
        <w:tc>
          <w:tcPr>
            <w:tcW w:w="250" w:type="dxa"/>
          </w:tcPr>
          <w:p w14:paraId="28DC6433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9FCB30C" w14:textId="1431AF80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E6DA7E1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CE3862" w14:textId="6F1BB85B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555D2AF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8803734" w14:textId="2294540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9D27F24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B6432DC" w14:textId="3BC17534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(17,360)</w:t>
            </w:r>
          </w:p>
        </w:tc>
      </w:tr>
      <w:tr w:rsidR="005D4D9C" w:rsidRPr="0005261B" w14:paraId="4AED19A4" w14:textId="77777777" w:rsidTr="001154FA">
        <w:tc>
          <w:tcPr>
            <w:tcW w:w="3519" w:type="dxa"/>
          </w:tcPr>
          <w:p w14:paraId="64892A32" w14:textId="28DEB858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24BDAA" w14:textId="524791D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8D2C7B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13F018C4" w14:textId="3C0C58F2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9,622</w:t>
            </w:r>
          </w:p>
        </w:tc>
        <w:tc>
          <w:tcPr>
            <w:tcW w:w="243" w:type="dxa"/>
          </w:tcPr>
          <w:p w14:paraId="7CF2E5E0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0D69B7F1" w14:textId="5C4DE263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93,66</w:t>
            </w:r>
            <w:r w:rsidR="005A55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8" w:type="dxa"/>
          </w:tcPr>
          <w:p w14:paraId="2BC24BE1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7E5BA79" w14:textId="57C40CEF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196,62</w:t>
            </w:r>
            <w:r w:rsidR="005A55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232F9597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738A8F54" w14:textId="5318DC8B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34,550</w:t>
            </w:r>
          </w:p>
        </w:tc>
        <w:tc>
          <w:tcPr>
            <w:tcW w:w="247" w:type="dxa"/>
          </w:tcPr>
          <w:p w14:paraId="25A982AD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06F5BF" w14:textId="6F3C66D6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3,705</w:t>
            </w:r>
          </w:p>
        </w:tc>
        <w:tc>
          <w:tcPr>
            <w:tcW w:w="267" w:type="dxa"/>
          </w:tcPr>
          <w:p w14:paraId="6D0E847D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60FDA306" w14:textId="341691C6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D640181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09ABA63" w14:textId="7C19BBCF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338,172</w:t>
            </w:r>
          </w:p>
        </w:tc>
      </w:tr>
      <w:tr w:rsidR="005D4D9C" w:rsidRPr="0005261B" w14:paraId="1E37D848" w14:textId="77777777" w:rsidTr="005340E7">
        <w:tc>
          <w:tcPr>
            <w:tcW w:w="3519" w:type="dxa"/>
          </w:tcPr>
          <w:p w14:paraId="04FD92D5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F6A3B0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6F25428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3993455E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1D901E3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5D2A3A07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8011335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C4AAAFA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78E00AC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DBCCE1B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6F3BB2F4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4D2FFA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C36750C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034FE11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C038833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E8CE4F2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4D9C" w:rsidRPr="0005261B" w14:paraId="38845AA9" w14:textId="77777777" w:rsidTr="005340E7">
        <w:trPr>
          <w:trHeight w:hRule="exact" w:val="389"/>
        </w:trPr>
        <w:tc>
          <w:tcPr>
            <w:tcW w:w="3519" w:type="dxa"/>
          </w:tcPr>
          <w:p w14:paraId="5F70F6C1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0BB73796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EDC376F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1474ACF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10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70DA47E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016C3F95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0CFE762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2EC738B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41971C7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4F2EAC0E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4C8B8597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F90D49D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12394DF3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B701E9F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57538E34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B8355EE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D4D9C" w:rsidRPr="0005261B" w14:paraId="1A448908" w14:textId="77777777" w:rsidTr="009C7D49">
        <w:tc>
          <w:tcPr>
            <w:tcW w:w="3519" w:type="dxa"/>
          </w:tcPr>
          <w:p w14:paraId="4896DF02" w14:textId="760C9E2B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EF632DB" w14:textId="13E66184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30,611</w:t>
            </w:r>
          </w:p>
        </w:tc>
        <w:tc>
          <w:tcPr>
            <w:tcW w:w="240" w:type="dxa"/>
            <w:vAlign w:val="bottom"/>
          </w:tcPr>
          <w:p w14:paraId="2609E150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044"/>
              </w:tabs>
              <w:spacing w:line="340" w:lineRule="exact"/>
              <w:ind w:left="-126" w:right="-115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64158729" w14:textId="5F5A26B9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1,979</w:t>
            </w:r>
          </w:p>
        </w:tc>
        <w:tc>
          <w:tcPr>
            <w:tcW w:w="243" w:type="dxa"/>
            <w:vAlign w:val="bottom"/>
          </w:tcPr>
          <w:p w14:paraId="28EF2C94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 w:firstLine="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7A8DE6D4" w14:textId="4642A636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7,054</w:t>
            </w:r>
          </w:p>
        </w:tc>
        <w:tc>
          <w:tcPr>
            <w:tcW w:w="248" w:type="dxa"/>
            <w:vAlign w:val="bottom"/>
          </w:tcPr>
          <w:p w14:paraId="30DD54A5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3604FAB6" w14:textId="449EF17B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31,069</w:t>
            </w:r>
          </w:p>
        </w:tc>
        <w:tc>
          <w:tcPr>
            <w:tcW w:w="250" w:type="dxa"/>
            <w:vAlign w:val="bottom"/>
          </w:tcPr>
          <w:p w14:paraId="7812D781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vAlign w:val="bottom"/>
          </w:tcPr>
          <w:p w14:paraId="05E26355" w14:textId="210EB10E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6,149</w:t>
            </w:r>
          </w:p>
        </w:tc>
        <w:tc>
          <w:tcPr>
            <w:tcW w:w="247" w:type="dxa"/>
            <w:vAlign w:val="bottom"/>
          </w:tcPr>
          <w:p w14:paraId="590963E8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84AA5AE" w14:textId="7E429802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67" w:type="dxa"/>
            <w:vAlign w:val="bottom"/>
          </w:tcPr>
          <w:p w14:paraId="42C2DB5A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4865EF0D" w14:textId="1A087014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2,352</w:t>
            </w:r>
          </w:p>
        </w:tc>
        <w:tc>
          <w:tcPr>
            <w:tcW w:w="247" w:type="dxa"/>
            <w:vAlign w:val="bottom"/>
          </w:tcPr>
          <w:p w14:paraId="09909A05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0B71728F" w14:textId="0298622B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80,098</w:t>
            </w:r>
          </w:p>
        </w:tc>
      </w:tr>
      <w:tr w:rsidR="005D4D9C" w:rsidRPr="0005261B" w14:paraId="4C7EC15E" w14:textId="77777777" w:rsidTr="009C7D49">
        <w:tc>
          <w:tcPr>
            <w:tcW w:w="3519" w:type="dxa"/>
            <w:vAlign w:val="bottom"/>
          </w:tcPr>
          <w:p w14:paraId="5249AA68" w14:textId="33A24D3B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1B41F4" w14:textId="2C4EC96C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33,033</w:t>
            </w:r>
          </w:p>
        </w:tc>
        <w:tc>
          <w:tcPr>
            <w:tcW w:w="240" w:type="dxa"/>
            <w:vAlign w:val="bottom"/>
          </w:tcPr>
          <w:p w14:paraId="03BE163F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1044"/>
              </w:tabs>
              <w:spacing w:line="340" w:lineRule="exact"/>
              <w:ind w:left="-126" w:firstLine="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6811E1" w14:textId="450E6851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40" w:lineRule="exact"/>
              <w:ind w:lef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2,595</w:t>
            </w:r>
          </w:p>
        </w:tc>
        <w:tc>
          <w:tcPr>
            <w:tcW w:w="243" w:type="dxa"/>
            <w:vAlign w:val="bottom"/>
          </w:tcPr>
          <w:p w14:paraId="6982B7E8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79" w:firstLine="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D630F2" w14:textId="2AE66AF6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9,80</w:t>
            </w:r>
            <w:r w:rsidR="005A55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8" w:type="dxa"/>
            <w:vAlign w:val="bottom"/>
          </w:tcPr>
          <w:p w14:paraId="7220A2CE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12B271" w14:textId="3C712F56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30,65</w:t>
            </w:r>
            <w:r w:rsidR="005A55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  <w:vAlign w:val="bottom"/>
          </w:tcPr>
          <w:p w14:paraId="0D5491C4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68B139" w14:textId="52CF50E0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7,194</w:t>
            </w:r>
          </w:p>
        </w:tc>
        <w:tc>
          <w:tcPr>
            <w:tcW w:w="247" w:type="dxa"/>
            <w:vAlign w:val="bottom"/>
          </w:tcPr>
          <w:p w14:paraId="4B6380D8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52AD98" w14:textId="0952C4D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615</w:t>
            </w:r>
          </w:p>
        </w:tc>
        <w:tc>
          <w:tcPr>
            <w:tcW w:w="267" w:type="dxa"/>
            <w:vAlign w:val="bottom"/>
          </w:tcPr>
          <w:p w14:paraId="55DA8140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9D56B5" w14:textId="49FE5105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247" w:type="dxa"/>
            <w:vAlign w:val="bottom"/>
          </w:tcPr>
          <w:p w14:paraId="41142B28" w14:textId="77777777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C8695C" w14:textId="6A01D6EF" w:rsidR="005D4D9C" w:rsidRPr="0005261B" w:rsidRDefault="005D4D9C" w:rsidP="005D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84,682</w:t>
            </w:r>
          </w:p>
        </w:tc>
      </w:tr>
    </w:tbl>
    <w:p w14:paraId="35CD0FE9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8B2DBF" w:rsidRPr="0005261B" w:rsidSect="0093430D">
          <w:headerReference w:type="default" r:id="rId19"/>
          <w:footerReference w:type="default" r:id="rId20"/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16E8328B" w14:textId="35307E40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ณ วันที่ </w:t>
      </w:r>
      <w:r w:rsidRPr="0005261B">
        <w:rPr>
          <w:rFonts w:ascii="Angsana New" w:hAnsi="Angsana New" w:cs="Angsana New" w:hint="cs"/>
          <w:sz w:val="30"/>
          <w:szCs w:val="30"/>
        </w:rPr>
        <w:t xml:space="preserve">31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6507F" w:rsidRPr="0005261B">
        <w:rPr>
          <w:rFonts w:ascii="Angsana New" w:hAnsi="Angsana New" w:cs="Angsana New" w:hint="cs"/>
          <w:sz w:val="30"/>
          <w:szCs w:val="30"/>
        </w:rPr>
        <w:t>256</w:t>
      </w:r>
      <w:r w:rsidR="00A45154">
        <w:rPr>
          <w:rFonts w:ascii="Angsana New" w:hAnsi="Angsana New" w:cs="Angsana New"/>
          <w:sz w:val="30"/>
          <w:szCs w:val="30"/>
        </w:rPr>
        <w:t>7</w:t>
      </w:r>
      <w:r w:rsidR="0066507F"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66507F" w:rsidRPr="000526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6507F" w:rsidRPr="0005261B">
        <w:rPr>
          <w:rFonts w:ascii="Angsana New" w:hAnsi="Angsana New" w:cs="Angsana New" w:hint="cs"/>
          <w:sz w:val="30"/>
          <w:szCs w:val="30"/>
        </w:rPr>
        <w:t>256</w:t>
      </w:r>
      <w:r w:rsidR="00A45154">
        <w:rPr>
          <w:rFonts w:ascii="Angsana New" w:hAnsi="Angsana New" w:cs="Angsana New"/>
          <w:sz w:val="30"/>
          <w:szCs w:val="30"/>
        </w:rPr>
        <w:t>6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บริษัทและบริษัทย่อย ได้จดจำนองที่ดิน เครื่องจักรและอุปกรณ์บางส่วนกับสถาบันการเงินในประเทศหลายแห่งเพื่อเป็น</w:t>
      </w:r>
      <w:r w:rsidRPr="0005261B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หลักประกันวงเงินสินเชื่อตามหมายเหตุข้อ </w:t>
      </w:r>
      <w:r w:rsidRPr="0005261B">
        <w:rPr>
          <w:rFonts w:ascii="Angsana New" w:hAnsi="Angsana New" w:cs="Angsana New" w:hint="cs"/>
          <w:spacing w:val="4"/>
          <w:sz w:val="30"/>
          <w:szCs w:val="30"/>
        </w:rPr>
        <w:t>12</w:t>
      </w:r>
    </w:p>
    <w:p w14:paraId="64E7AA4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267B5C74" w14:textId="7F3389B4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บริษัทเช่ายานพาหนะเป็นระยะเวลา </w:t>
      </w:r>
      <w:r w:rsidR="009D6FCE" w:rsidRPr="0005261B">
        <w:rPr>
          <w:rFonts w:ascii="Angsana New" w:hAnsi="Angsana New" w:cs="Angsana New" w:hint="cs"/>
          <w:sz w:val="30"/>
          <w:szCs w:val="30"/>
        </w:rPr>
        <w:t>4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ปี และจ่ายค่าเช่าคงที่โดยเงื่อนไขในการจ่ายชำระเป็นเงื่อนไขปกติทั่วไปสำหรับในประเทศไทย</w:t>
      </w:r>
    </w:p>
    <w:p w14:paraId="659683A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43"/>
        <w:gridCol w:w="1089"/>
        <w:gridCol w:w="270"/>
        <w:gridCol w:w="1098"/>
        <w:gridCol w:w="252"/>
        <w:gridCol w:w="1062"/>
      </w:tblGrid>
      <w:tr w:rsidR="008B2DBF" w:rsidRPr="0005261B" w14:paraId="4B0F0AE7" w14:textId="77777777" w:rsidTr="005340E7">
        <w:tc>
          <w:tcPr>
            <w:tcW w:w="4140" w:type="dxa"/>
          </w:tcPr>
          <w:p w14:paraId="5A44F89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30" w:type="dxa"/>
            <w:gridSpan w:val="3"/>
          </w:tcPr>
          <w:p w14:paraId="230122F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A7A92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241169A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1A7FC1AE" w14:textId="77777777" w:rsidTr="005340E7">
        <w:tc>
          <w:tcPr>
            <w:tcW w:w="4140" w:type="dxa"/>
          </w:tcPr>
          <w:p w14:paraId="1B221497" w14:textId="75E2A444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</w:tcPr>
          <w:p w14:paraId="057CA213" w14:textId="563C1FE0" w:rsidR="008B2DBF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4515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196275B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14BAE65" w14:textId="6C6F38D2" w:rsidR="008B2DBF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4515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F6E579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243D36" w14:textId="1BDF023B" w:rsidR="008B2DBF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4515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544D2159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E054047" w14:textId="299E60FC" w:rsidR="008B2DBF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4515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3D716AB7" w14:textId="77777777" w:rsidTr="005340E7">
        <w:tc>
          <w:tcPr>
            <w:tcW w:w="4140" w:type="dxa"/>
          </w:tcPr>
          <w:p w14:paraId="3235FA8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14:paraId="5BD9612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784" w:rsidRPr="0005261B" w14:paraId="70BF6080" w14:textId="77777777" w:rsidTr="005340E7">
        <w:tc>
          <w:tcPr>
            <w:tcW w:w="4140" w:type="dxa"/>
          </w:tcPr>
          <w:p w14:paraId="4317BBE2" w14:textId="77777777" w:rsidR="00E17784" w:rsidRPr="0005261B" w:rsidRDefault="00E1778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</w:tcPr>
          <w:p w14:paraId="008F98EF" w14:textId="75E13192" w:rsidR="00E17784" w:rsidRPr="0005261B" w:rsidRDefault="005D4D9C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</w:t>
            </w:r>
          </w:p>
        </w:tc>
        <w:tc>
          <w:tcPr>
            <w:tcW w:w="243" w:type="dxa"/>
          </w:tcPr>
          <w:p w14:paraId="1FEAB569" w14:textId="77777777" w:rsidR="00E17784" w:rsidRPr="005D4D9C" w:rsidRDefault="00E1778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A3E338C" w14:textId="39A8B740" w:rsidR="00E17784" w:rsidRPr="0005261B" w:rsidRDefault="00A4515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0F4C3BE5" w14:textId="77777777" w:rsidR="00E17784" w:rsidRPr="0005261B" w:rsidRDefault="00E1778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A27A98" w14:textId="7F8DCE73" w:rsidR="00E17784" w:rsidRPr="0005261B" w:rsidRDefault="005D4D9C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</w:t>
            </w:r>
          </w:p>
        </w:tc>
        <w:tc>
          <w:tcPr>
            <w:tcW w:w="252" w:type="dxa"/>
          </w:tcPr>
          <w:p w14:paraId="46461CD5" w14:textId="77777777" w:rsidR="00E17784" w:rsidRPr="0005261B" w:rsidRDefault="00E1778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ACCE023" w14:textId="0FF0D134" w:rsidR="00E17784" w:rsidRPr="0005261B" w:rsidRDefault="00A4515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695</w:t>
            </w:r>
          </w:p>
        </w:tc>
      </w:tr>
    </w:tbl>
    <w:p w14:paraId="78E5FAC5" w14:textId="77777777" w:rsidR="008B2DBF" w:rsidRPr="0005261B" w:rsidRDefault="008B2DBF" w:rsidP="0005261B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D2438A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77"/>
        </w:tabs>
        <w:spacing w:line="240" w:lineRule="auto"/>
        <w:ind w:hanging="720"/>
        <w:jc w:val="both"/>
        <w:rPr>
          <w:rFonts w:ascii="Angsana New" w:hAnsi="Angsana New"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0275D53C" w14:textId="77777777" w:rsidR="008B2DBF" w:rsidRPr="0005261B" w:rsidRDefault="008B2DBF" w:rsidP="0005261B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D8218F0" w14:textId="374B9908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กลุ่มบริษัทและบริษัทมีวงเงินสินเชื่อที่ยังมิได้เบิกใช้เป็นจำนวน</w:t>
      </w:r>
      <w:r w:rsidRPr="003D6E37">
        <w:rPr>
          <w:rFonts w:ascii="Angsana New" w:hAnsi="Angsana New" w:cs="Angsana New" w:hint="cs"/>
          <w:sz w:val="30"/>
          <w:szCs w:val="30"/>
          <w:cs/>
        </w:rPr>
        <w:t>เงิน</w:t>
      </w:r>
      <w:r w:rsidR="003D6E37" w:rsidRPr="003D6E37">
        <w:rPr>
          <w:rFonts w:ascii="Angsana New" w:hAnsi="Angsana New" w:cs="Angsana New"/>
          <w:sz w:val="30"/>
          <w:szCs w:val="30"/>
        </w:rPr>
        <w:t xml:space="preserve"> 129 </w:t>
      </w:r>
      <w:r w:rsidRPr="003D6E3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3D6E37" w:rsidRPr="003D6E37">
        <w:rPr>
          <w:rFonts w:ascii="Angsana New" w:hAnsi="Angsana New" w:cs="Angsana New"/>
          <w:sz w:val="30"/>
          <w:szCs w:val="30"/>
        </w:rPr>
        <w:t xml:space="preserve"> </w:t>
      </w:r>
      <w:r w:rsidR="00B86FCD" w:rsidRPr="003D6E37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</w:rPr>
        <w:t>256</w:t>
      </w:r>
      <w:r w:rsidR="00A45154">
        <w:rPr>
          <w:rFonts w:ascii="Angsana New" w:hAnsi="Angsana New" w:cs="Angsana New"/>
          <w:i/>
          <w:iCs/>
          <w:sz w:val="30"/>
          <w:szCs w:val="30"/>
        </w:rPr>
        <w:t>6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: 295 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</w:t>
      </w:r>
      <w:r w:rsidR="003D6E37">
        <w:rPr>
          <w:rFonts w:ascii="Angsana New" w:hAnsi="Angsana New" w:cs="Angsana New"/>
          <w:i/>
          <w:iCs/>
          <w:sz w:val="30"/>
          <w:szCs w:val="30"/>
        </w:rPr>
        <w:t xml:space="preserve">                          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</w:rPr>
        <w:t>1</w:t>
      </w:r>
      <w:r w:rsidR="00946497" w:rsidRPr="0005261B">
        <w:rPr>
          <w:rFonts w:ascii="Angsana New" w:hAnsi="Angsana New" w:cs="Angsana New" w:hint="cs"/>
          <w:i/>
          <w:iCs/>
          <w:sz w:val="30"/>
          <w:szCs w:val="30"/>
        </w:rPr>
        <w:t>.53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3922E6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ดอลลาร์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สหรัฐอเมริกา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="00B86FCD"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1DB3" w:rsidRPr="0005261B">
        <w:rPr>
          <w:rFonts w:ascii="Angsana New" w:hAnsi="Angsana New" w:cs="Angsana New" w:hint="cs"/>
          <w:sz w:val="30"/>
          <w:szCs w:val="30"/>
          <w:cs/>
        </w:rPr>
        <w:t>และ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4E1DB3" w:rsidRPr="0005261B">
        <w:rPr>
          <w:rFonts w:ascii="Angsana New" w:hAnsi="Angsana New" w:cs="Angsana New" w:hint="cs"/>
          <w:sz w:val="30"/>
          <w:szCs w:val="30"/>
          <w:cs/>
        </w:rPr>
        <w:t>บริษัทมีวงเงินสินเชื่อที่</w:t>
      </w:r>
      <w:r w:rsidR="00321C0B" w:rsidRPr="0005261B">
        <w:rPr>
          <w:rFonts w:ascii="Angsana New" w:hAnsi="Angsana New" w:cs="Angsana New" w:hint="cs"/>
          <w:sz w:val="30"/>
          <w:szCs w:val="30"/>
          <w:cs/>
        </w:rPr>
        <w:t>ยังมิได้</w:t>
      </w:r>
      <w:r w:rsidR="004E1DB3" w:rsidRPr="0005261B">
        <w:rPr>
          <w:rFonts w:ascii="Angsana New" w:hAnsi="Angsana New" w:cs="Angsana New" w:hint="cs"/>
          <w:sz w:val="30"/>
          <w:szCs w:val="30"/>
          <w:cs/>
        </w:rPr>
        <w:t>เบิกใช้เป็นจำนวนเงิน</w:t>
      </w:r>
      <w:r w:rsidR="003D6E37">
        <w:rPr>
          <w:rFonts w:ascii="Angsana New" w:hAnsi="Angsana New" w:cs="Angsana New"/>
          <w:sz w:val="30"/>
          <w:szCs w:val="30"/>
        </w:rPr>
        <w:t xml:space="preserve"> </w:t>
      </w:r>
      <w:r w:rsidR="003D6E37" w:rsidRPr="003D6E37">
        <w:rPr>
          <w:rFonts w:ascii="Angsana New" w:hAnsi="Angsana New" w:cs="Angsana New"/>
          <w:sz w:val="30"/>
          <w:szCs w:val="30"/>
        </w:rPr>
        <w:t xml:space="preserve">110 </w:t>
      </w:r>
      <w:r w:rsidR="004E1DB3" w:rsidRPr="003D6E3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3D6E37">
        <w:rPr>
          <w:rFonts w:ascii="Angsana New" w:hAnsi="Angsana New" w:cs="Angsana New"/>
          <w:sz w:val="30"/>
          <w:szCs w:val="30"/>
        </w:rPr>
        <w:t xml:space="preserve">                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387584">
        <w:rPr>
          <w:rFonts w:ascii="Angsana New" w:hAnsi="Angsana New" w:cs="Angsana New"/>
          <w:i/>
          <w:iCs/>
          <w:sz w:val="30"/>
          <w:szCs w:val="30"/>
        </w:rPr>
        <w:t>6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</w:rPr>
        <w:t>: 2</w:t>
      </w:r>
      <w:r w:rsidR="00946497" w:rsidRPr="0005261B">
        <w:rPr>
          <w:rFonts w:ascii="Angsana New" w:hAnsi="Angsana New" w:cs="Angsana New" w:hint="cs"/>
          <w:i/>
          <w:iCs/>
          <w:sz w:val="30"/>
          <w:szCs w:val="30"/>
        </w:rPr>
        <w:t>70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1 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3922E6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ดอลลาร์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สหรัฐอเมริกา</w:t>
      </w:r>
      <w:r w:rsidR="00B86FCD" w:rsidRPr="0005261B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="003D6E37">
        <w:rPr>
          <w:rFonts w:ascii="Angsana New" w:hAnsi="Angsana New" w:cs="Angsana New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</w:t>
      </w:r>
      <w:r w:rsidR="003D6E37">
        <w:rPr>
          <w:rFonts w:ascii="Angsana New" w:hAnsi="Angsana New" w:cs="Angsana New"/>
          <w:sz w:val="30"/>
          <w:szCs w:val="30"/>
        </w:rPr>
        <w:t xml:space="preserve">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มีขึ้นในอนาคต และเครื่องจักร และอุปกรณ์บางส่วนของกลุ่มบริษัทและบริษัท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0303AD99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F277B1B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มูลค่าสุทธิทางบัญชีของทรัพย์สินที่ใช้เป็นหลักประกันสินเชื่อดังกล่าว ณ วันที่ </w:t>
      </w:r>
      <w:r w:rsidRPr="0005261B">
        <w:rPr>
          <w:rFonts w:ascii="Angsana New" w:hAnsi="Angsana New" w:cs="Angsana New" w:hint="cs"/>
          <w:sz w:val="30"/>
          <w:szCs w:val="30"/>
        </w:rPr>
        <w:t xml:space="preserve">31 </w:t>
      </w:r>
      <w:r w:rsidRPr="0005261B">
        <w:rPr>
          <w:rFonts w:ascii="Angsana New" w:hAnsi="Angsana New" w:cs="Angsana New" w:hint="cs"/>
          <w:sz w:val="30"/>
          <w:szCs w:val="30"/>
          <w:cs/>
        </w:rPr>
        <w:t>ธันวาคม มีดังนี้</w:t>
      </w:r>
    </w:p>
    <w:p w14:paraId="68AAA15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43"/>
        <w:gridCol w:w="1089"/>
        <w:gridCol w:w="270"/>
        <w:gridCol w:w="1098"/>
        <w:gridCol w:w="252"/>
        <w:gridCol w:w="1062"/>
      </w:tblGrid>
      <w:tr w:rsidR="008B2DBF" w:rsidRPr="0005261B" w14:paraId="63F0560B" w14:textId="77777777" w:rsidTr="005340E7">
        <w:tc>
          <w:tcPr>
            <w:tcW w:w="4140" w:type="dxa"/>
          </w:tcPr>
          <w:p w14:paraId="74FB571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94A310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47C19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01DBAFB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2D570010" w14:textId="77777777" w:rsidTr="005340E7">
        <w:tc>
          <w:tcPr>
            <w:tcW w:w="4140" w:type="dxa"/>
          </w:tcPr>
          <w:p w14:paraId="1621D30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AAA1ED2" w14:textId="6E62A7D9" w:rsidR="008B2DBF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8758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B6D1F40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54C69A" w14:textId="532A3CA4" w:rsidR="008B2DBF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8758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53A815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B6418EC" w14:textId="5A67ED08" w:rsidR="008B2DBF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8758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A1D1A22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98062B1" w14:textId="0D56054C" w:rsidR="008B2DBF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8758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0C84FE53" w14:textId="77777777" w:rsidTr="005340E7">
        <w:tc>
          <w:tcPr>
            <w:tcW w:w="4140" w:type="dxa"/>
          </w:tcPr>
          <w:p w14:paraId="7DAA1E8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14:paraId="0262348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7584" w:rsidRPr="0005261B" w14:paraId="39A8B6FA" w14:textId="77777777" w:rsidTr="005340E7">
        <w:tc>
          <w:tcPr>
            <w:tcW w:w="4140" w:type="dxa"/>
          </w:tcPr>
          <w:p w14:paraId="651D783D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14:paraId="369AB4F0" w14:textId="2CEB3ED3" w:rsidR="00387584" w:rsidRPr="0005261B" w:rsidRDefault="003D6E37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7,755</w:t>
            </w:r>
          </w:p>
        </w:tc>
        <w:tc>
          <w:tcPr>
            <w:tcW w:w="243" w:type="dxa"/>
          </w:tcPr>
          <w:p w14:paraId="681C1E3F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19C14688" w14:textId="2E05039C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7,755</w:t>
            </w:r>
          </w:p>
        </w:tc>
        <w:tc>
          <w:tcPr>
            <w:tcW w:w="270" w:type="dxa"/>
          </w:tcPr>
          <w:p w14:paraId="26BB9B9C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64D7F1A" w14:textId="16C27335" w:rsidR="00387584" w:rsidRPr="0005261B" w:rsidRDefault="003D6E37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252" w:type="dxa"/>
          </w:tcPr>
          <w:p w14:paraId="6611AA3C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EBCBCED" w14:textId="3FDF6764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2,580</w:t>
            </w:r>
          </w:p>
        </w:tc>
      </w:tr>
      <w:tr w:rsidR="00387584" w:rsidRPr="0005261B" w14:paraId="0B14C997" w14:textId="77777777" w:rsidTr="005340E7">
        <w:tc>
          <w:tcPr>
            <w:tcW w:w="4140" w:type="dxa"/>
          </w:tcPr>
          <w:p w14:paraId="1880575C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14:paraId="0EA4234A" w14:textId="3EEBA09B" w:rsidR="00387584" w:rsidRPr="0005261B" w:rsidRDefault="003D6E37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60,983</w:t>
            </w:r>
          </w:p>
        </w:tc>
        <w:tc>
          <w:tcPr>
            <w:tcW w:w="243" w:type="dxa"/>
          </w:tcPr>
          <w:p w14:paraId="49EA9092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6B8FDD7" w14:textId="6620B8E5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63,345</w:t>
            </w:r>
          </w:p>
        </w:tc>
        <w:tc>
          <w:tcPr>
            <w:tcW w:w="270" w:type="dxa"/>
          </w:tcPr>
          <w:p w14:paraId="41EF01EA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293B90" w14:textId="3F67B42D" w:rsidR="00387584" w:rsidRPr="0005261B" w:rsidRDefault="003D6E37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65,557</w:t>
            </w:r>
          </w:p>
        </w:tc>
        <w:tc>
          <w:tcPr>
            <w:tcW w:w="252" w:type="dxa"/>
          </w:tcPr>
          <w:p w14:paraId="0DDEB6B7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414552F" w14:textId="021C7AAE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67,979</w:t>
            </w:r>
          </w:p>
        </w:tc>
      </w:tr>
      <w:tr w:rsidR="00387584" w:rsidRPr="0005261B" w14:paraId="48EA398E" w14:textId="77777777" w:rsidTr="005340E7">
        <w:tc>
          <w:tcPr>
            <w:tcW w:w="4140" w:type="dxa"/>
          </w:tcPr>
          <w:p w14:paraId="37864D58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</w:tcPr>
          <w:p w14:paraId="3651F83E" w14:textId="501B1FBE" w:rsidR="00387584" w:rsidRPr="0005261B" w:rsidRDefault="003D6E37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37,607</w:t>
            </w:r>
          </w:p>
        </w:tc>
        <w:tc>
          <w:tcPr>
            <w:tcW w:w="243" w:type="dxa"/>
          </w:tcPr>
          <w:p w14:paraId="01AD431C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6EF441D1" w14:textId="200D5293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35,245</w:t>
            </w:r>
          </w:p>
        </w:tc>
        <w:tc>
          <w:tcPr>
            <w:tcW w:w="270" w:type="dxa"/>
          </w:tcPr>
          <w:p w14:paraId="2B8DD50F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B335AAA" w14:textId="187D3E00" w:rsidR="00387584" w:rsidRPr="0005261B" w:rsidRDefault="003D6E37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33,033</w:t>
            </w:r>
          </w:p>
        </w:tc>
        <w:tc>
          <w:tcPr>
            <w:tcW w:w="252" w:type="dxa"/>
          </w:tcPr>
          <w:p w14:paraId="7C2A3120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ABA51D" w14:textId="6D84EFD1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30,611</w:t>
            </w:r>
          </w:p>
        </w:tc>
      </w:tr>
      <w:tr w:rsidR="00387584" w:rsidRPr="0005261B" w14:paraId="25A0CC64" w14:textId="77777777" w:rsidTr="005340E7">
        <w:tc>
          <w:tcPr>
            <w:tcW w:w="4140" w:type="dxa"/>
          </w:tcPr>
          <w:p w14:paraId="5CAEC557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7D582C2" w14:textId="4E3638D7" w:rsidR="00387584" w:rsidRPr="0005261B" w:rsidRDefault="003D6E37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43" w:type="dxa"/>
          </w:tcPr>
          <w:p w14:paraId="15061263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4FC2580" w14:textId="4FBA5721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106,345</w:t>
            </w:r>
          </w:p>
        </w:tc>
        <w:tc>
          <w:tcPr>
            <w:tcW w:w="270" w:type="dxa"/>
          </w:tcPr>
          <w:p w14:paraId="7837688D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0B2ED40" w14:textId="18930BBE" w:rsidR="00387584" w:rsidRPr="0005261B" w:rsidRDefault="003D6E37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101,170</w:t>
            </w:r>
          </w:p>
        </w:tc>
        <w:tc>
          <w:tcPr>
            <w:tcW w:w="252" w:type="dxa"/>
          </w:tcPr>
          <w:p w14:paraId="6B4465D2" w14:textId="77777777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A03249F" w14:textId="7FB1A599" w:rsidR="00387584" w:rsidRPr="0005261B" w:rsidRDefault="00387584" w:rsidP="0038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101,170</w:t>
            </w:r>
          </w:p>
        </w:tc>
      </w:tr>
    </w:tbl>
    <w:p w14:paraId="24CDEFF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7CD10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  <w:r w:rsidRPr="0005261B">
        <w:rPr>
          <w:rFonts w:ascii="Angsana New" w:hAnsi="Angsana New" w:cs="Angsana New" w:hint="cs"/>
          <w:b/>
          <w:bCs/>
          <w:sz w:val="28"/>
          <w:szCs w:val="28"/>
        </w:rPr>
        <w:br w:type="page"/>
      </w:r>
    </w:p>
    <w:p w14:paraId="4E6C70CE" w14:textId="28604674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</w:t>
      </w:r>
      <w:r w:rsidR="00B72208" w:rsidRPr="0005261B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Pr="0005261B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31307890" w14:textId="77777777" w:rsidR="008B2DBF" w:rsidRPr="0005261B" w:rsidRDefault="008B2DBF" w:rsidP="000526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2"/>
        <w:gridCol w:w="1079"/>
        <w:gridCol w:w="239"/>
        <w:gridCol w:w="1116"/>
        <w:gridCol w:w="254"/>
        <w:gridCol w:w="1095"/>
        <w:gridCol w:w="255"/>
        <w:gridCol w:w="1062"/>
      </w:tblGrid>
      <w:tr w:rsidR="008B2DBF" w:rsidRPr="0005261B" w14:paraId="7B515154" w14:textId="77777777" w:rsidTr="005340E7">
        <w:tc>
          <w:tcPr>
            <w:tcW w:w="2244" w:type="pct"/>
            <w:shd w:val="clear" w:color="auto" w:fill="auto"/>
          </w:tcPr>
          <w:p w14:paraId="2B8DEB1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14:paraId="7E81268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7" w:type="pct"/>
            <w:shd w:val="clear" w:color="auto" w:fill="auto"/>
          </w:tcPr>
          <w:p w14:paraId="3BAFD9F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6449B92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E7D4A" w:rsidRPr="0005261B" w14:paraId="17D92457" w14:textId="77777777" w:rsidTr="005340E7">
        <w:tc>
          <w:tcPr>
            <w:tcW w:w="2244" w:type="pct"/>
          </w:tcPr>
          <w:p w14:paraId="79A9F1E2" w14:textId="27AE8AE1" w:rsidR="00DE7D4A" w:rsidRPr="0005261B" w:rsidRDefault="00EB1A5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A55B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A55B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31</w:t>
            </w:r>
            <w:r w:rsidRPr="000526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</w:tcPr>
          <w:p w14:paraId="07B15A60" w14:textId="4F5467C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39E4BE50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765C7B3" w14:textId="402573A3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36AAE031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677A30" w14:textId="512FB839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20C75ABB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F082DD" w14:textId="5F791F41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E7D4A" w:rsidRPr="0005261B" w14:paraId="6E1A90EA" w14:textId="77777777" w:rsidTr="005340E7">
        <w:tc>
          <w:tcPr>
            <w:tcW w:w="2244" w:type="pct"/>
          </w:tcPr>
          <w:p w14:paraId="0053DF19" w14:textId="77777777" w:rsidR="00DE7D4A" w:rsidRPr="0005261B" w:rsidRDefault="00DE7D4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56" w:type="pct"/>
            <w:gridSpan w:val="7"/>
          </w:tcPr>
          <w:p w14:paraId="2CA26C1E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7D4A" w:rsidRPr="0005261B" w14:paraId="1A80E0B7" w14:textId="77777777" w:rsidTr="005340E7">
        <w:tc>
          <w:tcPr>
            <w:tcW w:w="2244" w:type="pct"/>
          </w:tcPr>
          <w:p w14:paraId="0C365D51" w14:textId="77777777" w:rsidR="00DE7D4A" w:rsidRPr="0005261B" w:rsidRDefault="00DE7D4A" w:rsidP="0005261B">
            <w:pPr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</w:tcPr>
          <w:p w14:paraId="1CA6AD17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14B1BD4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79777100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636F6CC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5A6DC3B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5D5BA178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F4E50DD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17784" w:rsidRPr="0005261B" w14:paraId="1FB9E9FB" w14:textId="77777777" w:rsidTr="005340E7">
        <w:tc>
          <w:tcPr>
            <w:tcW w:w="2244" w:type="pct"/>
          </w:tcPr>
          <w:p w14:paraId="5D398952" w14:textId="77777777" w:rsidR="00E17784" w:rsidRPr="0005261B" w:rsidRDefault="00E17784" w:rsidP="0005261B">
            <w:pPr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0355FB84" w14:textId="7A897F33" w:rsidR="00E17784" w:rsidRPr="0005261B" w:rsidRDefault="00E55354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129" w:type="pct"/>
          </w:tcPr>
          <w:p w14:paraId="149E9993" w14:textId="77777777" w:rsidR="00E17784" w:rsidRPr="0005261B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23764CBC" w14:textId="3B6151CF" w:rsidR="00E17784" w:rsidRPr="0005261B" w:rsidRDefault="00A974D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22,412</w:t>
            </w:r>
          </w:p>
        </w:tc>
        <w:tc>
          <w:tcPr>
            <w:tcW w:w="137" w:type="pct"/>
          </w:tcPr>
          <w:p w14:paraId="0C6A81D8" w14:textId="77777777" w:rsidR="00E17784" w:rsidRPr="0005261B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6D040220" w14:textId="38EB24EC" w:rsidR="00E17784" w:rsidRPr="0005261B" w:rsidRDefault="00E55354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138" w:type="pct"/>
          </w:tcPr>
          <w:p w14:paraId="4DD26A7A" w14:textId="77777777" w:rsidR="00E17784" w:rsidRPr="0005261B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C4BB70B" w14:textId="7696B316" w:rsidR="00E17784" w:rsidRPr="0005261B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18,712</w:t>
            </w:r>
          </w:p>
        </w:tc>
      </w:tr>
    </w:tbl>
    <w:p w14:paraId="3A51F28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</w:rPr>
      </w:pPr>
    </w:p>
    <w:p w14:paraId="74D16B7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115D429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</w:rPr>
      </w:pPr>
    </w:p>
    <w:p w14:paraId="5D78E77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05261B">
        <w:rPr>
          <w:rFonts w:ascii="Angsana New" w:hAnsi="Angsana New" w:cs="Angsana New" w:hint="cs"/>
          <w:sz w:val="30"/>
          <w:szCs w:val="30"/>
        </w:rPr>
        <w:t xml:space="preserve">2541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0254670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61" w:type="dxa"/>
        <w:tblInd w:w="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3"/>
        <w:gridCol w:w="1099"/>
        <w:gridCol w:w="251"/>
        <w:gridCol w:w="1122"/>
        <w:gridCol w:w="264"/>
        <w:gridCol w:w="1080"/>
        <w:gridCol w:w="300"/>
        <w:gridCol w:w="1062"/>
      </w:tblGrid>
      <w:tr w:rsidR="008B2DBF" w:rsidRPr="0005261B" w14:paraId="143C0959" w14:textId="77777777" w:rsidTr="00535E04">
        <w:tc>
          <w:tcPr>
            <w:tcW w:w="4083" w:type="dxa"/>
            <w:vMerge w:val="restart"/>
            <w:tcBorders>
              <w:top w:val="nil"/>
            </w:tcBorders>
          </w:tcPr>
          <w:p w14:paraId="7B01EE47" w14:textId="77777777" w:rsidR="008B2DBF" w:rsidRPr="0016624D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41F1F78" w14:textId="77777777" w:rsidR="008B2DBF" w:rsidRPr="0016624D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472" w:type="dxa"/>
            <w:gridSpan w:val="3"/>
            <w:tcBorders>
              <w:top w:val="nil"/>
            </w:tcBorders>
          </w:tcPr>
          <w:p w14:paraId="09070AF3" w14:textId="77777777" w:rsidR="008B2DBF" w:rsidRPr="0016624D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nil"/>
            </w:tcBorders>
          </w:tcPr>
          <w:p w14:paraId="6E3BC346" w14:textId="77777777" w:rsidR="008B2DBF" w:rsidRPr="0016624D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2" w:type="dxa"/>
            <w:gridSpan w:val="3"/>
            <w:tcBorders>
              <w:top w:val="nil"/>
            </w:tcBorders>
          </w:tcPr>
          <w:p w14:paraId="05BF3AB6" w14:textId="77777777" w:rsidR="008B2DBF" w:rsidRPr="0016624D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12B91F01" w14:textId="77777777" w:rsidTr="00535E04">
        <w:tc>
          <w:tcPr>
            <w:tcW w:w="4083" w:type="dxa"/>
            <w:vMerge/>
          </w:tcPr>
          <w:p w14:paraId="5E3F5BC5" w14:textId="77777777" w:rsidR="008B2DBF" w:rsidRPr="0016624D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3FB0767F" w14:textId="669FCBF5" w:rsidR="008B2DBF" w:rsidRPr="0016624D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74DB" w:rsidRPr="0016624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1" w:type="dxa"/>
          </w:tcPr>
          <w:p w14:paraId="6FBECF7C" w14:textId="77777777" w:rsidR="008B2DBF" w:rsidRPr="0016624D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62AB0BA" w14:textId="59653D52" w:rsidR="008B2DBF" w:rsidRPr="0016624D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74DB" w:rsidRPr="0016624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2ECA799B" w14:textId="77777777" w:rsidR="008B2DBF" w:rsidRPr="0016624D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80554" w14:textId="20E1A3F2" w:rsidR="008B2DBF" w:rsidRPr="0016624D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74DB" w:rsidRPr="0016624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00" w:type="dxa"/>
          </w:tcPr>
          <w:p w14:paraId="50E12F12" w14:textId="77777777" w:rsidR="008B2DBF" w:rsidRPr="0016624D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9D7B149" w14:textId="46F242C3" w:rsidR="008B2DBF" w:rsidRPr="0016624D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74DB" w:rsidRPr="0016624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B2DBF" w:rsidRPr="0005261B" w14:paraId="2F468515" w14:textId="77777777" w:rsidTr="00535E04">
        <w:tc>
          <w:tcPr>
            <w:tcW w:w="4083" w:type="dxa"/>
          </w:tcPr>
          <w:p w14:paraId="62E728E7" w14:textId="77777777" w:rsidR="008B2DBF" w:rsidRPr="0016624D" w:rsidRDefault="008B2DBF" w:rsidP="000526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8" w:type="dxa"/>
            <w:gridSpan w:val="7"/>
          </w:tcPr>
          <w:p w14:paraId="591900F4" w14:textId="77777777" w:rsidR="008B2DBF" w:rsidRPr="0016624D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624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74DB" w:rsidRPr="0005261B" w14:paraId="1F0EE7A8" w14:textId="77777777" w:rsidTr="005340E7">
        <w:tc>
          <w:tcPr>
            <w:tcW w:w="4083" w:type="dxa"/>
          </w:tcPr>
          <w:p w14:paraId="3F6C3472" w14:textId="77777777" w:rsidR="00A974DB" w:rsidRPr="0016624D" w:rsidRDefault="00A974DB" w:rsidP="00A974DB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624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9" w:type="dxa"/>
            <w:vAlign w:val="bottom"/>
          </w:tcPr>
          <w:p w14:paraId="3524CDA2" w14:textId="56F2E2CA" w:rsidR="00A974DB" w:rsidRPr="0016624D" w:rsidRDefault="00C85AD8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22,412</w:t>
            </w:r>
          </w:p>
        </w:tc>
        <w:tc>
          <w:tcPr>
            <w:tcW w:w="251" w:type="dxa"/>
          </w:tcPr>
          <w:p w14:paraId="5FF19FFC" w14:textId="77777777" w:rsidR="00A974DB" w:rsidRPr="0016624D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393621C" w14:textId="4AEDF199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22,123</w:t>
            </w:r>
          </w:p>
        </w:tc>
        <w:tc>
          <w:tcPr>
            <w:tcW w:w="264" w:type="dxa"/>
          </w:tcPr>
          <w:p w14:paraId="5827A4A9" w14:textId="77777777" w:rsidR="00A974DB" w:rsidRPr="0016624D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E4D518" w14:textId="6C31528F" w:rsidR="00A974DB" w:rsidRPr="0016624D" w:rsidRDefault="00C85AD8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18,712</w:t>
            </w:r>
          </w:p>
        </w:tc>
        <w:tc>
          <w:tcPr>
            <w:tcW w:w="300" w:type="dxa"/>
          </w:tcPr>
          <w:p w14:paraId="7CCFAA32" w14:textId="77777777" w:rsidR="00A974DB" w:rsidRPr="0016624D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C12E02" w14:textId="6BB5A494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18,828</w:t>
            </w:r>
          </w:p>
        </w:tc>
      </w:tr>
      <w:tr w:rsidR="00A974DB" w:rsidRPr="0005261B" w14:paraId="166355D7" w14:textId="77777777" w:rsidTr="005340E7">
        <w:tc>
          <w:tcPr>
            <w:tcW w:w="4083" w:type="dxa"/>
          </w:tcPr>
          <w:p w14:paraId="19D9E536" w14:textId="77777777" w:rsidR="00A974DB" w:rsidRPr="0016624D" w:rsidRDefault="00A974DB" w:rsidP="00A974DB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99" w:type="dxa"/>
            <w:vAlign w:val="bottom"/>
          </w:tcPr>
          <w:p w14:paraId="573AFF8A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0D6A3072" w14:textId="77777777" w:rsidR="00A974DB" w:rsidRPr="0016624D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3DD13AB0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1EC55166" w14:textId="77777777" w:rsidR="00A974DB" w:rsidRPr="0016624D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07945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" w:type="dxa"/>
          </w:tcPr>
          <w:p w14:paraId="62C8FCEB" w14:textId="77777777" w:rsidR="00A974DB" w:rsidRPr="0016624D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39BADB2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74DB" w:rsidRPr="0005261B" w14:paraId="3CCED670" w14:textId="77777777" w:rsidTr="00535E04">
        <w:tc>
          <w:tcPr>
            <w:tcW w:w="4083" w:type="dxa"/>
          </w:tcPr>
          <w:p w14:paraId="7BE0DA37" w14:textId="77777777" w:rsidR="00A974DB" w:rsidRPr="0016624D" w:rsidRDefault="00A974DB" w:rsidP="00A974DB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99" w:type="dxa"/>
            <w:tcBorders>
              <w:bottom w:val="nil"/>
            </w:tcBorders>
          </w:tcPr>
          <w:p w14:paraId="7C206A43" w14:textId="5552E400" w:rsidR="00A974DB" w:rsidRPr="0016624D" w:rsidRDefault="00C85AD8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3,622</w:t>
            </w:r>
          </w:p>
        </w:tc>
        <w:tc>
          <w:tcPr>
            <w:tcW w:w="251" w:type="dxa"/>
          </w:tcPr>
          <w:p w14:paraId="029976F8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nil"/>
            </w:tcBorders>
          </w:tcPr>
          <w:p w14:paraId="5475A77D" w14:textId="13577C93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2,263</w:t>
            </w:r>
          </w:p>
        </w:tc>
        <w:tc>
          <w:tcPr>
            <w:tcW w:w="264" w:type="dxa"/>
          </w:tcPr>
          <w:p w14:paraId="40A7445F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BF6D8CF" w14:textId="62D69674" w:rsidR="00A974DB" w:rsidRPr="0016624D" w:rsidRDefault="00C85AD8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2,973</w:t>
            </w:r>
          </w:p>
        </w:tc>
        <w:tc>
          <w:tcPr>
            <w:tcW w:w="300" w:type="dxa"/>
          </w:tcPr>
          <w:p w14:paraId="77E87767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2C39B483" w14:textId="343CDCBD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1,664</w:t>
            </w:r>
          </w:p>
        </w:tc>
      </w:tr>
      <w:tr w:rsidR="00A974DB" w:rsidRPr="0005261B" w14:paraId="7D434E3A" w14:textId="77777777" w:rsidTr="00535E04">
        <w:tc>
          <w:tcPr>
            <w:tcW w:w="4083" w:type="dxa"/>
          </w:tcPr>
          <w:p w14:paraId="66056026" w14:textId="77777777" w:rsidR="00A974DB" w:rsidRPr="0016624D" w:rsidRDefault="00A974DB" w:rsidP="00A974DB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77468D5C" w14:textId="7FB1D3AD" w:rsidR="00A974DB" w:rsidRPr="0016624D" w:rsidRDefault="00C85AD8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51" w:type="dxa"/>
            <w:tcBorders>
              <w:bottom w:val="nil"/>
            </w:tcBorders>
          </w:tcPr>
          <w:p w14:paraId="68A9F06A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5A790539" w14:textId="6C5BEC9A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64" w:type="dxa"/>
            <w:tcBorders>
              <w:bottom w:val="nil"/>
            </w:tcBorders>
          </w:tcPr>
          <w:p w14:paraId="6FCA3911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BFC2774" w14:textId="55EAE36B" w:rsidR="00A974DB" w:rsidRPr="0016624D" w:rsidRDefault="00C85AD8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300" w:type="dxa"/>
            <w:tcBorders>
              <w:bottom w:val="nil"/>
            </w:tcBorders>
          </w:tcPr>
          <w:p w14:paraId="538264BB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4C5F40BC" w14:textId="2C6FD10F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E17784" w:rsidRPr="0005261B" w14:paraId="6936F8F4" w14:textId="77777777" w:rsidTr="00535E04">
        <w:trPr>
          <w:trHeight w:val="50"/>
        </w:trPr>
        <w:tc>
          <w:tcPr>
            <w:tcW w:w="4083" w:type="dxa"/>
          </w:tcPr>
          <w:p w14:paraId="1A1CF06C" w14:textId="77777777" w:rsidR="00E17784" w:rsidRPr="0016624D" w:rsidRDefault="00E17784" w:rsidP="0005261B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634021B2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2E5987ED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3BC055E8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CAC71B5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931115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4B0334C9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550CDAE9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7784" w:rsidRPr="0005261B" w14:paraId="56212B38" w14:textId="77777777" w:rsidTr="00535E04">
        <w:tc>
          <w:tcPr>
            <w:tcW w:w="4083" w:type="dxa"/>
          </w:tcPr>
          <w:p w14:paraId="7CF9A073" w14:textId="77777777" w:rsidR="00E17784" w:rsidRPr="0016624D" w:rsidRDefault="00E17784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0F8D46A1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39DB42DD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2BA0F0DA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844A97F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273FDB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45C9A2C7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63768D8C" w14:textId="77777777" w:rsidR="00E17784" w:rsidRPr="0016624D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74DB" w:rsidRPr="0005261B" w14:paraId="449E0064" w14:textId="77777777" w:rsidTr="005340E7">
        <w:tc>
          <w:tcPr>
            <w:tcW w:w="4083" w:type="dxa"/>
          </w:tcPr>
          <w:p w14:paraId="5183EABE" w14:textId="77777777" w:rsidR="00A974DB" w:rsidRPr="0016624D" w:rsidRDefault="00A974DB" w:rsidP="0016624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left" w:pos="524"/>
              </w:tabs>
              <w:ind w:left="344" w:right="-13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1662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CD16E56" w14:textId="3FE17F76" w:rsidR="00A974DB" w:rsidRPr="0016624D" w:rsidRDefault="00C6725A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1982C7FD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bottom"/>
          </w:tcPr>
          <w:p w14:paraId="493EFA38" w14:textId="787006B6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01210DC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1D8B96" w14:textId="543CC710" w:rsidR="00A974DB" w:rsidRPr="0016624D" w:rsidRDefault="00C6725A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2880ADCB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6B981657" w14:textId="195E4B32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74DB" w:rsidRPr="0005261B" w14:paraId="636E096C" w14:textId="77777777" w:rsidTr="005340E7">
        <w:tc>
          <w:tcPr>
            <w:tcW w:w="4083" w:type="dxa"/>
          </w:tcPr>
          <w:p w14:paraId="7C81CEAC" w14:textId="77777777" w:rsidR="00A974DB" w:rsidRPr="0016624D" w:rsidRDefault="00A974DB" w:rsidP="0016624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left" w:pos="524"/>
              </w:tabs>
              <w:ind w:left="344" w:right="-13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1662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1AE28E3A" w14:textId="7C12C08C" w:rsidR="00A974DB" w:rsidRPr="0016624D" w:rsidRDefault="00C6725A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(2,023)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007716B9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bottom"/>
          </w:tcPr>
          <w:p w14:paraId="73AF6DE7" w14:textId="3324ECA8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C1827B0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5B75831" w14:textId="302278CF" w:rsidR="00A974DB" w:rsidRPr="0016624D" w:rsidRDefault="00C6725A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(2,023)</w:t>
            </w: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55BF0DB1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1D7D1A7E" w14:textId="728FE28D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74DB" w:rsidRPr="0005261B" w14:paraId="1ECEE896" w14:textId="77777777" w:rsidTr="0016624D">
        <w:trPr>
          <w:trHeight w:val="56"/>
        </w:trPr>
        <w:tc>
          <w:tcPr>
            <w:tcW w:w="4083" w:type="dxa"/>
          </w:tcPr>
          <w:p w14:paraId="0F6C502D" w14:textId="77777777" w:rsidR="00A974DB" w:rsidRPr="0016624D" w:rsidRDefault="00A974DB" w:rsidP="0016624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left" w:pos="524"/>
              </w:tabs>
              <w:ind w:left="344" w:right="-13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94C7CF4" w14:textId="573D5834" w:rsidR="00A974DB" w:rsidRPr="0016624D" w:rsidRDefault="00C6725A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166275BC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bottom"/>
          </w:tcPr>
          <w:p w14:paraId="5A4B5FA6" w14:textId="182A9892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8A13F8B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0F81F9" w14:textId="607D281B" w:rsidR="00A974DB" w:rsidRPr="0016624D" w:rsidRDefault="00C6725A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56FA1C6D" w14:textId="77777777" w:rsidR="00A974DB" w:rsidRPr="0016624D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54215BE3" w14:textId="51895E5D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74DB" w:rsidRPr="00872254" w14:paraId="20736E17" w14:textId="77777777" w:rsidTr="005340E7">
        <w:tc>
          <w:tcPr>
            <w:tcW w:w="4083" w:type="dxa"/>
            <w:tcBorders>
              <w:top w:val="nil"/>
            </w:tcBorders>
          </w:tcPr>
          <w:p w14:paraId="02BD8329" w14:textId="77777777" w:rsidR="00A974DB" w:rsidRPr="0016624D" w:rsidRDefault="00A974DB" w:rsidP="00A974D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99" w:type="dxa"/>
            <w:tcBorders>
              <w:top w:val="nil"/>
              <w:bottom w:val="single" w:sz="4" w:space="0" w:color="auto"/>
            </w:tcBorders>
            <w:vAlign w:val="bottom"/>
          </w:tcPr>
          <w:p w14:paraId="3B5D6601" w14:textId="60279F70" w:rsidR="00A974DB" w:rsidRPr="0016624D" w:rsidRDefault="00347F8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(1,555)</w:t>
            </w:r>
          </w:p>
        </w:tc>
        <w:tc>
          <w:tcPr>
            <w:tcW w:w="251" w:type="dxa"/>
            <w:tcBorders>
              <w:top w:val="nil"/>
            </w:tcBorders>
          </w:tcPr>
          <w:p w14:paraId="091F115B" w14:textId="77777777" w:rsidR="00A974DB" w:rsidRPr="0016624D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vAlign w:val="bottom"/>
          </w:tcPr>
          <w:p w14:paraId="07E98423" w14:textId="6D152CD4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(2,407)</w:t>
            </w:r>
          </w:p>
        </w:tc>
        <w:tc>
          <w:tcPr>
            <w:tcW w:w="264" w:type="dxa"/>
            <w:tcBorders>
              <w:top w:val="nil"/>
            </w:tcBorders>
          </w:tcPr>
          <w:p w14:paraId="247EEF69" w14:textId="77777777" w:rsidR="00A974DB" w:rsidRPr="0016624D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4B34791" w14:textId="5696793D" w:rsidR="00A974DB" w:rsidRPr="0016624D" w:rsidRDefault="00347F8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(1,495)</w:t>
            </w:r>
          </w:p>
        </w:tc>
        <w:tc>
          <w:tcPr>
            <w:tcW w:w="300" w:type="dxa"/>
            <w:tcBorders>
              <w:top w:val="nil"/>
            </w:tcBorders>
          </w:tcPr>
          <w:p w14:paraId="5CCD56E6" w14:textId="77777777" w:rsidR="00A974DB" w:rsidRPr="0016624D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14:paraId="4C8B8B7F" w14:textId="7DFC8A0B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(2,127)</w:t>
            </w:r>
          </w:p>
        </w:tc>
      </w:tr>
      <w:tr w:rsidR="00A974DB" w:rsidRPr="00872254" w14:paraId="1B87E618" w14:textId="77777777" w:rsidTr="005340E7">
        <w:tc>
          <w:tcPr>
            <w:tcW w:w="4083" w:type="dxa"/>
          </w:tcPr>
          <w:p w14:paraId="075331DD" w14:textId="77777777" w:rsidR="00A974DB" w:rsidRPr="0016624D" w:rsidRDefault="00A974DB" w:rsidP="00A974DB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6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62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CA608" w14:textId="72452149" w:rsidR="00A974DB" w:rsidRPr="0016624D" w:rsidRDefault="00193B5D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25,014</w:t>
            </w:r>
          </w:p>
        </w:tc>
        <w:tc>
          <w:tcPr>
            <w:tcW w:w="251" w:type="dxa"/>
            <w:tcBorders>
              <w:bottom w:val="nil"/>
            </w:tcBorders>
          </w:tcPr>
          <w:p w14:paraId="036A43F9" w14:textId="77777777" w:rsidR="00A974DB" w:rsidRPr="0016624D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E4A60" w14:textId="38E0A80B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22,412</w:t>
            </w:r>
          </w:p>
        </w:tc>
        <w:tc>
          <w:tcPr>
            <w:tcW w:w="264" w:type="dxa"/>
            <w:tcBorders>
              <w:bottom w:val="nil"/>
            </w:tcBorders>
          </w:tcPr>
          <w:p w14:paraId="05381115" w14:textId="77777777" w:rsidR="00A974DB" w:rsidRPr="0016624D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3FBB0" w14:textId="33B18E60" w:rsidR="00A974DB" w:rsidRPr="0016624D" w:rsidRDefault="00193B5D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20,625</w:t>
            </w:r>
          </w:p>
        </w:tc>
        <w:tc>
          <w:tcPr>
            <w:tcW w:w="300" w:type="dxa"/>
            <w:tcBorders>
              <w:bottom w:val="nil"/>
            </w:tcBorders>
          </w:tcPr>
          <w:p w14:paraId="750B7D74" w14:textId="77777777" w:rsidR="00A974DB" w:rsidRPr="0016624D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8C845" w14:textId="7120A83B" w:rsidR="00A974DB" w:rsidRPr="0016624D" w:rsidRDefault="00A974DB" w:rsidP="00872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18,712</w:t>
            </w:r>
          </w:p>
        </w:tc>
      </w:tr>
      <w:tr w:rsidR="00E17784" w:rsidRPr="0005261B" w14:paraId="1DF548DF" w14:textId="77777777" w:rsidTr="00535E04">
        <w:tc>
          <w:tcPr>
            <w:tcW w:w="4083" w:type="dxa"/>
          </w:tcPr>
          <w:p w14:paraId="4792F731" w14:textId="77777777" w:rsidR="00E17784" w:rsidRPr="0005261B" w:rsidRDefault="00E17784" w:rsidP="0005261B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nil"/>
            </w:tcBorders>
          </w:tcPr>
          <w:p w14:paraId="6C21EFC9" w14:textId="77777777" w:rsidR="00E17784" w:rsidRPr="0005261B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6CF8DBD1" w14:textId="77777777" w:rsidR="00E17784" w:rsidRPr="0005261B" w:rsidRDefault="00E1778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double" w:sz="4" w:space="0" w:color="auto"/>
              <w:bottom w:val="nil"/>
            </w:tcBorders>
          </w:tcPr>
          <w:p w14:paraId="2215CD0D" w14:textId="77777777" w:rsidR="00E17784" w:rsidRPr="0005261B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9682365" w14:textId="77777777" w:rsidR="00E17784" w:rsidRPr="0005261B" w:rsidRDefault="00E1778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B22B1F4" w14:textId="77777777" w:rsidR="00E17784" w:rsidRPr="0005261B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2D11DCCC" w14:textId="77777777" w:rsidR="00E17784" w:rsidRPr="0005261B" w:rsidRDefault="00E17784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nil"/>
            </w:tcBorders>
            <w:vAlign w:val="bottom"/>
          </w:tcPr>
          <w:p w14:paraId="21503B07" w14:textId="77777777" w:rsidR="00E17784" w:rsidRPr="0005261B" w:rsidRDefault="00E17784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65F957DE" w14:textId="77777777" w:rsidR="008B2DBF" w:rsidRPr="0005261B" w:rsidRDefault="008B2DBF" w:rsidP="0005261B">
      <w:pPr>
        <w:rPr>
          <w:rFonts w:ascii="Angsana New" w:hAnsi="Angsana New" w:cs="Angsana New"/>
        </w:rPr>
      </w:pPr>
      <w:r w:rsidRPr="0005261B">
        <w:rPr>
          <w:rFonts w:ascii="Angsana New" w:hAnsi="Angsana New" w:cs="Angsana New" w:hint="cs"/>
        </w:rPr>
        <w:br w:type="page"/>
      </w:r>
    </w:p>
    <w:tbl>
      <w:tblPr>
        <w:tblW w:w="9269" w:type="dxa"/>
        <w:tblInd w:w="450" w:type="dxa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70"/>
        <w:gridCol w:w="929"/>
        <w:gridCol w:w="273"/>
        <w:gridCol w:w="1047"/>
      </w:tblGrid>
      <w:tr w:rsidR="008B2DBF" w:rsidRPr="0005261B" w14:paraId="702F9E6F" w14:textId="77777777" w:rsidTr="004B7C7C">
        <w:tc>
          <w:tcPr>
            <w:tcW w:w="4320" w:type="dxa"/>
            <w:vMerge w:val="restart"/>
            <w:shd w:val="clear" w:color="auto" w:fill="auto"/>
          </w:tcPr>
          <w:p w14:paraId="29ACDD1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  <w:p w14:paraId="67AA24A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54CF31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7416535A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shd w:val="clear" w:color="auto" w:fill="auto"/>
          </w:tcPr>
          <w:p w14:paraId="1788A50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E7D4A" w:rsidRPr="0005261B" w14:paraId="65BEA39A" w14:textId="77777777" w:rsidTr="004B7C7C">
        <w:tc>
          <w:tcPr>
            <w:tcW w:w="4320" w:type="dxa"/>
            <w:vMerge/>
          </w:tcPr>
          <w:p w14:paraId="6DDDFE8F" w14:textId="77777777" w:rsidR="00DE7D4A" w:rsidRPr="0005261B" w:rsidRDefault="00DE7D4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BA610" w14:textId="6B5C92FC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A9EA63B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5BE6FE" w14:textId="1297138E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B99C01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16A2A46A" w14:textId="53FA4732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788A2602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6E12112" w14:textId="24A19838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E7D4A" w:rsidRPr="0005261B" w14:paraId="77825976" w14:textId="77777777" w:rsidTr="005340E7">
        <w:tc>
          <w:tcPr>
            <w:tcW w:w="4320" w:type="dxa"/>
          </w:tcPr>
          <w:p w14:paraId="5D9732A5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49" w:type="dxa"/>
            <w:gridSpan w:val="7"/>
          </w:tcPr>
          <w:p w14:paraId="0C7ECCC5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974DB" w:rsidRPr="0005261B" w14:paraId="6023A851" w14:textId="77777777" w:rsidTr="004B7C7C">
        <w:tc>
          <w:tcPr>
            <w:tcW w:w="4320" w:type="dxa"/>
          </w:tcPr>
          <w:p w14:paraId="5EAEF109" w14:textId="77777777" w:rsidR="00A974DB" w:rsidRPr="0005261B" w:rsidRDefault="00A974DB" w:rsidP="00A974D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</w:tcPr>
          <w:p w14:paraId="7861D922" w14:textId="14712A24" w:rsidR="00A974DB" w:rsidRPr="0005261B" w:rsidRDefault="00193B5D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2.</w:t>
            </w: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- 2.73</w:t>
            </w:r>
          </w:p>
        </w:tc>
        <w:tc>
          <w:tcPr>
            <w:tcW w:w="236" w:type="dxa"/>
            <w:shd w:val="clear" w:color="auto" w:fill="auto"/>
          </w:tcPr>
          <w:p w14:paraId="5CD3D8A6" w14:textId="77777777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2B3657" w14:textId="08336863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2.59 - 2.73</w:t>
            </w:r>
          </w:p>
        </w:tc>
        <w:tc>
          <w:tcPr>
            <w:tcW w:w="270" w:type="dxa"/>
          </w:tcPr>
          <w:p w14:paraId="02D07FE0" w14:textId="77777777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9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13C666CE" w14:textId="7A8E9788" w:rsidR="00A974DB" w:rsidRPr="0005261B" w:rsidRDefault="00193B5D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B5D">
              <w:rPr>
                <w:rFonts w:ascii="Angsana New" w:hAnsi="Angsana New" w:cs="Angsana New"/>
                <w:sz w:val="30"/>
                <w:szCs w:val="30"/>
              </w:rPr>
              <w:t>2.46</w:t>
            </w:r>
          </w:p>
        </w:tc>
        <w:tc>
          <w:tcPr>
            <w:tcW w:w="273" w:type="dxa"/>
          </w:tcPr>
          <w:p w14:paraId="3D62A9AE" w14:textId="77777777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0D145593" w14:textId="4946504E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2.62</w:t>
            </w:r>
          </w:p>
        </w:tc>
      </w:tr>
      <w:tr w:rsidR="00A974DB" w:rsidRPr="0005261B" w14:paraId="3900A075" w14:textId="77777777" w:rsidTr="004B7C7C">
        <w:tc>
          <w:tcPr>
            <w:tcW w:w="4320" w:type="dxa"/>
          </w:tcPr>
          <w:p w14:paraId="52FD02F1" w14:textId="77777777" w:rsidR="00A974DB" w:rsidRPr="0005261B" w:rsidRDefault="00A974DB" w:rsidP="00A974D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4F66B762" w14:textId="374E2771" w:rsidR="00A974DB" w:rsidRPr="0005261B" w:rsidRDefault="00193B5D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29610A8" w14:textId="77777777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09BFA5" w14:textId="05209EAB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09E2C7" w14:textId="77777777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154DAADC" w14:textId="113FB3D6" w:rsidR="00A974DB" w:rsidRPr="0005261B" w:rsidRDefault="00193B5D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5FA08719" w14:textId="77777777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C6BA75F" w14:textId="3703D5F0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A974DB" w:rsidRPr="0005261B" w14:paraId="54BF68C9" w14:textId="77777777" w:rsidTr="004B7C7C">
        <w:tc>
          <w:tcPr>
            <w:tcW w:w="4320" w:type="dxa"/>
          </w:tcPr>
          <w:p w14:paraId="68188424" w14:textId="77777777" w:rsidR="00A974DB" w:rsidRPr="0005261B" w:rsidRDefault="00A974DB" w:rsidP="00A974D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0F92388A" w14:textId="5827908D" w:rsidR="00A974DB" w:rsidRPr="0005261B" w:rsidRDefault="00193B5D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- 1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78FC957" w14:textId="77777777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22C0C2F" w14:textId="25FD103F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3 - 15</w:t>
            </w:r>
          </w:p>
        </w:tc>
        <w:tc>
          <w:tcPr>
            <w:tcW w:w="270" w:type="dxa"/>
            <w:shd w:val="clear" w:color="auto" w:fill="auto"/>
          </w:tcPr>
          <w:p w14:paraId="4EDC5166" w14:textId="77777777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752B863A" w14:textId="1C27BFBE" w:rsidR="00A974DB" w:rsidRPr="0005261B" w:rsidRDefault="00193B5D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- 1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3" w:type="dxa"/>
            <w:shd w:val="clear" w:color="auto" w:fill="auto"/>
          </w:tcPr>
          <w:p w14:paraId="21C9468C" w14:textId="77777777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1A43CDB" w14:textId="29612741" w:rsidR="00A974DB" w:rsidRPr="0005261B" w:rsidRDefault="00A974DB" w:rsidP="00A97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5 - 10</w:t>
            </w:r>
          </w:p>
        </w:tc>
      </w:tr>
    </w:tbl>
    <w:p w14:paraId="4E23CEF2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="Angsana New" w:hAnsi="Angsana New" w:cs="Angsana New"/>
          <w:sz w:val="16"/>
          <w:szCs w:val="16"/>
        </w:rPr>
      </w:pPr>
    </w:p>
    <w:p w14:paraId="4EC6F14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123290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CEAC604" w14:textId="4E94C50B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0526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05261B">
        <w:rPr>
          <w:rFonts w:ascii="Angsana New" w:hAnsi="Angsana New" w:cs="Angsana New" w:hint="cs"/>
          <w:spacing w:val="-4"/>
          <w:sz w:val="30"/>
          <w:szCs w:val="30"/>
        </w:rPr>
        <w:t xml:space="preserve">31 </w:t>
      </w:r>
      <w:r w:rsidRPr="000526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05261B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="00A974DB">
        <w:rPr>
          <w:rFonts w:ascii="Angsana New" w:hAnsi="Angsana New" w:cs="Angsana New"/>
          <w:spacing w:val="-4"/>
          <w:sz w:val="30"/>
          <w:szCs w:val="30"/>
        </w:rPr>
        <w:t>7</w:t>
      </w:r>
      <w:r w:rsidR="00DE7D4A" w:rsidRPr="0005261B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93B5D">
        <w:rPr>
          <w:rFonts w:ascii="Angsana New" w:hAnsi="Angsana New" w:cs="Angsana New"/>
          <w:spacing w:val="-4"/>
          <w:sz w:val="30"/>
          <w:szCs w:val="30"/>
        </w:rPr>
        <w:t xml:space="preserve"> 8</w:t>
      </w:r>
      <w:r w:rsidR="000C5349" w:rsidRPr="0005261B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</w:rPr>
        <w:br/>
        <w:t>(256</w:t>
      </w:r>
      <w:r w:rsidR="00A974DB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: </w:t>
      </w:r>
      <w:r w:rsidR="00100214" w:rsidRPr="0005261B">
        <w:rPr>
          <w:rFonts w:ascii="Angsana New" w:hAnsi="Angsana New" w:cs="Angsana New" w:hint="cs"/>
          <w:i/>
          <w:iCs/>
          <w:spacing w:val="-4"/>
          <w:sz w:val="30"/>
          <w:szCs w:val="30"/>
        </w:rPr>
        <w:t>9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ปี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</w:rPr>
        <w:t>)</w:t>
      </w:r>
    </w:p>
    <w:p w14:paraId="55BB6FA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eastAsia="Calibri" w:hAnsi="Angsana New" w:cs="Angsana New"/>
          <w:b/>
          <w:bCs/>
          <w:i/>
          <w:iCs/>
          <w:sz w:val="16"/>
          <w:szCs w:val="16"/>
        </w:rPr>
      </w:pPr>
    </w:p>
    <w:p w14:paraId="12B8332A" w14:textId="1D9A412B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F8F9AA4" w14:textId="77777777" w:rsidR="008B2DBF" w:rsidRPr="0005261B" w:rsidRDefault="008B2DBF" w:rsidP="0005261B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Cs w:val="30"/>
        </w:rPr>
      </w:pPr>
    </w:p>
    <w:p w14:paraId="032C4AE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5541C0F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8B2DBF" w:rsidRPr="0005261B" w14:paraId="281E373F" w14:textId="77777777" w:rsidTr="005340E7">
        <w:tc>
          <w:tcPr>
            <w:tcW w:w="4320" w:type="dxa"/>
          </w:tcPr>
          <w:p w14:paraId="569520D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14:paraId="3219F02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05261B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8B2DBF" w:rsidRPr="0005261B" w14:paraId="48EB0914" w14:textId="77777777" w:rsidTr="005340E7">
        <w:tc>
          <w:tcPr>
            <w:tcW w:w="4320" w:type="dxa"/>
          </w:tcPr>
          <w:p w14:paraId="2A3A3F22" w14:textId="77777777" w:rsidR="008B2DBF" w:rsidRPr="0005261B" w:rsidRDefault="008B2DBF" w:rsidP="0005261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1794CDA0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2A1378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3DDC5664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8B2DBF" w:rsidRPr="0005261B" w14:paraId="2DFC3F78" w14:textId="77777777" w:rsidTr="005340E7">
        <w:tc>
          <w:tcPr>
            <w:tcW w:w="4320" w:type="dxa"/>
          </w:tcPr>
          <w:p w14:paraId="7BC81A6E" w14:textId="77777777" w:rsidR="008B2DBF" w:rsidRPr="0005261B" w:rsidRDefault="008B2DBF" w:rsidP="0005261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6AAE9D1" w14:textId="022674CA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25D8DA82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B437011" w14:textId="7944030B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2EF08D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64CF29C9" w14:textId="44468F1B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7A82F8A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D8B244C" w14:textId="57683CA8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49FA7A2F" w14:textId="77777777" w:rsidTr="005340E7">
        <w:trPr>
          <w:trHeight w:val="263"/>
        </w:trPr>
        <w:tc>
          <w:tcPr>
            <w:tcW w:w="4320" w:type="dxa"/>
          </w:tcPr>
          <w:p w14:paraId="411B997D" w14:textId="77777777" w:rsidR="008B2DBF" w:rsidRPr="0005261B" w:rsidRDefault="008B2DBF" w:rsidP="0005261B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</w:tcPr>
          <w:p w14:paraId="5ADC2168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261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74DB" w:rsidRPr="0005261B" w14:paraId="29CC5B03" w14:textId="77777777" w:rsidTr="005340E7">
        <w:tc>
          <w:tcPr>
            <w:tcW w:w="4320" w:type="dxa"/>
          </w:tcPr>
          <w:p w14:paraId="292E2A07" w14:textId="77777777" w:rsidR="00A974DB" w:rsidRPr="0005261B" w:rsidRDefault="00A974DB" w:rsidP="00A974DB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B0F16EC" w14:textId="4B1F5A7D" w:rsidR="00A974DB" w:rsidRPr="0005261B" w:rsidRDefault="00193B5D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</w:t>
            </w:r>
            <w:r>
              <w:rPr>
                <w:rFonts w:ascii="Angsana New" w:hAnsi="Angsana New" w:cs="Angsana New"/>
                <w:sz w:val="30"/>
                <w:szCs w:val="30"/>
              </w:rPr>
              <w:t>783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1" w:type="dxa"/>
            <w:vAlign w:val="center"/>
          </w:tcPr>
          <w:p w14:paraId="3CEF4768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42933B5F" w14:textId="29F609DC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(1,807)</w:t>
            </w:r>
          </w:p>
        </w:tc>
        <w:tc>
          <w:tcPr>
            <w:tcW w:w="270" w:type="dxa"/>
            <w:vAlign w:val="center"/>
          </w:tcPr>
          <w:p w14:paraId="25597624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416199E" w14:textId="26C5F714" w:rsidR="00A974DB" w:rsidRPr="0005261B" w:rsidRDefault="00193B5D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3B5D">
              <w:rPr>
                <w:rFonts w:ascii="Angsana New" w:hAnsi="Angsana New" w:cs="Angsana New"/>
                <w:sz w:val="30"/>
                <w:szCs w:val="30"/>
              </w:rPr>
              <w:t>2,013</w:t>
            </w:r>
          </w:p>
        </w:tc>
        <w:tc>
          <w:tcPr>
            <w:tcW w:w="268" w:type="dxa"/>
            <w:vAlign w:val="center"/>
          </w:tcPr>
          <w:p w14:paraId="0EE1BABD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4C58D5A" w14:textId="2331A3C0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2,046</w:t>
            </w:r>
          </w:p>
        </w:tc>
      </w:tr>
      <w:tr w:rsidR="00A974DB" w:rsidRPr="0005261B" w14:paraId="7CFCBC9E" w14:textId="77777777" w:rsidTr="005340E7">
        <w:tc>
          <w:tcPr>
            <w:tcW w:w="4320" w:type="dxa"/>
          </w:tcPr>
          <w:p w14:paraId="1FCC471A" w14:textId="77777777" w:rsidR="00A974DB" w:rsidRPr="0005261B" w:rsidRDefault="00A974DB" w:rsidP="00A974DB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7AD06F15" w14:textId="1149D6FC" w:rsidR="00A974DB" w:rsidRPr="0005261B" w:rsidRDefault="00193B5D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3B5D">
              <w:rPr>
                <w:rFonts w:ascii="Angsana New" w:hAnsi="Angsana New" w:cs="Angsana New"/>
                <w:sz w:val="30"/>
                <w:szCs w:val="30"/>
              </w:rPr>
              <w:t>2,173</w:t>
            </w:r>
          </w:p>
        </w:tc>
        <w:tc>
          <w:tcPr>
            <w:tcW w:w="271" w:type="dxa"/>
          </w:tcPr>
          <w:p w14:paraId="29427323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7547DEF4" w14:textId="143CD8CF" w:rsidR="00A974DB" w:rsidRPr="0005261B" w:rsidRDefault="00A974DB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2,353</w:t>
            </w:r>
          </w:p>
        </w:tc>
        <w:tc>
          <w:tcPr>
            <w:tcW w:w="270" w:type="dxa"/>
          </w:tcPr>
          <w:p w14:paraId="61411D4A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1A0D9A65" w14:textId="4EA51B89" w:rsidR="00A974DB" w:rsidRPr="0005261B" w:rsidRDefault="00193B5D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3B5D">
              <w:rPr>
                <w:rFonts w:ascii="Angsana New" w:hAnsi="Angsana New" w:cs="Angsana New"/>
                <w:sz w:val="30"/>
                <w:szCs w:val="30"/>
              </w:rPr>
              <w:t>(1,95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193B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16E8C77F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B3A0C74" w14:textId="06DC6231" w:rsidR="00A974DB" w:rsidRPr="0005261B" w:rsidRDefault="00A974DB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(2,104)</w:t>
            </w:r>
          </w:p>
        </w:tc>
      </w:tr>
      <w:tr w:rsidR="00A974DB" w:rsidRPr="0005261B" w14:paraId="6744AB00" w14:textId="77777777" w:rsidTr="005340E7">
        <w:tc>
          <w:tcPr>
            <w:tcW w:w="4320" w:type="dxa"/>
          </w:tcPr>
          <w:p w14:paraId="06DCEA9E" w14:textId="77777777" w:rsidR="00A974DB" w:rsidRPr="0005261B" w:rsidRDefault="00A974DB" w:rsidP="00A974DB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6421748E" w14:textId="66F7457C" w:rsidR="00A974DB" w:rsidRPr="0005261B" w:rsidRDefault="00193B5D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3B5D">
              <w:rPr>
                <w:rFonts w:ascii="Angsana New" w:hAnsi="Angsana New" w:cs="Angsana New"/>
                <w:sz w:val="30"/>
                <w:szCs w:val="30"/>
              </w:rPr>
              <w:t>(1,90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193B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72815E86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8142CF1" w14:textId="71988BDC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(1,933)</w:t>
            </w:r>
          </w:p>
        </w:tc>
        <w:tc>
          <w:tcPr>
            <w:tcW w:w="270" w:type="dxa"/>
          </w:tcPr>
          <w:p w14:paraId="690D19E7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36A79287" w14:textId="6C84E19F" w:rsidR="00A974DB" w:rsidRPr="0005261B" w:rsidRDefault="00193B5D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3B5D">
              <w:rPr>
                <w:rFonts w:ascii="Angsana New" w:hAnsi="Angsana New" w:cs="Angsana New"/>
                <w:sz w:val="30"/>
                <w:szCs w:val="30"/>
              </w:rPr>
              <w:t>1,21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55AD1630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6C3924C6" w14:textId="21C316B0" w:rsidR="00A974DB" w:rsidRPr="0005261B" w:rsidRDefault="00A974DB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1,262</w:t>
            </w:r>
          </w:p>
        </w:tc>
      </w:tr>
      <w:tr w:rsidR="003C126A" w:rsidRPr="0005261B" w14:paraId="71F7FD02" w14:textId="77777777" w:rsidTr="005340E7">
        <w:tc>
          <w:tcPr>
            <w:tcW w:w="4320" w:type="dxa"/>
          </w:tcPr>
          <w:p w14:paraId="50610E91" w14:textId="77777777" w:rsidR="003C126A" w:rsidRPr="0005261B" w:rsidRDefault="003C126A" w:rsidP="0005261B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3678BC46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0DB9CF9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1421EA9B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1F03B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14:paraId="3ADA02EB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8AEB208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0F0D3BE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126A" w:rsidRPr="0005261B" w14:paraId="22E5ED6F" w14:textId="77777777" w:rsidTr="005340E7">
        <w:tc>
          <w:tcPr>
            <w:tcW w:w="4320" w:type="dxa"/>
          </w:tcPr>
          <w:p w14:paraId="51B21F86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14:paraId="397043CD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26A" w:rsidRPr="0005261B" w14:paraId="75E413EB" w14:textId="77777777" w:rsidTr="005340E7">
        <w:tc>
          <w:tcPr>
            <w:tcW w:w="4320" w:type="dxa"/>
          </w:tcPr>
          <w:p w14:paraId="69D28C9F" w14:textId="77777777" w:rsidR="003C126A" w:rsidRPr="0005261B" w:rsidRDefault="003C126A" w:rsidP="0005261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D698CAC" w14:textId="77777777" w:rsidR="003C126A" w:rsidRPr="0005261B" w:rsidRDefault="003C126A" w:rsidP="0005261B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5468550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5D753E4E" w14:textId="77777777" w:rsidR="003C126A" w:rsidRPr="0005261B" w:rsidRDefault="003C126A" w:rsidP="0005261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3C126A" w:rsidRPr="0005261B" w14:paraId="01B1E26C" w14:textId="77777777" w:rsidTr="005340E7">
        <w:tc>
          <w:tcPr>
            <w:tcW w:w="4320" w:type="dxa"/>
          </w:tcPr>
          <w:p w14:paraId="49DD198E" w14:textId="77777777" w:rsidR="003C126A" w:rsidRPr="0005261B" w:rsidRDefault="003C126A" w:rsidP="0005261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22A27BD" w14:textId="5FC4E851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66435E9E" w14:textId="77777777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191AEE3" w14:textId="51AF3278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EF0BFE" w14:textId="77777777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49ABB45D" w14:textId="52C2E759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5B332A40" w14:textId="77777777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54E8CA9E" w14:textId="0F3AD94E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974D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C126A" w:rsidRPr="0005261B" w14:paraId="4A050658" w14:textId="77777777" w:rsidTr="005340E7">
        <w:tc>
          <w:tcPr>
            <w:tcW w:w="4320" w:type="dxa"/>
          </w:tcPr>
          <w:p w14:paraId="2048069A" w14:textId="77777777" w:rsidR="003C126A" w:rsidRPr="0005261B" w:rsidRDefault="003C126A" w:rsidP="0005261B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  <w:vAlign w:val="center"/>
          </w:tcPr>
          <w:p w14:paraId="063212B9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74DB" w:rsidRPr="0005261B" w14:paraId="1F399F7D" w14:textId="77777777" w:rsidTr="005340E7">
        <w:tc>
          <w:tcPr>
            <w:tcW w:w="4320" w:type="dxa"/>
          </w:tcPr>
          <w:p w14:paraId="3DD12E38" w14:textId="77777777" w:rsidR="00A974DB" w:rsidRPr="0005261B" w:rsidRDefault="00A974DB" w:rsidP="00A974DB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CE6E26D" w14:textId="7EF13793" w:rsidR="00A974DB" w:rsidRPr="0005261B" w:rsidRDefault="007638DD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638DD">
              <w:rPr>
                <w:rFonts w:ascii="Angsana New" w:hAnsi="Angsana New" w:cs="Angsana New"/>
                <w:sz w:val="30"/>
                <w:szCs w:val="30"/>
              </w:rPr>
              <w:t>(1,465)</w:t>
            </w:r>
          </w:p>
        </w:tc>
        <w:tc>
          <w:tcPr>
            <w:tcW w:w="271" w:type="dxa"/>
            <w:vAlign w:val="center"/>
          </w:tcPr>
          <w:p w14:paraId="60893F65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0C51F0B1" w14:textId="768C68E2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(1,518)</w:t>
            </w:r>
          </w:p>
        </w:tc>
        <w:tc>
          <w:tcPr>
            <w:tcW w:w="270" w:type="dxa"/>
            <w:vAlign w:val="center"/>
          </w:tcPr>
          <w:p w14:paraId="3E8B7876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07992F9F" w14:textId="679751DF" w:rsidR="00A974DB" w:rsidRPr="0005261B" w:rsidRDefault="007638DD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638DD">
              <w:rPr>
                <w:rFonts w:ascii="Angsana New" w:hAnsi="Angsana New" w:cs="Angsana New"/>
                <w:sz w:val="30"/>
                <w:szCs w:val="30"/>
              </w:rPr>
              <w:t>1,65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vAlign w:val="center"/>
          </w:tcPr>
          <w:p w14:paraId="1AC497B1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2FC2C3C" w14:textId="16EE8216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1,717</w:t>
            </w:r>
          </w:p>
        </w:tc>
      </w:tr>
      <w:tr w:rsidR="00A974DB" w:rsidRPr="0005261B" w14:paraId="2B9AE476" w14:textId="77777777" w:rsidTr="005340E7">
        <w:tc>
          <w:tcPr>
            <w:tcW w:w="4320" w:type="dxa"/>
          </w:tcPr>
          <w:p w14:paraId="00A83FE7" w14:textId="77777777" w:rsidR="00A974DB" w:rsidRPr="0005261B" w:rsidRDefault="00A974DB" w:rsidP="00A974DB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51A841F4" w14:textId="18B97A16" w:rsidR="00A974DB" w:rsidRPr="0005261B" w:rsidRDefault="007638DD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638DD">
              <w:rPr>
                <w:rFonts w:ascii="Angsana New" w:hAnsi="Angsana New" w:cs="Angsana New"/>
                <w:sz w:val="30"/>
                <w:szCs w:val="30"/>
              </w:rPr>
              <w:t>1,702</w:t>
            </w:r>
          </w:p>
        </w:tc>
        <w:tc>
          <w:tcPr>
            <w:tcW w:w="271" w:type="dxa"/>
          </w:tcPr>
          <w:p w14:paraId="3EF720F5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29B82ADA" w14:textId="466EE0C5" w:rsidR="00A974DB" w:rsidRPr="0005261B" w:rsidRDefault="00A974DB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1,9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1950AA7D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46A94737" w14:textId="22DE2FD0" w:rsidR="00A974DB" w:rsidRPr="0005261B" w:rsidRDefault="007638DD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638DD">
              <w:rPr>
                <w:rFonts w:ascii="Angsana New" w:hAnsi="Angsana New" w:cs="Angsana New"/>
                <w:sz w:val="30"/>
                <w:szCs w:val="30"/>
              </w:rPr>
              <w:t>(1,538)</w:t>
            </w:r>
          </w:p>
        </w:tc>
        <w:tc>
          <w:tcPr>
            <w:tcW w:w="268" w:type="dxa"/>
          </w:tcPr>
          <w:p w14:paraId="671DDF98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017C987" w14:textId="695370BB" w:rsidR="00A974DB" w:rsidRPr="0005261B" w:rsidRDefault="00A974DB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(1,765)</w:t>
            </w:r>
          </w:p>
        </w:tc>
      </w:tr>
      <w:tr w:rsidR="00A974DB" w:rsidRPr="0005261B" w14:paraId="5FDC6993" w14:textId="77777777" w:rsidTr="005340E7">
        <w:tc>
          <w:tcPr>
            <w:tcW w:w="4320" w:type="dxa"/>
          </w:tcPr>
          <w:p w14:paraId="703B40FB" w14:textId="77777777" w:rsidR="00A974DB" w:rsidRPr="0005261B" w:rsidRDefault="00A974DB" w:rsidP="00A974DB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2C38DAEA" w14:textId="713E60F5" w:rsidR="00A974DB" w:rsidRPr="0005261B" w:rsidRDefault="007638DD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638DD">
              <w:rPr>
                <w:rFonts w:ascii="Angsana New" w:hAnsi="Angsana New" w:cs="Angsana New"/>
                <w:sz w:val="30"/>
                <w:szCs w:val="30"/>
              </w:rPr>
              <w:t>(1,563)</w:t>
            </w:r>
          </w:p>
        </w:tc>
        <w:tc>
          <w:tcPr>
            <w:tcW w:w="271" w:type="dxa"/>
          </w:tcPr>
          <w:p w14:paraId="1C33150F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EBB8FF4" w14:textId="098D870A" w:rsidR="00A974DB" w:rsidRPr="0005261B" w:rsidRDefault="00A974DB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(1,621)</w:t>
            </w:r>
          </w:p>
        </w:tc>
        <w:tc>
          <w:tcPr>
            <w:tcW w:w="270" w:type="dxa"/>
          </w:tcPr>
          <w:p w14:paraId="2C8E63A0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6D90BED3" w14:textId="35903034" w:rsidR="00A974DB" w:rsidRPr="0005261B" w:rsidRDefault="007638DD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638DD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68" w:type="dxa"/>
          </w:tcPr>
          <w:p w14:paraId="64F58C5A" w14:textId="77777777" w:rsidR="00A974DB" w:rsidRPr="0005261B" w:rsidRDefault="00A974DB" w:rsidP="00A9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3B164185" w14:textId="6B2D189A" w:rsidR="00A974DB" w:rsidRPr="0005261B" w:rsidRDefault="00A974DB" w:rsidP="006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1,050</w:t>
            </w:r>
          </w:p>
        </w:tc>
      </w:tr>
    </w:tbl>
    <w:p w14:paraId="25CB199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BA0E8D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sz w:val="30"/>
          <w:szCs w:val="30"/>
        </w:rPr>
        <w:br w:type="page"/>
      </w:r>
    </w:p>
    <w:p w14:paraId="6710F158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10079F34" w14:textId="77777777" w:rsidR="008B2DBF" w:rsidRPr="0005261B" w:rsidRDefault="008B2DBF" w:rsidP="0005261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0F734664" w14:textId="77777777" w:rsidR="008B2DBF" w:rsidRPr="0005261B" w:rsidRDefault="008B2DBF" w:rsidP="0005261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05261B">
        <w:rPr>
          <w:rFonts w:ascii="Angsana New" w:hAnsi="Angsana New" w:cs="Angsana New" w:hint="cs"/>
          <w:cs/>
          <w:lang w:val="en-US"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4601C28" w14:textId="77777777" w:rsidR="008B2DBF" w:rsidRPr="0005261B" w:rsidRDefault="008B2DBF" w:rsidP="0005261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0624FC5B" w14:textId="77777777" w:rsidR="008B2DBF" w:rsidRPr="0005261B" w:rsidRDefault="008B2DBF" w:rsidP="0005261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5261B">
        <w:rPr>
          <w:rFonts w:ascii="Angsana New" w:hAnsi="Angsana New" w:cs="Angsana New" w:hint="cs"/>
          <w:b/>
          <w:bCs/>
          <w:i/>
          <w:iCs/>
          <w:cs/>
          <w:lang w:val="en-US"/>
        </w:rPr>
        <w:t>ส่วนเกินมูลค่าหุ้น</w:t>
      </w:r>
    </w:p>
    <w:p w14:paraId="53F1F00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0391DC2B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5261B">
        <w:rPr>
          <w:rFonts w:ascii="Angsana New" w:hAnsi="Angsana New" w:cs="Angsana New" w:hint="cs"/>
          <w:sz w:val="30"/>
          <w:szCs w:val="30"/>
        </w:rPr>
        <w:t>2535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มาตรา </w:t>
      </w:r>
      <w:r w:rsidRPr="0005261B">
        <w:rPr>
          <w:rFonts w:ascii="Angsana New" w:hAnsi="Angsana New" w:cs="Angsana New" w:hint="cs"/>
          <w:sz w:val="30"/>
          <w:szCs w:val="30"/>
        </w:rPr>
        <w:t>51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5261B">
        <w:rPr>
          <w:rFonts w:ascii="Angsana New" w:hAnsi="Angsana New" w:cs="Angsana New" w:hint="cs"/>
          <w:sz w:val="30"/>
          <w:szCs w:val="30"/>
        </w:rPr>
        <w:t>“</w:t>
      </w:r>
      <w:r w:rsidRPr="0005261B">
        <w:rPr>
          <w:rFonts w:ascii="Angsana New" w:hAnsi="Angsana New" w:cs="Angsana New" w:hint="cs"/>
          <w:sz w:val="30"/>
          <w:szCs w:val="30"/>
          <w:cs/>
        </w:rPr>
        <w:t>ส่วนเกินมูลค่าหุ้นทุน</w:t>
      </w:r>
      <w:r w:rsidRPr="0005261B">
        <w:rPr>
          <w:rFonts w:ascii="Angsana New" w:hAnsi="Angsana New" w:cs="Angsana New" w:hint="cs"/>
          <w:sz w:val="30"/>
          <w:szCs w:val="30"/>
        </w:rPr>
        <w:t>”</w:t>
      </w:r>
      <w:r w:rsidRPr="0005261B">
        <w:rPr>
          <w:rFonts w:ascii="Angsana New" w:hAnsi="Angsana New" w:cs="Angsana New" w:hint="cs"/>
          <w:sz w:val="30"/>
          <w:szCs w:val="30"/>
          <w:cs/>
        </w:rPr>
        <w:t>) ส่วนเกินมูลค่าหุ้นทุนนี้จะนำไปจ่ายเป็นเงินปันผลไม่ได้</w:t>
      </w:r>
    </w:p>
    <w:p w14:paraId="0DB803C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77514C6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ส่วนเกินทุนจากการเปลี่ยนแปลงสัดส่วนการถือหุ้นในบริษัทย่อย</w:t>
      </w:r>
    </w:p>
    <w:p w14:paraId="11AACDF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60AC54FF" w14:textId="77777777" w:rsidR="008B2DBF" w:rsidRPr="0005261B" w:rsidRDefault="008B2DBF" w:rsidP="0005261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</w:rPr>
      </w:pPr>
      <w:r w:rsidRPr="0005261B">
        <w:rPr>
          <w:rFonts w:ascii="Angsana New" w:hAnsi="Angsana New" w:cs="Angsana New" w:hint="cs"/>
          <w:cs/>
        </w:rPr>
        <w:t>ส่วนเกินทุนจากการเปลี่ยนแปลงสัดส่วนการถือหุ้นในบริษัทย่อย เป็นผลต่างระหว่างเงินที่จ่ายซื้อสัดส่วนของบริษัทย่อยที่เพิ่มขึ้นกับมูลค่าตามบัญชีของบริษัทย่อย ซึ่งเกิดจากการเพิ่มสัดส่วนการลงทุนในบริษัทย่อย โดยส่วนเกินทุนดังกล่าวจะนำไปจ่ายเป็นเงินปันผลไม่ได้</w:t>
      </w:r>
    </w:p>
    <w:p w14:paraId="4E45936D" w14:textId="77777777" w:rsidR="008B2DBF" w:rsidRPr="0005261B" w:rsidRDefault="008B2DBF" w:rsidP="0005261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14:paraId="5E359FCD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  <w:r w:rsidRPr="0005261B">
        <w:rPr>
          <w:rFonts w:ascii="Angsana New" w:hAnsi="Angsana New" w:hint="cs"/>
          <w:b/>
          <w:bCs/>
          <w:sz w:val="30"/>
          <w:szCs w:val="30"/>
        </w:rPr>
        <w:t xml:space="preserve">  </w:t>
      </w:r>
    </w:p>
    <w:p w14:paraId="4A40683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23EA0F2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5261B">
        <w:rPr>
          <w:rFonts w:ascii="Angsana New" w:hAnsi="Angsana New" w:cs="Angsana New" w:hint="cs"/>
          <w:sz w:val="30"/>
          <w:szCs w:val="30"/>
        </w:rPr>
        <w:t>2535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มาตรา </w:t>
      </w:r>
      <w:r w:rsidRPr="0005261B">
        <w:rPr>
          <w:rFonts w:ascii="Angsana New" w:hAnsi="Angsana New" w:cs="Angsana New" w:hint="cs"/>
          <w:sz w:val="30"/>
          <w:szCs w:val="30"/>
        </w:rPr>
        <w:t>116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05261B">
        <w:rPr>
          <w:rFonts w:ascii="Angsana New" w:hAnsi="Angsana New" w:cs="Angsana New" w:hint="cs"/>
          <w:sz w:val="30"/>
          <w:szCs w:val="30"/>
        </w:rPr>
        <w:t>“</w:t>
      </w:r>
      <w:r w:rsidRPr="0005261B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  <w:r w:rsidRPr="0005261B">
        <w:rPr>
          <w:rFonts w:ascii="Angsana New" w:hAnsi="Angsana New" w:cs="Angsana New" w:hint="cs"/>
          <w:sz w:val="30"/>
          <w:szCs w:val="30"/>
        </w:rPr>
        <w:t>”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) อย่างน้อยร้อยละ </w:t>
      </w:r>
      <w:r w:rsidRPr="0005261B">
        <w:rPr>
          <w:rFonts w:ascii="Angsana New" w:hAnsi="Angsana New" w:cs="Angsana New" w:hint="cs"/>
          <w:sz w:val="30"/>
          <w:szCs w:val="30"/>
        </w:rPr>
        <w:t xml:space="preserve">5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5261B">
        <w:rPr>
          <w:rFonts w:ascii="Angsana New" w:hAnsi="Angsana New" w:cs="Angsana New" w:hint="cs"/>
          <w:sz w:val="30"/>
          <w:szCs w:val="30"/>
        </w:rPr>
        <w:t xml:space="preserve">10 </w:t>
      </w:r>
      <w:r w:rsidRPr="0005261B">
        <w:rPr>
          <w:rFonts w:ascii="Angsana New" w:hAnsi="Angsana New" w:cs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553D52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5C245942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98125F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A9B8C7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6C69842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ab/>
      </w:r>
    </w:p>
    <w:p w14:paraId="26FED55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 ธุรกิจผลิตและจัดจำหน่ายชิ้นส่วนประกอบรถยนต์ ดังนั้นจึงมีส่วนงานที่รายงานเพียงส่วนงานเดียว ผู้มีอำนาจตัดสินใจสูงสุดด้านการดำเนินงานของกลุ่มบริษัทมีการสอบทานรายงานการจัดการภายในอย่างน้อยทุกไตรมาส</w:t>
      </w:r>
    </w:p>
    <w:p w14:paraId="194AF4B9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1"/>
        <w:jc w:val="thaiDistribute"/>
        <w:rPr>
          <w:rFonts w:ascii="Angsana New" w:hAnsi="Angsana New" w:cs="Angsana New"/>
          <w:sz w:val="30"/>
          <w:szCs w:val="30"/>
        </w:rPr>
      </w:pPr>
    </w:p>
    <w:p w14:paraId="6B9B24B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</w:rPr>
        <w:br w:type="page"/>
      </w:r>
    </w:p>
    <w:p w14:paraId="39DB58B7" w14:textId="60E39E13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กลุ่มบริษัทมีการจัดการบริหารโดยมาตรฐานระดับสากล แต่มีกระบวนการผลิตและสำนักงานขายในประเทศไทย </w:t>
      </w:r>
      <w:r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2EE74A29" w14:textId="719C2A89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7EB855C5" w14:textId="73252DAA" w:rsidR="007A2C2B" w:rsidRPr="007F024C" w:rsidRDefault="008B2DBF" w:rsidP="007F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E7AF4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14:paraId="62BFEFD7" w14:textId="36701B8E" w:rsidR="002F7F7D" w:rsidRDefault="002F7F7D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FFB1128" w14:textId="0426B9E3" w:rsidR="007F024C" w:rsidRPr="002F7F7D" w:rsidRDefault="007F024C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noProof/>
          <w:sz w:val="30"/>
          <w:szCs w:val="30"/>
        </w:rPr>
        <w:drawing>
          <wp:inline distT="0" distB="0" distL="0" distR="0" wp14:anchorId="5CB5DCFB" wp14:editId="23C64D77">
            <wp:extent cx="5440680" cy="3008376"/>
            <wp:effectExtent l="0" t="0" r="0" b="0"/>
            <wp:docPr id="679838624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838624" name="Picture 679838624"/>
                    <pic:cNvPicPr preferRelativeResize="0"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0680" cy="300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49406" w14:textId="3CB95541" w:rsidR="008B2DBF" w:rsidRDefault="008B2DBF" w:rsidP="007F024C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189B7CF" w14:textId="064F9546" w:rsidR="007F024C" w:rsidRDefault="007F024C" w:rsidP="0005261B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361E43AC" wp14:editId="1C813476">
            <wp:extent cx="5358384" cy="3017520"/>
            <wp:effectExtent l="0" t="0" r="0" b="0"/>
            <wp:docPr id="1076123036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123036" name="Picture 1076123036"/>
                    <pic:cNvPicPr preferRelativeResize="0"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8384" cy="301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4AEB6" w14:textId="7DA09F11" w:rsidR="002F7F7D" w:rsidRPr="0005261B" w:rsidRDefault="002C279A" w:rsidP="0005261B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C279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454D62AA" w14:textId="77777777" w:rsidR="002C279A" w:rsidRPr="007A2C2B" w:rsidRDefault="002C279A" w:rsidP="002C279A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471295A" w14:textId="2BCED741" w:rsidR="008B2DBF" w:rsidRPr="0005261B" w:rsidRDefault="008B2DBF" w:rsidP="007A2C2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pacing w:val="-4"/>
          <w:sz w:val="30"/>
          <w:szCs w:val="30"/>
          <w:cs/>
        </w:rPr>
        <w:t>รายได้จากลูกค้ารายใหญ่รายหนึ่งเป็นเงินประมาณ</w:t>
      </w:r>
      <w:r w:rsidR="00872D0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872D09">
        <w:rPr>
          <w:rFonts w:ascii="Angsana New" w:hAnsi="Angsana New" w:cs="Angsana New"/>
          <w:spacing w:val="-4"/>
          <w:sz w:val="30"/>
          <w:szCs w:val="30"/>
        </w:rPr>
        <w:t>122</w:t>
      </w:r>
      <w:r w:rsidRPr="0005261B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(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</w:rPr>
        <w:t>256</w:t>
      </w:r>
      <w:r w:rsidR="008D69A9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: </w:t>
      </w:r>
      <w:r w:rsidR="00E0333B" w:rsidRPr="0005261B">
        <w:rPr>
          <w:rFonts w:ascii="Angsana New" w:hAnsi="Angsana New" w:cs="Angsana New" w:hint="cs"/>
          <w:i/>
          <w:iCs/>
          <w:spacing w:val="-4"/>
          <w:sz w:val="30"/>
          <w:szCs w:val="30"/>
        </w:rPr>
        <w:t>1</w:t>
      </w:r>
      <w:r w:rsidR="008D69A9">
        <w:rPr>
          <w:rFonts w:ascii="Angsana New" w:hAnsi="Angsana New" w:cs="Angsana New"/>
          <w:i/>
          <w:iCs/>
          <w:spacing w:val="-4"/>
          <w:sz w:val="30"/>
          <w:szCs w:val="30"/>
        </w:rPr>
        <w:t>37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14:paraId="744C3CF5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รายได้อื่น</w:t>
      </w:r>
    </w:p>
    <w:p w14:paraId="2BCB65F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1080"/>
        <w:gridCol w:w="270"/>
        <w:gridCol w:w="1058"/>
        <w:gridCol w:w="270"/>
        <w:gridCol w:w="1006"/>
        <w:gridCol w:w="236"/>
        <w:gridCol w:w="1005"/>
      </w:tblGrid>
      <w:tr w:rsidR="008B2DBF" w:rsidRPr="0005261B" w14:paraId="7AA06F16" w14:textId="77777777" w:rsidTr="005340E7">
        <w:tc>
          <w:tcPr>
            <w:tcW w:w="3240" w:type="dxa"/>
          </w:tcPr>
          <w:p w14:paraId="35144C7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540F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8" w:type="dxa"/>
            <w:gridSpan w:val="3"/>
          </w:tcPr>
          <w:p w14:paraId="385B6E7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A8F64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3"/>
          </w:tcPr>
          <w:p w14:paraId="3AFC42E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450D97C9" w14:textId="77777777" w:rsidTr="005340E7">
        <w:tc>
          <w:tcPr>
            <w:tcW w:w="3240" w:type="dxa"/>
          </w:tcPr>
          <w:p w14:paraId="77D29BE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B39899" w14:textId="024B08BF" w:rsidR="008B2DBF" w:rsidRPr="0005261B" w:rsidRDefault="00B109E0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5F221E4" w14:textId="34478963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D69A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0AE86B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E831A61" w14:textId="21F1669E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D69A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697B5FB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52D479C" w14:textId="56A4973C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D69A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520F507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C64E0B6" w14:textId="667CC8D0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D69A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1F0D3043" w14:textId="77777777" w:rsidTr="005340E7">
        <w:tc>
          <w:tcPr>
            <w:tcW w:w="3240" w:type="dxa"/>
          </w:tcPr>
          <w:p w14:paraId="3584C2A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B4E57" w14:textId="3F41E9AD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5" w:type="dxa"/>
            <w:gridSpan w:val="7"/>
          </w:tcPr>
          <w:p w14:paraId="35692DC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69A9" w:rsidRPr="0005261B" w14:paraId="403CC0B4" w14:textId="77777777" w:rsidTr="005340E7">
        <w:tc>
          <w:tcPr>
            <w:tcW w:w="3240" w:type="dxa"/>
          </w:tcPr>
          <w:p w14:paraId="58014A70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รายได้จากการให้เช่าโรงงาน</w:t>
            </w:r>
          </w:p>
        </w:tc>
        <w:tc>
          <w:tcPr>
            <w:tcW w:w="1080" w:type="dxa"/>
          </w:tcPr>
          <w:p w14:paraId="44918B32" w14:textId="77777777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95D535" w14:textId="0712777F" w:rsidR="008D69A9" w:rsidRPr="0005261B" w:rsidRDefault="00BF0B5B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0B5B">
              <w:rPr>
                <w:rFonts w:ascii="Angsana New" w:hAnsi="Angsana New" w:cs="Angsana New"/>
                <w:sz w:val="30"/>
                <w:szCs w:val="30"/>
              </w:rPr>
              <w:t>5,895</w:t>
            </w:r>
          </w:p>
        </w:tc>
        <w:tc>
          <w:tcPr>
            <w:tcW w:w="270" w:type="dxa"/>
          </w:tcPr>
          <w:p w14:paraId="75211623" w14:textId="4F1F86D7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115B2C49" w14:textId="07346E40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8,892</w:t>
            </w:r>
          </w:p>
        </w:tc>
        <w:tc>
          <w:tcPr>
            <w:tcW w:w="270" w:type="dxa"/>
          </w:tcPr>
          <w:p w14:paraId="71BEB1D3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BB8EC88" w14:textId="17CEFD70" w:rsidR="008D69A9" w:rsidRPr="0005261B" w:rsidRDefault="00E72936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2936">
              <w:rPr>
                <w:rFonts w:ascii="Angsana New" w:hAnsi="Angsana New" w:cs="Angsana New"/>
                <w:sz w:val="30"/>
                <w:szCs w:val="30"/>
              </w:rPr>
              <w:t>10,422</w:t>
            </w:r>
          </w:p>
        </w:tc>
        <w:tc>
          <w:tcPr>
            <w:tcW w:w="236" w:type="dxa"/>
          </w:tcPr>
          <w:p w14:paraId="4056E111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00523D6" w14:textId="5DA77EA7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13,60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D69A9" w:rsidRPr="0005261B" w14:paraId="116B5A13" w14:textId="77777777" w:rsidTr="005340E7">
        <w:tc>
          <w:tcPr>
            <w:tcW w:w="3240" w:type="dxa"/>
          </w:tcPr>
          <w:p w14:paraId="1640B1FB" w14:textId="478E2322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เงินปันผลรับจากบริษัทร่วม</w:t>
            </w:r>
          </w:p>
        </w:tc>
        <w:tc>
          <w:tcPr>
            <w:tcW w:w="1080" w:type="dxa"/>
          </w:tcPr>
          <w:p w14:paraId="4AF89EC9" w14:textId="4A673CD7" w:rsidR="008D69A9" w:rsidRPr="0005261B" w:rsidRDefault="008D69A9" w:rsidP="008D69A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i/>
                <w:iCs/>
                <w:sz w:val="30"/>
                <w:szCs w:val="30"/>
              </w:rPr>
              <w:t>4, 8</w:t>
            </w:r>
          </w:p>
        </w:tc>
        <w:tc>
          <w:tcPr>
            <w:tcW w:w="1080" w:type="dxa"/>
          </w:tcPr>
          <w:p w14:paraId="3EF06321" w14:textId="39C8CC6D" w:rsidR="008D69A9" w:rsidRPr="0005261B" w:rsidRDefault="00BF0B5B" w:rsidP="00603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0B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17C839" w14:textId="77777777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6690760" w14:textId="2F649F57" w:rsidR="008D69A9" w:rsidRPr="0005261B" w:rsidRDefault="008D69A9" w:rsidP="00603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4CD175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C0C3858" w14:textId="504BFB15" w:rsidR="008D69A9" w:rsidRPr="0005261B" w:rsidRDefault="00E72936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2936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  <w:tc>
          <w:tcPr>
            <w:tcW w:w="236" w:type="dxa"/>
          </w:tcPr>
          <w:p w14:paraId="1BDA3C59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E49D489" w14:textId="4EA9C159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19,500</w:t>
            </w:r>
          </w:p>
        </w:tc>
      </w:tr>
      <w:tr w:rsidR="008D69A9" w:rsidRPr="0005261B" w14:paraId="65296D97" w14:textId="77777777" w:rsidTr="005340E7">
        <w:tc>
          <w:tcPr>
            <w:tcW w:w="3240" w:type="dxa"/>
          </w:tcPr>
          <w:p w14:paraId="1C716C36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465105F8" w14:textId="77777777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5ED755" w14:textId="1AD3B23E" w:rsidR="008D69A9" w:rsidRPr="0005261B" w:rsidRDefault="00E72936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2936">
              <w:rPr>
                <w:rFonts w:ascii="Angsana New" w:hAnsi="Angsana New" w:cs="Angsana New"/>
                <w:sz w:val="30"/>
                <w:szCs w:val="30"/>
              </w:rPr>
              <w:t>3,840</w:t>
            </w:r>
          </w:p>
        </w:tc>
        <w:tc>
          <w:tcPr>
            <w:tcW w:w="270" w:type="dxa"/>
          </w:tcPr>
          <w:p w14:paraId="2A77A25C" w14:textId="77777777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4A9C6C07" w14:textId="69DDB4A1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2,965</w:t>
            </w:r>
          </w:p>
        </w:tc>
        <w:tc>
          <w:tcPr>
            <w:tcW w:w="270" w:type="dxa"/>
          </w:tcPr>
          <w:p w14:paraId="6DE922C1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3E73AA1" w14:textId="3B361C20" w:rsidR="008D69A9" w:rsidRPr="0005261B" w:rsidRDefault="00E72936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2936">
              <w:rPr>
                <w:rFonts w:ascii="Angsana New" w:hAnsi="Angsana New" w:cs="Angsana New"/>
                <w:sz w:val="30"/>
                <w:szCs w:val="30"/>
              </w:rPr>
              <w:t>2,812</w:t>
            </w:r>
          </w:p>
        </w:tc>
        <w:tc>
          <w:tcPr>
            <w:tcW w:w="236" w:type="dxa"/>
          </w:tcPr>
          <w:p w14:paraId="78C0F758" w14:textId="77777777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DDDE867" w14:textId="6D90563D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1,80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D69A9" w:rsidRPr="0005261B" w14:paraId="19710234" w14:textId="77777777" w:rsidTr="005340E7">
        <w:tc>
          <w:tcPr>
            <w:tcW w:w="3240" w:type="dxa"/>
          </w:tcPr>
          <w:p w14:paraId="015E2036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3066FBE" w14:textId="77777777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F9815F" w14:textId="163E7D63" w:rsidR="008D69A9" w:rsidRPr="0005261B" w:rsidRDefault="00E72936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29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9,735</w:t>
            </w:r>
          </w:p>
        </w:tc>
        <w:tc>
          <w:tcPr>
            <w:tcW w:w="270" w:type="dxa"/>
          </w:tcPr>
          <w:p w14:paraId="16E50B71" w14:textId="77777777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4BBE6" w14:textId="1379EA8E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11,857</w:t>
            </w:r>
          </w:p>
        </w:tc>
        <w:tc>
          <w:tcPr>
            <w:tcW w:w="270" w:type="dxa"/>
          </w:tcPr>
          <w:p w14:paraId="26D95C32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BB2A488" w14:textId="142D1FF9" w:rsidR="008D69A9" w:rsidRPr="0005261B" w:rsidRDefault="00E72936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29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28,234</w:t>
            </w:r>
          </w:p>
        </w:tc>
        <w:tc>
          <w:tcPr>
            <w:tcW w:w="236" w:type="dxa"/>
          </w:tcPr>
          <w:p w14:paraId="0F5EE25B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61E74BB" w14:textId="797230FF" w:rsidR="008D69A9" w:rsidRPr="0005261B" w:rsidRDefault="008D69A9" w:rsidP="008D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34,914</w:t>
            </w:r>
          </w:p>
        </w:tc>
      </w:tr>
    </w:tbl>
    <w:p w14:paraId="1F6E375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</w:p>
    <w:p w14:paraId="624D01A1" w14:textId="6E79A8E4" w:rsidR="008B2DBF" w:rsidRPr="00161A81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61A81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</w:t>
      </w:r>
      <w:r w:rsidR="00162605" w:rsidRPr="00161A81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3F446A36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9"/>
        <w:gridCol w:w="1071"/>
        <w:gridCol w:w="1080"/>
        <w:gridCol w:w="279"/>
        <w:gridCol w:w="1071"/>
        <w:gridCol w:w="270"/>
        <w:gridCol w:w="990"/>
        <w:gridCol w:w="270"/>
        <w:gridCol w:w="961"/>
      </w:tblGrid>
      <w:tr w:rsidR="008B2DBF" w:rsidRPr="0005261B" w14:paraId="5784F65F" w14:textId="77777777" w:rsidTr="005B56EE">
        <w:tc>
          <w:tcPr>
            <w:tcW w:w="3249" w:type="dxa"/>
          </w:tcPr>
          <w:p w14:paraId="3EAB629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FF25E4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017835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16674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</w:tcPr>
          <w:p w14:paraId="13845A3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13C12083" w14:textId="77777777" w:rsidTr="005B56EE">
        <w:tc>
          <w:tcPr>
            <w:tcW w:w="3249" w:type="dxa"/>
          </w:tcPr>
          <w:p w14:paraId="22EC7BE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55AC54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0" w:right="-109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650207E" w14:textId="5E2DB850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D69A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9" w:type="dxa"/>
          </w:tcPr>
          <w:p w14:paraId="2AFB75D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E47A72" w14:textId="1D240C30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D69A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3A29E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6554A2" w14:textId="5A1A23C5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D69A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6CB80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CDC8AAE" w14:textId="6CC630A1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D69A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16899808" w14:textId="77777777" w:rsidTr="005B56EE">
        <w:tc>
          <w:tcPr>
            <w:tcW w:w="3249" w:type="dxa"/>
          </w:tcPr>
          <w:p w14:paraId="7308F94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A4F579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21" w:type="dxa"/>
            <w:gridSpan w:val="7"/>
          </w:tcPr>
          <w:p w14:paraId="10E0AE4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69A9" w:rsidRPr="0005261B" w14:paraId="241085DB" w14:textId="77777777" w:rsidTr="005B56EE">
        <w:tc>
          <w:tcPr>
            <w:tcW w:w="3249" w:type="dxa"/>
          </w:tcPr>
          <w:p w14:paraId="379A2906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71" w:type="dxa"/>
          </w:tcPr>
          <w:p w14:paraId="302494E9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080" w:type="dxa"/>
          </w:tcPr>
          <w:p w14:paraId="06717E4C" w14:textId="483D94F6" w:rsidR="008D69A9" w:rsidRPr="0005261B" w:rsidRDefault="00E72936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  <w:tc>
          <w:tcPr>
            <w:tcW w:w="279" w:type="dxa"/>
          </w:tcPr>
          <w:p w14:paraId="4B06E04F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1D8011A" w14:textId="4131C5E2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88,50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6AF2A72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C35BF" w14:textId="573E20EB" w:rsidR="008D69A9" w:rsidRPr="0005261B" w:rsidRDefault="00E72936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14:paraId="7EA6D486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6134077F" w14:textId="7BA2F7AC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68,494</w:t>
            </w:r>
          </w:p>
        </w:tc>
      </w:tr>
      <w:tr w:rsidR="008D69A9" w:rsidRPr="0005261B" w14:paraId="7FD8B969" w14:textId="77777777" w:rsidTr="005B56EE">
        <w:tc>
          <w:tcPr>
            <w:tcW w:w="3249" w:type="dxa"/>
          </w:tcPr>
          <w:p w14:paraId="28EBD98F" w14:textId="77777777" w:rsidR="008D69A9" w:rsidRPr="0005261B" w:rsidRDefault="008D69A9" w:rsidP="008D69A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71" w:type="dxa"/>
          </w:tcPr>
          <w:p w14:paraId="7B0602DC" w14:textId="77777777" w:rsidR="008D69A9" w:rsidRPr="0005261B" w:rsidRDefault="008D69A9" w:rsidP="008D69A9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10, 11</w:t>
            </w:r>
          </w:p>
        </w:tc>
        <w:tc>
          <w:tcPr>
            <w:tcW w:w="1080" w:type="dxa"/>
          </w:tcPr>
          <w:p w14:paraId="30A8AFCD" w14:textId="5705F645" w:rsidR="008D69A9" w:rsidRPr="0005261B" w:rsidRDefault="00030A4A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17,206</w:t>
            </w:r>
          </w:p>
        </w:tc>
        <w:tc>
          <w:tcPr>
            <w:tcW w:w="279" w:type="dxa"/>
          </w:tcPr>
          <w:p w14:paraId="526D2B4E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71" w:type="dxa"/>
          </w:tcPr>
          <w:p w14:paraId="41233563" w14:textId="53A7396C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19,3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EC3FFF0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403E8662" w14:textId="5453C6D0" w:rsidR="008D69A9" w:rsidRPr="0005261B" w:rsidRDefault="00030A4A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13,036</w:t>
            </w:r>
          </w:p>
        </w:tc>
        <w:tc>
          <w:tcPr>
            <w:tcW w:w="270" w:type="dxa"/>
          </w:tcPr>
          <w:p w14:paraId="39B64288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20232896" w14:textId="6512B8B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13,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308</w:t>
            </w:r>
          </w:p>
        </w:tc>
      </w:tr>
      <w:tr w:rsidR="008D69A9" w:rsidRPr="0005261B" w14:paraId="5FBA53D6" w14:textId="77777777" w:rsidTr="005B56EE">
        <w:tc>
          <w:tcPr>
            <w:tcW w:w="3249" w:type="dxa"/>
          </w:tcPr>
          <w:p w14:paraId="384DF6D1" w14:textId="77777777" w:rsidR="008D69A9" w:rsidRPr="0005261B" w:rsidRDefault="008D69A9" w:rsidP="008D69A9">
            <w:pPr>
              <w:spacing w:line="240" w:lineRule="auto"/>
              <w:ind w:left="252" w:hanging="252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71" w:type="dxa"/>
          </w:tcPr>
          <w:p w14:paraId="22028B91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B0F2C5" w14:textId="0C4095FB" w:rsidR="008D69A9" w:rsidRPr="0005261B" w:rsidRDefault="00E72936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72936">
              <w:rPr>
                <w:rFonts w:ascii="Angsana New" w:hAnsi="Angsana New" w:cs="Angsana New"/>
                <w:sz w:val="30"/>
                <w:szCs w:val="30"/>
              </w:rPr>
              <w:t>1,856</w:t>
            </w:r>
          </w:p>
        </w:tc>
        <w:tc>
          <w:tcPr>
            <w:tcW w:w="279" w:type="dxa"/>
          </w:tcPr>
          <w:p w14:paraId="5D5E5924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78E914C" w14:textId="6D419CDC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1,933</w:t>
            </w:r>
          </w:p>
        </w:tc>
        <w:tc>
          <w:tcPr>
            <w:tcW w:w="270" w:type="dxa"/>
          </w:tcPr>
          <w:p w14:paraId="0368D493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AFB536" w14:textId="68840DB5" w:rsidR="008D69A9" w:rsidRPr="0005261B" w:rsidRDefault="00E72936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72936">
              <w:rPr>
                <w:rFonts w:ascii="Angsana New" w:hAnsi="Angsana New" w:cs="Angsana New"/>
                <w:sz w:val="30"/>
                <w:szCs w:val="30"/>
              </w:rPr>
              <w:t>1,121</w:t>
            </w:r>
          </w:p>
        </w:tc>
        <w:tc>
          <w:tcPr>
            <w:tcW w:w="270" w:type="dxa"/>
          </w:tcPr>
          <w:p w14:paraId="5AC7C018" w14:textId="77777777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3C212CA4" w14:textId="6C3DF834" w:rsidR="008D69A9" w:rsidRPr="0005261B" w:rsidRDefault="008D69A9" w:rsidP="008D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1,130</w:t>
            </w:r>
          </w:p>
        </w:tc>
      </w:tr>
    </w:tbl>
    <w:p w14:paraId="0A2F24CB" w14:textId="463FD729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  <w:cs/>
        </w:rPr>
      </w:pPr>
      <w:r w:rsidRPr="0005261B">
        <w:rPr>
          <w:rFonts w:ascii="Angsana New" w:hAnsi="Angsana New" w:hint="cs"/>
          <w:b/>
          <w:sz w:val="30"/>
          <w:szCs w:val="30"/>
        </w:rPr>
        <w:br w:type="page"/>
      </w: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4DA3306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8" w:type="dxa"/>
        <w:tblInd w:w="450" w:type="dxa"/>
        <w:tblLook w:val="01E0" w:firstRow="1" w:lastRow="1" w:firstColumn="1" w:lastColumn="1" w:noHBand="0" w:noVBand="0"/>
      </w:tblPr>
      <w:tblGrid>
        <w:gridCol w:w="3314"/>
        <w:gridCol w:w="807"/>
        <w:gridCol w:w="1094"/>
        <w:gridCol w:w="270"/>
        <w:gridCol w:w="1094"/>
        <w:gridCol w:w="270"/>
        <w:gridCol w:w="1094"/>
        <w:gridCol w:w="270"/>
        <w:gridCol w:w="1085"/>
      </w:tblGrid>
      <w:tr w:rsidR="008B2DBF" w:rsidRPr="0005261B" w14:paraId="1DE9D2F2" w14:textId="77777777" w:rsidTr="005340E7">
        <w:tc>
          <w:tcPr>
            <w:tcW w:w="3314" w:type="dxa"/>
          </w:tcPr>
          <w:p w14:paraId="0883A84C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07" w:type="dxa"/>
          </w:tcPr>
          <w:p w14:paraId="3DDC21C8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4108DC02" w14:textId="77777777" w:rsidR="008B2DBF" w:rsidRPr="0005261B" w:rsidRDefault="008B2DBF" w:rsidP="0005261B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ED1737" w14:textId="77777777" w:rsidR="008B2DBF" w:rsidRPr="0005261B" w:rsidRDefault="008B2DBF" w:rsidP="0005261B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9" w:type="dxa"/>
            <w:gridSpan w:val="3"/>
          </w:tcPr>
          <w:p w14:paraId="21A04E55" w14:textId="77777777" w:rsidR="008B2DBF" w:rsidRPr="0005261B" w:rsidRDefault="008B2DBF" w:rsidP="0005261B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648F8A77" w14:textId="77777777" w:rsidTr="005340E7">
        <w:tc>
          <w:tcPr>
            <w:tcW w:w="3314" w:type="dxa"/>
          </w:tcPr>
          <w:p w14:paraId="2E4E4D01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7" w:type="dxa"/>
          </w:tcPr>
          <w:p w14:paraId="0CECF6F5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9CAD570" w14:textId="1A6923CF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4372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56B31F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2C69539C" w14:textId="706889C2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4372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FB9510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63664CB6" w14:textId="5BB35E38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4372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99D3C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65E8E8D" w14:textId="29005C50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4372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5FA0043C" w14:textId="77777777" w:rsidTr="005340E7">
        <w:tc>
          <w:tcPr>
            <w:tcW w:w="3314" w:type="dxa"/>
          </w:tcPr>
          <w:p w14:paraId="71BFEFDD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7" w:type="dxa"/>
          </w:tcPr>
          <w:p w14:paraId="6B61DC0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77" w:type="dxa"/>
            <w:gridSpan w:val="7"/>
          </w:tcPr>
          <w:p w14:paraId="2443FF2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6CE7FE3B" w14:textId="77777777" w:rsidTr="005340E7">
        <w:tc>
          <w:tcPr>
            <w:tcW w:w="4121" w:type="dxa"/>
            <w:gridSpan w:val="2"/>
          </w:tcPr>
          <w:p w14:paraId="18CF4AD0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6375DF4F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4BA0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C629B8E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662B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035CEF0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0997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E1C40A0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3726" w:rsidRPr="0005261B" w14:paraId="4E2B28A0" w14:textId="77777777" w:rsidTr="005340E7">
        <w:tc>
          <w:tcPr>
            <w:tcW w:w="3314" w:type="dxa"/>
          </w:tcPr>
          <w:p w14:paraId="1B1121E9" w14:textId="77777777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สำหรับงวดปัจจุบัน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07" w:type="dxa"/>
          </w:tcPr>
          <w:p w14:paraId="7B4EA083" w14:textId="77777777" w:rsidR="00A43726" w:rsidRPr="0005261B" w:rsidRDefault="00A43726" w:rsidP="00A4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1270BCA0" w14:textId="5067DAD8" w:rsidR="00A43726" w:rsidRPr="0005261B" w:rsidRDefault="00BA1926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6,8</w:t>
            </w:r>
            <w:r w:rsidR="00801B57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0A01037F" w14:textId="77777777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63EFC98B" w14:textId="64684FC0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10,76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113D25C" w14:textId="77777777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079C65F" w14:textId="62BB462A" w:rsidR="00A43726" w:rsidRPr="0005261B" w:rsidRDefault="00BA19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6,3</w:t>
            </w:r>
            <w:r w:rsidR="00801B57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ABC1823" w14:textId="77777777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CF6ABD6" w14:textId="7E8ACC2C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9,59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43726" w:rsidRPr="0005261B" w14:paraId="7A3C7C69" w14:textId="77777777" w:rsidTr="005340E7">
        <w:tc>
          <w:tcPr>
            <w:tcW w:w="3314" w:type="dxa"/>
          </w:tcPr>
          <w:p w14:paraId="68C273F0" w14:textId="77777777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07" w:type="dxa"/>
          </w:tcPr>
          <w:p w14:paraId="06E6BB06" w14:textId="77777777" w:rsidR="00A43726" w:rsidRPr="0005261B" w:rsidRDefault="00A43726" w:rsidP="00A4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5CA179D1" w14:textId="18B624D7" w:rsidR="00A43726" w:rsidRPr="0005261B" w:rsidRDefault="00BA1926" w:rsidP="00BA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(16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CB404F" w14:textId="77777777" w:rsidR="00A43726" w:rsidRPr="0060300C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456EFA6E" w14:textId="75568000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(186)</w:t>
            </w:r>
          </w:p>
        </w:tc>
        <w:tc>
          <w:tcPr>
            <w:tcW w:w="270" w:type="dxa"/>
            <w:shd w:val="clear" w:color="auto" w:fill="auto"/>
          </w:tcPr>
          <w:p w14:paraId="4D8A1EBC" w14:textId="77777777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46C9E4CB" w14:textId="506B46DB" w:rsidR="00A43726" w:rsidRPr="0005261B" w:rsidRDefault="00BA19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5B190F" w14:textId="77777777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3DD4212" w14:textId="624F9C0F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(186)</w:t>
            </w:r>
          </w:p>
        </w:tc>
      </w:tr>
      <w:tr w:rsidR="00A43726" w:rsidRPr="0005261B" w14:paraId="07A23A6C" w14:textId="77777777" w:rsidTr="005340E7">
        <w:tc>
          <w:tcPr>
            <w:tcW w:w="3314" w:type="dxa"/>
            <w:shd w:val="clear" w:color="auto" w:fill="auto"/>
          </w:tcPr>
          <w:p w14:paraId="7D7DBA1B" w14:textId="77777777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B59A8A6" w14:textId="77777777" w:rsidR="00A43726" w:rsidRPr="0005261B" w:rsidRDefault="00A43726" w:rsidP="00A43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19A7D87A" w14:textId="658C2A03" w:rsidR="00A43726" w:rsidRPr="0005261B" w:rsidRDefault="00BA19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801B57">
              <w:rPr>
                <w:rFonts w:ascii="Angsana New" w:hAnsi="Angsana New" w:cs="Angsana New"/>
                <w:sz w:val="30"/>
                <w:szCs w:val="30"/>
              </w:rPr>
              <w:t>713</w:t>
            </w:r>
          </w:p>
        </w:tc>
        <w:tc>
          <w:tcPr>
            <w:tcW w:w="270" w:type="dxa"/>
            <w:shd w:val="clear" w:color="auto" w:fill="auto"/>
          </w:tcPr>
          <w:p w14:paraId="57287093" w14:textId="77777777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45739058" w14:textId="58946F85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10,58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D754ABE" w14:textId="77777777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17C165DE" w14:textId="79FFFD18" w:rsidR="00A43726" w:rsidRPr="0005261B" w:rsidRDefault="00BA19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6,1</w:t>
            </w:r>
            <w:r w:rsidR="00801B57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716DBF73" w14:textId="77777777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1A569BC3" w14:textId="0D529BDF" w:rsidR="00A43726" w:rsidRPr="0005261B" w:rsidRDefault="00A43726" w:rsidP="00A4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9,4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3C126A" w:rsidRPr="0005261B" w14:paraId="1A282A7C" w14:textId="77777777" w:rsidTr="005340E7">
        <w:tc>
          <w:tcPr>
            <w:tcW w:w="3314" w:type="dxa"/>
            <w:shd w:val="clear" w:color="auto" w:fill="auto"/>
          </w:tcPr>
          <w:p w14:paraId="75A7E5A6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07" w:type="dxa"/>
            <w:shd w:val="clear" w:color="auto" w:fill="auto"/>
          </w:tcPr>
          <w:p w14:paraId="4521F5C9" w14:textId="77777777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42DEE9D3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BD1A44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DA5A201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44F194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2DF4A64A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9C3176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2247C6" w14:textId="77777777" w:rsidR="003C126A" w:rsidRPr="0005261B" w:rsidRDefault="003C126A" w:rsidP="000526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584D" w:rsidRPr="0005261B" w14:paraId="6AF197DE" w14:textId="77777777" w:rsidTr="005340E7">
        <w:tc>
          <w:tcPr>
            <w:tcW w:w="3314" w:type="dxa"/>
            <w:shd w:val="clear" w:color="auto" w:fill="auto"/>
          </w:tcPr>
          <w:p w14:paraId="11F28954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807" w:type="dxa"/>
            <w:shd w:val="clear" w:color="auto" w:fill="auto"/>
          </w:tcPr>
          <w:p w14:paraId="208B0A6C" w14:textId="77777777" w:rsidR="00D8584D" w:rsidRPr="0005261B" w:rsidRDefault="00D8584D" w:rsidP="00D85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111B9FD6" w14:textId="7D29B320" w:rsidR="00D8584D" w:rsidRPr="0005261B" w:rsidRDefault="00BA1926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01B57">
              <w:rPr>
                <w:rFonts w:ascii="Angsana New" w:hAnsi="Angsana New" w:cs="Angsana New"/>
                <w:sz w:val="30"/>
                <w:szCs w:val="30"/>
              </w:rPr>
              <w:t>717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CF9CF9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16C5DA32" w14:textId="0B8D8FED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506CA2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0B644CBC" w14:textId="7EA86255" w:rsidR="00D8584D" w:rsidRPr="0005261B" w:rsidRDefault="00BA1926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01B57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E07F85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88E623" w14:textId="3D950B49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(9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D8584D" w:rsidRPr="0005261B" w14:paraId="0B1FDF68" w14:textId="77777777" w:rsidTr="005340E7">
        <w:tc>
          <w:tcPr>
            <w:tcW w:w="3314" w:type="dxa"/>
            <w:shd w:val="clear" w:color="auto" w:fill="auto"/>
          </w:tcPr>
          <w:p w14:paraId="515C009B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19015F2" w14:textId="77777777" w:rsidR="00D8584D" w:rsidRPr="0005261B" w:rsidRDefault="00D8584D" w:rsidP="00D85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6C460" w14:textId="7A28F0C6" w:rsidR="00D8584D" w:rsidRPr="0005261B" w:rsidRDefault="00D8584D" w:rsidP="00D8584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C85A16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D536" w14:textId="77777777" w:rsidR="00D8584D" w:rsidRPr="0005261B" w:rsidRDefault="00D8584D" w:rsidP="00D8584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E43C93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4C9F0" w14:textId="77777777" w:rsidR="00D8584D" w:rsidRPr="0005261B" w:rsidRDefault="00D8584D" w:rsidP="00D8584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F3E3CF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7846C" w14:textId="77777777" w:rsidR="00D8584D" w:rsidRPr="0005261B" w:rsidRDefault="00D8584D" w:rsidP="00D858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8584D" w:rsidRPr="0005261B" w14:paraId="3C1ABF67" w14:textId="77777777" w:rsidTr="005340E7">
        <w:tc>
          <w:tcPr>
            <w:tcW w:w="3314" w:type="dxa"/>
            <w:shd w:val="clear" w:color="auto" w:fill="auto"/>
          </w:tcPr>
          <w:p w14:paraId="60CA46C9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07" w:type="dxa"/>
            <w:shd w:val="clear" w:color="auto" w:fill="auto"/>
          </w:tcPr>
          <w:p w14:paraId="4B0A7B17" w14:textId="77777777" w:rsidR="00D8584D" w:rsidRPr="0005261B" w:rsidRDefault="00D8584D" w:rsidP="00D85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6C20F4AC" w14:textId="01ED877B" w:rsidR="00D8584D" w:rsidRPr="0005261B" w:rsidRDefault="00BA1926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</w:t>
            </w:r>
            <w:r w:rsidR="00A859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7576A16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7F8DB4B7" w14:textId="69F37649" w:rsidR="00D8584D" w:rsidRPr="0005261B" w:rsidRDefault="00D8584D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10,4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A5AD1CE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092FB976" w14:textId="2D78B0FE" w:rsidR="00D8584D" w:rsidRPr="0005261B" w:rsidRDefault="00BA1926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</w:t>
            </w:r>
            <w:r w:rsidR="00A859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6EA8D75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6F416DB6" w14:textId="13B73666" w:rsidR="00D8584D" w:rsidRPr="0005261B" w:rsidRDefault="00D8584D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9,311</w:t>
            </w:r>
          </w:p>
        </w:tc>
      </w:tr>
    </w:tbl>
    <w:p w14:paraId="692D95A0" w14:textId="77777777" w:rsidR="008B2DBF" w:rsidRPr="0005261B" w:rsidRDefault="008B2DBF" w:rsidP="0005261B">
      <w:pPr>
        <w:rPr>
          <w:rFonts w:ascii="Angsana New" w:hAnsi="Angsana New" w:cs="Angsana New"/>
          <w:sz w:val="32"/>
          <w:szCs w:val="32"/>
        </w:rPr>
      </w:pPr>
    </w:p>
    <w:tbl>
      <w:tblPr>
        <w:tblW w:w="9302" w:type="dxa"/>
        <w:tblInd w:w="450" w:type="dxa"/>
        <w:tblLook w:val="01E0" w:firstRow="1" w:lastRow="1" w:firstColumn="1" w:lastColumn="1" w:noHBand="0" w:noVBand="0"/>
      </w:tblPr>
      <w:tblGrid>
        <w:gridCol w:w="3780"/>
        <w:gridCol w:w="250"/>
        <w:gridCol w:w="1094"/>
        <w:gridCol w:w="267"/>
        <w:gridCol w:w="1140"/>
        <w:gridCol w:w="271"/>
        <w:gridCol w:w="1094"/>
        <w:gridCol w:w="267"/>
        <w:gridCol w:w="1139"/>
      </w:tblGrid>
      <w:tr w:rsidR="008B2DBF" w:rsidRPr="0005261B" w14:paraId="710DCC0B" w14:textId="77777777" w:rsidTr="005E7E19">
        <w:tc>
          <w:tcPr>
            <w:tcW w:w="3780" w:type="dxa"/>
          </w:tcPr>
          <w:p w14:paraId="14D218B5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250" w:type="dxa"/>
          </w:tcPr>
          <w:p w14:paraId="5B0A9BB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01" w:type="dxa"/>
            <w:gridSpan w:val="3"/>
          </w:tcPr>
          <w:p w14:paraId="41048BA7" w14:textId="77777777" w:rsidR="008B2DBF" w:rsidRPr="0005261B" w:rsidRDefault="008B2DBF" w:rsidP="0005261B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66E6D24" w14:textId="77777777" w:rsidR="008B2DBF" w:rsidRPr="0005261B" w:rsidRDefault="008B2DBF" w:rsidP="0005261B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355DF85D" w14:textId="77777777" w:rsidR="008B2DBF" w:rsidRPr="0005261B" w:rsidRDefault="008B2DBF" w:rsidP="0005261B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56783F28" w14:textId="77777777" w:rsidTr="005E7E19">
        <w:tc>
          <w:tcPr>
            <w:tcW w:w="3780" w:type="dxa"/>
          </w:tcPr>
          <w:p w14:paraId="3959AE0B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4076B323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24C32912" w14:textId="3741B261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8584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7" w:type="dxa"/>
            <w:shd w:val="clear" w:color="auto" w:fill="auto"/>
          </w:tcPr>
          <w:p w14:paraId="6E0B6BD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4734B17B" w14:textId="3357E519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8584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4B89932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7DE0B7D" w14:textId="73405268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8584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7" w:type="dxa"/>
            <w:shd w:val="clear" w:color="auto" w:fill="auto"/>
          </w:tcPr>
          <w:p w14:paraId="1C6BA49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895D0CD" w14:textId="5A38DE3E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8584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781A6725" w14:textId="77777777" w:rsidTr="005E7E19">
        <w:tc>
          <w:tcPr>
            <w:tcW w:w="3780" w:type="dxa"/>
          </w:tcPr>
          <w:p w14:paraId="5E1BD6F1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6D11CD97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72" w:type="dxa"/>
            <w:gridSpan w:val="7"/>
          </w:tcPr>
          <w:p w14:paraId="5F09053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584D" w:rsidRPr="0005261B" w14:paraId="25B7BD05" w14:textId="77777777" w:rsidTr="005E7E19">
        <w:tc>
          <w:tcPr>
            <w:tcW w:w="3780" w:type="dxa"/>
          </w:tcPr>
          <w:p w14:paraId="27F3F7EB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กำไรจากการประมาณตามหลัก   </w:t>
            </w:r>
          </w:p>
          <w:p w14:paraId="557AC76A" w14:textId="2A29D0A2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50" w:type="dxa"/>
          </w:tcPr>
          <w:p w14:paraId="62410D90" w14:textId="77777777" w:rsidR="00D8584D" w:rsidRPr="0005261B" w:rsidRDefault="00D8584D" w:rsidP="00D85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0CF0356C" w14:textId="77777777" w:rsidR="00D8584D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768B5BAD" w14:textId="7B15E089" w:rsidR="00BA1926" w:rsidRPr="0005261B" w:rsidRDefault="00BA1926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67" w:type="dxa"/>
          </w:tcPr>
          <w:p w14:paraId="5B48E92B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52C5258B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59DAF82" w14:textId="703E2673" w:rsidR="00D8584D" w:rsidRPr="00D8584D" w:rsidRDefault="00D8584D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D62C6A6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</w:tcPr>
          <w:p w14:paraId="4A7847B9" w14:textId="77777777" w:rsidR="00D8584D" w:rsidRDefault="00D8584D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8D3D3FC" w14:textId="727F1BBE" w:rsidR="00BA1926" w:rsidRPr="0005261B" w:rsidRDefault="00BA1926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67" w:type="dxa"/>
          </w:tcPr>
          <w:p w14:paraId="5178517F" w14:textId="77777777" w:rsidR="00D8584D" w:rsidRPr="0060300C" w:rsidRDefault="00D8584D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4B8D0F2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EBEB878" w14:textId="3134AD74" w:rsidR="00D8584D" w:rsidRPr="00D8584D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8584D" w:rsidRPr="0005261B" w14:paraId="6D5C5201" w14:textId="77777777" w:rsidTr="005E7E19">
        <w:tc>
          <w:tcPr>
            <w:tcW w:w="3780" w:type="dxa"/>
            <w:shd w:val="clear" w:color="auto" w:fill="auto"/>
          </w:tcPr>
          <w:p w14:paraId="14DB322D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50" w:type="dxa"/>
          </w:tcPr>
          <w:p w14:paraId="38209528" w14:textId="77777777" w:rsidR="00D8584D" w:rsidRPr="0005261B" w:rsidRDefault="00D8584D" w:rsidP="00D85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5506EAD5" w14:textId="7B5BE5FF" w:rsidR="00D8584D" w:rsidRPr="0005261B" w:rsidRDefault="00BA1926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  <w:tc>
          <w:tcPr>
            <w:tcW w:w="267" w:type="dxa"/>
          </w:tcPr>
          <w:p w14:paraId="056BDC47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15EE3CAE" w14:textId="4F08F116" w:rsidR="00D8584D" w:rsidRPr="00D8584D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F9A8B1E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shd w:val="clear" w:color="auto" w:fill="auto"/>
          </w:tcPr>
          <w:p w14:paraId="16D7E8AD" w14:textId="654C565B" w:rsidR="00D8584D" w:rsidRPr="0005261B" w:rsidRDefault="00BA1926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  <w:tc>
          <w:tcPr>
            <w:tcW w:w="267" w:type="dxa"/>
            <w:shd w:val="clear" w:color="auto" w:fill="auto"/>
          </w:tcPr>
          <w:p w14:paraId="7405E22D" w14:textId="77777777" w:rsidR="00D8584D" w:rsidRPr="0060300C" w:rsidRDefault="00D8584D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0C2D46E" w14:textId="0B5DCEDA" w:rsidR="00D8584D" w:rsidRPr="00D8584D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8584D" w:rsidRPr="0005261B" w14:paraId="5DE42DA8" w14:textId="77777777" w:rsidTr="005E7E19">
        <w:trPr>
          <w:trHeight w:val="50"/>
        </w:trPr>
        <w:tc>
          <w:tcPr>
            <w:tcW w:w="3780" w:type="dxa"/>
            <w:shd w:val="clear" w:color="auto" w:fill="auto"/>
          </w:tcPr>
          <w:p w14:paraId="09C2EC99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250" w:type="dxa"/>
            <w:shd w:val="clear" w:color="auto" w:fill="auto"/>
          </w:tcPr>
          <w:p w14:paraId="15FB635B" w14:textId="77777777" w:rsidR="00D8584D" w:rsidRPr="0005261B" w:rsidRDefault="00D8584D" w:rsidP="00D85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F4F41" w14:textId="3CD737A7" w:rsidR="00D8584D" w:rsidRPr="0060300C" w:rsidRDefault="00BA1926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30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67" w:type="dxa"/>
            <w:shd w:val="clear" w:color="auto" w:fill="auto"/>
          </w:tcPr>
          <w:p w14:paraId="14306F78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115ED" w14:textId="4B5DD3DB" w:rsidR="00D8584D" w:rsidRPr="00D8584D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58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322FBF0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81409" w14:textId="096F4EA5" w:rsidR="00D8584D" w:rsidRPr="0060300C" w:rsidRDefault="00BA1926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30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67" w:type="dxa"/>
            <w:shd w:val="clear" w:color="auto" w:fill="auto"/>
          </w:tcPr>
          <w:p w14:paraId="3C955BD6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0EDEB" w14:textId="145B72CB" w:rsidR="00D8584D" w:rsidRPr="00D8584D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584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15B86558" w14:textId="77777777" w:rsidR="008B2DBF" w:rsidRPr="0005261B" w:rsidRDefault="008B2DBF" w:rsidP="0005261B">
      <w:pPr>
        <w:rPr>
          <w:rFonts w:ascii="Angsana New" w:hAnsi="Angsana New" w:cs="Angsana New"/>
          <w:sz w:val="32"/>
          <w:szCs w:val="32"/>
          <w:cs/>
        </w:rPr>
      </w:pPr>
    </w:p>
    <w:p w14:paraId="5E14963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  <w:r w:rsidRPr="0005261B">
        <w:rPr>
          <w:rFonts w:ascii="Angsana New" w:hAnsi="Angsana New" w:cs="Angsana New" w:hint="cs"/>
          <w:sz w:val="32"/>
          <w:szCs w:val="32"/>
          <w:cs/>
        </w:rPr>
        <w:br w:type="page"/>
      </w:r>
    </w:p>
    <w:tbl>
      <w:tblPr>
        <w:tblW w:w="930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969"/>
        <w:gridCol w:w="236"/>
        <w:gridCol w:w="1092"/>
        <w:gridCol w:w="270"/>
        <w:gridCol w:w="908"/>
        <w:gridCol w:w="270"/>
        <w:gridCol w:w="1130"/>
      </w:tblGrid>
      <w:tr w:rsidR="008B2DBF" w:rsidRPr="0005261B" w14:paraId="41AAB6B1" w14:textId="77777777" w:rsidTr="005340E7">
        <w:tc>
          <w:tcPr>
            <w:tcW w:w="4428" w:type="dxa"/>
            <w:shd w:val="clear" w:color="auto" w:fill="auto"/>
          </w:tcPr>
          <w:p w14:paraId="56D4A7F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การกระทบยอดเพื่อหาอัตราภาษีที่แท้จริง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75" w:type="dxa"/>
            <w:gridSpan w:val="7"/>
            <w:shd w:val="clear" w:color="auto" w:fill="auto"/>
          </w:tcPr>
          <w:p w14:paraId="373D31C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2DBF" w:rsidRPr="0005261B" w14:paraId="2893DB45" w14:textId="77777777" w:rsidTr="005340E7">
        <w:tc>
          <w:tcPr>
            <w:tcW w:w="4428" w:type="dxa"/>
            <w:shd w:val="clear" w:color="auto" w:fill="auto"/>
          </w:tcPr>
          <w:p w14:paraId="4D2F8EA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shd w:val="clear" w:color="auto" w:fill="auto"/>
          </w:tcPr>
          <w:p w14:paraId="347F604D" w14:textId="591E1635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8584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59E2B17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14:paraId="6FE7BEE9" w14:textId="22D0D60B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8584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3611EB52" w14:textId="77777777" w:rsidTr="005340E7">
        <w:tc>
          <w:tcPr>
            <w:tcW w:w="4428" w:type="dxa"/>
            <w:shd w:val="clear" w:color="auto" w:fill="auto"/>
          </w:tcPr>
          <w:p w14:paraId="4B4FABD3" w14:textId="77777777" w:rsidR="008B2DBF" w:rsidRPr="0005261B" w:rsidRDefault="008B2DBF" w:rsidP="0005261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4A7F9B9D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C81A756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4FD44C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nil"/>
            </w:tcBorders>
            <w:shd w:val="clear" w:color="auto" w:fill="auto"/>
          </w:tcPr>
          <w:p w14:paraId="7344DC36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C0F3DC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C581CA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B503BCA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012774B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F7759F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40C2BA16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969ACAC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584D" w:rsidRPr="0005261B" w14:paraId="2B141249" w14:textId="77777777" w:rsidTr="005340E7">
        <w:tc>
          <w:tcPr>
            <w:tcW w:w="4428" w:type="dxa"/>
            <w:shd w:val="clear" w:color="auto" w:fill="auto"/>
          </w:tcPr>
          <w:p w14:paraId="687D8267" w14:textId="77777777" w:rsidR="00D8584D" w:rsidRPr="0005261B" w:rsidRDefault="00D8584D" w:rsidP="00D8584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32008C8D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1CBC9C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</w:tcPr>
          <w:p w14:paraId="1B7CA024" w14:textId="746DAC3B" w:rsidR="00D8584D" w:rsidRPr="0005261B" w:rsidRDefault="00855F84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27,1</w:t>
            </w:r>
            <w:r w:rsidR="00801B57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17183509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16B75757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9E5982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5FDC8CD8" w14:textId="2FE10BD2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57,590</w:t>
            </w:r>
          </w:p>
        </w:tc>
      </w:tr>
      <w:tr w:rsidR="00D8584D" w:rsidRPr="0005261B" w14:paraId="0C71966B" w14:textId="77777777" w:rsidTr="005340E7">
        <w:tc>
          <w:tcPr>
            <w:tcW w:w="4428" w:type="dxa"/>
            <w:shd w:val="clear" w:color="auto" w:fill="auto"/>
          </w:tcPr>
          <w:p w14:paraId="3C0E4FDD" w14:textId="77777777" w:rsidR="00D8584D" w:rsidRPr="0005261B" w:rsidRDefault="00D8584D" w:rsidP="00D8584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0C1AA6DB" w14:textId="383C6799" w:rsidR="00D8584D" w:rsidRPr="0005261B" w:rsidRDefault="00855F84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57FE3AA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64DF53B" w14:textId="2CCC217D" w:rsidR="00D8584D" w:rsidRPr="0005261B" w:rsidRDefault="00855F84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5,4</w:t>
            </w:r>
            <w:r w:rsidR="00801B57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C5B7AB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14:paraId="3723EFCA" w14:textId="7EF1BEA0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B2FBF6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78F592" w14:textId="595CC36B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11,518</w:t>
            </w:r>
          </w:p>
        </w:tc>
      </w:tr>
      <w:tr w:rsidR="00D8584D" w:rsidRPr="0005261B" w14:paraId="4F690BFD" w14:textId="77777777" w:rsidTr="005340E7">
        <w:tc>
          <w:tcPr>
            <w:tcW w:w="4428" w:type="dxa"/>
            <w:shd w:val="clear" w:color="auto" w:fill="auto"/>
          </w:tcPr>
          <w:p w14:paraId="7CA43912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69" w:type="dxa"/>
            <w:shd w:val="clear" w:color="auto" w:fill="auto"/>
          </w:tcPr>
          <w:p w14:paraId="432E5C34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9409AF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14:paraId="1E4473C4" w14:textId="11A1FA2C" w:rsidR="00D8584D" w:rsidRPr="0005261B" w:rsidRDefault="00855F84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01B57">
              <w:rPr>
                <w:rFonts w:ascii="Angsana New" w:hAnsi="Angsana New" w:cs="Angsana New"/>
                <w:sz w:val="30"/>
                <w:szCs w:val="30"/>
              </w:rPr>
              <w:t>596</w:t>
            </w:r>
            <w:r w:rsidRPr="00855F8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319DCFA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14:paraId="523F3431" w14:textId="77777777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DC21FAE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7B4634EB" w14:textId="652E7C8C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(6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D8584D" w:rsidRPr="0005261B" w14:paraId="6B27D65D" w14:textId="77777777" w:rsidTr="005340E7">
        <w:tc>
          <w:tcPr>
            <w:tcW w:w="4428" w:type="dxa"/>
            <w:shd w:val="clear" w:color="auto" w:fill="auto"/>
          </w:tcPr>
          <w:p w14:paraId="0BFDC30D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969" w:type="dxa"/>
            <w:shd w:val="clear" w:color="auto" w:fill="auto"/>
          </w:tcPr>
          <w:p w14:paraId="213090E8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33DD2F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14:paraId="63B94A29" w14:textId="51C3E892" w:rsidR="00D8584D" w:rsidRPr="0005261B" w:rsidRDefault="00855F84" w:rsidP="0080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65EEAEC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14:paraId="12674C62" w14:textId="77777777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EA0D9E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71191AD8" w14:textId="483EE7C9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(2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D8584D" w:rsidRPr="0005261B" w14:paraId="79DD0E67" w14:textId="77777777" w:rsidTr="005340E7">
        <w:tc>
          <w:tcPr>
            <w:tcW w:w="4428" w:type="dxa"/>
            <w:shd w:val="clear" w:color="auto" w:fill="auto"/>
          </w:tcPr>
          <w:p w14:paraId="72579E66" w14:textId="77777777" w:rsidR="00D8584D" w:rsidRPr="0005261B" w:rsidRDefault="00D8584D" w:rsidP="00D8584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0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969" w:type="dxa"/>
            <w:shd w:val="clear" w:color="auto" w:fill="auto"/>
          </w:tcPr>
          <w:p w14:paraId="2664AF8F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AFC834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15A06921" w14:textId="01D538F1" w:rsidR="00D8584D" w:rsidRPr="0005261B" w:rsidRDefault="00855F84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45EDE2BE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2205F00" w14:textId="77777777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E963E2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1AA9A9A0" w14:textId="5FCA0699" w:rsidR="00D8584D" w:rsidRPr="0005261B" w:rsidRDefault="00D8584D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801B57" w:rsidRPr="0005261B" w14:paraId="476E1B0C" w14:textId="77777777" w:rsidTr="005340E7">
        <w:tc>
          <w:tcPr>
            <w:tcW w:w="4428" w:type="dxa"/>
            <w:shd w:val="clear" w:color="auto" w:fill="auto"/>
          </w:tcPr>
          <w:p w14:paraId="37FBFD4A" w14:textId="5617C882" w:rsidR="00801B57" w:rsidRPr="0005261B" w:rsidRDefault="00801B57" w:rsidP="00D8584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0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969" w:type="dxa"/>
            <w:shd w:val="clear" w:color="auto" w:fill="auto"/>
          </w:tcPr>
          <w:p w14:paraId="5930E20A" w14:textId="77777777" w:rsidR="00801B57" w:rsidRPr="0005261B" w:rsidRDefault="00801B57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5C7186" w14:textId="77777777" w:rsidR="00801B57" w:rsidRPr="0005261B" w:rsidRDefault="00801B57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C7BFDFE" w14:textId="77777777" w:rsidR="00801B57" w:rsidRPr="00855F84" w:rsidRDefault="00801B57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CBCAB8" w14:textId="77777777" w:rsidR="00801B57" w:rsidRPr="0005261B" w:rsidRDefault="00801B57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642CDFB1" w14:textId="77777777" w:rsidR="00801B57" w:rsidRPr="0005261B" w:rsidRDefault="00801B57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8E63E4" w14:textId="77777777" w:rsidR="00801B57" w:rsidRPr="0005261B" w:rsidRDefault="00801B57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799AEC74" w14:textId="77777777" w:rsidR="00801B57" w:rsidRPr="0005261B" w:rsidRDefault="00801B57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584D" w:rsidRPr="0005261B" w14:paraId="395768CC" w14:textId="77777777" w:rsidTr="005340E7">
        <w:tc>
          <w:tcPr>
            <w:tcW w:w="4428" w:type="dxa"/>
            <w:shd w:val="clear" w:color="auto" w:fill="auto"/>
          </w:tcPr>
          <w:p w14:paraId="307E76DC" w14:textId="39CA8568" w:rsidR="00D8584D" w:rsidRPr="0005261B" w:rsidRDefault="00801B57" w:rsidP="00D8584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0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969" w:type="dxa"/>
            <w:shd w:val="clear" w:color="auto" w:fill="auto"/>
          </w:tcPr>
          <w:p w14:paraId="7EA2B00F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491CFF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9EA2BB2" w14:textId="37B103BC" w:rsidR="00D8584D" w:rsidRPr="0005261B" w:rsidRDefault="00855F84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1,310</w:t>
            </w:r>
          </w:p>
        </w:tc>
        <w:tc>
          <w:tcPr>
            <w:tcW w:w="270" w:type="dxa"/>
            <w:shd w:val="clear" w:color="auto" w:fill="auto"/>
          </w:tcPr>
          <w:p w14:paraId="779B02F5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10CD7328" w14:textId="77777777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C78CA4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66B3183" w14:textId="50F63DA4" w:rsidR="00D8584D" w:rsidRPr="0005261B" w:rsidRDefault="00801B57" w:rsidP="0080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01B57" w:rsidRPr="0005261B" w14:paraId="03976945" w14:textId="77777777" w:rsidTr="005340E7">
        <w:tc>
          <w:tcPr>
            <w:tcW w:w="4428" w:type="dxa"/>
            <w:shd w:val="clear" w:color="auto" w:fill="auto"/>
          </w:tcPr>
          <w:p w14:paraId="63A880A9" w14:textId="4FCD1462" w:rsidR="00801B57" w:rsidRPr="0005261B" w:rsidRDefault="00801B57" w:rsidP="00D8584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0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69" w:type="dxa"/>
            <w:shd w:val="clear" w:color="auto" w:fill="auto"/>
          </w:tcPr>
          <w:p w14:paraId="525CB5D9" w14:textId="77777777" w:rsidR="00801B57" w:rsidRPr="0005261B" w:rsidRDefault="00801B57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B93999" w14:textId="77777777" w:rsidR="00801B57" w:rsidRPr="0005261B" w:rsidRDefault="00801B57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61E36E68" w14:textId="0993CDF8" w:rsidR="00801B57" w:rsidRPr="00855F84" w:rsidRDefault="00801B57" w:rsidP="0080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0F8516" w14:textId="77777777" w:rsidR="00801B57" w:rsidRPr="0005261B" w:rsidRDefault="00801B57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771A01F" w14:textId="77777777" w:rsidR="00801B57" w:rsidRPr="0005261B" w:rsidRDefault="00801B57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1873F2" w14:textId="77777777" w:rsidR="00801B57" w:rsidRPr="0005261B" w:rsidRDefault="00801B57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1E24C49C" w14:textId="72489715" w:rsidR="00801B57" w:rsidRPr="0005261B" w:rsidRDefault="00801B57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(2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D8584D" w:rsidRPr="0005261B" w14:paraId="523AAEB8" w14:textId="77777777" w:rsidTr="005340E7">
        <w:tc>
          <w:tcPr>
            <w:tcW w:w="4428" w:type="dxa"/>
            <w:shd w:val="clear" w:color="auto" w:fill="auto"/>
          </w:tcPr>
          <w:p w14:paraId="48139AFA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69" w:type="dxa"/>
            <w:tcBorders>
              <w:bottom w:val="nil"/>
            </w:tcBorders>
            <w:shd w:val="clear" w:color="auto" w:fill="auto"/>
          </w:tcPr>
          <w:p w14:paraId="332D5132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90C5FA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907E75C" w14:textId="74CC6FBB" w:rsidR="00D8584D" w:rsidRPr="0005261B" w:rsidRDefault="00855F84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(160)</w:t>
            </w:r>
          </w:p>
        </w:tc>
        <w:tc>
          <w:tcPr>
            <w:tcW w:w="270" w:type="dxa"/>
            <w:shd w:val="clear" w:color="auto" w:fill="auto"/>
          </w:tcPr>
          <w:p w14:paraId="0F435851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14:paraId="259FCF21" w14:textId="77777777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D9E533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083AC8EC" w14:textId="198CFFE0" w:rsidR="00D8584D" w:rsidRPr="0005261B" w:rsidRDefault="00D8584D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(186)</w:t>
            </w:r>
          </w:p>
        </w:tc>
      </w:tr>
      <w:tr w:rsidR="00D8584D" w:rsidRPr="0005261B" w14:paraId="7A61018F" w14:textId="77777777" w:rsidTr="005340E7">
        <w:tc>
          <w:tcPr>
            <w:tcW w:w="4428" w:type="dxa"/>
            <w:tcBorders>
              <w:bottom w:val="nil"/>
            </w:tcBorders>
            <w:shd w:val="clear" w:color="auto" w:fill="auto"/>
          </w:tcPr>
          <w:p w14:paraId="304DB065" w14:textId="77777777" w:rsidR="00D8584D" w:rsidRPr="0005261B" w:rsidRDefault="00D8584D" w:rsidP="00D8584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9" w:type="dxa"/>
            <w:tcBorders>
              <w:top w:val="nil"/>
              <w:bottom w:val="nil"/>
            </w:tcBorders>
            <w:shd w:val="clear" w:color="auto" w:fill="auto"/>
          </w:tcPr>
          <w:p w14:paraId="2F74ED95" w14:textId="5D7D5DA8" w:rsidR="00D8584D" w:rsidRPr="0005261B" w:rsidRDefault="00855F84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CB2D45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47621" w14:textId="0E652B03" w:rsidR="00D8584D" w:rsidRPr="0005261B" w:rsidRDefault="00855F84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847D19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shd w:val="clear" w:color="auto" w:fill="auto"/>
          </w:tcPr>
          <w:p w14:paraId="5BBFE8E5" w14:textId="420887FF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567799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723B0" w14:textId="6EF5C2A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10,4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</w:tr>
    </w:tbl>
    <w:p w14:paraId="7685B6FE" w14:textId="77777777" w:rsidR="008B2DBF" w:rsidRPr="0005261B" w:rsidRDefault="008B2DBF" w:rsidP="0005261B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tbl>
      <w:tblPr>
        <w:tblW w:w="93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8"/>
        <w:gridCol w:w="990"/>
        <w:gridCol w:w="236"/>
        <w:gridCol w:w="1083"/>
        <w:gridCol w:w="270"/>
        <w:gridCol w:w="891"/>
        <w:gridCol w:w="270"/>
        <w:gridCol w:w="1147"/>
      </w:tblGrid>
      <w:tr w:rsidR="008B2DBF" w:rsidRPr="0005261B" w14:paraId="58051879" w14:textId="77777777" w:rsidTr="005340E7">
        <w:tc>
          <w:tcPr>
            <w:tcW w:w="4418" w:type="dxa"/>
            <w:shd w:val="clear" w:color="auto" w:fill="auto"/>
          </w:tcPr>
          <w:p w14:paraId="02CA2BC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87" w:type="dxa"/>
            <w:gridSpan w:val="7"/>
            <w:shd w:val="clear" w:color="auto" w:fill="auto"/>
          </w:tcPr>
          <w:p w14:paraId="20FE54B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1FA0589F" w14:textId="77777777" w:rsidTr="005340E7">
        <w:tc>
          <w:tcPr>
            <w:tcW w:w="4418" w:type="dxa"/>
            <w:shd w:val="clear" w:color="auto" w:fill="auto"/>
          </w:tcPr>
          <w:p w14:paraId="5688AD9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09" w:type="dxa"/>
            <w:gridSpan w:val="3"/>
            <w:shd w:val="clear" w:color="auto" w:fill="auto"/>
          </w:tcPr>
          <w:p w14:paraId="5477D584" w14:textId="699B969C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8584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446FF20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14:paraId="02B61DC2" w14:textId="0EF99B28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8584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4434E436" w14:textId="77777777" w:rsidTr="005340E7">
        <w:tc>
          <w:tcPr>
            <w:tcW w:w="4418" w:type="dxa"/>
            <w:shd w:val="clear" w:color="auto" w:fill="auto"/>
          </w:tcPr>
          <w:p w14:paraId="657487A1" w14:textId="77777777" w:rsidR="008B2DBF" w:rsidRPr="0005261B" w:rsidRDefault="008B2DBF" w:rsidP="0005261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84215A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0048D1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FF672E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CA42213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FBC1847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1DFC52D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74036729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199744C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70F70B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664B011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FC358DD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584D" w:rsidRPr="0005261B" w14:paraId="2E6694B6" w14:textId="77777777" w:rsidTr="005340E7">
        <w:trPr>
          <w:trHeight w:val="452"/>
        </w:trPr>
        <w:tc>
          <w:tcPr>
            <w:tcW w:w="4418" w:type="dxa"/>
            <w:shd w:val="clear" w:color="auto" w:fill="auto"/>
          </w:tcPr>
          <w:p w14:paraId="3C23C1DC" w14:textId="77777777" w:rsidR="00D8584D" w:rsidRPr="0005261B" w:rsidRDefault="00D8584D" w:rsidP="00D8584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2D0F162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C91BFC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12437528" w14:textId="5D8D0936" w:rsidR="00D8584D" w:rsidRPr="0005261B" w:rsidRDefault="00855F84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44,461</w:t>
            </w:r>
          </w:p>
        </w:tc>
        <w:tc>
          <w:tcPr>
            <w:tcW w:w="270" w:type="dxa"/>
            <w:shd w:val="clear" w:color="auto" w:fill="auto"/>
          </w:tcPr>
          <w:p w14:paraId="40F23481" w14:textId="77777777" w:rsidR="00D8584D" w:rsidRPr="0060300C" w:rsidRDefault="00D8584D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26D522D0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A55942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14:paraId="375E0EB2" w14:textId="39A6C7BC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Cs w:val="22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66,868</w:t>
            </w:r>
          </w:p>
        </w:tc>
      </w:tr>
      <w:tr w:rsidR="00D8584D" w:rsidRPr="0005261B" w14:paraId="36788903" w14:textId="77777777" w:rsidTr="00562111">
        <w:tc>
          <w:tcPr>
            <w:tcW w:w="4418" w:type="dxa"/>
            <w:shd w:val="clear" w:color="auto" w:fill="auto"/>
          </w:tcPr>
          <w:p w14:paraId="3063DFFC" w14:textId="77777777" w:rsidR="00D8584D" w:rsidRPr="0005261B" w:rsidRDefault="00D8584D" w:rsidP="00D8584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294A689" w14:textId="74878B2F" w:rsidR="00D8584D" w:rsidRPr="0005261B" w:rsidRDefault="00855F84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BC57D09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025A7CA5" w14:textId="17693BC1" w:rsidR="00D8584D" w:rsidRPr="0005261B" w:rsidRDefault="00855F84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8,892</w:t>
            </w:r>
          </w:p>
        </w:tc>
        <w:tc>
          <w:tcPr>
            <w:tcW w:w="270" w:type="dxa"/>
            <w:shd w:val="clear" w:color="auto" w:fill="auto"/>
          </w:tcPr>
          <w:p w14:paraId="646C7D29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310A8915" w14:textId="6CB7C906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C39A66B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4AB25520" w14:textId="0003F71D" w:rsidR="00D8584D" w:rsidRPr="0005261B" w:rsidRDefault="00D8584D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Cs w:val="22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13,374</w:t>
            </w:r>
          </w:p>
        </w:tc>
      </w:tr>
      <w:tr w:rsidR="00D8584D" w:rsidRPr="0005261B" w14:paraId="29862A7C" w14:textId="77777777" w:rsidTr="00562111">
        <w:tc>
          <w:tcPr>
            <w:tcW w:w="4418" w:type="dxa"/>
            <w:shd w:val="clear" w:color="auto" w:fill="auto"/>
          </w:tcPr>
          <w:p w14:paraId="10381D4F" w14:textId="5510BBA9" w:rsidR="00D8584D" w:rsidRPr="0005261B" w:rsidRDefault="00D8584D" w:rsidP="00D8584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53C917AB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9DEF42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9F0A5A6" w14:textId="76E86B86" w:rsidR="00D8584D" w:rsidRPr="0005261B" w:rsidRDefault="00855F84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(3,000)</w:t>
            </w:r>
          </w:p>
        </w:tc>
        <w:tc>
          <w:tcPr>
            <w:tcW w:w="270" w:type="dxa"/>
            <w:shd w:val="clear" w:color="auto" w:fill="auto"/>
          </w:tcPr>
          <w:p w14:paraId="400F8FA5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30068B94" w14:textId="77777777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25700E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4880E8" w14:textId="31EEAAB8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(3,900)</w:t>
            </w:r>
          </w:p>
        </w:tc>
      </w:tr>
      <w:tr w:rsidR="00D8584D" w:rsidRPr="0005261B" w14:paraId="399DF23F" w14:textId="77777777" w:rsidTr="005340E7">
        <w:tc>
          <w:tcPr>
            <w:tcW w:w="4418" w:type="dxa"/>
            <w:shd w:val="clear" w:color="auto" w:fill="auto"/>
          </w:tcPr>
          <w:p w14:paraId="14BC0CA3" w14:textId="77777777" w:rsidR="00D8584D" w:rsidRPr="0005261B" w:rsidRDefault="00D8584D" w:rsidP="00D8584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990" w:type="dxa"/>
            <w:shd w:val="clear" w:color="auto" w:fill="auto"/>
          </w:tcPr>
          <w:p w14:paraId="0D3D94BF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801A76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383E7BF" w14:textId="07F9F742" w:rsidR="00D8584D" w:rsidRPr="0005261B" w:rsidRDefault="00855F84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14:paraId="565E8425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03005FA7" w14:textId="77777777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6245D6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51DF71E" w14:textId="37AE06B5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</w:tr>
      <w:tr w:rsidR="00D8584D" w:rsidRPr="0005261B" w14:paraId="4144A7E9" w14:textId="77777777" w:rsidTr="005340E7">
        <w:tc>
          <w:tcPr>
            <w:tcW w:w="4418" w:type="dxa"/>
            <w:shd w:val="clear" w:color="auto" w:fill="auto"/>
          </w:tcPr>
          <w:p w14:paraId="7B632523" w14:textId="77777777" w:rsidR="00D8584D" w:rsidRPr="0005261B" w:rsidRDefault="00D8584D" w:rsidP="00D8584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594B025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363BCE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FA128CD" w14:textId="61855404" w:rsidR="00D8584D" w:rsidRPr="0005261B" w:rsidRDefault="00855F84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4A70795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36DAA111" w14:textId="77777777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61DD04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168EC78" w14:textId="12276596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</w:tr>
      <w:tr w:rsidR="00D8584D" w:rsidRPr="0005261B" w14:paraId="252E1AC7" w14:textId="77777777" w:rsidTr="005340E7">
        <w:tc>
          <w:tcPr>
            <w:tcW w:w="4418" w:type="dxa"/>
            <w:shd w:val="clear" w:color="auto" w:fill="auto"/>
          </w:tcPr>
          <w:p w14:paraId="01EA7A34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90" w:type="dxa"/>
            <w:shd w:val="clear" w:color="auto" w:fill="auto"/>
          </w:tcPr>
          <w:p w14:paraId="1B5EC73A" w14:textId="77777777" w:rsidR="00D8584D" w:rsidRPr="0005261B" w:rsidRDefault="00D8584D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0DC79A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1AF2D06" w14:textId="4A4F3E46" w:rsidR="00D8584D" w:rsidRPr="0005261B" w:rsidRDefault="00855F84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14:paraId="085EFD00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3F1C96DB" w14:textId="77777777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D42FB1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53674DD" w14:textId="5FAB32D6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(186)</w:t>
            </w:r>
          </w:p>
        </w:tc>
      </w:tr>
      <w:tr w:rsidR="00D8584D" w:rsidRPr="0005261B" w14:paraId="61BBB2CD" w14:textId="77777777" w:rsidTr="005340E7">
        <w:tc>
          <w:tcPr>
            <w:tcW w:w="4418" w:type="dxa"/>
            <w:shd w:val="clear" w:color="auto" w:fill="auto"/>
          </w:tcPr>
          <w:p w14:paraId="74C60B9F" w14:textId="77777777" w:rsidR="00D8584D" w:rsidRPr="0005261B" w:rsidRDefault="00D8584D" w:rsidP="00D8584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CB8CFF7" w14:textId="2D12D9E3" w:rsidR="00D8584D" w:rsidRPr="0005261B" w:rsidRDefault="00855F84" w:rsidP="00D858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090F24A7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DE021" w14:textId="1C939AD4" w:rsidR="00D8584D" w:rsidRPr="0005261B" w:rsidRDefault="00855F84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5,696</w:t>
            </w:r>
          </w:p>
        </w:tc>
        <w:tc>
          <w:tcPr>
            <w:tcW w:w="270" w:type="dxa"/>
            <w:shd w:val="clear" w:color="auto" w:fill="auto"/>
          </w:tcPr>
          <w:p w14:paraId="3A8C1413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2AEAFEAF" w14:textId="75A1FBAD" w:rsidR="00D8584D" w:rsidRPr="0005261B" w:rsidRDefault="00D8584D" w:rsidP="00D8584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4395AFD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46676" w14:textId="756E0105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9,311</w:t>
            </w:r>
          </w:p>
        </w:tc>
      </w:tr>
    </w:tbl>
    <w:p w14:paraId="78C75F1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 w:firstLine="540"/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13975EBB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05261B">
        <w:rPr>
          <w:rFonts w:ascii="Angsana New" w:hAnsi="Angsana New" w:cs="Angsana New" w:hint="cs"/>
          <w:i/>
          <w:iCs/>
          <w:sz w:val="28"/>
          <w:szCs w:val="28"/>
          <w:cs/>
        </w:rPr>
        <w:br w:type="page"/>
      </w: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8B2DBF" w:rsidRPr="0005261B" w14:paraId="7653EB01" w14:textId="77777777" w:rsidTr="005340E7">
        <w:tc>
          <w:tcPr>
            <w:tcW w:w="3627" w:type="dxa"/>
          </w:tcPr>
          <w:p w14:paraId="3119E51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497706F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2DBF" w:rsidRPr="0005261B" w14:paraId="070CED8D" w14:textId="77777777" w:rsidTr="005340E7">
        <w:trPr>
          <w:trHeight w:val="362"/>
        </w:trPr>
        <w:tc>
          <w:tcPr>
            <w:tcW w:w="3627" w:type="dxa"/>
            <w:vMerge w:val="restart"/>
          </w:tcPr>
          <w:p w14:paraId="0C6B701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0B6E27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31AC21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14:paraId="4495353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B283E2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14:paraId="41E6161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14:paraId="32EA771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บันทึกเป็น (รายจ่าย)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/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14:paraId="67E7045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14:paraId="249F7CA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57D680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B2DBF" w:rsidRPr="0005261B" w14:paraId="58A64F80" w14:textId="77777777" w:rsidTr="005340E7">
        <w:trPr>
          <w:trHeight w:val="857"/>
        </w:trPr>
        <w:tc>
          <w:tcPr>
            <w:tcW w:w="3627" w:type="dxa"/>
            <w:vMerge/>
          </w:tcPr>
          <w:p w14:paraId="1601EA4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14:paraId="628483A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10BB4E7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CBD4EC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14:paraId="0583AFD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FE721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676C077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14:paraId="3668418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2DBF" w:rsidRPr="0005261B" w14:paraId="1745EAC9" w14:textId="77777777" w:rsidTr="005340E7">
        <w:tc>
          <w:tcPr>
            <w:tcW w:w="3627" w:type="dxa"/>
          </w:tcPr>
          <w:p w14:paraId="7F44C69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C82F6E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7C9DC0B1" w14:textId="77777777" w:rsidTr="005340E7">
        <w:trPr>
          <w:trHeight w:hRule="exact" w:val="432"/>
        </w:trPr>
        <w:tc>
          <w:tcPr>
            <w:tcW w:w="3627" w:type="dxa"/>
            <w:vAlign w:val="center"/>
          </w:tcPr>
          <w:p w14:paraId="704CDAB6" w14:textId="6CD706F6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D858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75" w:type="dxa"/>
            <w:vAlign w:val="center"/>
          </w:tcPr>
          <w:p w14:paraId="4F6F7313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19E7C98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381E7AC8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45920E7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A4FFF7A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A08E90D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62E1699E" w14:textId="77777777" w:rsidR="008B2DBF" w:rsidRPr="0005261B" w:rsidRDefault="008B2DBF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05261B" w14:paraId="5733613F" w14:textId="77777777" w:rsidTr="005340E7">
        <w:trPr>
          <w:trHeight w:hRule="exact" w:val="432"/>
        </w:trPr>
        <w:tc>
          <w:tcPr>
            <w:tcW w:w="3627" w:type="dxa"/>
            <w:vAlign w:val="center"/>
          </w:tcPr>
          <w:p w14:paraId="4AF62E8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6163BDFE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A7CA804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2B468D20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CA0DF23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29D2BBD" w14:textId="6E16FFA7" w:rsidR="008B2DBF" w:rsidRPr="0005261B" w:rsidRDefault="008B2DBF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2A3CC52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10E25DC1" w14:textId="77777777" w:rsidR="008B2DBF" w:rsidRPr="0005261B" w:rsidRDefault="008B2DBF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38D2" w:rsidRPr="0005261B" w14:paraId="1CEAD352" w14:textId="77777777" w:rsidTr="005340E7">
        <w:trPr>
          <w:trHeight w:val="288"/>
        </w:trPr>
        <w:tc>
          <w:tcPr>
            <w:tcW w:w="3627" w:type="dxa"/>
          </w:tcPr>
          <w:p w14:paraId="69268733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14:paraId="061D9D27" w14:textId="2ABF10A5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986</w:t>
            </w:r>
          </w:p>
        </w:tc>
        <w:tc>
          <w:tcPr>
            <w:tcW w:w="269" w:type="dxa"/>
            <w:vAlign w:val="bottom"/>
          </w:tcPr>
          <w:p w14:paraId="39228AAE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7D2F00CF" w14:textId="601FC3E4" w:rsidR="005838D2" w:rsidRPr="0005261B" w:rsidRDefault="00F3695B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167</w:t>
            </w:r>
          </w:p>
        </w:tc>
        <w:tc>
          <w:tcPr>
            <w:tcW w:w="269" w:type="dxa"/>
            <w:vAlign w:val="bottom"/>
          </w:tcPr>
          <w:p w14:paraId="0F3F0FF8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01545FDC" w14:textId="0EBCDF00" w:rsidR="005838D2" w:rsidRPr="0005261B" w:rsidRDefault="00F3695B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EE2855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778DFB33" w14:textId="14138FBA" w:rsidR="005838D2" w:rsidRPr="0005261B" w:rsidRDefault="00F3695B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1,153</w:t>
            </w:r>
          </w:p>
        </w:tc>
      </w:tr>
      <w:tr w:rsidR="005838D2" w:rsidRPr="0005261B" w14:paraId="3FE6CDBA" w14:textId="77777777" w:rsidTr="005340E7">
        <w:trPr>
          <w:trHeight w:val="288"/>
        </w:trPr>
        <w:tc>
          <w:tcPr>
            <w:tcW w:w="3627" w:type="dxa"/>
          </w:tcPr>
          <w:p w14:paraId="77B9AF5A" w14:textId="0D26DEC3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br/>
              <w:t xml:space="preserve">  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989033D" w14:textId="7EEE569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4,482</w:t>
            </w:r>
          </w:p>
        </w:tc>
        <w:tc>
          <w:tcPr>
            <w:tcW w:w="269" w:type="dxa"/>
            <w:vAlign w:val="bottom"/>
          </w:tcPr>
          <w:p w14:paraId="084DF23C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152AEAE" w14:textId="5DA92DE7" w:rsidR="005838D2" w:rsidRPr="0005261B" w:rsidRDefault="00F3695B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550</w:t>
            </w:r>
          </w:p>
        </w:tc>
        <w:tc>
          <w:tcPr>
            <w:tcW w:w="269" w:type="dxa"/>
            <w:vAlign w:val="bottom"/>
          </w:tcPr>
          <w:p w14:paraId="4C041C9B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CA4684" w14:textId="20E7F491" w:rsidR="005838D2" w:rsidRPr="0060300C" w:rsidRDefault="00F3695B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ar-SA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(2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855F8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F00187B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1B8216A" w14:textId="117654A3" w:rsidR="005838D2" w:rsidRPr="0005261B" w:rsidRDefault="00F3695B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5,003</w:t>
            </w:r>
          </w:p>
        </w:tc>
      </w:tr>
      <w:tr w:rsidR="005838D2" w:rsidRPr="0005261B" w14:paraId="38D9A82D" w14:textId="77777777" w:rsidTr="005340E7">
        <w:trPr>
          <w:trHeight w:val="288"/>
        </w:trPr>
        <w:tc>
          <w:tcPr>
            <w:tcW w:w="3627" w:type="dxa"/>
          </w:tcPr>
          <w:p w14:paraId="146F39E8" w14:textId="77777777" w:rsidR="005838D2" w:rsidRPr="0005261B" w:rsidRDefault="005838D2" w:rsidP="005838D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D2AE3" w14:textId="187CD818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5,468</w:t>
            </w:r>
          </w:p>
        </w:tc>
        <w:tc>
          <w:tcPr>
            <w:tcW w:w="269" w:type="dxa"/>
            <w:vAlign w:val="bottom"/>
          </w:tcPr>
          <w:p w14:paraId="36330362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593ED" w14:textId="151C42D8" w:rsidR="005838D2" w:rsidRPr="0005261B" w:rsidRDefault="00F3695B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717</w:t>
            </w:r>
          </w:p>
        </w:tc>
        <w:tc>
          <w:tcPr>
            <w:tcW w:w="269" w:type="dxa"/>
            <w:vAlign w:val="bottom"/>
          </w:tcPr>
          <w:p w14:paraId="7CD8D651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2DEDC" w14:textId="1EF9D379" w:rsidR="005838D2" w:rsidRPr="0060300C" w:rsidRDefault="00F3695B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30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(29)</w:t>
            </w:r>
          </w:p>
        </w:tc>
        <w:tc>
          <w:tcPr>
            <w:tcW w:w="236" w:type="dxa"/>
            <w:vAlign w:val="bottom"/>
          </w:tcPr>
          <w:p w14:paraId="744C5418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30312" w14:textId="3B276365" w:rsidR="005838D2" w:rsidRPr="0060300C" w:rsidRDefault="00F3695B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0300C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6,156</w:t>
            </w:r>
          </w:p>
        </w:tc>
      </w:tr>
    </w:tbl>
    <w:p w14:paraId="111589A3" w14:textId="5F79EDD6" w:rsidR="008B2DBF" w:rsidRPr="0005261B" w:rsidRDefault="008B2DBF" w:rsidP="0005261B">
      <w:pPr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E0333B" w:rsidRPr="0005261B" w14:paraId="0918674C" w14:textId="77777777" w:rsidTr="005340E7">
        <w:trPr>
          <w:trHeight w:hRule="exact" w:val="432"/>
        </w:trPr>
        <w:tc>
          <w:tcPr>
            <w:tcW w:w="3627" w:type="dxa"/>
            <w:vAlign w:val="center"/>
          </w:tcPr>
          <w:p w14:paraId="3BF76D92" w14:textId="105B5CDB" w:rsidR="00E0333B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D858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75" w:type="dxa"/>
            <w:vAlign w:val="center"/>
          </w:tcPr>
          <w:p w14:paraId="1E3347F8" w14:textId="77777777" w:rsidR="00E0333B" w:rsidRPr="0005261B" w:rsidRDefault="00E0333B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05CA4F9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6D31C0EB" w14:textId="77777777" w:rsidR="00E0333B" w:rsidRPr="0005261B" w:rsidRDefault="00E0333B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8C2D6C2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5B58CCB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E72A0E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2F451A8D" w14:textId="77777777" w:rsidR="00E0333B" w:rsidRPr="0005261B" w:rsidRDefault="00E0333B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33B" w:rsidRPr="0005261B" w14:paraId="626094E1" w14:textId="77777777" w:rsidTr="005340E7">
        <w:trPr>
          <w:trHeight w:hRule="exact" w:val="432"/>
        </w:trPr>
        <w:tc>
          <w:tcPr>
            <w:tcW w:w="3627" w:type="dxa"/>
            <w:vAlign w:val="center"/>
          </w:tcPr>
          <w:p w14:paraId="083F7A72" w14:textId="77777777" w:rsidR="00E0333B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064924DC" w14:textId="77777777" w:rsidR="00E0333B" w:rsidRPr="0005261B" w:rsidRDefault="00E0333B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F17BD4D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0CC6015A" w14:textId="77777777" w:rsidR="00E0333B" w:rsidRPr="0005261B" w:rsidRDefault="00E0333B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32E8D06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BE4E2EA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6E20CA4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490BBD0E" w14:textId="77777777" w:rsidR="00E0333B" w:rsidRPr="0005261B" w:rsidRDefault="00E0333B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584D" w:rsidRPr="0005261B" w14:paraId="41626479" w14:textId="77777777" w:rsidTr="005340E7">
        <w:trPr>
          <w:trHeight w:val="288"/>
        </w:trPr>
        <w:tc>
          <w:tcPr>
            <w:tcW w:w="3627" w:type="dxa"/>
          </w:tcPr>
          <w:p w14:paraId="2E3C70ED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14:paraId="5FC5113B" w14:textId="0449A12E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876</w:t>
            </w:r>
          </w:p>
        </w:tc>
        <w:tc>
          <w:tcPr>
            <w:tcW w:w="269" w:type="dxa"/>
            <w:vAlign w:val="bottom"/>
          </w:tcPr>
          <w:p w14:paraId="2632FC2C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0D00E181" w14:textId="34C48936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110</w:t>
            </w:r>
          </w:p>
        </w:tc>
        <w:tc>
          <w:tcPr>
            <w:tcW w:w="269" w:type="dxa"/>
            <w:vAlign w:val="bottom"/>
          </w:tcPr>
          <w:p w14:paraId="75D7CA35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27543DE" w14:textId="49E94FB6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7B99C27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46A84B6D" w14:textId="28FA2EFC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986</w:t>
            </w:r>
          </w:p>
        </w:tc>
      </w:tr>
      <w:tr w:rsidR="00D8584D" w:rsidRPr="0005261B" w14:paraId="6E5F8622" w14:textId="77777777" w:rsidTr="005340E7">
        <w:trPr>
          <w:trHeight w:val="288"/>
        </w:trPr>
        <w:tc>
          <w:tcPr>
            <w:tcW w:w="3627" w:type="dxa"/>
          </w:tcPr>
          <w:p w14:paraId="76B5418F" w14:textId="26C7218E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br/>
              <w:t xml:space="preserve">  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2A0EF5B" w14:textId="2E653A5A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4,425</w:t>
            </w:r>
          </w:p>
        </w:tc>
        <w:tc>
          <w:tcPr>
            <w:tcW w:w="269" w:type="dxa"/>
            <w:vAlign w:val="bottom"/>
          </w:tcPr>
          <w:p w14:paraId="130B38D3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08FA40F" w14:textId="47B85000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vAlign w:val="bottom"/>
          </w:tcPr>
          <w:p w14:paraId="1195B024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92FCA4" w14:textId="67E64505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FF2F5D2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6CD55C0" w14:textId="0635E1ED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4,482</w:t>
            </w:r>
          </w:p>
        </w:tc>
      </w:tr>
      <w:tr w:rsidR="00D8584D" w:rsidRPr="0005261B" w14:paraId="3B5FE196" w14:textId="77777777" w:rsidTr="005340E7">
        <w:trPr>
          <w:trHeight w:val="288"/>
        </w:trPr>
        <w:tc>
          <w:tcPr>
            <w:tcW w:w="3627" w:type="dxa"/>
          </w:tcPr>
          <w:p w14:paraId="61A9A8F5" w14:textId="77777777" w:rsidR="00D8584D" w:rsidRPr="0005261B" w:rsidRDefault="00D8584D" w:rsidP="00D8584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39A57" w14:textId="2CA86124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5,301</w:t>
            </w:r>
          </w:p>
        </w:tc>
        <w:tc>
          <w:tcPr>
            <w:tcW w:w="269" w:type="dxa"/>
            <w:vAlign w:val="bottom"/>
          </w:tcPr>
          <w:p w14:paraId="1F04E58E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74C49" w14:textId="63998644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167</w:t>
            </w:r>
          </w:p>
        </w:tc>
        <w:tc>
          <w:tcPr>
            <w:tcW w:w="269" w:type="dxa"/>
            <w:vAlign w:val="bottom"/>
          </w:tcPr>
          <w:p w14:paraId="59663BDF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3D26C" w14:textId="6814C8E2" w:rsidR="00D8584D" w:rsidRPr="00D8584D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8584D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D7C4F1B" w14:textId="77777777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3786D" w14:textId="367F81DB" w:rsidR="00D8584D" w:rsidRPr="0005261B" w:rsidRDefault="00D8584D" w:rsidP="00D8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5,468</w:t>
            </w:r>
          </w:p>
        </w:tc>
      </w:tr>
    </w:tbl>
    <w:p w14:paraId="685E1839" w14:textId="77777777" w:rsidR="00E0333B" w:rsidRPr="0005261B" w:rsidRDefault="00E0333B" w:rsidP="0005261B">
      <w:pPr>
        <w:rPr>
          <w:rFonts w:ascii="Angsana New" w:hAnsi="Angsana New" w:cs="Angsana New"/>
          <w:sz w:val="28"/>
          <w:szCs w:val="28"/>
          <w:cs/>
        </w:rPr>
      </w:pPr>
    </w:p>
    <w:p w14:paraId="5E99CE17" w14:textId="77777777" w:rsidR="008B2DBF" w:rsidRPr="0005261B" w:rsidRDefault="008B2DBF" w:rsidP="0005261B">
      <w:pPr>
        <w:rPr>
          <w:rFonts w:ascii="Angsana New" w:hAnsi="Angsana New" w:cs="Angsana New"/>
        </w:rPr>
      </w:pPr>
      <w:r w:rsidRPr="0005261B">
        <w:rPr>
          <w:rFonts w:ascii="Angsana New" w:hAnsi="Angsana New" w:cs="Angsana New" w:hint="cs"/>
        </w:rPr>
        <w:br w:type="page"/>
      </w: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8B2DBF" w:rsidRPr="0005261B" w14:paraId="61DECEE1" w14:textId="77777777" w:rsidTr="005340E7">
        <w:tc>
          <w:tcPr>
            <w:tcW w:w="3627" w:type="dxa"/>
          </w:tcPr>
          <w:p w14:paraId="4D843D1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65289B6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2856182E" w14:textId="77777777" w:rsidTr="005340E7">
        <w:trPr>
          <w:trHeight w:val="362"/>
        </w:trPr>
        <w:tc>
          <w:tcPr>
            <w:tcW w:w="3627" w:type="dxa"/>
            <w:vMerge w:val="restart"/>
          </w:tcPr>
          <w:p w14:paraId="3BB36F5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DC45CF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13028B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752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14:paraId="4F9676A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A52C8C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14:paraId="34ED212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14:paraId="081EC5F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บันทึกเป็น (รายจ่าย)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/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14:paraId="1F9D6FE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14:paraId="75DB666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CF3998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B2DBF" w:rsidRPr="0005261B" w14:paraId="141538D8" w14:textId="77777777" w:rsidTr="005340E7">
        <w:trPr>
          <w:trHeight w:val="857"/>
        </w:trPr>
        <w:tc>
          <w:tcPr>
            <w:tcW w:w="3627" w:type="dxa"/>
            <w:vMerge/>
          </w:tcPr>
          <w:p w14:paraId="09EA567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14:paraId="7E04883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0EEBB16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3009DA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14:paraId="49ACA0C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9FCF7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53E7511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14:paraId="6C1F9E9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2DBF" w:rsidRPr="0005261B" w14:paraId="78FCA261" w14:textId="77777777" w:rsidTr="005340E7">
        <w:tc>
          <w:tcPr>
            <w:tcW w:w="3627" w:type="dxa"/>
          </w:tcPr>
          <w:p w14:paraId="0D326C5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6273367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30FDE34C" w14:textId="77777777" w:rsidTr="005340E7">
        <w:trPr>
          <w:trHeight w:hRule="exact" w:val="432"/>
        </w:trPr>
        <w:tc>
          <w:tcPr>
            <w:tcW w:w="3627" w:type="dxa"/>
            <w:vAlign w:val="center"/>
          </w:tcPr>
          <w:p w14:paraId="0EEE63D2" w14:textId="10ACDFBC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75" w:type="dxa"/>
            <w:vAlign w:val="center"/>
          </w:tcPr>
          <w:p w14:paraId="6A781713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C1A1F0D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312605D2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ABA29CD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2E24F26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F034F0D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6CFC9570" w14:textId="77777777" w:rsidR="008B2DBF" w:rsidRPr="0005261B" w:rsidRDefault="008B2DBF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05261B" w14:paraId="5D9664D6" w14:textId="77777777" w:rsidTr="005340E7">
        <w:trPr>
          <w:trHeight w:hRule="exact" w:val="432"/>
        </w:trPr>
        <w:tc>
          <w:tcPr>
            <w:tcW w:w="3627" w:type="dxa"/>
            <w:vAlign w:val="center"/>
          </w:tcPr>
          <w:p w14:paraId="1705ACF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4FC8FE62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CD3C519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133D4593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0A2C4B0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F6054D3" w14:textId="23D25027" w:rsidR="008B2DBF" w:rsidRPr="0005261B" w:rsidRDefault="008B2DBF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DA30807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5277EB9A" w14:textId="77777777" w:rsidR="008B2DBF" w:rsidRPr="0005261B" w:rsidRDefault="008B2DBF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288" w:rsidRPr="0005261B" w14:paraId="3C82BE79" w14:textId="77777777" w:rsidTr="005340E7">
        <w:trPr>
          <w:trHeight w:val="288"/>
        </w:trPr>
        <w:tc>
          <w:tcPr>
            <w:tcW w:w="3627" w:type="dxa"/>
          </w:tcPr>
          <w:p w14:paraId="6DA7432D" w14:textId="77777777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14:paraId="44C90298" w14:textId="7C12600E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295</w:t>
            </w:r>
          </w:p>
        </w:tc>
        <w:tc>
          <w:tcPr>
            <w:tcW w:w="269" w:type="dxa"/>
            <w:vAlign w:val="bottom"/>
          </w:tcPr>
          <w:p w14:paraId="6E7554C3" w14:textId="77777777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2641AAFD" w14:textId="74258D3A" w:rsidR="00521288" w:rsidRPr="0005261B" w:rsidRDefault="00F3695B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cs/>
              </w:rPr>
              <w:t>52</w:t>
            </w:r>
          </w:p>
        </w:tc>
        <w:tc>
          <w:tcPr>
            <w:tcW w:w="269" w:type="dxa"/>
            <w:vAlign w:val="bottom"/>
          </w:tcPr>
          <w:p w14:paraId="40495FFC" w14:textId="77777777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59F4299A" w14:textId="571C34C2" w:rsidR="00521288" w:rsidRPr="0005261B" w:rsidRDefault="00F3695B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6ECD7BC" w14:textId="77777777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471CF228" w14:textId="3141BEF9" w:rsidR="00521288" w:rsidRPr="0005261B" w:rsidRDefault="00F3695B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347</w:t>
            </w:r>
          </w:p>
        </w:tc>
      </w:tr>
      <w:tr w:rsidR="00521288" w:rsidRPr="0005261B" w14:paraId="5823DC7F" w14:textId="77777777" w:rsidTr="005340E7">
        <w:trPr>
          <w:trHeight w:val="288"/>
        </w:trPr>
        <w:tc>
          <w:tcPr>
            <w:tcW w:w="3627" w:type="dxa"/>
          </w:tcPr>
          <w:p w14:paraId="7ED20EE8" w14:textId="34058646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B92CA26" w14:textId="67FBF8E9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3,743</w:t>
            </w:r>
          </w:p>
        </w:tc>
        <w:tc>
          <w:tcPr>
            <w:tcW w:w="269" w:type="dxa"/>
            <w:vAlign w:val="bottom"/>
          </w:tcPr>
          <w:p w14:paraId="2961F4FD" w14:textId="77777777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E0057F1" w14:textId="153CE918" w:rsidR="00521288" w:rsidRPr="00F3695B" w:rsidRDefault="00F3695B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411</w:t>
            </w:r>
          </w:p>
        </w:tc>
        <w:tc>
          <w:tcPr>
            <w:tcW w:w="269" w:type="dxa"/>
            <w:vAlign w:val="bottom"/>
          </w:tcPr>
          <w:p w14:paraId="5E3A7DB5" w14:textId="77777777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F57BB3" w14:textId="48B15F2C" w:rsidR="00521288" w:rsidRPr="0060300C" w:rsidRDefault="00F3695B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0300C"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  <w:tc>
          <w:tcPr>
            <w:tcW w:w="236" w:type="dxa"/>
            <w:vAlign w:val="bottom"/>
          </w:tcPr>
          <w:p w14:paraId="58972791" w14:textId="77777777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9D5BF97" w14:textId="207C3210" w:rsidR="00521288" w:rsidRPr="0005261B" w:rsidRDefault="00F3695B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4,125</w:t>
            </w:r>
          </w:p>
        </w:tc>
      </w:tr>
      <w:tr w:rsidR="00521288" w:rsidRPr="0005261B" w14:paraId="28445ACA" w14:textId="77777777" w:rsidTr="005340E7">
        <w:trPr>
          <w:trHeight w:val="288"/>
        </w:trPr>
        <w:tc>
          <w:tcPr>
            <w:tcW w:w="3627" w:type="dxa"/>
          </w:tcPr>
          <w:p w14:paraId="72CEC967" w14:textId="77777777" w:rsidR="00521288" w:rsidRPr="0005261B" w:rsidRDefault="00521288" w:rsidP="0052128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16963" w14:textId="4888FE5A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4,038</w:t>
            </w:r>
          </w:p>
        </w:tc>
        <w:tc>
          <w:tcPr>
            <w:tcW w:w="269" w:type="dxa"/>
            <w:vAlign w:val="bottom"/>
          </w:tcPr>
          <w:p w14:paraId="71049CE8" w14:textId="77777777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454FC" w14:textId="6C952515" w:rsidR="00521288" w:rsidRPr="0005261B" w:rsidRDefault="00F3695B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463</w:t>
            </w:r>
          </w:p>
        </w:tc>
        <w:tc>
          <w:tcPr>
            <w:tcW w:w="269" w:type="dxa"/>
            <w:vAlign w:val="bottom"/>
          </w:tcPr>
          <w:p w14:paraId="163D3D43" w14:textId="77777777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3F487" w14:textId="5E38A75C" w:rsidR="00521288" w:rsidRPr="0060300C" w:rsidRDefault="00F3695B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30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(29)</w:t>
            </w:r>
          </w:p>
        </w:tc>
        <w:tc>
          <w:tcPr>
            <w:tcW w:w="236" w:type="dxa"/>
            <w:vAlign w:val="bottom"/>
          </w:tcPr>
          <w:p w14:paraId="03A8B9EF" w14:textId="77777777" w:rsidR="00521288" w:rsidRPr="0005261B" w:rsidRDefault="00521288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1C5F6" w14:textId="7866586D" w:rsidR="00521288" w:rsidRPr="0005261B" w:rsidRDefault="00F3695B" w:rsidP="0052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4,472</w:t>
            </w:r>
          </w:p>
        </w:tc>
      </w:tr>
    </w:tbl>
    <w:p w14:paraId="615BCAED" w14:textId="15B2FFF2" w:rsidR="008B2DBF" w:rsidRPr="0005261B" w:rsidRDefault="008B2DBF" w:rsidP="0005261B">
      <w:pPr>
        <w:tabs>
          <w:tab w:val="clear" w:pos="454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E0333B" w:rsidRPr="0005261B" w14:paraId="1B68BDF8" w14:textId="77777777" w:rsidTr="005340E7">
        <w:trPr>
          <w:trHeight w:hRule="exact" w:val="432"/>
        </w:trPr>
        <w:tc>
          <w:tcPr>
            <w:tcW w:w="3627" w:type="dxa"/>
            <w:vAlign w:val="center"/>
          </w:tcPr>
          <w:p w14:paraId="050735CB" w14:textId="233C5A73" w:rsidR="00E0333B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75" w:type="dxa"/>
            <w:vAlign w:val="center"/>
          </w:tcPr>
          <w:p w14:paraId="00A75895" w14:textId="77777777" w:rsidR="00E0333B" w:rsidRPr="0005261B" w:rsidRDefault="00E0333B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EFE0992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62C1FDC8" w14:textId="77777777" w:rsidR="00E0333B" w:rsidRPr="0005261B" w:rsidRDefault="00E0333B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731BB88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9F438B5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9304B9A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1CD1103D" w14:textId="77777777" w:rsidR="00E0333B" w:rsidRPr="0005261B" w:rsidRDefault="00E0333B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33B" w:rsidRPr="0005261B" w14:paraId="2ADDFCF1" w14:textId="77777777" w:rsidTr="005340E7">
        <w:trPr>
          <w:trHeight w:hRule="exact" w:val="432"/>
        </w:trPr>
        <w:tc>
          <w:tcPr>
            <w:tcW w:w="3627" w:type="dxa"/>
            <w:vAlign w:val="center"/>
          </w:tcPr>
          <w:p w14:paraId="1C4C835A" w14:textId="77777777" w:rsidR="00E0333B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3E57C646" w14:textId="77777777" w:rsidR="00E0333B" w:rsidRPr="0005261B" w:rsidRDefault="00E0333B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85E3635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615273BB" w14:textId="77777777" w:rsidR="00E0333B" w:rsidRPr="0005261B" w:rsidRDefault="00E0333B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32EBD07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3168532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20085DD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591C39B0" w14:textId="77777777" w:rsidR="00E0333B" w:rsidRPr="0005261B" w:rsidRDefault="00E0333B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522F" w:rsidRPr="0005261B" w14:paraId="025509B3" w14:textId="77777777" w:rsidTr="005340E7">
        <w:trPr>
          <w:trHeight w:val="288"/>
        </w:trPr>
        <w:tc>
          <w:tcPr>
            <w:tcW w:w="3627" w:type="dxa"/>
          </w:tcPr>
          <w:p w14:paraId="213D6186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14:paraId="4AD31F74" w14:textId="35B39609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/>
              </w:rPr>
              <w:t>173</w:t>
            </w:r>
          </w:p>
        </w:tc>
        <w:tc>
          <w:tcPr>
            <w:tcW w:w="269" w:type="dxa"/>
            <w:vAlign w:val="bottom"/>
          </w:tcPr>
          <w:p w14:paraId="206A93D0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33B550E7" w14:textId="34901096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122</w:t>
            </w:r>
          </w:p>
        </w:tc>
        <w:tc>
          <w:tcPr>
            <w:tcW w:w="269" w:type="dxa"/>
            <w:vAlign w:val="bottom"/>
          </w:tcPr>
          <w:p w14:paraId="4DED8C8D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2D35E6DF" w14:textId="4506318D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7E6D733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3DDA7F5E" w14:textId="574801BD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295</w:t>
            </w:r>
          </w:p>
        </w:tc>
      </w:tr>
      <w:tr w:rsidR="0037522F" w:rsidRPr="0005261B" w14:paraId="73F936AD" w14:textId="77777777" w:rsidTr="005340E7">
        <w:trPr>
          <w:trHeight w:val="288"/>
        </w:trPr>
        <w:tc>
          <w:tcPr>
            <w:tcW w:w="3627" w:type="dxa"/>
          </w:tcPr>
          <w:p w14:paraId="1361D59F" w14:textId="6A11E722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B4CF414" w14:textId="0680B28E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3,766</w:t>
            </w:r>
          </w:p>
        </w:tc>
        <w:tc>
          <w:tcPr>
            <w:tcW w:w="269" w:type="dxa"/>
            <w:vAlign w:val="bottom"/>
          </w:tcPr>
          <w:p w14:paraId="423C8067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616C0CB" w14:textId="6B5C13CB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(23)</w:t>
            </w:r>
          </w:p>
        </w:tc>
        <w:tc>
          <w:tcPr>
            <w:tcW w:w="269" w:type="dxa"/>
            <w:vAlign w:val="bottom"/>
          </w:tcPr>
          <w:p w14:paraId="51EEE943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778E0C" w14:textId="5BDA28A4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69152F9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0291AE2" w14:textId="0CCBAF00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3,743</w:t>
            </w:r>
          </w:p>
        </w:tc>
      </w:tr>
      <w:tr w:rsidR="0037522F" w:rsidRPr="0005261B" w14:paraId="5E2C42F7" w14:textId="77777777" w:rsidTr="005340E7">
        <w:trPr>
          <w:trHeight w:val="288"/>
        </w:trPr>
        <w:tc>
          <w:tcPr>
            <w:tcW w:w="3627" w:type="dxa"/>
          </w:tcPr>
          <w:p w14:paraId="3AB37E50" w14:textId="77777777" w:rsidR="0037522F" w:rsidRPr="0005261B" w:rsidRDefault="0037522F" w:rsidP="0037522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19975" w14:textId="51B2025C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3,939</w:t>
            </w:r>
          </w:p>
        </w:tc>
        <w:tc>
          <w:tcPr>
            <w:tcW w:w="269" w:type="dxa"/>
            <w:vAlign w:val="bottom"/>
          </w:tcPr>
          <w:p w14:paraId="3F68E18A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14246" w14:textId="74A6F6DB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99</w:t>
            </w:r>
          </w:p>
        </w:tc>
        <w:tc>
          <w:tcPr>
            <w:tcW w:w="269" w:type="dxa"/>
            <w:vAlign w:val="bottom"/>
          </w:tcPr>
          <w:p w14:paraId="06785ACA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FA550" w14:textId="2B762A01" w:rsidR="0037522F" w:rsidRPr="0037522F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7522F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EB5D529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F83B3" w14:textId="0C9CD8D6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4,038</w:t>
            </w:r>
          </w:p>
        </w:tc>
      </w:tr>
    </w:tbl>
    <w:p w14:paraId="50A3BF87" w14:textId="77777777" w:rsidR="008B2DBF" w:rsidRPr="0005261B" w:rsidRDefault="008B2DBF" w:rsidP="0005261B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4F78645" w14:textId="35611DE1" w:rsidR="008B2DBF" w:rsidRPr="0005261B" w:rsidRDefault="008B2DBF" w:rsidP="0005261B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05261B">
        <w:rPr>
          <w:rFonts w:ascii="Angsana New" w:hAnsi="Angsana New" w:cs="Angsana New" w:hint="cs"/>
          <w:sz w:val="30"/>
          <w:szCs w:val="30"/>
        </w:rPr>
        <w:t xml:space="preserve">31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5261B">
        <w:rPr>
          <w:rFonts w:ascii="Angsana New" w:hAnsi="Angsana New" w:cs="Angsana New" w:hint="cs"/>
          <w:sz w:val="30"/>
          <w:szCs w:val="30"/>
        </w:rPr>
        <w:t>256</w:t>
      </w:r>
      <w:r w:rsidR="0037522F">
        <w:rPr>
          <w:rFonts w:ascii="Angsana New" w:hAnsi="Angsana New" w:cs="Angsana New"/>
          <w:sz w:val="30"/>
          <w:szCs w:val="30"/>
        </w:rPr>
        <w:t>7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บริษัทย่อยยังมิได้รับรู้ขาดทุนทางภาษียกไปจำนวน </w:t>
      </w:r>
      <w:r w:rsidR="00F3695B">
        <w:rPr>
          <w:rFonts w:ascii="Angsana New" w:hAnsi="Angsana New" w:cs="Angsana New"/>
          <w:sz w:val="30"/>
          <w:szCs w:val="30"/>
        </w:rPr>
        <w:t>11.2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37522F">
        <w:rPr>
          <w:rFonts w:ascii="Angsana New" w:hAnsi="Angsana New" w:cs="Angsana New"/>
          <w:i/>
          <w:iCs/>
          <w:sz w:val="30"/>
          <w:szCs w:val="30"/>
        </w:rPr>
        <w:t>6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="0037522F">
        <w:rPr>
          <w:rFonts w:ascii="Angsana New" w:hAnsi="Angsana New" w:cs="Angsana New"/>
          <w:i/>
          <w:iCs/>
          <w:sz w:val="30"/>
          <w:szCs w:val="30"/>
        </w:rPr>
        <w:t>4.3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972CD">
        <w:rPr>
          <w:rFonts w:ascii="Angsana New" w:hAnsi="Angsana New" w:cs="Angsana New" w:hint="cs"/>
          <w:sz w:val="30"/>
          <w:szCs w:val="30"/>
          <w:cs/>
        </w:rPr>
        <w:t>ซึ่ง</w:t>
      </w:r>
      <w:r w:rsidR="000972CD" w:rsidRPr="000972CD">
        <w:rPr>
          <w:rFonts w:ascii="Angsana New" w:hAnsi="Angsana New" w:cs="Angsana New" w:hint="cs"/>
          <w:sz w:val="30"/>
          <w:szCs w:val="30"/>
          <w:cs/>
        </w:rPr>
        <w:t xml:space="preserve">ขาดทุนทางภาษีจำนวน </w:t>
      </w:r>
      <w:r w:rsidR="000972CD" w:rsidRPr="000972CD">
        <w:rPr>
          <w:rFonts w:ascii="Angsana New" w:hAnsi="Angsana New" w:cs="Angsana New"/>
          <w:sz w:val="30"/>
          <w:szCs w:val="30"/>
        </w:rPr>
        <w:t xml:space="preserve">4.3 </w:t>
      </w:r>
      <w:r w:rsidR="000972CD" w:rsidRPr="000972C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972CD">
        <w:rPr>
          <w:rFonts w:ascii="Angsana New" w:hAnsi="Angsana New" w:cs="Angsana New" w:hint="cs"/>
          <w:sz w:val="30"/>
          <w:szCs w:val="30"/>
          <w:cs/>
        </w:rPr>
        <w:t xml:space="preserve">จะสิ้นสุดในปี </w:t>
      </w:r>
      <w:r w:rsidRPr="000972CD">
        <w:rPr>
          <w:rFonts w:ascii="Angsana New" w:hAnsi="Angsana New" w:cs="Angsana New" w:hint="cs"/>
          <w:sz w:val="30"/>
          <w:szCs w:val="30"/>
        </w:rPr>
        <w:t>2568</w:t>
      </w:r>
      <w:r w:rsidR="000972CD" w:rsidRPr="000972CD">
        <w:rPr>
          <w:rFonts w:ascii="Angsana New" w:hAnsi="Angsana New" w:cs="Angsana New" w:hint="cs"/>
          <w:sz w:val="30"/>
          <w:szCs w:val="30"/>
          <w:cs/>
        </w:rPr>
        <w:t xml:space="preserve"> และจำนวน </w:t>
      </w:r>
      <w:r w:rsidR="000972CD" w:rsidRPr="000972CD">
        <w:rPr>
          <w:rFonts w:ascii="Angsana New" w:hAnsi="Angsana New" w:cs="Angsana New"/>
          <w:sz w:val="30"/>
          <w:szCs w:val="30"/>
        </w:rPr>
        <w:t xml:space="preserve">6.9 </w:t>
      </w:r>
      <w:r w:rsidR="000972CD" w:rsidRPr="000972CD">
        <w:rPr>
          <w:rFonts w:ascii="Angsana New" w:hAnsi="Angsana New" w:cs="Angsana New" w:hint="cs"/>
          <w:sz w:val="30"/>
          <w:szCs w:val="30"/>
          <w:cs/>
        </w:rPr>
        <w:t>ล้าน</w:t>
      </w:r>
      <w:r w:rsidR="000972CD">
        <w:rPr>
          <w:rFonts w:ascii="Angsana New" w:hAnsi="Angsana New" w:cs="Angsana New" w:hint="cs"/>
          <w:sz w:val="30"/>
          <w:szCs w:val="30"/>
          <w:cs/>
        </w:rPr>
        <w:t xml:space="preserve">บาทจะสิ้นสุดในปี </w:t>
      </w:r>
      <w:r w:rsidR="000972CD">
        <w:rPr>
          <w:rFonts w:ascii="Angsana New" w:hAnsi="Angsana New" w:cs="Angsana New"/>
          <w:sz w:val="30"/>
          <w:szCs w:val="30"/>
        </w:rPr>
        <w:t>2572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0972CD">
        <w:rPr>
          <w:rFonts w:ascii="Angsana New" w:hAnsi="Angsana New" w:cs="Angsana New"/>
          <w:sz w:val="30"/>
          <w:szCs w:val="30"/>
        </w:rPr>
        <w:t xml:space="preserve">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เป็นสินทรัพย์ภาษีเงินได้รอการตัดบัญชีเนื่องจากยังไม่มีความเป็นไปได้ค่อนข้างแน่ว่าบริษัทย่อยจะมีกำไรทางภาษีเพียงพอที่จะใช้ประโยชน์ทางภาษีดังกล่าว</w:t>
      </w:r>
    </w:p>
    <w:p w14:paraId="16E6D1F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br w:type="page"/>
      </w:r>
    </w:p>
    <w:p w14:paraId="3010F254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  <w:cs/>
        </w:rPr>
      </w:pPr>
      <w:r w:rsidRPr="0005261B">
        <w:rPr>
          <w:rFonts w:ascii="Angsana New" w:hAnsi="Angsana New" w:hint="cs"/>
          <w:bCs/>
          <w:sz w:val="30"/>
          <w:szCs w:val="30"/>
          <w:cs/>
        </w:rPr>
        <w:lastRenderedPageBreak/>
        <w:t>กำไรต่อหุ้น</w:t>
      </w:r>
    </w:p>
    <w:p w14:paraId="152D49F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5"/>
        <w:gridCol w:w="1125"/>
        <w:gridCol w:w="270"/>
        <w:gridCol w:w="1125"/>
        <w:gridCol w:w="270"/>
        <w:gridCol w:w="1107"/>
        <w:gridCol w:w="270"/>
        <w:gridCol w:w="1098"/>
      </w:tblGrid>
      <w:tr w:rsidR="008B2DBF" w:rsidRPr="0005261B" w14:paraId="5C1232BD" w14:textId="77777777" w:rsidTr="005340E7">
        <w:tc>
          <w:tcPr>
            <w:tcW w:w="4005" w:type="dxa"/>
          </w:tcPr>
          <w:p w14:paraId="057AA30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CE174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5F7AF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</w:tcPr>
          <w:p w14:paraId="7EFD722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1D0076FC" w14:textId="77777777" w:rsidTr="005340E7">
        <w:tc>
          <w:tcPr>
            <w:tcW w:w="4005" w:type="dxa"/>
          </w:tcPr>
          <w:p w14:paraId="4131696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1FA49D96" w14:textId="0CBAF1B4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3E33D3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256DF33" w14:textId="2D49D188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BD6E2F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338E5EF" w14:textId="5D4782F1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D9A1AB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1BFE89" w14:textId="4B6BA46D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033F0E0E" w14:textId="77777777" w:rsidTr="005340E7">
        <w:tc>
          <w:tcPr>
            <w:tcW w:w="4005" w:type="dxa"/>
          </w:tcPr>
          <w:p w14:paraId="35E1514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1FF7DF5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8B2DBF" w:rsidRPr="0005261B" w14:paraId="716C2667" w14:textId="77777777" w:rsidTr="005340E7">
        <w:tc>
          <w:tcPr>
            <w:tcW w:w="4005" w:type="dxa"/>
          </w:tcPr>
          <w:p w14:paraId="250AEA9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2ED6122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265" w:type="dxa"/>
            <w:gridSpan w:val="7"/>
          </w:tcPr>
          <w:p w14:paraId="6583193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B2DBF" w:rsidRPr="0005261B" w14:paraId="653EDEF8" w14:textId="77777777" w:rsidTr="005340E7">
        <w:tc>
          <w:tcPr>
            <w:tcW w:w="4005" w:type="dxa"/>
          </w:tcPr>
          <w:p w14:paraId="5D0A372D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125" w:type="dxa"/>
          </w:tcPr>
          <w:p w14:paraId="6BF399A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99EF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835202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F8D0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73027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35C4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268457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522F" w:rsidRPr="0005261B" w14:paraId="24CBD29C" w14:textId="77777777" w:rsidTr="005340E7">
        <w:tc>
          <w:tcPr>
            <w:tcW w:w="4005" w:type="dxa"/>
          </w:tcPr>
          <w:p w14:paraId="37FCB506" w14:textId="77777777" w:rsidR="0037522F" w:rsidRPr="0005261B" w:rsidRDefault="0037522F" w:rsidP="00375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ผู้ถือหุ้นสามัญของบริษัท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74B9745A" w14:textId="014C285E" w:rsidR="0037522F" w:rsidRPr="0005261B" w:rsidRDefault="006D0CC1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6D0C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01B57"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  <w:vAlign w:val="bottom"/>
          </w:tcPr>
          <w:p w14:paraId="09B1A459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7EFAA359" w14:textId="04AC5F8D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46,8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7059964C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37E7E350" w14:textId="3BBFB760" w:rsidR="0037522F" w:rsidRPr="0005261B" w:rsidRDefault="006D0CC1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6D0CC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765</w:t>
            </w:r>
          </w:p>
        </w:tc>
        <w:tc>
          <w:tcPr>
            <w:tcW w:w="270" w:type="dxa"/>
            <w:vAlign w:val="bottom"/>
          </w:tcPr>
          <w:p w14:paraId="560837B9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144E8EE0" w14:textId="5C8E388B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57,557</w:t>
            </w:r>
          </w:p>
        </w:tc>
      </w:tr>
      <w:tr w:rsidR="0037522F" w:rsidRPr="0005261B" w14:paraId="398B232E" w14:textId="77777777" w:rsidTr="005340E7">
        <w:tc>
          <w:tcPr>
            <w:tcW w:w="4005" w:type="dxa"/>
          </w:tcPr>
          <w:p w14:paraId="3A5B7D18" w14:textId="77777777" w:rsidR="0037522F" w:rsidRPr="0005261B" w:rsidRDefault="0037522F" w:rsidP="00375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DAD410" w14:textId="053550C0" w:rsidR="0037522F" w:rsidRPr="0005261B" w:rsidRDefault="006D0CC1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D0CC1">
              <w:rPr>
                <w:rFonts w:ascii="Angsana New" w:hAnsi="Angsana New" w:cs="Angsana New"/>
                <w:sz w:val="30"/>
                <w:szCs w:val="30"/>
              </w:rPr>
              <w:t>199,000</w:t>
            </w:r>
          </w:p>
        </w:tc>
        <w:tc>
          <w:tcPr>
            <w:tcW w:w="270" w:type="dxa"/>
            <w:vAlign w:val="bottom"/>
          </w:tcPr>
          <w:p w14:paraId="00065B8F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F32617" w14:textId="4BB67070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199,000</w:t>
            </w:r>
          </w:p>
        </w:tc>
        <w:tc>
          <w:tcPr>
            <w:tcW w:w="270" w:type="dxa"/>
            <w:vAlign w:val="bottom"/>
          </w:tcPr>
          <w:p w14:paraId="2108E91F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E40433" w14:textId="6BD6F4AB" w:rsidR="0037522F" w:rsidRPr="0005261B" w:rsidRDefault="006D0CC1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D0CC1">
              <w:rPr>
                <w:rFonts w:ascii="Angsana New" w:hAnsi="Angsana New" w:cs="Angsana New"/>
                <w:sz w:val="30"/>
                <w:szCs w:val="30"/>
              </w:rPr>
              <w:t>199,000</w:t>
            </w:r>
          </w:p>
        </w:tc>
        <w:tc>
          <w:tcPr>
            <w:tcW w:w="270" w:type="dxa"/>
            <w:vAlign w:val="bottom"/>
          </w:tcPr>
          <w:p w14:paraId="5F81FA28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66C473" w14:textId="689C2961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199,000</w:t>
            </w:r>
          </w:p>
        </w:tc>
      </w:tr>
      <w:tr w:rsidR="0037522F" w:rsidRPr="0005261B" w14:paraId="2DAF36D0" w14:textId="77777777" w:rsidTr="005340E7">
        <w:tc>
          <w:tcPr>
            <w:tcW w:w="4005" w:type="dxa"/>
          </w:tcPr>
          <w:p w14:paraId="29D1666B" w14:textId="77777777" w:rsidR="0037522F" w:rsidRPr="0005261B" w:rsidRDefault="0037522F" w:rsidP="00375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6152CE04" w14:textId="68E64299" w:rsidR="0037522F" w:rsidRPr="0005261B" w:rsidRDefault="006D0CC1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C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0B663AB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301A6666" w14:textId="0FAAC20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7FD71145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78BE8970" w14:textId="4716ED7E" w:rsidR="0037522F" w:rsidRPr="0005261B" w:rsidRDefault="006D0CC1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C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40AB73D1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0C86E295" w14:textId="0AA6E125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0.29</w:t>
            </w:r>
          </w:p>
        </w:tc>
      </w:tr>
    </w:tbl>
    <w:p w14:paraId="35D68462" w14:textId="77777777" w:rsidR="008B2DBF" w:rsidRPr="0005261B" w:rsidRDefault="008B2DBF" w:rsidP="000526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01A16DA3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  <w:cs/>
        </w:rPr>
      </w:pPr>
      <w:r w:rsidRPr="0005261B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28F7A503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1782"/>
        <w:gridCol w:w="1710"/>
        <w:gridCol w:w="1282"/>
        <w:gridCol w:w="231"/>
        <w:gridCol w:w="1367"/>
      </w:tblGrid>
      <w:tr w:rsidR="008B2DBF" w:rsidRPr="0005261B" w14:paraId="1E6D4007" w14:textId="77777777" w:rsidTr="0034407D">
        <w:trPr>
          <w:tblHeader/>
        </w:trPr>
        <w:tc>
          <w:tcPr>
            <w:tcW w:w="2898" w:type="dxa"/>
            <w:vAlign w:val="bottom"/>
          </w:tcPr>
          <w:p w14:paraId="3F8230A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vAlign w:val="bottom"/>
          </w:tcPr>
          <w:p w14:paraId="0091E78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86BE84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</w:tcPr>
          <w:p w14:paraId="5EBADB8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1840F6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024EA71A" w14:textId="77777777" w:rsidR="008B2DBF" w:rsidRPr="0005261B" w:rsidDel="00D43E7A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B2DBF" w:rsidRPr="0005261B" w14:paraId="664FB00A" w14:textId="77777777" w:rsidTr="0034407D">
        <w:trPr>
          <w:tblHeader/>
        </w:trPr>
        <w:tc>
          <w:tcPr>
            <w:tcW w:w="2898" w:type="dxa"/>
          </w:tcPr>
          <w:p w14:paraId="603E0D2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478AB1D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D61CF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721F39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C8BBD9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37F5A88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2DBF" w:rsidRPr="0005261B" w14:paraId="2799EEEC" w14:textId="77777777" w:rsidTr="0034407D">
        <w:trPr>
          <w:tblHeader/>
        </w:trPr>
        <w:tc>
          <w:tcPr>
            <w:tcW w:w="2898" w:type="dxa"/>
          </w:tcPr>
          <w:p w14:paraId="1A215DC8" w14:textId="35318E8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3752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82" w:type="dxa"/>
          </w:tcPr>
          <w:p w14:paraId="0D17759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06AA3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12BE19E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1F4F67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4DA0A9A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B2DBF" w:rsidRPr="0005261B" w14:paraId="6DB49268" w14:textId="77777777" w:rsidTr="0034407D">
        <w:tc>
          <w:tcPr>
            <w:tcW w:w="2898" w:type="dxa"/>
          </w:tcPr>
          <w:p w14:paraId="576F997E" w14:textId="20369713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05261B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8153D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82" w:type="dxa"/>
          </w:tcPr>
          <w:p w14:paraId="6F6054BB" w14:textId="42C446A0" w:rsidR="008B2DBF" w:rsidRPr="0005261B" w:rsidRDefault="009739C9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8B2DBF" w:rsidRPr="0005261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2DBF" w:rsidRPr="0005261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8B2DBF" w:rsidRPr="0005261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5D9F8198" w14:textId="4954B769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5261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2" w:type="dxa"/>
          </w:tcPr>
          <w:p w14:paraId="4B3B8134" w14:textId="64AE0178" w:rsidR="008B2DBF" w:rsidRPr="0005261B" w:rsidRDefault="00E22039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0.116</w:t>
            </w:r>
          </w:p>
        </w:tc>
        <w:tc>
          <w:tcPr>
            <w:tcW w:w="231" w:type="dxa"/>
          </w:tcPr>
          <w:p w14:paraId="44D891B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</w:tcPr>
          <w:p w14:paraId="4359F90F" w14:textId="3AC4A5A7" w:rsidR="008B2DBF" w:rsidRPr="0005261B" w:rsidRDefault="0034407D" w:rsidP="003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22039">
              <w:rPr>
                <w:rFonts w:ascii="Angsana New" w:hAnsi="Angsana New"/>
                <w:sz w:val="30"/>
                <w:szCs w:val="30"/>
              </w:rPr>
              <w:t>23.08</w:t>
            </w:r>
          </w:p>
        </w:tc>
      </w:tr>
      <w:tr w:rsidR="0016092E" w:rsidRPr="0005261B" w14:paraId="3ED2BF5A" w14:textId="77777777" w:rsidTr="000F79E5">
        <w:tc>
          <w:tcPr>
            <w:tcW w:w="2898" w:type="dxa"/>
          </w:tcPr>
          <w:p w14:paraId="1BEA7D96" w14:textId="09959FDC" w:rsidR="0016092E" w:rsidRPr="0005261B" w:rsidRDefault="001609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82" w:type="dxa"/>
          </w:tcPr>
          <w:p w14:paraId="0DE0B41E" w14:textId="42C4EC15" w:rsidR="0016092E" w:rsidRDefault="003D3A79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06AA776" w14:textId="40C7B85E" w:rsidR="0016092E" w:rsidRPr="0005261B" w:rsidRDefault="003D3A79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</w:tcPr>
          <w:p w14:paraId="16A71510" w14:textId="6A695B83" w:rsidR="0016092E" w:rsidRDefault="003D3A79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A79">
              <w:rPr>
                <w:rFonts w:ascii="Angsana New" w:hAnsi="Angsana New"/>
                <w:sz w:val="30"/>
                <w:szCs w:val="30"/>
              </w:rPr>
              <w:t>0.754</w:t>
            </w:r>
          </w:p>
        </w:tc>
        <w:tc>
          <w:tcPr>
            <w:tcW w:w="231" w:type="dxa"/>
          </w:tcPr>
          <w:p w14:paraId="22DFCD53" w14:textId="77777777" w:rsidR="0016092E" w:rsidRPr="0005261B" w:rsidRDefault="0016092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ED4A534" w14:textId="009CB7FB" w:rsidR="0016092E" w:rsidRDefault="003D3A79" w:rsidP="000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150.05</w:t>
            </w:r>
          </w:p>
        </w:tc>
      </w:tr>
      <w:tr w:rsidR="008B2DBF" w:rsidRPr="0005261B" w14:paraId="67B3830B" w14:textId="77777777" w:rsidTr="000F79E5">
        <w:tc>
          <w:tcPr>
            <w:tcW w:w="2898" w:type="dxa"/>
          </w:tcPr>
          <w:p w14:paraId="4361977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11FBA70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43EE1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0F10EE4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792B7A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729C0D34" w14:textId="106A2AB9" w:rsidR="008B2DBF" w:rsidRPr="000F79E5" w:rsidRDefault="000F79E5" w:rsidP="000F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9E5">
              <w:rPr>
                <w:rFonts w:ascii="Angsana New" w:hAnsi="Angsana New"/>
                <w:b/>
                <w:bCs/>
                <w:sz w:val="30"/>
                <w:szCs w:val="30"/>
              </w:rPr>
              <w:t>173.13</w:t>
            </w:r>
          </w:p>
        </w:tc>
      </w:tr>
      <w:tr w:rsidR="0037522F" w:rsidRPr="0005261B" w14:paraId="05A9967B" w14:textId="77777777" w:rsidTr="000F79E5">
        <w:tc>
          <w:tcPr>
            <w:tcW w:w="2898" w:type="dxa"/>
          </w:tcPr>
          <w:p w14:paraId="6CB72046" w14:textId="4C362EC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0526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82" w:type="dxa"/>
          </w:tcPr>
          <w:p w14:paraId="485E111E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BC3971F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9895753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4E80DE7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</w:tcPr>
          <w:p w14:paraId="756A2F68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522F" w:rsidRPr="0005261B" w14:paraId="19E0F613" w14:textId="77777777" w:rsidTr="000F79E5">
        <w:tc>
          <w:tcPr>
            <w:tcW w:w="2898" w:type="dxa"/>
          </w:tcPr>
          <w:p w14:paraId="55FE9D29" w14:textId="75D17895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05261B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1782" w:type="dxa"/>
          </w:tcPr>
          <w:p w14:paraId="23E01BBE" w14:textId="64DAE62C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</w:rPr>
              <w:t xml:space="preserve">27 </w:t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5261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67950670" w14:textId="3D1619C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5261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5B24DC4A" w14:textId="3A064843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sz w:val="30"/>
                <w:szCs w:val="30"/>
              </w:rPr>
              <w:t>0.089</w:t>
            </w:r>
          </w:p>
        </w:tc>
        <w:tc>
          <w:tcPr>
            <w:tcW w:w="231" w:type="dxa"/>
          </w:tcPr>
          <w:p w14:paraId="3023E869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14:paraId="6C97E2B4" w14:textId="05C3699B" w:rsidR="0037522F" w:rsidRPr="000F79E5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79E5">
              <w:rPr>
                <w:rFonts w:ascii="Angsana New" w:hAnsi="Angsana New" w:hint="cs"/>
                <w:b/>
                <w:bCs/>
                <w:sz w:val="30"/>
                <w:szCs w:val="30"/>
              </w:rPr>
              <w:t>17.7</w:t>
            </w:r>
            <w:r w:rsidR="0034407D" w:rsidRPr="000F79E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664CF2EB" w14:textId="42F49803" w:rsidR="007661A2" w:rsidRDefault="007661A2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1100E2B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05261B">
        <w:rPr>
          <w:rFonts w:ascii="Angsana New" w:hAnsi="Angsana New" w:hint="cs"/>
          <w:bCs/>
          <w:sz w:val="30"/>
          <w:szCs w:val="30"/>
          <w:cs/>
        </w:rPr>
        <w:lastRenderedPageBreak/>
        <w:t>เครื่องมือทางการเงิน</w:t>
      </w:r>
    </w:p>
    <w:p w14:paraId="4FFC579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EB84E9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>(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 xml:space="preserve">มูลค่าตามบัญชีและมูลค่ายุติธรรม  </w:t>
      </w:r>
    </w:p>
    <w:p w14:paraId="1FAC96F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3B27F824" w14:textId="0435223C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สินทรัพย์ทางการเงินและหนี้สินทางการเงินส่วนใหญ่ของกลุ่มบริษัทจัดอยู่ในประเภทระยะสั้น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535011">
        <w:rPr>
          <w:rFonts w:ascii="Angsana New" w:hAnsi="Angsana New" w:cs="Angsana New" w:hint="cs"/>
          <w:sz w:val="30"/>
          <w:szCs w:val="30"/>
          <w:cs/>
        </w:rPr>
        <w:t>งบฐานะการเงิน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10E5799" w14:textId="76B00EB5" w:rsidR="008B2DBF" w:rsidRPr="007661A2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E43586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>(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 xml:space="preserve">นโยบายการจัดการความเสี่ยงทางด้านการเงิน     </w:t>
      </w:r>
    </w:p>
    <w:p w14:paraId="38A26C3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4A1F225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27748C8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D40616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69E65D86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59ED01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78A2109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C62816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A0C7BC7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>.1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      ความเสี่ยงด้านเครดิต</w:t>
      </w:r>
    </w:p>
    <w:p w14:paraId="7BF5764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12C68A36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5019FCA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</w:rPr>
        <w:lastRenderedPageBreak/>
        <w:t>(</w:t>
      </w:r>
      <w:r w:rsidRPr="0005261B">
        <w:rPr>
          <w:rFonts w:ascii="Angsana New" w:hAnsi="Angsana New" w:cs="Angsana New" w:hint="cs"/>
          <w:sz w:val="30"/>
          <w:szCs w:val="30"/>
          <w:cs/>
        </w:rPr>
        <w:t>ข</w:t>
      </w:r>
      <w:r w:rsidRPr="0005261B">
        <w:rPr>
          <w:rFonts w:ascii="Angsana New" w:hAnsi="Angsana New" w:cs="Angsana New" w:hint="cs"/>
          <w:sz w:val="30"/>
          <w:szCs w:val="30"/>
        </w:rPr>
        <w:t>.1.1</w:t>
      </w:r>
      <w:proofErr w:type="gramStart"/>
      <w:r w:rsidRPr="0005261B">
        <w:rPr>
          <w:rFonts w:ascii="Angsana New" w:hAnsi="Angsana New" w:cs="Angsana New" w:hint="cs"/>
          <w:sz w:val="30"/>
          <w:szCs w:val="30"/>
        </w:rPr>
        <w:t>)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  </w:t>
      </w:r>
      <w:r w:rsidRPr="0005261B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  <w:proofErr w:type="gramEnd"/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</w:p>
    <w:p w14:paraId="0FFEEF09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224E79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1CD6467B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24"/>
          <w:szCs w:val="24"/>
        </w:rPr>
      </w:pPr>
    </w:p>
    <w:p w14:paraId="635AAB5B" w14:textId="611A99D5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คณะกรรมการ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FD4F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ยอดขายที่เกินกว่าวงเงินดังกล่าวต้องได้รับการอนุมัติจากคณะกรรมการบริษัท </w:t>
      </w:r>
    </w:p>
    <w:p w14:paraId="286CB79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28"/>
          <w:szCs w:val="28"/>
        </w:rPr>
      </w:pPr>
    </w:p>
    <w:p w14:paraId="6DCD2860" w14:textId="0D44E244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05261B">
        <w:rPr>
          <w:rFonts w:ascii="Angsana New" w:hAnsi="Angsana New" w:cs="Angsana New" w:hint="cs"/>
          <w:sz w:val="30"/>
          <w:szCs w:val="30"/>
        </w:rPr>
        <w:t>12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เดือนและมีการติดตามยอดคงค้างของลูกหนี้การค้าอย่างสม่ำเสมอ </w:t>
      </w:r>
      <w:bookmarkStart w:id="3" w:name="_Hlk59433075"/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3"/>
      <w:r w:rsidRPr="0005261B">
        <w:rPr>
          <w:rFonts w:ascii="Angsana New" w:hAnsi="Angsana New" w:cs="Angsana New" w:hint="cs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292CE0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04F5E23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05261B">
        <w:rPr>
          <w:rFonts w:ascii="Angsana New" w:hAnsi="Angsana New" w:cs="Angsana New" w:hint="cs"/>
          <w:sz w:val="30"/>
          <w:szCs w:val="30"/>
        </w:rPr>
        <w:t xml:space="preserve">6 </w:t>
      </w:r>
    </w:p>
    <w:p w14:paraId="67F345F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ACF2E1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</w:rPr>
        <w:t>(</w:t>
      </w:r>
      <w:r w:rsidRPr="0005261B">
        <w:rPr>
          <w:rFonts w:ascii="Angsana New" w:hAnsi="Angsana New" w:cs="Angsana New" w:hint="cs"/>
          <w:sz w:val="30"/>
          <w:szCs w:val="30"/>
          <w:cs/>
        </w:rPr>
        <w:t>ข</w:t>
      </w:r>
      <w:r w:rsidRPr="0005261B">
        <w:rPr>
          <w:rFonts w:ascii="Angsana New" w:hAnsi="Angsana New" w:cs="Angsana New" w:hint="cs"/>
          <w:sz w:val="30"/>
          <w:szCs w:val="30"/>
        </w:rPr>
        <w:t>.1.2</w:t>
      </w:r>
      <w:proofErr w:type="gramStart"/>
      <w:r w:rsidRPr="0005261B">
        <w:rPr>
          <w:rFonts w:ascii="Angsana New" w:hAnsi="Angsana New" w:cs="Angsana New" w:hint="cs"/>
          <w:sz w:val="30"/>
          <w:szCs w:val="30"/>
        </w:rPr>
        <w:t>)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  </w:t>
      </w:r>
      <w:r w:rsidRPr="0005261B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</w:t>
      </w:r>
      <w:proofErr w:type="gramEnd"/>
      <w:r w:rsidRPr="0005261B">
        <w:rPr>
          <w:rFonts w:ascii="Angsana New" w:hAnsi="Angsana New" w:cs="Angsana New" w:hint="cs"/>
          <w:sz w:val="30"/>
          <w:szCs w:val="30"/>
          <w:cs/>
        </w:rPr>
        <w:t xml:space="preserve"> และสินทรัพย์ทางการเงินหมุนเวียนอื่น</w:t>
      </w:r>
    </w:p>
    <w:p w14:paraId="792794F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7E8A0677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 มีจำกัดเนื่องจากคู่สัญญาเป็นธนาคารและสถาบันการเงิน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1026FB7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402"/>
        <w:gridCol w:w="7"/>
        <w:gridCol w:w="1079"/>
        <w:gridCol w:w="270"/>
        <w:gridCol w:w="1085"/>
        <w:gridCol w:w="7"/>
        <w:gridCol w:w="263"/>
        <w:gridCol w:w="7"/>
        <w:gridCol w:w="1066"/>
        <w:gridCol w:w="270"/>
        <w:gridCol w:w="1004"/>
      </w:tblGrid>
      <w:tr w:rsidR="008B2DBF" w:rsidRPr="0005261B" w14:paraId="1C49DCD2" w14:textId="77777777" w:rsidTr="005340E7">
        <w:tc>
          <w:tcPr>
            <w:tcW w:w="3409" w:type="dxa"/>
            <w:gridSpan w:val="2"/>
          </w:tcPr>
          <w:p w14:paraId="428AD8C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ab/>
            </w:r>
          </w:p>
          <w:p w14:paraId="63AB397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41" w:type="dxa"/>
            <w:gridSpan w:val="4"/>
          </w:tcPr>
          <w:p w14:paraId="3AC9392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4A2E86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gridSpan w:val="2"/>
          </w:tcPr>
          <w:p w14:paraId="08BACA0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00E640A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/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br/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35866E27" w14:textId="77777777" w:rsidTr="00E0333B">
        <w:tc>
          <w:tcPr>
            <w:tcW w:w="3409" w:type="dxa"/>
            <w:gridSpan w:val="2"/>
          </w:tcPr>
          <w:p w14:paraId="58A91B9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A9430C7" w14:textId="432E4725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203E60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14:paraId="3A05BAEC" w14:textId="103CD80B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08E0C59B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20984EE" w14:textId="66F65C07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3D6C1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796868B9" w14:textId="60078458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309A9F25" w14:textId="77777777" w:rsidTr="005340E7">
        <w:tc>
          <w:tcPr>
            <w:tcW w:w="3402" w:type="dxa"/>
          </w:tcPr>
          <w:p w14:paraId="013CAC3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  <w:gridSpan w:val="4"/>
            <w:hideMark/>
          </w:tcPr>
          <w:p w14:paraId="0FA71F2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gridSpan w:val="2"/>
          </w:tcPr>
          <w:p w14:paraId="19631A5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47" w:type="dxa"/>
            <w:gridSpan w:val="4"/>
            <w:hideMark/>
          </w:tcPr>
          <w:p w14:paraId="09F5AA8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333B" w:rsidRPr="0005261B" w14:paraId="60E4313C" w14:textId="77777777" w:rsidTr="005340E7">
        <w:tc>
          <w:tcPr>
            <w:tcW w:w="3409" w:type="dxa"/>
            <w:gridSpan w:val="2"/>
            <w:hideMark/>
          </w:tcPr>
          <w:p w14:paraId="36D817D6" w14:textId="77777777" w:rsidR="00E0333B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079" w:type="dxa"/>
          </w:tcPr>
          <w:p w14:paraId="1B173038" w14:textId="2B654ECC" w:rsidR="00E0333B" w:rsidRPr="0005261B" w:rsidRDefault="001766D8" w:rsidP="0005261B">
            <w:pPr>
              <w:tabs>
                <w:tab w:val="clear" w:pos="227"/>
                <w:tab w:val="decimal" w:pos="35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66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A18A71" w14:textId="77777777" w:rsidR="00E0333B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hideMark/>
          </w:tcPr>
          <w:p w14:paraId="4748F06F" w14:textId="6AEB9460" w:rsidR="00E0333B" w:rsidRPr="0005261B" w:rsidRDefault="0037522F" w:rsidP="0005261B">
            <w:pPr>
              <w:tabs>
                <w:tab w:val="clear" w:pos="227"/>
                <w:tab w:val="decimal" w:pos="35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1.00</w:t>
            </w:r>
          </w:p>
        </w:tc>
        <w:tc>
          <w:tcPr>
            <w:tcW w:w="270" w:type="dxa"/>
            <w:gridSpan w:val="2"/>
          </w:tcPr>
          <w:p w14:paraId="543CB4EE" w14:textId="77777777" w:rsidR="00E0333B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F5E9CD" w14:textId="654B36A7" w:rsidR="00E0333B" w:rsidRPr="0034407D" w:rsidRDefault="00805D32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4407D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017210E" w14:textId="77777777" w:rsidR="00E0333B" w:rsidRPr="0005261B" w:rsidRDefault="00E0333B" w:rsidP="000C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25C1025" w14:textId="3A3760A7" w:rsidR="00E0333B" w:rsidRPr="0005261B" w:rsidRDefault="0037522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52,914</w:t>
            </w:r>
          </w:p>
        </w:tc>
      </w:tr>
    </w:tbl>
    <w:p w14:paraId="4A36344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</w:rPr>
        <w:br w:type="page"/>
      </w:r>
    </w:p>
    <w:p w14:paraId="1C819B0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(ข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>.2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      ความเสี่ยงด้านสภาพคล่อง</w:t>
      </w:r>
    </w:p>
    <w:p w14:paraId="3326588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1200BB6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56E33F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0FCB4A7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>.3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      ความเสี่ยงด้านตลาด</w:t>
      </w:r>
    </w:p>
    <w:p w14:paraId="04F48DA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4E9F729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0EBBB70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269B7A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</w:rPr>
        <w:t>(</w:t>
      </w:r>
      <w:r w:rsidRPr="0005261B">
        <w:rPr>
          <w:rFonts w:ascii="Angsana New" w:hAnsi="Angsana New" w:cs="Angsana New" w:hint="cs"/>
          <w:sz w:val="30"/>
          <w:szCs w:val="30"/>
          <w:cs/>
        </w:rPr>
        <w:t>ข</w:t>
      </w:r>
      <w:r w:rsidRPr="0005261B">
        <w:rPr>
          <w:rFonts w:ascii="Angsana New" w:hAnsi="Angsana New" w:cs="Angsana New" w:hint="cs"/>
          <w:sz w:val="30"/>
          <w:szCs w:val="30"/>
        </w:rPr>
        <w:t>.3.1</w:t>
      </w:r>
      <w:r w:rsidRPr="0005261B">
        <w:rPr>
          <w:rFonts w:ascii="Angsana New" w:hAnsi="Angsana New" w:cs="Angsana New" w:hint="cs"/>
          <w:sz w:val="30"/>
          <w:szCs w:val="30"/>
          <w:cs/>
        </w:rPr>
        <w:t>)   ความเสี่ยงด้านอัตราแลกเปลี่ยน</w:t>
      </w:r>
    </w:p>
    <w:p w14:paraId="3CB6496B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82B74F9" w14:textId="3473E516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5261B">
        <w:rPr>
          <w:rFonts w:ascii="Angsana New" w:eastAsia="Cordia New" w:hAnsi="Angsana New" w:cs="Angsana New" w:hint="cs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บริษัทมีความเสี่ยงด้านอัตราแลกเปลี่ยนที่เกี่ยวข้องกับการซื้อขายสินค้า</w:t>
      </w:r>
      <w:r w:rsidRPr="000972CD">
        <w:rPr>
          <w:rFonts w:ascii="Angsana New" w:eastAsia="Cordia New" w:hAnsi="Angsana New" w:cs="Angsana New" w:hint="cs"/>
          <w:sz w:val="30"/>
          <w:szCs w:val="30"/>
          <w:cs/>
        </w:rPr>
        <w:t>และค่าใช้จ่ายที่</w:t>
      </w:r>
      <w:r w:rsidRPr="0005261B">
        <w:rPr>
          <w:rFonts w:ascii="Angsana New" w:eastAsia="Cordia New" w:hAnsi="Angsana New" w:cs="Angsana New" w:hint="cs"/>
          <w:sz w:val="30"/>
          <w:szCs w:val="30"/>
          <w:cs/>
        </w:rPr>
        <w:t xml:space="preserve">เป็นเงินตราต่างประเทศ </w:t>
      </w:r>
    </w:p>
    <w:p w14:paraId="76334BE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846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306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B2DBF" w:rsidRPr="0005261B" w14:paraId="4E991776" w14:textId="77777777" w:rsidTr="005340E7">
        <w:trPr>
          <w:cantSplit/>
          <w:tblHeader/>
        </w:trPr>
        <w:tc>
          <w:tcPr>
            <w:tcW w:w="3060" w:type="dxa"/>
          </w:tcPr>
          <w:p w14:paraId="28F38F6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4" w:name="_Hlk62834655"/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70" w:type="dxa"/>
          </w:tcPr>
          <w:p w14:paraId="22D1E63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978DC5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9B6B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D384C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24D7E022" w14:textId="77777777" w:rsidTr="005340E7">
        <w:trPr>
          <w:cantSplit/>
          <w:tblHeader/>
        </w:trPr>
        <w:tc>
          <w:tcPr>
            <w:tcW w:w="3060" w:type="dxa"/>
          </w:tcPr>
          <w:p w14:paraId="6225F5F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55AC8D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0" w:right="-109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D8E44F" w14:textId="63E35D96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9BB879D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E4E81" w14:textId="64C472D2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2674B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97A9B" w14:textId="45822FD9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C1877D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77B7ED" w14:textId="74FBC21F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7522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B2DBF" w:rsidRPr="0005261B" w14:paraId="22720E44" w14:textId="77777777" w:rsidTr="005340E7">
        <w:trPr>
          <w:cantSplit/>
          <w:tblHeader/>
        </w:trPr>
        <w:tc>
          <w:tcPr>
            <w:tcW w:w="3060" w:type="dxa"/>
          </w:tcPr>
          <w:p w14:paraId="08BE348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1A6B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89475A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43746956" w14:textId="77777777" w:rsidTr="005340E7">
        <w:tc>
          <w:tcPr>
            <w:tcW w:w="3060" w:type="dxa"/>
          </w:tcPr>
          <w:p w14:paraId="0C99F99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A08896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8CA1D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A8CE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56B554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4425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B61D58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87DC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EBCF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4"/>
      <w:tr w:rsidR="0037522F" w:rsidRPr="0005261B" w14:paraId="27B503E6" w14:textId="77777777" w:rsidTr="005340E7">
        <w:tc>
          <w:tcPr>
            <w:tcW w:w="3060" w:type="dxa"/>
          </w:tcPr>
          <w:p w14:paraId="63F9E0A8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42C73C3" w14:textId="77777777" w:rsidR="0037522F" w:rsidRPr="0005261B" w:rsidRDefault="0037522F" w:rsidP="00375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1B471" w14:textId="74573426" w:rsidR="0037522F" w:rsidRPr="0005261B" w:rsidRDefault="00805D32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17541A29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07C58D6" w14:textId="3B131069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0D68B73A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549E95E" w14:textId="491F537D" w:rsidR="0037522F" w:rsidRPr="0005261B" w:rsidRDefault="00805D32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7F8A5E96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B9D78" w14:textId="712844DB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</w:tr>
      <w:tr w:rsidR="0037522F" w:rsidRPr="0005261B" w14:paraId="74039269" w14:textId="77777777" w:rsidTr="005340E7">
        <w:tc>
          <w:tcPr>
            <w:tcW w:w="3060" w:type="dxa"/>
          </w:tcPr>
          <w:p w14:paraId="66635968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0C69D63B" w14:textId="77777777" w:rsidR="0037522F" w:rsidRPr="0005261B" w:rsidRDefault="0037522F" w:rsidP="00375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4C5B0B" w14:textId="463A5F38" w:rsidR="0037522F" w:rsidRPr="0005261B" w:rsidRDefault="00805D32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407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34D8505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FF4EA5B" w14:textId="18717B19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31CF8139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09D2B39" w14:textId="6446BB5E" w:rsidR="0037522F" w:rsidRPr="0005261B" w:rsidRDefault="00805D32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407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88FD012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E1C61" w14:textId="1211905B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57</w:t>
            </w:r>
          </w:p>
        </w:tc>
      </w:tr>
      <w:tr w:rsidR="0037522F" w:rsidRPr="0005261B" w14:paraId="2623A709" w14:textId="77777777" w:rsidTr="005340E7">
        <w:tc>
          <w:tcPr>
            <w:tcW w:w="3060" w:type="dxa"/>
          </w:tcPr>
          <w:p w14:paraId="0B279C78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09AA4E1C" w14:textId="77777777" w:rsidR="0037522F" w:rsidRPr="0005261B" w:rsidRDefault="0037522F" w:rsidP="00375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34995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AC8EB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AEADFDF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B5BA2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61725B9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2" w:right="-169" w:firstLine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F1C2C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8A876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2" w:right="-169" w:firstLine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522F" w:rsidRPr="0005261B" w14:paraId="57AEDC61" w14:textId="77777777" w:rsidTr="005340E7">
        <w:tc>
          <w:tcPr>
            <w:tcW w:w="3060" w:type="dxa"/>
          </w:tcPr>
          <w:p w14:paraId="40CBDAF6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79BEF46" w14:textId="77777777" w:rsidR="0037522F" w:rsidRPr="0005261B" w:rsidRDefault="0037522F" w:rsidP="00375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73D73" w14:textId="6647C277" w:rsidR="0037522F" w:rsidRPr="0005261B" w:rsidRDefault="00805D32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2,588</w:t>
            </w:r>
          </w:p>
        </w:tc>
        <w:tc>
          <w:tcPr>
            <w:tcW w:w="270" w:type="dxa"/>
          </w:tcPr>
          <w:p w14:paraId="363D49A2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683E920F" w14:textId="23400AF6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762ADB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756F27F" w14:textId="1B4682B8" w:rsidR="0037522F" w:rsidRPr="0005261B" w:rsidRDefault="00805D32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2,588</w:t>
            </w:r>
          </w:p>
        </w:tc>
        <w:tc>
          <w:tcPr>
            <w:tcW w:w="270" w:type="dxa"/>
          </w:tcPr>
          <w:p w14:paraId="4DA1AAEF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76086" w14:textId="738DC791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37522F" w:rsidRPr="0005261B" w14:paraId="35B7FA6A" w14:textId="77777777" w:rsidTr="005340E7">
        <w:tc>
          <w:tcPr>
            <w:tcW w:w="3060" w:type="dxa"/>
          </w:tcPr>
          <w:p w14:paraId="6A495E10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BAA6A13" w14:textId="77777777" w:rsidR="0037522F" w:rsidRPr="0005261B" w:rsidRDefault="0037522F" w:rsidP="00375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B421B5" w14:textId="4FED8D75" w:rsidR="0037522F" w:rsidRPr="0005261B" w:rsidRDefault="00805D32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607E0F8B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F272BD3" w14:textId="4676E941" w:rsidR="0037522F" w:rsidRPr="0005261B" w:rsidRDefault="0037522F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3,093</w:t>
            </w:r>
          </w:p>
        </w:tc>
        <w:tc>
          <w:tcPr>
            <w:tcW w:w="270" w:type="dxa"/>
          </w:tcPr>
          <w:p w14:paraId="7CC91FCE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AD62017" w14:textId="4A4B3749" w:rsidR="0037522F" w:rsidRPr="0005261B" w:rsidRDefault="00805D32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1399EEBF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8C771" w14:textId="7E313412" w:rsidR="0037522F" w:rsidRPr="0005261B" w:rsidRDefault="0037522F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3,093</w:t>
            </w:r>
          </w:p>
        </w:tc>
      </w:tr>
      <w:tr w:rsidR="0037522F" w:rsidRPr="0005261B" w14:paraId="2CDAF6AB" w14:textId="77777777" w:rsidTr="005340E7">
        <w:tc>
          <w:tcPr>
            <w:tcW w:w="3060" w:type="dxa"/>
          </w:tcPr>
          <w:p w14:paraId="6E0E8F78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FA2DC10" w14:textId="77777777" w:rsidR="0037522F" w:rsidRPr="0005261B" w:rsidRDefault="0037522F" w:rsidP="00375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13A30" w14:textId="0480C8FC" w:rsidR="0037522F" w:rsidRPr="0005261B" w:rsidRDefault="00805D32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(905)</w:t>
            </w:r>
          </w:p>
        </w:tc>
        <w:tc>
          <w:tcPr>
            <w:tcW w:w="270" w:type="dxa"/>
          </w:tcPr>
          <w:p w14:paraId="0C821E41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6CF5CC8" w14:textId="435266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(2,496)</w:t>
            </w:r>
          </w:p>
        </w:tc>
        <w:tc>
          <w:tcPr>
            <w:tcW w:w="270" w:type="dxa"/>
          </w:tcPr>
          <w:p w14:paraId="0C275534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BFC58C5" w14:textId="4FF6AC89" w:rsidR="0037522F" w:rsidRPr="0005261B" w:rsidRDefault="00805D32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(905)</w:t>
            </w:r>
          </w:p>
        </w:tc>
        <w:tc>
          <w:tcPr>
            <w:tcW w:w="270" w:type="dxa"/>
          </w:tcPr>
          <w:p w14:paraId="7AE67633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16D4C" w14:textId="76B97B14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(2,496)</w:t>
            </w:r>
          </w:p>
        </w:tc>
      </w:tr>
      <w:tr w:rsidR="0037522F" w:rsidRPr="0005261B" w14:paraId="4BF395AF" w14:textId="77777777" w:rsidTr="005340E7">
        <w:tc>
          <w:tcPr>
            <w:tcW w:w="3060" w:type="dxa"/>
          </w:tcPr>
          <w:p w14:paraId="6735D3E9" w14:textId="10B426BC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ยอดบัญชีใน</w:t>
            </w:r>
            <w:r w:rsidR="005350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  <w:p w14:paraId="170F9107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270" w:type="dxa"/>
          </w:tcPr>
          <w:p w14:paraId="4B3B64ED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FFE1CB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1002A9C" w14:textId="1938ADE3" w:rsidR="0037522F" w:rsidRPr="0005261B" w:rsidRDefault="00805D32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05D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2,624</w:t>
            </w:r>
          </w:p>
        </w:tc>
        <w:tc>
          <w:tcPr>
            <w:tcW w:w="270" w:type="dxa"/>
          </w:tcPr>
          <w:p w14:paraId="6E6F6ECC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C6C510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AB154CF" w14:textId="405B4ED1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70" w:type="dxa"/>
          </w:tcPr>
          <w:p w14:paraId="000F8CED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B9756" w14:textId="77777777" w:rsidR="0037522F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044AA5A" w14:textId="2DA02112" w:rsidR="00805D32" w:rsidRPr="0005261B" w:rsidRDefault="00805D32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05D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2,624</w:t>
            </w:r>
          </w:p>
        </w:tc>
        <w:tc>
          <w:tcPr>
            <w:tcW w:w="270" w:type="dxa"/>
          </w:tcPr>
          <w:p w14:paraId="0547FDB7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5644A7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A4BE094" w14:textId="3D9492EF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698</w:t>
            </w:r>
          </w:p>
        </w:tc>
      </w:tr>
    </w:tbl>
    <w:p w14:paraId="5AC2479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6A41771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</w:rPr>
        <w:br w:type="page"/>
      </w:r>
    </w:p>
    <w:p w14:paraId="6C81DA1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</w:rPr>
        <w:lastRenderedPageBreak/>
        <w:t>(</w:t>
      </w:r>
      <w:r w:rsidRPr="0005261B">
        <w:rPr>
          <w:rFonts w:ascii="Angsana New" w:hAnsi="Angsana New" w:cs="Angsana New" w:hint="cs"/>
          <w:sz w:val="30"/>
          <w:szCs w:val="30"/>
          <w:cs/>
        </w:rPr>
        <w:t>ข</w:t>
      </w:r>
      <w:r w:rsidRPr="0005261B">
        <w:rPr>
          <w:rFonts w:ascii="Angsana New" w:hAnsi="Angsana New" w:cs="Angsana New" w:hint="cs"/>
          <w:sz w:val="30"/>
          <w:szCs w:val="30"/>
        </w:rPr>
        <w:t>.3.2</w:t>
      </w:r>
      <w:r w:rsidRPr="0005261B">
        <w:rPr>
          <w:rFonts w:ascii="Angsana New" w:hAnsi="Angsana New" w:cs="Angsana New" w:hint="cs"/>
          <w:sz w:val="30"/>
          <w:szCs w:val="30"/>
          <w:cs/>
        </w:rPr>
        <w:t>)   ความเสี่ยงด้านอัตราดอกเบี้ย</w:t>
      </w:r>
    </w:p>
    <w:p w14:paraId="4C99459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 w:cs="Angsana New"/>
          <w:sz w:val="30"/>
          <w:szCs w:val="30"/>
        </w:rPr>
      </w:pPr>
    </w:p>
    <w:p w14:paraId="2F0F1DB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246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กลุ่มบริษัทไม่มีความเสี่ยงที่มีสาระสำคัญด้านอัตราดอกเบี้ยของกระแสเงินสดที่เกิดจากเงินกู้ยืม </w:t>
      </w:r>
    </w:p>
    <w:p w14:paraId="71F33B2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B326E24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05261B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78B81C7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A29D73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231C00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9A0BA17" w14:textId="20752054" w:rsidR="008B2DBF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05261B">
        <w:rPr>
          <w:rFonts w:ascii="Angsana New" w:hAnsi="Angsana New" w:hint="cs"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1851E95" w14:textId="77777777" w:rsidR="004534FC" w:rsidRDefault="004534FC" w:rsidP="004534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52"/>
      </w:tblGrid>
      <w:tr w:rsidR="004534FC" w:rsidRPr="0005261B" w14:paraId="0697F01E" w14:textId="77777777" w:rsidTr="00A41781">
        <w:tc>
          <w:tcPr>
            <w:tcW w:w="3960" w:type="dxa"/>
          </w:tcPr>
          <w:p w14:paraId="290E0A0A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AA3DF14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B1B3A5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0B458F52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34FC" w:rsidRPr="0005261B" w14:paraId="7F2B6CED" w14:textId="77777777" w:rsidTr="00A41781">
        <w:tc>
          <w:tcPr>
            <w:tcW w:w="3960" w:type="dxa"/>
          </w:tcPr>
          <w:p w14:paraId="0DE372A3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1927B" w14:textId="77777777" w:rsidR="004534FC" w:rsidRPr="0005261B" w:rsidRDefault="004534FC" w:rsidP="00A4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4D6C85" w14:textId="77777777" w:rsidR="004534FC" w:rsidRPr="0005261B" w:rsidRDefault="004534FC" w:rsidP="00A4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49237A" w14:textId="77777777" w:rsidR="004534FC" w:rsidRPr="0005261B" w:rsidRDefault="004534FC" w:rsidP="00A4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DE2CE26" w14:textId="77777777" w:rsidR="004534FC" w:rsidRPr="0005261B" w:rsidRDefault="004534FC" w:rsidP="00A4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B3E94" w14:textId="77777777" w:rsidR="004534FC" w:rsidRPr="0005261B" w:rsidRDefault="004534FC" w:rsidP="00A4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76C8523" w14:textId="77777777" w:rsidR="004534FC" w:rsidRPr="0005261B" w:rsidRDefault="004534FC" w:rsidP="00A4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3C7398" w14:textId="77777777" w:rsidR="004534FC" w:rsidRPr="0005261B" w:rsidRDefault="004534FC" w:rsidP="00A4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4534FC" w:rsidRPr="0005261B" w14:paraId="0A1238F2" w14:textId="77777777" w:rsidTr="00A41781">
        <w:tc>
          <w:tcPr>
            <w:tcW w:w="3960" w:type="dxa"/>
          </w:tcPr>
          <w:p w14:paraId="3FFEB0B7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14:paraId="28CE369F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34FC" w:rsidRPr="0005261B" w14:paraId="55911CB2" w14:textId="77777777" w:rsidTr="00A41781">
        <w:tc>
          <w:tcPr>
            <w:tcW w:w="3960" w:type="dxa"/>
          </w:tcPr>
          <w:p w14:paraId="781F64D1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080" w:type="dxa"/>
          </w:tcPr>
          <w:p w14:paraId="676B9C03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D031F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37D828B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5F6DF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CDCA3E6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8950E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CB2681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34FC" w:rsidRPr="0005261B" w14:paraId="2A8FAC79" w14:textId="77777777" w:rsidTr="00A41781">
        <w:tc>
          <w:tcPr>
            <w:tcW w:w="3960" w:type="dxa"/>
          </w:tcPr>
          <w:p w14:paraId="3B06BFD7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0CFA7985" w14:textId="2E24DFBD" w:rsidR="004534FC" w:rsidRPr="0005261B" w:rsidRDefault="00E05D57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001491B4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0264437" w14:textId="77777777" w:rsidR="004534FC" w:rsidRPr="00B03034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03034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713B0B2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96E856A" w14:textId="249ED965" w:rsidR="004534FC" w:rsidRPr="0005261B" w:rsidRDefault="00E05D57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00010ACE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082567" w14:textId="77777777" w:rsidR="004534FC" w:rsidRPr="00B03034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534FC" w:rsidRPr="0005261B" w14:paraId="77F34A1E" w14:textId="77777777" w:rsidTr="00A41781">
        <w:tc>
          <w:tcPr>
            <w:tcW w:w="3960" w:type="dxa"/>
          </w:tcPr>
          <w:p w14:paraId="64D86D4E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5DE630E3" w14:textId="18E5237B" w:rsidR="004534FC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62EE4F5A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71632" w14:textId="77777777" w:rsidR="004534FC" w:rsidRPr="00B03034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B03034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CCB6895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81609" w14:textId="797CE299" w:rsidR="004534FC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63F2457D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60ADAA" w14:textId="77777777" w:rsidR="004534FC" w:rsidRPr="00B03034" w:rsidRDefault="004534FC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534FC" w:rsidRPr="004534FC" w14:paraId="40F76670" w14:textId="77777777" w:rsidTr="00A41781">
        <w:tc>
          <w:tcPr>
            <w:tcW w:w="3960" w:type="dxa"/>
          </w:tcPr>
          <w:p w14:paraId="4B6F484D" w14:textId="77777777" w:rsidR="004534FC" w:rsidRPr="004534FC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34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357EEE" w14:textId="6A433E13" w:rsidR="004534FC" w:rsidRPr="004534FC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2A53127B" w14:textId="77777777" w:rsidR="004534FC" w:rsidRPr="004534FC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F8BDFE" w14:textId="77777777" w:rsidR="004534FC" w:rsidRPr="004534FC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534FC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49D93CA" w14:textId="77777777" w:rsidR="004534FC" w:rsidRPr="004534FC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3B700A" w14:textId="38305FF8" w:rsidR="004534FC" w:rsidRPr="004534FC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0F4630AA" w14:textId="77777777" w:rsidR="004534FC" w:rsidRPr="004534FC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2C59525" w14:textId="77777777" w:rsidR="004534FC" w:rsidRPr="004534FC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534FC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4534FC" w:rsidRPr="0005261B" w14:paraId="5D337FFC" w14:textId="77777777" w:rsidTr="00A41781">
        <w:tc>
          <w:tcPr>
            <w:tcW w:w="3960" w:type="dxa"/>
          </w:tcPr>
          <w:p w14:paraId="6E21A0CA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2257E0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1F4D5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D6A5BA7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B126D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0EA3B4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B34DE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617E186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34FC" w:rsidRPr="0005261B" w14:paraId="342D0D66" w14:textId="77777777" w:rsidTr="00A41781">
        <w:tc>
          <w:tcPr>
            <w:tcW w:w="3960" w:type="dxa"/>
          </w:tcPr>
          <w:p w14:paraId="1728C871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80" w:type="dxa"/>
          </w:tcPr>
          <w:p w14:paraId="129E42E3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8BBE8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ECD8B06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B338E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BD5A847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56F87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B46FAC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34FC" w:rsidRPr="0005261B" w14:paraId="052561BA" w14:textId="77777777" w:rsidTr="00A41781">
        <w:tc>
          <w:tcPr>
            <w:tcW w:w="3960" w:type="dxa"/>
          </w:tcPr>
          <w:p w14:paraId="3F67DBD2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80" w:type="dxa"/>
          </w:tcPr>
          <w:p w14:paraId="0E68D1FF" w14:textId="2DB4A41E" w:rsidR="004534FC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664CDAC8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D721EDF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0E17204A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83E711B" w14:textId="6675C23A" w:rsidR="004534FC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7E85D173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C13544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252</w:t>
            </w:r>
          </w:p>
        </w:tc>
      </w:tr>
      <w:tr w:rsidR="00E05D57" w:rsidRPr="0005261B" w14:paraId="6D5718EA" w14:textId="77777777" w:rsidTr="00A41781">
        <w:tc>
          <w:tcPr>
            <w:tcW w:w="3960" w:type="dxa"/>
          </w:tcPr>
          <w:p w14:paraId="3BF51D2C" w14:textId="56D5EBF5" w:rsidR="00E05D57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80" w:type="dxa"/>
          </w:tcPr>
          <w:p w14:paraId="456CFE6C" w14:textId="2BA40444" w:rsidR="00E05D57" w:rsidRPr="00E05D57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  <w:cs/>
              </w:rPr>
              <w:t>458</w:t>
            </w:r>
          </w:p>
        </w:tc>
        <w:tc>
          <w:tcPr>
            <w:tcW w:w="270" w:type="dxa"/>
          </w:tcPr>
          <w:p w14:paraId="01693C1F" w14:textId="77777777" w:rsidR="00E05D57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D341E4B" w14:textId="43168FC0" w:rsidR="00E05D57" w:rsidRPr="0005261B" w:rsidRDefault="00E05D57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7B0375" w14:textId="77777777" w:rsidR="00E05D57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1406722" w14:textId="0DB97071" w:rsidR="00E05D57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B586B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EC17611" w14:textId="77777777" w:rsidR="00E05D57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DB479C" w14:textId="0190C4A1" w:rsidR="00E05D57" w:rsidRPr="0005261B" w:rsidRDefault="003449AD" w:rsidP="0034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407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534FC" w:rsidRPr="0005261B" w14:paraId="074F54FA" w14:textId="77777777" w:rsidTr="00A41781">
        <w:tc>
          <w:tcPr>
            <w:tcW w:w="3960" w:type="dxa"/>
          </w:tcPr>
          <w:p w14:paraId="0622BEF7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7E04CB84" w14:textId="2851EF98" w:rsidR="004534FC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E05D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5D57">
              <w:rPr>
                <w:rFonts w:ascii="Angsana New" w:hAnsi="Angsana New" w:cs="Angsana New"/>
                <w:sz w:val="30"/>
                <w:szCs w:val="30"/>
                <w:cs/>
              </w:rPr>
              <w:t>380</w:t>
            </w:r>
          </w:p>
        </w:tc>
        <w:tc>
          <w:tcPr>
            <w:tcW w:w="270" w:type="dxa"/>
          </w:tcPr>
          <w:p w14:paraId="1900733A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13DAE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14:paraId="64B80C3C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A3357" w14:textId="1CF28269" w:rsidR="004534FC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14:paraId="19504668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A9C74B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2,580</w:t>
            </w:r>
          </w:p>
        </w:tc>
      </w:tr>
      <w:tr w:rsidR="004534FC" w:rsidRPr="0005261B" w14:paraId="0C4F823A" w14:textId="77777777" w:rsidTr="00A41781">
        <w:tc>
          <w:tcPr>
            <w:tcW w:w="3960" w:type="dxa"/>
          </w:tcPr>
          <w:p w14:paraId="097BAE4D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DA6B47" w14:textId="78AAD3E6" w:rsidR="004534FC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Pr="00E05D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E64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14:paraId="1E52828C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670315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3,808</w:t>
            </w:r>
          </w:p>
        </w:tc>
        <w:tc>
          <w:tcPr>
            <w:tcW w:w="270" w:type="dxa"/>
          </w:tcPr>
          <w:p w14:paraId="30EE2EBF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84215D" w14:textId="22A4B13D" w:rsidR="004534FC" w:rsidRPr="0005261B" w:rsidRDefault="00E05D57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1D1F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270" w:type="dxa"/>
          </w:tcPr>
          <w:p w14:paraId="3400CDAB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DDEEDA5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2,832</w:t>
            </w:r>
          </w:p>
        </w:tc>
      </w:tr>
      <w:tr w:rsidR="004534FC" w:rsidRPr="0005261B" w14:paraId="7A86C44C" w14:textId="77777777" w:rsidTr="00A41781">
        <w:tc>
          <w:tcPr>
            <w:tcW w:w="3960" w:type="dxa"/>
          </w:tcPr>
          <w:p w14:paraId="61438FC9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EFEC01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DE856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06FC64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D574D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DB100C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3657D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159510B" w14:textId="77777777" w:rsidR="004534FC" w:rsidRPr="0005261B" w:rsidRDefault="004534FC" w:rsidP="00A41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2347421" w14:textId="77777777" w:rsidR="00F81E25" w:rsidRPr="000972CD" w:rsidRDefault="00F81E25" w:rsidP="00097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0CBF627A" w14:textId="77777777" w:rsidR="008B2DBF" w:rsidRPr="0005261B" w:rsidRDefault="008B2DBF" w:rsidP="0005261B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30"/>
          <w:tab w:val="left" w:pos="1080"/>
        </w:tabs>
        <w:spacing w:after="0" w:line="240" w:lineRule="auto"/>
        <w:ind w:left="1071" w:right="14" w:hanging="531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ค้ำ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(หมายเหตุข้อ 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>12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531A77B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810"/>
        </w:tabs>
        <w:spacing w:after="0" w:line="240" w:lineRule="auto"/>
        <w:ind w:left="1071" w:right="14"/>
        <w:jc w:val="thaiDistribute"/>
        <w:rPr>
          <w:rFonts w:ascii="Angsana New" w:hAnsi="Angsana New" w:cs="Angsana New"/>
          <w:sz w:val="24"/>
          <w:szCs w:val="24"/>
        </w:rPr>
      </w:pPr>
    </w:p>
    <w:p w14:paraId="7CF2E642" w14:textId="77777777" w:rsidR="008B2DBF" w:rsidRPr="0005261B" w:rsidRDefault="008B2DBF" w:rsidP="0005261B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1071" w:right="14" w:hanging="531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สัญญาสินเชื่อดังกล่าวมีการค้ำประกันโดยเงินฝากธนาคารของกลุ่มบริษัท 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(หมายเหตุข้อ 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>12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</w:p>
    <w:p w14:paraId="0D78643F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450"/>
          <w:tab w:val="left" w:pos="630"/>
        </w:tabs>
        <w:spacing w:after="0"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5EAA7883" w14:textId="77777777" w:rsidR="008B2DBF" w:rsidRPr="00801B57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sz w:val="28"/>
          <w:szCs w:val="28"/>
        </w:rPr>
      </w:pPr>
      <w:r w:rsidRPr="00801B57">
        <w:rPr>
          <w:rFonts w:ascii="Angsana New" w:hAnsi="Angsana New" w:hint="cs"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116856FD" w14:textId="7318E4F0" w:rsidR="00406523" w:rsidRPr="00C074FF" w:rsidRDefault="00406523" w:rsidP="0005261B">
      <w:pPr>
        <w:pStyle w:val="a"/>
        <w:ind w:left="540"/>
        <w:jc w:val="thaiDistribute"/>
        <w:rPr>
          <w:rFonts w:ascii="Angsana New" w:hAnsi="Angsana New" w:cs="Angsana New"/>
          <w:cs/>
        </w:rPr>
      </w:pPr>
    </w:p>
    <w:p w14:paraId="3F513B9C" w14:textId="4E5B0CD1" w:rsidR="00C30A66" w:rsidRPr="00AD45ED" w:rsidRDefault="008B2DBF" w:rsidP="00F907C6">
      <w:pPr>
        <w:pStyle w:val="a"/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05261B">
        <w:rPr>
          <w:rFonts w:ascii="Angsana New" w:hAnsi="Angsana New" w:cs="Angsana New" w:hint="cs"/>
          <w:cs/>
        </w:rPr>
        <w:t xml:space="preserve">เมื่อวันที่ </w:t>
      </w:r>
      <w:r w:rsidRPr="0005261B">
        <w:rPr>
          <w:rFonts w:ascii="Angsana New" w:hAnsi="Angsana New" w:cs="Angsana New" w:hint="cs"/>
          <w:lang w:val="en-US"/>
        </w:rPr>
        <w:t>2</w:t>
      </w:r>
      <w:r w:rsidR="00801B57">
        <w:rPr>
          <w:rFonts w:ascii="Angsana New" w:hAnsi="Angsana New" w:cs="Angsana New"/>
          <w:lang w:val="en-US"/>
        </w:rPr>
        <w:t>5</w:t>
      </w:r>
      <w:r w:rsidRPr="0005261B">
        <w:rPr>
          <w:rFonts w:ascii="Angsana New" w:hAnsi="Angsana New" w:cs="Angsana New" w:hint="cs"/>
          <w:cs/>
        </w:rPr>
        <w:t xml:space="preserve"> กุมภาพันธ์ </w:t>
      </w:r>
      <w:r w:rsidRPr="0005261B">
        <w:rPr>
          <w:rFonts w:ascii="Angsana New" w:hAnsi="Angsana New" w:cs="Angsana New" w:hint="cs"/>
          <w:lang w:val="en-US"/>
        </w:rPr>
        <w:t>256</w:t>
      </w:r>
      <w:r w:rsidR="00801B57">
        <w:rPr>
          <w:rFonts w:ascii="Angsana New" w:hAnsi="Angsana New" w:cs="Angsana New"/>
          <w:lang w:val="en-US"/>
        </w:rPr>
        <w:t>8</w:t>
      </w:r>
      <w:r w:rsidRPr="0005261B">
        <w:rPr>
          <w:rFonts w:ascii="Angsana New" w:hAnsi="Angsana New" w:cs="Angsana New" w:hint="cs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</w:t>
      </w:r>
      <w:r w:rsidRPr="0005261B">
        <w:rPr>
          <w:rFonts w:ascii="Angsana New" w:hAnsi="Angsana New" w:cs="Angsana New" w:hint="cs"/>
          <w:cs/>
          <w:lang w:val="en-US"/>
        </w:rPr>
        <w:t>ที่จะจัดขึ้นในเดือน</w:t>
      </w:r>
      <w:r w:rsidR="00F907C6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F907C6">
        <w:rPr>
          <w:rFonts w:ascii="Angsana New" w:hAnsi="Angsana New" w:cs="Angsana New"/>
          <w:lang w:val="en-US"/>
        </w:rPr>
        <w:t>2025</w:t>
      </w:r>
      <w:r w:rsidRPr="0005261B">
        <w:rPr>
          <w:rFonts w:ascii="Angsana New" w:hAnsi="Angsana New" w:cs="Angsana New" w:hint="cs"/>
          <w:cs/>
        </w:rPr>
        <w:t xml:space="preserve"> เพื่ออนุมัติจ่ายเงินปันผลประจำปี </w:t>
      </w:r>
      <w:r w:rsidRPr="0005261B">
        <w:rPr>
          <w:rFonts w:ascii="Angsana New" w:hAnsi="Angsana New" w:cs="Angsana New" w:hint="cs"/>
          <w:lang w:val="en-US"/>
        </w:rPr>
        <w:t>256</w:t>
      </w:r>
      <w:r w:rsidR="008F22FC">
        <w:rPr>
          <w:rFonts w:ascii="Angsana New" w:hAnsi="Angsana New" w:cs="Angsana New"/>
          <w:lang w:val="en-US"/>
        </w:rPr>
        <w:t>7</w:t>
      </w:r>
      <w:r w:rsidR="007A7A46" w:rsidRPr="0005261B">
        <w:rPr>
          <w:rFonts w:ascii="Angsana New" w:hAnsi="Angsana New" w:cs="Angsana New" w:hint="cs"/>
          <w:lang w:val="en-US"/>
        </w:rPr>
        <w:t xml:space="preserve"> </w:t>
      </w:r>
      <w:r w:rsidRPr="0005261B">
        <w:rPr>
          <w:rFonts w:ascii="Angsana New" w:hAnsi="Angsana New" w:cs="Angsana New" w:hint="cs"/>
          <w:cs/>
        </w:rPr>
        <w:t xml:space="preserve">ในอัตราหุ้นละ </w:t>
      </w:r>
      <w:r w:rsidR="00F907C6">
        <w:rPr>
          <w:rFonts w:ascii="Angsana New" w:hAnsi="Angsana New" w:cs="Angsana New"/>
          <w:lang w:val="en-US"/>
        </w:rPr>
        <w:t>0.078</w:t>
      </w:r>
      <w:r w:rsidRPr="0005261B">
        <w:rPr>
          <w:rFonts w:ascii="Angsana New" w:hAnsi="Angsana New" w:cs="Angsana New" w:hint="cs"/>
          <w:cs/>
        </w:rPr>
        <w:t xml:space="preserve"> บาท </w:t>
      </w:r>
      <w:r w:rsidRPr="0005261B">
        <w:rPr>
          <w:rFonts w:ascii="Angsana New" w:hAnsi="Angsana New" w:cs="Angsana New" w:hint="cs"/>
          <w:cs/>
          <w:lang w:val="en-US"/>
        </w:rPr>
        <w:t xml:space="preserve">เป็นจำนวนเงิน </w:t>
      </w:r>
      <w:r w:rsidR="00F907C6">
        <w:rPr>
          <w:rFonts w:ascii="Angsana New" w:hAnsi="Angsana New" w:cs="Angsana New"/>
          <w:lang w:val="en-US"/>
        </w:rPr>
        <w:t>15.52</w:t>
      </w:r>
      <w:r w:rsidRPr="0005261B">
        <w:rPr>
          <w:rFonts w:ascii="Angsana New" w:hAnsi="Angsana New" w:cs="Angsana New" w:hint="cs"/>
          <w:lang w:val="en-US"/>
        </w:rPr>
        <w:t xml:space="preserve"> </w:t>
      </w:r>
      <w:r w:rsidRPr="0005261B">
        <w:rPr>
          <w:rFonts w:ascii="Angsana New" w:hAnsi="Angsana New" w:cs="Angsana New" w:hint="cs"/>
          <w:cs/>
          <w:lang w:val="en-US"/>
        </w:rPr>
        <w:t xml:space="preserve">ล้านบาท </w:t>
      </w:r>
    </w:p>
    <w:sectPr w:rsidR="00C30A66" w:rsidRPr="00AD45ED" w:rsidSect="0093430D">
      <w:headerReference w:type="default" r:id="rId24"/>
      <w:footerReference w:type="default" r:id="rId25"/>
      <w:footerReference w:type="first" r:id="rId2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59D96" w14:textId="77777777" w:rsidR="006F0B0E" w:rsidRDefault="006F0B0E">
      <w:r>
        <w:separator/>
      </w:r>
    </w:p>
  </w:endnote>
  <w:endnote w:type="continuationSeparator" w:id="0">
    <w:p w14:paraId="358BCA82" w14:textId="77777777" w:rsidR="006F0B0E" w:rsidRDefault="006F0B0E">
      <w:r>
        <w:continuationSeparator/>
      </w:r>
    </w:p>
  </w:endnote>
  <w:endnote w:type="continuationNotice" w:id="1">
    <w:p w14:paraId="335C065F" w14:textId="77777777" w:rsidR="006F0B0E" w:rsidRDefault="006F0B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67A05" w14:textId="77777777" w:rsidR="008B2DBF" w:rsidRPr="00227A42" w:rsidRDefault="008B2DBF" w:rsidP="00CD2BA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  <w:lang w:val="en-US"/>
      </w:rPr>
    </w:pPr>
    <w:r w:rsidRPr="00E103AA">
      <w:rPr>
        <w:rStyle w:val="PageNumber"/>
        <w:rFonts w:ascii="Angsana New" w:hAnsi="Angsana New"/>
        <w:sz w:val="30"/>
        <w:szCs w:val="30"/>
      </w:rPr>
      <w:fldChar w:fldCharType="begin"/>
    </w:r>
    <w:r w:rsidRPr="00E103A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03A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AB67FA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103AA">
      <w:rPr>
        <w:rStyle w:val="PageNumber"/>
        <w:rFonts w:ascii="Angsana New" w:hAnsi="Angsana New"/>
        <w:sz w:val="30"/>
        <w:szCs w:val="30"/>
      </w:rPr>
      <w:fldChar w:fldCharType="end"/>
    </w:r>
  </w:p>
  <w:p w14:paraId="39E3C2F8" w14:textId="77777777" w:rsidR="008B2DBF" w:rsidRPr="00CD2BA0" w:rsidRDefault="008B2D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D3FAF" w14:textId="7F4E460F" w:rsidR="008B2DBF" w:rsidRPr="003A624E" w:rsidRDefault="008B2DBF" w:rsidP="00964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BE1332">
      <w:rPr>
        <w:rFonts w:ascii="Angsana New" w:hAnsi="Angsana New"/>
        <w:noProof/>
        <w:sz w:val="30"/>
        <w:szCs w:val="30"/>
      </w:rPr>
      <w:t>Rev2_1572431_2024 Dec_FSA_CPR Gomu Industrial_TH_YE.docx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 xml:space="preserve"> </w:t>
    </w:r>
    <w:r>
      <w:rPr>
        <w:rFonts w:ascii="Angsana New" w:hAnsi="Angsana New" w:hint="cs"/>
        <w:sz w:val="30"/>
        <w:szCs w:val="30"/>
        <w:cs/>
      </w:rPr>
      <w:t xml:space="preserve">    </w:t>
    </w:r>
    <w:r w:rsidRPr="003D7EA3">
      <w:rPr>
        <w:rFonts w:ascii="Angsana New" w:hAnsi="Angsana New" w:cs="Angsana New"/>
        <w:sz w:val="30"/>
        <w:szCs w:val="30"/>
        <w:cs/>
      </w:rPr>
      <w:t xml:space="preserve">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D08BB" w14:textId="77777777" w:rsidR="008B2DBF" w:rsidRPr="00CC37F9" w:rsidRDefault="008B2DBF">
    <w:pPr>
      <w:pStyle w:val="Footer"/>
      <w:jc w:val="center"/>
      <w:rPr>
        <w:rFonts w:ascii="Angsana New" w:hAnsi="Angsana New"/>
        <w:sz w:val="30"/>
        <w:szCs w:val="30"/>
      </w:rPr>
    </w:pPr>
    <w:r w:rsidRPr="00CC37F9">
      <w:rPr>
        <w:rFonts w:ascii="Angsana New" w:hAnsi="Angsana New"/>
        <w:sz w:val="30"/>
        <w:szCs w:val="30"/>
      </w:rPr>
      <w:fldChar w:fldCharType="begin"/>
    </w:r>
    <w:r w:rsidRPr="00CC37F9">
      <w:rPr>
        <w:rFonts w:ascii="Angsana New" w:hAnsi="Angsana New"/>
        <w:sz w:val="30"/>
        <w:szCs w:val="30"/>
      </w:rPr>
      <w:instrText xml:space="preserve"> PAGE   \* MERGEFORMAT </w:instrText>
    </w:r>
    <w:r w:rsidRPr="00CC37F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AB67FA">
      <w:rPr>
        <w:rFonts w:ascii="Angsana New" w:hAnsi="Angsana New"/>
        <w:noProof/>
        <w:sz w:val="30"/>
        <w:szCs w:val="30"/>
        <w:lang w:val="en-US"/>
      </w:rPr>
      <w:t>3</w:t>
    </w:r>
    <w:r w:rsidRPr="00CC37F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48646" w14:textId="77777777" w:rsidR="008B2DBF" w:rsidRPr="00CC37F9" w:rsidRDefault="008B2DBF">
    <w:pPr>
      <w:pStyle w:val="Footer"/>
      <w:jc w:val="center"/>
      <w:rPr>
        <w:rFonts w:ascii="Angsana New" w:hAnsi="Angsana New"/>
        <w:sz w:val="30"/>
        <w:szCs w:val="30"/>
      </w:rPr>
    </w:pPr>
    <w:r w:rsidRPr="00CC37F9">
      <w:rPr>
        <w:rFonts w:ascii="Angsana New" w:hAnsi="Angsana New"/>
        <w:sz w:val="30"/>
        <w:szCs w:val="30"/>
      </w:rPr>
      <w:fldChar w:fldCharType="begin"/>
    </w:r>
    <w:r w:rsidRPr="00CC37F9">
      <w:rPr>
        <w:rFonts w:ascii="Angsana New" w:hAnsi="Angsana New"/>
        <w:sz w:val="30"/>
        <w:szCs w:val="30"/>
      </w:rPr>
      <w:instrText xml:space="preserve"> PAGE   \* MERGEFORMAT </w:instrText>
    </w:r>
    <w:r w:rsidRPr="00CC37F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CC37F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A04F" w14:textId="77777777" w:rsidR="008B2DBF" w:rsidRPr="00963920" w:rsidRDefault="008B2DBF" w:rsidP="0001067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639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639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639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49</w:t>
    </w:r>
    <w:r w:rsidRPr="009639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267D0EA" w14:textId="77777777" w:rsidR="008B2DBF" w:rsidRPr="0001067C" w:rsidRDefault="008B2DBF" w:rsidP="0096392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33CAD" w14:textId="2C12A712" w:rsidR="008B2DBF" w:rsidRPr="003A624E" w:rsidRDefault="008B2DBF" w:rsidP="00365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4040"/>
      </w:tabs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BE1332">
      <w:rPr>
        <w:rFonts w:ascii="Angsana New" w:hAnsi="Angsana New"/>
        <w:noProof/>
        <w:sz w:val="30"/>
        <w:szCs w:val="30"/>
      </w:rPr>
      <w:t>Rev2_1572431_2024 Dec_FSA_CPR Gomu Industrial_TH_YE.docx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C9EE7" w14:textId="77777777" w:rsidR="00B80919" w:rsidRPr="007C62FA" w:rsidRDefault="00B80919" w:rsidP="0001067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C62F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C62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E8D01F" w14:textId="77777777" w:rsidR="00B80919" w:rsidRPr="0001067C" w:rsidRDefault="00B80919" w:rsidP="007C62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19C19" w14:textId="350C71D8" w:rsidR="00B80919" w:rsidRPr="003A624E" w:rsidRDefault="00B80919">
    <w:pPr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BE1332">
      <w:rPr>
        <w:rFonts w:ascii="Angsana New" w:hAnsi="Angsana New"/>
        <w:noProof/>
        <w:sz w:val="30"/>
        <w:szCs w:val="30"/>
      </w:rPr>
      <w:t>Rev2_1572431_2024 Dec_FSA_CPR Gomu Industrial_TH_YE.docx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  <w:t xml:space="preserve">                                              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4EDF8" w14:textId="77777777" w:rsidR="006F0B0E" w:rsidRDefault="006F0B0E">
      <w:r>
        <w:separator/>
      </w:r>
    </w:p>
  </w:footnote>
  <w:footnote w:type="continuationSeparator" w:id="0">
    <w:p w14:paraId="6C579368" w14:textId="77777777" w:rsidR="006F0B0E" w:rsidRDefault="006F0B0E">
      <w:r>
        <w:continuationSeparator/>
      </w:r>
    </w:p>
  </w:footnote>
  <w:footnote w:type="continuationNotice" w:id="1">
    <w:p w14:paraId="18639CA4" w14:textId="77777777" w:rsidR="006F0B0E" w:rsidRDefault="006F0B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E3C95" w14:textId="13E7775E" w:rsidR="008B2DBF" w:rsidRPr="00B97AC9" w:rsidRDefault="008B2D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5CA3C8E7" w14:textId="77777777" w:rsidR="008B2DBF" w:rsidRPr="00B97AC9" w:rsidRDefault="008B2D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1CCDA59" w14:textId="793989DA" w:rsidR="008B2DBF" w:rsidRDefault="008B2D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0A7AF8">
      <w:rPr>
        <w:rFonts w:ascii="Angsana New" w:hAnsi="Angsana New" w:cs="Angsana New"/>
        <w:b/>
        <w:bCs/>
        <w:sz w:val="32"/>
        <w:szCs w:val="32"/>
      </w:rPr>
      <w:t>7</w:t>
    </w:r>
  </w:p>
  <w:p w14:paraId="21B18771" w14:textId="77777777" w:rsidR="009B4C53" w:rsidRPr="009B4C53" w:rsidRDefault="009B4C53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0126" w14:textId="77777777" w:rsidR="008B2DBF" w:rsidRPr="003333FB" w:rsidRDefault="008B2D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2455F7EE" w14:textId="77777777" w:rsidR="008B2DBF" w:rsidRPr="003333FB" w:rsidRDefault="008B2D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115393C" w14:textId="77777777" w:rsidR="008B2DBF" w:rsidRDefault="008B2D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3333FB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</w:t>
    </w:r>
    <w:r w:rsidRPr="00AB67FA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3333FB">
      <w:rPr>
        <w:rFonts w:ascii="Angsana New" w:hAnsi="Angsana New" w:cs="Angsana New"/>
        <w:b/>
        <w:bCs/>
        <w:sz w:val="32"/>
        <w:szCs w:val="32"/>
        <w:cs/>
      </w:rPr>
      <w:t>54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9 </w:t>
    </w:r>
    <w:r w:rsidRPr="003333FB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3333FB">
      <w:rPr>
        <w:rFonts w:ascii="Angsana New" w:hAnsi="Angsana New" w:cs="Angsana New"/>
        <w:b/>
        <w:bCs/>
        <w:sz w:val="32"/>
        <w:szCs w:val="32"/>
        <w:cs/>
      </w:rPr>
      <w:t>54</w:t>
    </w:r>
    <w:r>
      <w:rPr>
        <w:rFonts w:ascii="Angsana New" w:hAnsi="Angsana New" w:cs="Angsana New" w:hint="cs"/>
        <w:b/>
        <w:bCs/>
        <w:sz w:val="32"/>
        <w:szCs w:val="32"/>
        <w:cs/>
      </w:rPr>
      <w:t>8</w:t>
    </w:r>
  </w:p>
  <w:p w14:paraId="7641691E" w14:textId="77777777" w:rsidR="008B2DBF" w:rsidRPr="003333FB" w:rsidRDefault="008B2D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EFDE" w14:textId="77777777" w:rsidR="008B2DBF" w:rsidRPr="00B97AC9" w:rsidRDefault="008B2DBF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67C51141" w14:textId="77777777" w:rsidR="008B2DBF" w:rsidRPr="00B97AC9" w:rsidRDefault="008B2DBF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33E353" w14:textId="272C5A77" w:rsidR="008B2DBF" w:rsidRDefault="008B2DBF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0A7AF8">
      <w:rPr>
        <w:rFonts w:ascii="Angsana New" w:hAnsi="Angsana New" w:cs="Angsana New"/>
        <w:b/>
        <w:bCs/>
        <w:sz w:val="32"/>
        <w:szCs w:val="32"/>
      </w:rPr>
      <w:t>7</w:t>
    </w:r>
  </w:p>
  <w:p w14:paraId="77A4B287" w14:textId="77777777" w:rsidR="008B2DBF" w:rsidRDefault="008B2D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90"/>
        <w:tab w:val="left" w:pos="194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>
      <w:rPr>
        <w:rFonts w:ascii="Angsana New" w:hAnsi="Angsana New" w:cs="Angsana New"/>
        <w:b/>
        <w:bCs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7C57B" w14:textId="641C7170" w:rsidR="008B2DBF" w:rsidRPr="00B97AC9" w:rsidRDefault="008B2DBF" w:rsidP="0061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5FFFD94C" w14:textId="77777777" w:rsidR="008B2DBF" w:rsidRPr="00087612" w:rsidRDefault="008B2DBF" w:rsidP="0061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5401BBD" w14:textId="78CDBB72" w:rsidR="008B2DBF" w:rsidRDefault="008B2DBF" w:rsidP="0061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E31647">
      <w:rPr>
        <w:rFonts w:ascii="Angsana New" w:hAnsi="Angsana New" w:cs="Angsana New"/>
        <w:b/>
        <w:bCs/>
        <w:sz w:val="32"/>
        <w:szCs w:val="32"/>
      </w:rPr>
      <w:t>7</w:t>
    </w:r>
  </w:p>
  <w:p w14:paraId="3775076A" w14:textId="77777777" w:rsidR="008B2DBF" w:rsidRDefault="008B2D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90"/>
        <w:tab w:val="left" w:pos="194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>
      <w:rPr>
        <w:rFonts w:ascii="Angsana New" w:hAnsi="Angsana New" w:cs="Angsana New"/>
        <w:b/>
        <w:bCs/>
        <w:sz w:val="32"/>
        <w:szCs w:val="32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56CBE" w14:textId="77777777" w:rsidR="006132BE" w:rsidRPr="00B97AC9" w:rsidRDefault="006132BE" w:rsidP="003E55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1C99529F" w14:textId="77777777" w:rsidR="006132BE" w:rsidRPr="00087612" w:rsidRDefault="006132BE" w:rsidP="003E55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 w:cs="Angsana New"/>
        <w:b/>
        <w:bCs/>
        <w:sz w:val="32"/>
        <w:szCs w:val="32"/>
        <w:cs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1036DF0" w14:textId="77777777" w:rsidR="006132BE" w:rsidRDefault="006132BE" w:rsidP="003E55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>7</w:t>
    </w:r>
  </w:p>
  <w:p w14:paraId="3B9D5FB0" w14:textId="77777777" w:rsidR="006132BE" w:rsidRDefault="006132BE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90"/>
        <w:tab w:val="left" w:pos="194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>
      <w:rPr>
        <w:rFonts w:ascii="Angsana New" w:hAnsi="Angsana New" w:cs="Angsana New"/>
        <w:b/>
        <w:bCs/>
        <w:sz w:val="32"/>
        <w:szCs w:val="32"/>
        <w:cs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7761E" w14:textId="77777777" w:rsidR="008B2DBF" w:rsidRPr="006C5AD5" w:rsidRDefault="008B2D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AD5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6C5AD5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550B35FD" w14:textId="77777777" w:rsidR="008B2DBF" w:rsidRPr="006C5AD5" w:rsidRDefault="008B2D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6C5AD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A2303A0" w14:textId="31DB89EF" w:rsidR="008B2DBF" w:rsidRDefault="008B2D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F70E2D">
      <w:rPr>
        <w:rFonts w:ascii="Angsana New" w:hAnsi="Angsana New" w:cs="Angsana New"/>
        <w:b/>
        <w:bCs/>
        <w:sz w:val="32"/>
        <w:szCs w:val="32"/>
      </w:rPr>
      <w:t>7</w:t>
    </w:r>
  </w:p>
  <w:p w14:paraId="1C4EED5D" w14:textId="77777777" w:rsidR="008B2DBF" w:rsidRDefault="008B2D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B8B2A" w14:textId="77777777" w:rsidR="00B80919" w:rsidRPr="003333FB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ซีพีอาร์ โกมุ อินดัสเตรียล จำกัด (มหาชน) และบริษัทย่อย</w:t>
    </w:r>
  </w:p>
  <w:p w14:paraId="16C6B063" w14:textId="77777777" w:rsidR="00B80919" w:rsidRPr="003333FB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F698F9E" w14:textId="556DA99F" w:rsidR="00B80919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A45154">
      <w:rPr>
        <w:rFonts w:ascii="Angsana New" w:hAnsi="Angsana New" w:cs="Angsana New"/>
        <w:b/>
        <w:bCs/>
        <w:sz w:val="32"/>
        <w:szCs w:val="32"/>
      </w:rPr>
      <w:t>7</w:t>
    </w:r>
  </w:p>
  <w:p w14:paraId="6FB78F71" w14:textId="77777777" w:rsidR="00B80919" w:rsidRPr="00603A8F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8A5440"/>
    <w:lvl w:ilvl="0" w:tplc="AC92F7BC">
      <w:start w:val="1"/>
      <w:numFmt w:val="thaiLetters"/>
      <w:lvlText w:val="(%1)"/>
      <w:lvlJc w:val="left"/>
      <w:pPr>
        <w:ind w:left="252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0629"/>
    <w:multiLevelType w:val="hybridMultilevel"/>
    <w:tmpl w:val="14CE6ADA"/>
    <w:lvl w:ilvl="0" w:tplc="CB9CD89A">
      <w:start w:val="1"/>
      <w:numFmt w:val="thaiLetters"/>
      <w:lvlText w:val="(%1)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332EA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27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160E41B9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9DA046E"/>
    <w:multiLevelType w:val="hybridMultilevel"/>
    <w:tmpl w:val="3D463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1EB37CC1"/>
    <w:multiLevelType w:val="hybridMultilevel"/>
    <w:tmpl w:val="7868A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677A88"/>
    <w:multiLevelType w:val="hybridMultilevel"/>
    <w:tmpl w:val="1CCAB944"/>
    <w:lvl w:ilvl="0" w:tplc="EDB27BF4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6D70B90"/>
    <w:multiLevelType w:val="singleLevel"/>
    <w:tmpl w:val="D1507D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2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33" w15:restartNumberingAfterBreak="0">
    <w:nsid w:val="48C62853"/>
    <w:multiLevelType w:val="hybridMultilevel"/>
    <w:tmpl w:val="F3D01266"/>
    <w:lvl w:ilvl="0" w:tplc="DCC4EDEA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86611"/>
    <w:multiLevelType w:val="hybridMultilevel"/>
    <w:tmpl w:val="9B90493E"/>
    <w:lvl w:ilvl="0" w:tplc="9C60BD7A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6E114E"/>
    <w:multiLevelType w:val="hybridMultilevel"/>
    <w:tmpl w:val="81285B5A"/>
    <w:lvl w:ilvl="0" w:tplc="2C8E8BC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15DA8"/>
    <w:multiLevelType w:val="hybridMultilevel"/>
    <w:tmpl w:val="E466D2B4"/>
    <w:lvl w:ilvl="0" w:tplc="0F20B4F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D622705"/>
    <w:multiLevelType w:val="hybridMultilevel"/>
    <w:tmpl w:val="162C01E6"/>
    <w:lvl w:ilvl="0" w:tplc="35CE681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13478750">
    <w:abstractNumId w:val="6"/>
  </w:num>
  <w:num w:numId="2" w16cid:durableId="321199697">
    <w:abstractNumId w:val="5"/>
  </w:num>
  <w:num w:numId="3" w16cid:durableId="638802644">
    <w:abstractNumId w:val="9"/>
  </w:num>
  <w:num w:numId="4" w16cid:durableId="1853836993">
    <w:abstractNumId w:val="7"/>
  </w:num>
  <w:num w:numId="5" w16cid:durableId="108739418">
    <w:abstractNumId w:val="8"/>
  </w:num>
  <w:num w:numId="6" w16cid:durableId="1086922444">
    <w:abstractNumId w:val="3"/>
  </w:num>
  <w:num w:numId="7" w16cid:durableId="1382745956">
    <w:abstractNumId w:val="2"/>
  </w:num>
  <w:num w:numId="8" w16cid:durableId="337077464">
    <w:abstractNumId w:val="0"/>
  </w:num>
  <w:num w:numId="9" w16cid:durableId="970479203">
    <w:abstractNumId w:val="1"/>
  </w:num>
  <w:num w:numId="10" w16cid:durableId="474030312">
    <w:abstractNumId w:val="4"/>
  </w:num>
  <w:num w:numId="11" w16cid:durableId="1634672140">
    <w:abstractNumId w:val="29"/>
  </w:num>
  <w:num w:numId="12" w16cid:durableId="904293609">
    <w:abstractNumId w:val="23"/>
  </w:num>
  <w:num w:numId="13" w16cid:durableId="898788656">
    <w:abstractNumId w:val="35"/>
  </w:num>
  <w:num w:numId="14" w16cid:durableId="754017266">
    <w:abstractNumId w:val="25"/>
  </w:num>
  <w:num w:numId="15" w16cid:durableId="1767992231">
    <w:abstractNumId w:val="30"/>
  </w:num>
  <w:num w:numId="16" w16cid:durableId="1953631212">
    <w:abstractNumId w:val="10"/>
  </w:num>
  <w:num w:numId="17" w16cid:durableId="721291281">
    <w:abstractNumId w:val="31"/>
  </w:num>
  <w:num w:numId="18" w16cid:durableId="1519538894">
    <w:abstractNumId w:val="14"/>
  </w:num>
  <w:num w:numId="19" w16cid:durableId="295837122">
    <w:abstractNumId w:val="20"/>
  </w:num>
  <w:num w:numId="20" w16cid:durableId="823861550">
    <w:abstractNumId w:val="36"/>
  </w:num>
  <w:num w:numId="21" w16cid:durableId="214506045">
    <w:abstractNumId w:val="12"/>
  </w:num>
  <w:num w:numId="22" w16cid:durableId="312805063">
    <w:abstractNumId w:val="17"/>
  </w:num>
  <w:num w:numId="23" w16cid:durableId="62029111">
    <w:abstractNumId w:val="19"/>
  </w:num>
  <w:num w:numId="24" w16cid:durableId="610556751">
    <w:abstractNumId w:val="34"/>
  </w:num>
  <w:num w:numId="25" w16cid:durableId="353457472">
    <w:abstractNumId w:val="40"/>
  </w:num>
  <w:num w:numId="26" w16cid:durableId="1910385098">
    <w:abstractNumId w:val="21"/>
  </w:num>
  <w:num w:numId="27" w16cid:durableId="2052531025">
    <w:abstractNumId w:val="16"/>
  </w:num>
  <w:num w:numId="28" w16cid:durableId="122312499">
    <w:abstractNumId w:val="38"/>
  </w:num>
  <w:num w:numId="29" w16cid:durableId="1161854263">
    <w:abstractNumId w:val="24"/>
  </w:num>
  <w:num w:numId="30" w16cid:durableId="2035185314">
    <w:abstractNumId w:val="28"/>
  </w:num>
  <w:num w:numId="31" w16cid:durableId="1678843087">
    <w:abstractNumId w:val="42"/>
  </w:num>
  <w:num w:numId="32" w16cid:durableId="138115489">
    <w:abstractNumId w:val="41"/>
  </w:num>
  <w:num w:numId="33" w16cid:durableId="1121729716">
    <w:abstractNumId w:val="11"/>
  </w:num>
  <w:num w:numId="34" w16cid:durableId="344983112">
    <w:abstractNumId w:val="32"/>
  </w:num>
  <w:num w:numId="35" w16cid:durableId="1960719176">
    <w:abstractNumId w:val="15"/>
  </w:num>
  <w:num w:numId="36" w16cid:durableId="851339731">
    <w:abstractNumId w:val="18"/>
  </w:num>
  <w:num w:numId="37" w16cid:durableId="781533083">
    <w:abstractNumId w:val="27"/>
  </w:num>
  <w:num w:numId="38" w16cid:durableId="340855436">
    <w:abstractNumId w:val="22"/>
  </w:num>
  <w:num w:numId="39" w16cid:durableId="16783846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253686">
    <w:abstractNumId w:val="26"/>
  </w:num>
  <w:num w:numId="41" w16cid:durableId="2043901733">
    <w:abstractNumId w:val="37"/>
  </w:num>
  <w:num w:numId="42" w16cid:durableId="28650501">
    <w:abstractNumId w:val="39"/>
  </w:num>
  <w:num w:numId="43" w16cid:durableId="1321613971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5C"/>
    <w:rsid w:val="00000211"/>
    <w:rsid w:val="000002F7"/>
    <w:rsid w:val="000005E0"/>
    <w:rsid w:val="00000E53"/>
    <w:rsid w:val="00000ECD"/>
    <w:rsid w:val="000013E4"/>
    <w:rsid w:val="00001EFC"/>
    <w:rsid w:val="00001FC2"/>
    <w:rsid w:val="00002743"/>
    <w:rsid w:val="00002B72"/>
    <w:rsid w:val="0000306D"/>
    <w:rsid w:val="00003078"/>
    <w:rsid w:val="000031C2"/>
    <w:rsid w:val="00003210"/>
    <w:rsid w:val="00003D2D"/>
    <w:rsid w:val="00004213"/>
    <w:rsid w:val="00004828"/>
    <w:rsid w:val="00004988"/>
    <w:rsid w:val="00007385"/>
    <w:rsid w:val="000078D5"/>
    <w:rsid w:val="0000791F"/>
    <w:rsid w:val="00007DDF"/>
    <w:rsid w:val="000100ED"/>
    <w:rsid w:val="000101F6"/>
    <w:rsid w:val="00010395"/>
    <w:rsid w:val="0001044E"/>
    <w:rsid w:val="0001067C"/>
    <w:rsid w:val="00010CFF"/>
    <w:rsid w:val="00011020"/>
    <w:rsid w:val="00011144"/>
    <w:rsid w:val="0001117E"/>
    <w:rsid w:val="00011421"/>
    <w:rsid w:val="00011578"/>
    <w:rsid w:val="000116C0"/>
    <w:rsid w:val="00011893"/>
    <w:rsid w:val="000119D1"/>
    <w:rsid w:val="00012070"/>
    <w:rsid w:val="00012E63"/>
    <w:rsid w:val="00012F56"/>
    <w:rsid w:val="0001332C"/>
    <w:rsid w:val="00013703"/>
    <w:rsid w:val="000141ED"/>
    <w:rsid w:val="000151AE"/>
    <w:rsid w:val="000151D8"/>
    <w:rsid w:val="00015CBC"/>
    <w:rsid w:val="00015F65"/>
    <w:rsid w:val="000160B7"/>
    <w:rsid w:val="00016193"/>
    <w:rsid w:val="00016295"/>
    <w:rsid w:val="00016718"/>
    <w:rsid w:val="00016B4D"/>
    <w:rsid w:val="00017181"/>
    <w:rsid w:val="000175D6"/>
    <w:rsid w:val="000179B4"/>
    <w:rsid w:val="0002009B"/>
    <w:rsid w:val="00020FCE"/>
    <w:rsid w:val="00022ABC"/>
    <w:rsid w:val="000232B4"/>
    <w:rsid w:val="00023C0F"/>
    <w:rsid w:val="00023F5A"/>
    <w:rsid w:val="00024533"/>
    <w:rsid w:val="00024625"/>
    <w:rsid w:val="00024FE9"/>
    <w:rsid w:val="000253F0"/>
    <w:rsid w:val="00025724"/>
    <w:rsid w:val="00025857"/>
    <w:rsid w:val="00025861"/>
    <w:rsid w:val="00025B80"/>
    <w:rsid w:val="000261FC"/>
    <w:rsid w:val="00026205"/>
    <w:rsid w:val="0002621E"/>
    <w:rsid w:val="00026287"/>
    <w:rsid w:val="0002665F"/>
    <w:rsid w:val="000272AE"/>
    <w:rsid w:val="0002754D"/>
    <w:rsid w:val="00027B2A"/>
    <w:rsid w:val="000306E5"/>
    <w:rsid w:val="0003079C"/>
    <w:rsid w:val="00030838"/>
    <w:rsid w:val="00030888"/>
    <w:rsid w:val="00030A15"/>
    <w:rsid w:val="00030A4A"/>
    <w:rsid w:val="00030ED0"/>
    <w:rsid w:val="00030EDF"/>
    <w:rsid w:val="000313CF"/>
    <w:rsid w:val="000318C9"/>
    <w:rsid w:val="00031C26"/>
    <w:rsid w:val="00031E46"/>
    <w:rsid w:val="00031EBE"/>
    <w:rsid w:val="00032759"/>
    <w:rsid w:val="0003288D"/>
    <w:rsid w:val="00032B80"/>
    <w:rsid w:val="00032D9F"/>
    <w:rsid w:val="00032DBF"/>
    <w:rsid w:val="0003304A"/>
    <w:rsid w:val="00033654"/>
    <w:rsid w:val="00033732"/>
    <w:rsid w:val="00033DC6"/>
    <w:rsid w:val="00033EE0"/>
    <w:rsid w:val="000349CA"/>
    <w:rsid w:val="00034BAE"/>
    <w:rsid w:val="00034D01"/>
    <w:rsid w:val="00034F45"/>
    <w:rsid w:val="00034FA5"/>
    <w:rsid w:val="00035539"/>
    <w:rsid w:val="0003586C"/>
    <w:rsid w:val="0003592A"/>
    <w:rsid w:val="00036C5B"/>
    <w:rsid w:val="00036CE9"/>
    <w:rsid w:val="00036E66"/>
    <w:rsid w:val="00037F0E"/>
    <w:rsid w:val="00040362"/>
    <w:rsid w:val="00040CC6"/>
    <w:rsid w:val="000413B1"/>
    <w:rsid w:val="0004152B"/>
    <w:rsid w:val="00041561"/>
    <w:rsid w:val="00041953"/>
    <w:rsid w:val="00041E66"/>
    <w:rsid w:val="0004204E"/>
    <w:rsid w:val="00042386"/>
    <w:rsid w:val="0004247F"/>
    <w:rsid w:val="0004289B"/>
    <w:rsid w:val="00042964"/>
    <w:rsid w:val="00042F2E"/>
    <w:rsid w:val="000430EB"/>
    <w:rsid w:val="000431FE"/>
    <w:rsid w:val="0004329B"/>
    <w:rsid w:val="000432B0"/>
    <w:rsid w:val="000432E7"/>
    <w:rsid w:val="00043B4F"/>
    <w:rsid w:val="00043D5F"/>
    <w:rsid w:val="000440FD"/>
    <w:rsid w:val="000447E7"/>
    <w:rsid w:val="000450D8"/>
    <w:rsid w:val="00045683"/>
    <w:rsid w:val="00045CEA"/>
    <w:rsid w:val="00046A32"/>
    <w:rsid w:val="00046E0B"/>
    <w:rsid w:val="00046FA8"/>
    <w:rsid w:val="000470D5"/>
    <w:rsid w:val="00047672"/>
    <w:rsid w:val="000477A1"/>
    <w:rsid w:val="00047A02"/>
    <w:rsid w:val="00050E40"/>
    <w:rsid w:val="00051B93"/>
    <w:rsid w:val="00051FBB"/>
    <w:rsid w:val="00052158"/>
    <w:rsid w:val="00052319"/>
    <w:rsid w:val="00052409"/>
    <w:rsid w:val="00052586"/>
    <w:rsid w:val="0005261B"/>
    <w:rsid w:val="00052D6D"/>
    <w:rsid w:val="000530C6"/>
    <w:rsid w:val="000533BE"/>
    <w:rsid w:val="00053CEC"/>
    <w:rsid w:val="00053E82"/>
    <w:rsid w:val="000544E9"/>
    <w:rsid w:val="00054BE1"/>
    <w:rsid w:val="00054F8E"/>
    <w:rsid w:val="00055FD7"/>
    <w:rsid w:val="00055FFE"/>
    <w:rsid w:val="0005633C"/>
    <w:rsid w:val="000565D3"/>
    <w:rsid w:val="00056929"/>
    <w:rsid w:val="00056FAB"/>
    <w:rsid w:val="000578E3"/>
    <w:rsid w:val="000601E3"/>
    <w:rsid w:val="000603FA"/>
    <w:rsid w:val="00060449"/>
    <w:rsid w:val="00060541"/>
    <w:rsid w:val="00060633"/>
    <w:rsid w:val="0006101A"/>
    <w:rsid w:val="000617A1"/>
    <w:rsid w:val="000618F3"/>
    <w:rsid w:val="00062C76"/>
    <w:rsid w:val="00062CD6"/>
    <w:rsid w:val="0006335B"/>
    <w:rsid w:val="0006359D"/>
    <w:rsid w:val="000636E7"/>
    <w:rsid w:val="000637D4"/>
    <w:rsid w:val="0006388C"/>
    <w:rsid w:val="00063CC2"/>
    <w:rsid w:val="000641C8"/>
    <w:rsid w:val="00064441"/>
    <w:rsid w:val="00065979"/>
    <w:rsid w:val="00065F25"/>
    <w:rsid w:val="000661F5"/>
    <w:rsid w:val="0006658F"/>
    <w:rsid w:val="000669C9"/>
    <w:rsid w:val="00066F95"/>
    <w:rsid w:val="0006766F"/>
    <w:rsid w:val="0006794A"/>
    <w:rsid w:val="00067EBC"/>
    <w:rsid w:val="000701B6"/>
    <w:rsid w:val="0007037B"/>
    <w:rsid w:val="00070492"/>
    <w:rsid w:val="00071C70"/>
    <w:rsid w:val="00071D02"/>
    <w:rsid w:val="00071F4D"/>
    <w:rsid w:val="000722BF"/>
    <w:rsid w:val="00072807"/>
    <w:rsid w:val="000729A9"/>
    <w:rsid w:val="00072BAC"/>
    <w:rsid w:val="0007341F"/>
    <w:rsid w:val="00073671"/>
    <w:rsid w:val="00073E02"/>
    <w:rsid w:val="00074427"/>
    <w:rsid w:val="0007459A"/>
    <w:rsid w:val="00074EC5"/>
    <w:rsid w:val="0007542A"/>
    <w:rsid w:val="00075AB2"/>
    <w:rsid w:val="00075BAD"/>
    <w:rsid w:val="00075C12"/>
    <w:rsid w:val="0007652C"/>
    <w:rsid w:val="00076B45"/>
    <w:rsid w:val="000772BB"/>
    <w:rsid w:val="000774C8"/>
    <w:rsid w:val="000774D3"/>
    <w:rsid w:val="00077AB0"/>
    <w:rsid w:val="00080317"/>
    <w:rsid w:val="0008060A"/>
    <w:rsid w:val="00080D1B"/>
    <w:rsid w:val="00080F90"/>
    <w:rsid w:val="000812E5"/>
    <w:rsid w:val="00082143"/>
    <w:rsid w:val="00082382"/>
    <w:rsid w:val="00082469"/>
    <w:rsid w:val="00083E52"/>
    <w:rsid w:val="0008452D"/>
    <w:rsid w:val="0008469D"/>
    <w:rsid w:val="00084871"/>
    <w:rsid w:val="0008587D"/>
    <w:rsid w:val="00085A32"/>
    <w:rsid w:val="00085CE3"/>
    <w:rsid w:val="00087274"/>
    <w:rsid w:val="000873EB"/>
    <w:rsid w:val="00087612"/>
    <w:rsid w:val="00087839"/>
    <w:rsid w:val="00087C5A"/>
    <w:rsid w:val="00087C92"/>
    <w:rsid w:val="000905E1"/>
    <w:rsid w:val="00090A4D"/>
    <w:rsid w:val="00090D0E"/>
    <w:rsid w:val="00090D75"/>
    <w:rsid w:val="00090F6B"/>
    <w:rsid w:val="00091425"/>
    <w:rsid w:val="000915FF"/>
    <w:rsid w:val="00091684"/>
    <w:rsid w:val="000918AF"/>
    <w:rsid w:val="00092120"/>
    <w:rsid w:val="000922F6"/>
    <w:rsid w:val="000925F6"/>
    <w:rsid w:val="00092B2F"/>
    <w:rsid w:val="00092B67"/>
    <w:rsid w:val="00093539"/>
    <w:rsid w:val="0009359A"/>
    <w:rsid w:val="00093C46"/>
    <w:rsid w:val="00093FF7"/>
    <w:rsid w:val="00094560"/>
    <w:rsid w:val="000946AB"/>
    <w:rsid w:val="00094BE3"/>
    <w:rsid w:val="00095234"/>
    <w:rsid w:val="00096A00"/>
    <w:rsid w:val="00096B3B"/>
    <w:rsid w:val="00096DF9"/>
    <w:rsid w:val="00096E9F"/>
    <w:rsid w:val="000972CD"/>
    <w:rsid w:val="000974E4"/>
    <w:rsid w:val="000976F6"/>
    <w:rsid w:val="00097766"/>
    <w:rsid w:val="00097D83"/>
    <w:rsid w:val="00097D9C"/>
    <w:rsid w:val="000A028F"/>
    <w:rsid w:val="000A03F1"/>
    <w:rsid w:val="000A06A9"/>
    <w:rsid w:val="000A092A"/>
    <w:rsid w:val="000A0EF1"/>
    <w:rsid w:val="000A2564"/>
    <w:rsid w:val="000A26F1"/>
    <w:rsid w:val="000A2743"/>
    <w:rsid w:val="000A3693"/>
    <w:rsid w:val="000A375D"/>
    <w:rsid w:val="000A3C1C"/>
    <w:rsid w:val="000A3E1A"/>
    <w:rsid w:val="000A3F68"/>
    <w:rsid w:val="000A4004"/>
    <w:rsid w:val="000A45DA"/>
    <w:rsid w:val="000A4F25"/>
    <w:rsid w:val="000A500B"/>
    <w:rsid w:val="000A5457"/>
    <w:rsid w:val="000A5C3C"/>
    <w:rsid w:val="000A659A"/>
    <w:rsid w:val="000A65FD"/>
    <w:rsid w:val="000A6610"/>
    <w:rsid w:val="000A6ADF"/>
    <w:rsid w:val="000A731E"/>
    <w:rsid w:val="000A7520"/>
    <w:rsid w:val="000A7AF8"/>
    <w:rsid w:val="000B069A"/>
    <w:rsid w:val="000B091C"/>
    <w:rsid w:val="000B0EBC"/>
    <w:rsid w:val="000B1953"/>
    <w:rsid w:val="000B1C3C"/>
    <w:rsid w:val="000B1DDC"/>
    <w:rsid w:val="000B1E3F"/>
    <w:rsid w:val="000B1E96"/>
    <w:rsid w:val="000B24A9"/>
    <w:rsid w:val="000B24ED"/>
    <w:rsid w:val="000B292C"/>
    <w:rsid w:val="000B2F4F"/>
    <w:rsid w:val="000B30C8"/>
    <w:rsid w:val="000B3783"/>
    <w:rsid w:val="000B480E"/>
    <w:rsid w:val="000B4C7D"/>
    <w:rsid w:val="000B4D1A"/>
    <w:rsid w:val="000B4DC7"/>
    <w:rsid w:val="000B51E3"/>
    <w:rsid w:val="000B6226"/>
    <w:rsid w:val="000B6482"/>
    <w:rsid w:val="000B70E6"/>
    <w:rsid w:val="000B75A5"/>
    <w:rsid w:val="000B7743"/>
    <w:rsid w:val="000C01F8"/>
    <w:rsid w:val="000C06C4"/>
    <w:rsid w:val="000C1A9E"/>
    <w:rsid w:val="000C21AE"/>
    <w:rsid w:val="000C243C"/>
    <w:rsid w:val="000C2526"/>
    <w:rsid w:val="000C28C8"/>
    <w:rsid w:val="000C374F"/>
    <w:rsid w:val="000C3E33"/>
    <w:rsid w:val="000C40C6"/>
    <w:rsid w:val="000C4B30"/>
    <w:rsid w:val="000C4FA9"/>
    <w:rsid w:val="000C5349"/>
    <w:rsid w:val="000C5525"/>
    <w:rsid w:val="000C6292"/>
    <w:rsid w:val="000C6657"/>
    <w:rsid w:val="000C6E21"/>
    <w:rsid w:val="000C6F81"/>
    <w:rsid w:val="000C6FDD"/>
    <w:rsid w:val="000C7E5A"/>
    <w:rsid w:val="000D02CE"/>
    <w:rsid w:val="000D04A2"/>
    <w:rsid w:val="000D0539"/>
    <w:rsid w:val="000D0DCE"/>
    <w:rsid w:val="000D11E6"/>
    <w:rsid w:val="000D1AC7"/>
    <w:rsid w:val="000D1F62"/>
    <w:rsid w:val="000D265D"/>
    <w:rsid w:val="000D2AAE"/>
    <w:rsid w:val="000D2B2E"/>
    <w:rsid w:val="000D2DBD"/>
    <w:rsid w:val="000D3075"/>
    <w:rsid w:val="000D3E0F"/>
    <w:rsid w:val="000D3F13"/>
    <w:rsid w:val="000D4135"/>
    <w:rsid w:val="000D430A"/>
    <w:rsid w:val="000D4764"/>
    <w:rsid w:val="000D5BD0"/>
    <w:rsid w:val="000D5D3B"/>
    <w:rsid w:val="000D6344"/>
    <w:rsid w:val="000D664F"/>
    <w:rsid w:val="000D671A"/>
    <w:rsid w:val="000D6CD0"/>
    <w:rsid w:val="000E087D"/>
    <w:rsid w:val="000E099A"/>
    <w:rsid w:val="000E11C9"/>
    <w:rsid w:val="000E148E"/>
    <w:rsid w:val="000E15A3"/>
    <w:rsid w:val="000E2187"/>
    <w:rsid w:val="000E2912"/>
    <w:rsid w:val="000E2DA3"/>
    <w:rsid w:val="000E2E4F"/>
    <w:rsid w:val="000E30C9"/>
    <w:rsid w:val="000E3D9F"/>
    <w:rsid w:val="000E48EA"/>
    <w:rsid w:val="000E569B"/>
    <w:rsid w:val="000E588E"/>
    <w:rsid w:val="000E5A51"/>
    <w:rsid w:val="000E627D"/>
    <w:rsid w:val="000E6935"/>
    <w:rsid w:val="000E6BA5"/>
    <w:rsid w:val="000E7137"/>
    <w:rsid w:val="000E79F0"/>
    <w:rsid w:val="000F03B9"/>
    <w:rsid w:val="000F098F"/>
    <w:rsid w:val="000F18ED"/>
    <w:rsid w:val="000F1A11"/>
    <w:rsid w:val="000F209F"/>
    <w:rsid w:val="000F2142"/>
    <w:rsid w:val="000F24AB"/>
    <w:rsid w:val="000F264D"/>
    <w:rsid w:val="000F2A7E"/>
    <w:rsid w:val="000F2D00"/>
    <w:rsid w:val="000F312E"/>
    <w:rsid w:val="000F32D3"/>
    <w:rsid w:val="000F38B1"/>
    <w:rsid w:val="000F390F"/>
    <w:rsid w:val="000F39FC"/>
    <w:rsid w:val="000F3B62"/>
    <w:rsid w:val="000F3D3A"/>
    <w:rsid w:val="000F475E"/>
    <w:rsid w:val="000F4889"/>
    <w:rsid w:val="000F4B3C"/>
    <w:rsid w:val="000F4C59"/>
    <w:rsid w:val="000F4D43"/>
    <w:rsid w:val="000F5778"/>
    <w:rsid w:val="000F5CB6"/>
    <w:rsid w:val="000F66F1"/>
    <w:rsid w:val="000F6784"/>
    <w:rsid w:val="000F6974"/>
    <w:rsid w:val="000F69FC"/>
    <w:rsid w:val="000F7258"/>
    <w:rsid w:val="000F7453"/>
    <w:rsid w:val="000F79E5"/>
    <w:rsid w:val="000F7A47"/>
    <w:rsid w:val="000F7C54"/>
    <w:rsid w:val="000F7DE6"/>
    <w:rsid w:val="000F7F2E"/>
    <w:rsid w:val="0010004F"/>
    <w:rsid w:val="00100069"/>
    <w:rsid w:val="00100214"/>
    <w:rsid w:val="00100ACF"/>
    <w:rsid w:val="00100E35"/>
    <w:rsid w:val="001010E8"/>
    <w:rsid w:val="00101246"/>
    <w:rsid w:val="001017B6"/>
    <w:rsid w:val="001019B0"/>
    <w:rsid w:val="00101EC9"/>
    <w:rsid w:val="00101EDA"/>
    <w:rsid w:val="001026C4"/>
    <w:rsid w:val="00102AF5"/>
    <w:rsid w:val="001030D7"/>
    <w:rsid w:val="001032CC"/>
    <w:rsid w:val="001037CD"/>
    <w:rsid w:val="00103894"/>
    <w:rsid w:val="00103B60"/>
    <w:rsid w:val="00104346"/>
    <w:rsid w:val="00104408"/>
    <w:rsid w:val="00104C83"/>
    <w:rsid w:val="00105193"/>
    <w:rsid w:val="00105610"/>
    <w:rsid w:val="00105655"/>
    <w:rsid w:val="00105B0D"/>
    <w:rsid w:val="00105CF6"/>
    <w:rsid w:val="00105FDD"/>
    <w:rsid w:val="00106A8E"/>
    <w:rsid w:val="00106D33"/>
    <w:rsid w:val="00106FC9"/>
    <w:rsid w:val="00106FD3"/>
    <w:rsid w:val="001102E1"/>
    <w:rsid w:val="00110720"/>
    <w:rsid w:val="0011101D"/>
    <w:rsid w:val="0011183E"/>
    <w:rsid w:val="00111B89"/>
    <w:rsid w:val="00111FB5"/>
    <w:rsid w:val="0011200A"/>
    <w:rsid w:val="001121B5"/>
    <w:rsid w:val="00113012"/>
    <w:rsid w:val="001135F8"/>
    <w:rsid w:val="00113DD4"/>
    <w:rsid w:val="00113F44"/>
    <w:rsid w:val="00114770"/>
    <w:rsid w:val="00114AA3"/>
    <w:rsid w:val="00114F11"/>
    <w:rsid w:val="001150C7"/>
    <w:rsid w:val="0011538C"/>
    <w:rsid w:val="001165DD"/>
    <w:rsid w:val="0011666A"/>
    <w:rsid w:val="00116B75"/>
    <w:rsid w:val="00117183"/>
    <w:rsid w:val="001171F1"/>
    <w:rsid w:val="00117EAE"/>
    <w:rsid w:val="001205E4"/>
    <w:rsid w:val="00120694"/>
    <w:rsid w:val="0012145F"/>
    <w:rsid w:val="00121746"/>
    <w:rsid w:val="001228C6"/>
    <w:rsid w:val="00122E61"/>
    <w:rsid w:val="00122FAE"/>
    <w:rsid w:val="001240B9"/>
    <w:rsid w:val="0012432B"/>
    <w:rsid w:val="001245DC"/>
    <w:rsid w:val="001251B9"/>
    <w:rsid w:val="00125537"/>
    <w:rsid w:val="001262BE"/>
    <w:rsid w:val="00126313"/>
    <w:rsid w:val="0012686A"/>
    <w:rsid w:val="00126A7B"/>
    <w:rsid w:val="00126C6D"/>
    <w:rsid w:val="0012766F"/>
    <w:rsid w:val="0012793A"/>
    <w:rsid w:val="0013096C"/>
    <w:rsid w:val="00130DFC"/>
    <w:rsid w:val="00130E8E"/>
    <w:rsid w:val="00131B10"/>
    <w:rsid w:val="00131C9E"/>
    <w:rsid w:val="00132D81"/>
    <w:rsid w:val="00133ACB"/>
    <w:rsid w:val="00134E04"/>
    <w:rsid w:val="001353F4"/>
    <w:rsid w:val="0013647E"/>
    <w:rsid w:val="0013657F"/>
    <w:rsid w:val="00136693"/>
    <w:rsid w:val="00136E08"/>
    <w:rsid w:val="001371DB"/>
    <w:rsid w:val="0013739A"/>
    <w:rsid w:val="001403DD"/>
    <w:rsid w:val="001419BC"/>
    <w:rsid w:val="00141B56"/>
    <w:rsid w:val="00141BB1"/>
    <w:rsid w:val="00141DCB"/>
    <w:rsid w:val="00142345"/>
    <w:rsid w:val="00142D3A"/>
    <w:rsid w:val="001439D1"/>
    <w:rsid w:val="00144151"/>
    <w:rsid w:val="00144797"/>
    <w:rsid w:val="00144858"/>
    <w:rsid w:val="001452C6"/>
    <w:rsid w:val="0014549F"/>
    <w:rsid w:val="00146071"/>
    <w:rsid w:val="00146A99"/>
    <w:rsid w:val="0014766F"/>
    <w:rsid w:val="00147774"/>
    <w:rsid w:val="00147F82"/>
    <w:rsid w:val="00150599"/>
    <w:rsid w:val="00150D76"/>
    <w:rsid w:val="00152136"/>
    <w:rsid w:val="00152A3B"/>
    <w:rsid w:val="001530E1"/>
    <w:rsid w:val="00153148"/>
    <w:rsid w:val="001537D1"/>
    <w:rsid w:val="00153C56"/>
    <w:rsid w:val="0015403E"/>
    <w:rsid w:val="0015427E"/>
    <w:rsid w:val="0015440C"/>
    <w:rsid w:val="00154939"/>
    <w:rsid w:val="00154E9E"/>
    <w:rsid w:val="00154F65"/>
    <w:rsid w:val="00154FA1"/>
    <w:rsid w:val="0015717E"/>
    <w:rsid w:val="00157C72"/>
    <w:rsid w:val="00160675"/>
    <w:rsid w:val="00160692"/>
    <w:rsid w:val="0016092E"/>
    <w:rsid w:val="001618E6"/>
    <w:rsid w:val="00161A81"/>
    <w:rsid w:val="00161E7B"/>
    <w:rsid w:val="001625B3"/>
    <w:rsid w:val="00162605"/>
    <w:rsid w:val="0016260F"/>
    <w:rsid w:val="00162E92"/>
    <w:rsid w:val="00163DCC"/>
    <w:rsid w:val="001654EF"/>
    <w:rsid w:val="001657AD"/>
    <w:rsid w:val="00165806"/>
    <w:rsid w:val="00165C37"/>
    <w:rsid w:val="00165C8B"/>
    <w:rsid w:val="0016621A"/>
    <w:rsid w:val="0016624D"/>
    <w:rsid w:val="00166A2E"/>
    <w:rsid w:val="00167512"/>
    <w:rsid w:val="00167B7D"/>
    <w:rsid w:val="00167C4A"/>
    <w:rsid w:val="00170519"/>
    <w:rsid w:val="0017060C"/>
    <w:rsid w:val="00170711"/>
    <w:rsid w:val="00170E18"/>
    <w:rsid w:val="001715B2"/>
    <w:rsid w:val="00171685"/>
    <w:rsid w:val="001717F0"/>
    <w:rsid w:val="00171BB3"/>
    <w:rsid w:val="0017221D"/>
    <w:rsid w:val="00172671"/>
    <w:rsid w:val="00172D1A"/>
    <w:rsid w:val="0017306B"/>
    <w:rsid w:val="00173272"/>
    <w:rsid w:val="00173A63"/>
    <w:rsid w:val="00173B30"/>
    <w:rsid w:val="0017496B"/>
    <w:rsid w:val="00174D90"/>
    <w:rsid w:val="00174FAD"/>
    <w:rsid w:val="0017558E"/>
    <w:rsid w:val="0017567F"/>
    <w:rsid w:val="00175A3E"/>
    <w:rsid w:val="00175AE3"/>
    <w:rsid w:val="001761B7"/>
    <w:rsid w:val="00176482"/>
    <w:rsid w:val="001766D8"/>
    <w:rsid w:val="00176887"/>
    <w:rsid w:val="00177358"/>
    <w:rsid w:val="00177959"/>
    <w:rsid w:val="001779E4"/>
    <w:rsid w:val="00177AE7"/>
    <w:rsid w:val="00177C58"/>
    <w:rsid w:val="00180FDD"/>
    <w:rsid w:val="001813D1"/>
    <w:rsid w:val="001814D7"/>
    <w:rsid w:val="00181D99"/>
    <w:rsid w:val="001822CA"/>
    <w:rsid w:val="00182335"/>
    <w:rsid w:val="0018283F"/>
    <w:rsid w:val="0018289B"/>
    <w:rsid w:val="00182D4D"/>
    <w:rsid w:val="001835AF"/>
    <w:rsid w:val="00183E11"/>
    <w:rsid w:val="00184662"/>
    <w:rsid w:val="0018467A"/>
    <w:rsid w:val="00184DEE"/>
    <w:rsid w:val="00184FE0"/>
    <w:rsid w:val="001857EA"/>
    <w:rsid w:val="001858CC"/>
    <w:rsid w:val="00185A26"/>
    <w:rsid w:val="00185B17"/>
    <w:rsid w:val="001861F7"/>
    <w:rsid w:val="00186D03"/>
    <w:rsid w:val="001872B6"/>
    <w:rsid w:val="00187E37"/>
    <w:rsid w:val="00187F2D"/>
    <w:rsid w:val="0019065D"/>
    <w:rsid w:val="00190EFD"/>
    <w:rsid w:val="001913CC"/>
    <w:rsid w:val="001919B4"/>
    <w:rsid w:val="00191AC4"/>
    <w:rsid w:val="0019214F"/>
    <w:rsid w:val="001926BD"/>
    <w:rsid w:val="001931C8"/>
    <w:rsid w:val="0019342A"/>
    <w:rsid w:val="00193B5D"/>
    <w:rsid w:val="00193F1F"/>
    <w:rsid w:val="001940B9"/>
    <w:rsid w:val="0019421F"/>
    <w:rsid w:val="0019422C"/>
    <w:rsid w:val="00194418"/>
    <w:rsid w:val="00194D09"/>
    <w:rsid w:val="0019597A"/>
    <w:rsid w:val="00195AB9"/>
    <w:rsid w:val="00195D10"/>
    <w:rsid w:val="00195E1F"/>
    <w:rsid w:val="00195F58"/>
    <w:rsid w:val="0019641C"/>
    <w:rsid w:val="00196562"/>
    <w:rsid w:val="00196AD5"/>
    <w:rsid w:val="0019741F"/>
    <w:rsid w:val="00197CAB"/>
    <w:rsid w:val="00197FC6"/>
    <w:rsid w:val="001A185C"/>
    <w:rsid w:val="001A1865"/>
    <w:rsid w:val="001A190C"/>
    <w:rsid w:val="001A25BC"/>
    <w:rsid w:val="001A2868"/>
    <w:rsid w:val="001A2BD3"/>
    <w:rsid w:val="001A3BDC"/>
    <w:rsid w:val="001A3CE3"/>
    <w:rsid w:val="001A51FB"/>
    <w:rsid w:val="001A5337"/>
    <w:rsid w:val="001A55C6"/>
    <w:rsid w:val="001A55E7"/>
    <w:rsid w:val="001A56C3"/>
    <w:rsid w:val="001A5835"/>
    <w:rsid w:val="001A6847"/>
    <w:rsid w:val="001A6DEE"/>
    <w:rsid w:val="001A7307"/>
    <w:rsid w:val="001B038B"/>
    <w:rsid w:val="001B095E"/>
    <w:rsid w:val="001B0EA8"/>
    <w:rsid w:val="001B243D"/>
    <w:rsid w:val="001B303E"/>
    <w:rsid w:val="001B3335"/>
    <w:rsid w:val="001B36FE"/>
    <w:rsid w:val="001B3B83"/>
    <w:rsid w:val="001B3E5E"/>
    <w:rsid w:val="001B4381"/>
    <w:rsid w:val="001B45C7"/>
    <w:rsid w:val="001B5EDE"/>
    <w:rsid w:val="001B5F48"/>
    <w:rsid w:val="001B632C"/>
    <w:rsid w:val="001B63F9"/>
    <w:rsid w:val="001B6509"/>
    <w:rsid w:val="001B666D"/>
    <w:rsid w:val="001B72AF"/>
    <w:rsid w:val="001B737C"/>
    <w:rsid w:val="001B7FAD"/>
    <w:rsid w:val="001B7FE6"/>
    <w:rsid w:val="001C11B5"/>
    <w:rsid w:val="001C1C36"/>
    <w:rsid w:val="001C2249"/>
    <w:rsid w:val="001C33BA"/>
    <w:rsid w:val="001C345B"/>
    <w:rsid w:val="001C37CF"/>
    <w:rsid w:val="001C3834"/>
    <w:rsid w:val="001C3909"/>
    <w:rsid w:val="001C3BE8"/>
    <w:rsid w:val="001C43BB"/>
    <w:rsid w:val="001C4864"/>
    <w:rsid w:val="001C488E"/>
    <w:rsid w:val="001C48AC"/>
    <w:rsid w:val="001C524A"/>
    <w:rsid w:val="001C55CD"/>
    <w:rsid w:val="001C65D8"/>
    <w:rsid w:val="001C6608"/>
    <w:rsid w:val="001C6824"/>
    <w:rsid w:val="001C6DDE"/>
    <w:rsid w:val="001C6F7E"/>
    <w:rsid w:val="001D0C58"/>
    <w:rsid w:val="001D0DCD"/>
    <w:rsid w:val="001D1C74"/>
    <w:rsid w:val="001D1F4B"/>
    <w:rsid w:val="001D2294"/>
    <w:rsid w:val="001D2737"/>
    <w:rsid w:val="001D2780"/>
    <w:rsid w:val="001D3347"/>
    <w:rsid w:val="001D4172"/>
    <w:rsid w:val="001D470D"/>
    <w:rsid w:val="001D4D26"/>
    <w:rsid w:val="001D4EC3"/>
    <w:rsid w:val="001D5956"/>
    <w:rsid w:val="001D5DFB"/>
    <w:rsid w:val="001D6071"/>
    <w:rsid w:val="001D6433"/>
    <w:rsid w:val="001D6446"/>
    <w:rsid w:val="001D6EF1"/>
    <w:rsid w:val="001D7087"/>
    <w:rsid w:val="001D781D"/>
    <w:rsid w:val="001E0523"/>
    <w:rsid w:val="001E0C6B"/>
    <w:rsid w:val="001E0F8E"/>
    <w:rsid w:val="001E1608"/>
    <w:rsid w:val="001E2329"/>
    <w:rsid w:val="001E2919"/>
    <w:rsid w:val="001E2A6A"/>
    <w:rsid w:val="001E2F3F"/>
    <w:rsid w:val="001E313F"/>
    <w:rsid w:val="001E46DC"/>
    <w:rsid w:val="001E4A8A"/>
    <w:rsid w:val="001E4E56"/>
    <w:rsid w:val="001E4F2D"/>
    <w:rsid w:val="001E558B"/>
    <w:rsid w:val="001E57AD"/>
    <w:rsid w:val="001E58A6"/>
    <w:rsid w:val="001E6544"/>
    <w:rsid w:val="001E6AF9"/>
    <w:rsid w:val="001E7135"/>
    <w:rsid w:val="001E7D7A"/>
    <w:rsid w:val="001E7F66"/>
    <w:rsid w:val="001F0960"/>
    <w:rsid w:val="001F12C4"/>
    <w:rsid w:val="001F1461"/>
    <w:rsid w:val="001F1879"/>
    <w:rsid w:val="001F1979"/>
    <w:rsid w:val="001F1D92"/>
    <w:rsid w:val="001F1E07"/>
    <w:rsid w:val="001F2310"/>
    <w:rsid w:val="001F2A1B"/>
    <w:rsid w:val="001F2B80"/>
    <w:rsid w:val="001F2D39"/>
    <w:rsid w:val="001F318E"/>
    <w:rsid w:val="001F3200"/>
    <w:rsid w:val="001F34E1"/>
    <w:rsid w:val="001F3522"/>
    <w:rsid w:val="001F4850"/>
    <w:rsid w:val="001F4DC8"/>
    <w:rsid w:val="001F5149"/>
    <w:rsid w:val="001F5A21"/>
    <w:rsid w:val="001F5A91"/>
    <w:rsid w:val="001F6005"/>
    <w:rsid w:val="001F6207"/>
    <w:rsid w:val="001F63A0"/>
    <w:rsid w:val="001F65A8"/>
    <w:rsid w:val="001F771A"/>
    <w:rsid w:val="001F7828"/>
    <w:rsid w:val="001F7850"/>
    <w:rsid w:val="001F7BC1"/>
    <w:rsid w:val="001F7C2C"/>
    <w:rsid w:val="0020006A"/>
    <w:rsid w:val="0020010C"/>
    <w:rsid w:val="00200461"/>
    <w:rsid w:val="00200857"/>
    <w:rsid w:val="00200C10"/>
    <w:rsid w:val="00200D0A"/>
    <w:rsid w:val="00200EB1"/>
    <w:rsid w:val="002011B4"/>
    <w:rsid w:val="0020122F"/>
    <w:rsid w:val="00201783"/>
    <w:rsid w:val="00201CA6"/>
    <w:rsid w:val="002023D1"/>
    <w:rsid w:val="00202698"/>
    <w:rsid w:val="00203058"/>
    <w:rsid w:val="002033F4"/>
    <w:rsid w:val="0020392A"/>
    <w:rsid w:val="00203962"/>
    <w:rsid w:val="00203989"/>
    <w:rsid w:val="00203EB9"/>
    <w:rsid w:val="00203F10"/>
    <w:rsid w:val="00203FFD"/>
    <w:rsid w:val="002049D3"/>
    <w:rsid w:val="00205136"/>
    <w:rsid w:val="00206AC8"/>
    <w:rsid w:val="002074F2"/>
    <w:rsid w:val="00207F4D"/>
    <w:rsid w:val="002102F6"/>
    <w:rsid w:val="00210B43"/>
    <w:rsid w:val="00211B77"/>
    <w:rsid w:val="0021205A"/>
    <w:rsid w:val="00212A9D"/>
    <w:rsid w:val="0021356F"/>
    <w:rsid w:val="0021407A"/>
    <w:rsid w:val="00214856"/>
    <w:rsid w:val="002148AC"/>
    <w:rsid w:val="00214ACF"/>
    <w:rsid w:val="00215416"/>
    <w:rsid w:val="00216389"/>
    <w:rsid w:val="00216B85"/>
    <w:rsid w:val="00217319"/>
    <w:rsid w:val="002174DD"/>
    <w:rsid w:val="002174EC"/>
    <w:rsid w:val="002175F1"/>
    <w:rsid w:val="00217DD7"/>
    <w:rsid w:val="00220DBD"/>
    <w:rsid w:val="0022139E"/>
    <w:rsid w:val="00221999"/>
    <w:rsid w:val="00221F83"/>
    <w:rsid w:val="00222246"/>
    <w:rsid w:val="00222397"/>
    <w:rsid w:val="002235FA"/>
    <w:rsid w:val="00223609"/>
    <w:rsid w:val="0022377C"/>
    <w:rsid w:val="002239C2"/>
    <w:rsid w:val="00223F5E"/>
    <w:rsid w:val="00224477"/>
    <w:rsid w:val="002248A4"/>
    <w:rsid w:val="002248B5"/>
    <w:rsid w:val="002249ED"/>
    <w:rsid w:val="00225386"/>
    <w:rsid w:val="00225533"/>
    <w:rsid w:val="00225579"/>
    <w:rsid w:val="00225584"/>
    <w:rsid w:val="002257BB"/>
    <w:rsid w:val="00226474"/>
    <w:rsid w:val="002267A4"/>
    <w:rsid w:val="00226A58"/>
    <w:rsid w:val="00226F38"/>
    <w:rsid w:val="002274C0"/>
    <w:rsid w:val="00227A42"/>
    <w:rsid w:val="0023038C"/>
    <w:rsid w:val="002305BD"/>
    <w:rsid w:val="00230F78"/>
    <w:rsid w:val="00231742"/>
    <w:rsid w:val="00231A11"/>
    <w:rsid w:val="00231A25"/>
    <w:rsid w:val="00231BB7"/>
    <w:rsid w:val="00231C17"/>
    <w:rsid w:val="00231D58"/>
    <w:rsid w:val="0023211D"/>
    <w:rsid w:val="002325FD"/>
    <w:rsid w:val="0023289F"/>
    <w:rsid w:val="00232A25"/>
    <w:rsid w:val="00232CE3"/>
    <w:rsid w:val="00233108"/>
    <w:rsid w:val="0023332E"/>
    <w:rsid w:val="00233337"/>
    <w:rsid w:val="00233AF7"/>
    <w:rsid w:val="00233F84"/>
    <w:rsid w:val="00234AFD"/>
    <w:rsid w:val="00234B94"/>
    <w:rsid w:val="00235067"/>
    <w:rsid w:val="00235EB0"/>
    <w:rsid w:val="00235EFB"/>
    <w:rsid w:val="00236163"/>
    <w:rsid w:val="002365F9"/>
    <w:rsid w:val="00236A66"/>
    <w:rsid w:val="00237601"/>
    <w:rsid w:val="00237C6C"/>
    <w:rsid w:val="0024090E"/>
    <w:rsid w:val="00240AE7"/>
    <w:rsid w:val="00240C05"/>
    <w:rsid w:val="00241197"/>
    <w:rsid w:val="0024122C"/>
    <w:rsid w:val="00241454"/>
    <w:rsid w:val="00241604"/>
    <w:rsid w:val="00241693"/>
    <w:rsid w:val="00241885"/>
    <w:rsid w:val="00241B3E"/>
    <w:rsid w:val="00241CFE"/>
    <w:rsid w:val="00242756"/>
    <w:rsid w:val="00242CED"/>
    <w:rsid w:val="00242F02"/>
    <w:rsid w:val="002432AD"/>
    <w:rsid w:val="0024366A"/>
    <w:rsid w:val="00243D75"/>
    <w:rsid w:val="00244CD0"/>
    <w:rsid w:val="00244D30"/>
    <w:rsid w:val="00245950"/>
    <w:rsid w:val="00245B3B"/>
    <w:rsid w:val="00245C3A"/>
    <w:rsid w:val="00245D67"/>
    <w:rsid w:val="0024794E"/>
    <w:rsid w:val="00247AF8"/>
    <w:rsid w:val="002506AB"/>
    <w:rsid w:val="00250CCB"/>
    <w:rsid w:val="00250D25"/>
    <w:rsid w:val="00250F22"/>
    <w:rsid w:val="0025105A"/>
    <w:rsid w:val="00251745"/>
    <w:rsid w:val="002517C5"/>
    <w:rsid w:val="00251B8E"/>
    <w:rsid w:val="002520E0"/>
    <w:rsid w:val="00252446"/>
    <w:rsid w:val="00252DA2"/>
    <w:rsid w:val="00252F89"/>
    <w:rsid w:val="00252F9F"/>
    <w:rsid w:val="00253182"/>
    <w:rsid w:val="0025340D"/>
    <w:rsid w:val="00253546"/>
    <w:rsid w:val="002535BF"/>
    <w:rsid w:val="002538A6"/>
    <w:rsid w:val="002545E4"/>
    <w:rsid w:val="00254BA9"/>
    <w:rsid w:val="00255080"/>
    <w:rsid w:val="00255176"/>
    <w:rsid w:val="002554AD"/>
    <w:rsid w:val="00256445"/>
    <w:rsid w:val="00256723"/>
    <w:rsid w:val="00256DB9"/>
    <w:rsid w:val="0025781E"/>
    <w:rsid w:val="002605BB"/>
    <w:rsid w:val="0026199B"/>
    <w:rsid w:val="00262AAD"/>
    <w:rsid w:val="00262C09"/>
    <w:rsid w:val="0026355B"/>
    <w:rsid w:val="00263C42"/>
    <w:rsid w:val="00263E61"/>
    <w:rsid w:val="00263F97"/>
    <w:rsid w:val="00264FAF"/>
    <w:rsid w:val="00267008"/>
    <w:rsid w:val="002677FE"/>
    <w:rsid w:val="00267C1D"/>
    <w:rsid w:val="00267E56"/>
    <w:rsid w:val="00267FE1"/>
    <w:rsid w:val="0027035D"/>
    <w:rsid w:val="00270951"/>
    <w:rsid w:val="00270ECE"/>
    <w:rsid w:val="00271044"/>
    <w:rsid w:val="00273193"/>
    <w:rsid w:val="00273D94"/>
    <w:rsid w:val="00274450"/>
    <w:rsid w:val="00274AB2"/>
    <w:rsid w:val="00275653"/>
    <w:rsid w:val="0027626C"/>
    <w:rsid w:val="002764BA"/>
    <w:rsid w:val="00276F30"/>
    <w:rsid w:val="002777E5"/>
    <w:rsid w:val="00277E06"/>
    <w:rsid w:val="00280984"/>
    <w:rsid w:val="002809A3"/>
    <w:rsid w:val="00280DBE"/>
    <w:rsid w:val="0028148D"/>
    <w:rsid w:val="002814EC"/>
    <w:rsid w:val="002816B0"/>
    <w:rsid w:val="00281B65"/>
    <w:rsid w:val="00281DFC"/>
    <w:rsid w:val="00282386"/>
    <w:rsid w:val="0028247A"/>
    <w:rsid w:val="00282B9F"/>
    <w:rsid w:val="00282DFF"/>
    <w:rsid w:val="00282F87"/>
    <w:rsid w:val="002833B3"/>
    <w:rsid w:val="00283743"/>
    <w:rsid w:val="00284A73"/>
    <w:rsid w:val="00285248"/>
    <w:rsid w:val="00285A24"/>
    <w:rsid w:val="00285A9C"/>
    <w:rsid w:val="00286B1C"/>
    <w:rsid w:val="00286D05"/>
    <w:rsid w:val="00287153"/>
    <w:rsid w:val="00287A16"/>
    <w:rsid w:val="00287B4D"/>
    <w:rsid w:val="00287E69"/>
    <w:rsid w:val="00291316"/>
    <w:rsid w:val="00291E9D"/>
    <w:rsid w:val="00291EC9"/>
    <w:rsid w:val="002921F7"/>
    <w:rsid w:val="002923AB"/>
    <w:rsid w:val="0029262B"/>
    <w:rsid w:val="00292B93"/>
    <w:rsid w:val="00293C12"/>
    <w:rsid w:val="002947AD"/>
    <w:rsid w:val="002952E8"/>
    <w:rsid w:val="002954EB"/>
    <w:rsid w:val="00295783"/>
    <w:rsid w:val="00296267"/>
    <w:rsid w:val="002968A4"/>
    <w:rsid w:val="00297AB6"/>
    <w:rsid w:val="002A0A9C"/>
    <w:rsid w:val="002A1B44"/>
    <w:rsid w:val="002A1C72"/>
    <w:rsid w:val="002A3076"/>
    <w:rsid w:val="002A31FD"/>
    <w:rsid w:val="002A368B"/>
    <w:rsid w:val="002A3704"/>
    <w:rsid w:val="002A4048"/>
    <w:rsid w:val="002A4193"/>
    <w:rsid w:val="002A45EC"/>
    <w:rsid w:val="002A512A"/>
    <w:rsid w:val="002A51C7"/>
    <w:rsid w:val="002A6378"/>
    <w:rsid w:val="002A6969"/>
    <w:rsid w:val="002A6BDB"/>
    <w:rsid w:val="002A78EB"/>
    <w:rsid w:val="002A7C70"/>
    <w:rsid w:val="002A7CAF"/>
    <w:rsid w:val="002B0260"/>
    <w:rsid w:val="002B101B"/>
    <w:rsid w:val="002B1460"/>
    <w:rsid w:val="002B1DB7"/>
    <w:rsid w:val="002B1F7C"/>
    <w:rsid w:val="002B206E"/>
    <w:rsid w:val="002B2636"/>
    <w:rsid w:val="002B26FC"/>
    <w:rsid w:val="002B2AFC"/>
    <w:rsid w:val="002B31BE"/>
    <w:rsid w:val="002B331D"/>
    <w:rsid w:val="002B3723"/>
    <w:rsid w:val="002B3CA3"/>
    <w:rsid w:val="002B434C"/>
    <w:rsid w:val="002B467C"/>
    <w:rsid w:val="002B4681"/>
    <w:rsid w:val="002B5549"/>
    <w:rsid w:val="002B55C7"/>
    <w:rsid w:val="002B638A"/>
    <w:rsid w:val="002B6493"/>
    <w:rsid w:val="002B671E"/>
    <w:rsid w:val="002B6900"/>
    <w:rsid w:val="002B6A2A"/>
    <w:rsid w:val="002B7051"/>
    <w:rsid w:val="002B7764"/>
    <w:rsid w:val="002C081B"/>
    <w:rsid w:val="002C0D88"/>
    <w:rsid w:val="002C1149"/>
    <w:rsid w:val="002C11F3"/>
    <w:rsid w:val="002C19DB"/>
    <w:rsid w:val="002C1D30"/>
    <w:rsid w:val="002C22B6"/>
    <w:rsid w:val="002C2304"/>
    <w:rsid w:val="002C279A"/>
    <w:rsid w:val="002C29DE"/>
    <w:rsid w:val="002C2A94"/>
    <w:rsid w:val="002C2AB4"/>
    <w:rsid w:val="002C3179"/>
    <w:rsid w:val="002C3640"/>
    <w:rsid w:val="002C3D5C"/>
    <w:rsid w:val="002C3DB6"/>
    <w:rsid w:val="002C3E2F"/>
    <w:rsid w:val="002C40A3"/>
    <w:rsid w:val="002C4438"/>
    <w:rsid w:val="002C475E"/>
    <w:rsid w:val="002C48E4"/>
    <w:rsid w:val="002C51BA"/>
    <w:rsid w:val="002C556B"/>
    <w:rsid w:val="002C5D30"/>
    <w:rsid w:val="002C631E"/>
    <w:rsid w:val="002C65D4"/>
    <w:rsid w:val="002C6B4E"/>
    <w:rsid w:val="002C6BA1"/>
    <w:rsid w:val="002C6FCF"/>
    <w:rsid w:val="002C7926"/>
    <w:rsid w:val="002C797C"/>
    <w:rsid w:val="002C7C11"/>
    <w:rsid w:val="002D0953"/>
    <w:rsid w:val="002D0B6C"/>
    <w:rsid w:val="002D1399"/>
    <w:rsid w:val="002D1636"/>
    <w:rsid w:val="002D1C96"/>
    <w:rsid w:val="002D1D55"/>
    <w:rsid w:val="002D1D77"/>
    <w:rsid w:val="002D1F02"/>
    <w:rsid w:val="002D2A48"/>
    <w:rsid w:val="002D3CC7"/>
    <w:rsid w:val="002D477E"/>
    <w:rsid w:val="002D4A99"/>
    <w:rsid w:val="002D4B05"/>
    <w:rsid w:val="002D512F"/>
    <w:rsid w:val="002D6044"/>
    <w:rsid w:val="002D60FD"/>
    <w:rsid w:val="002D63AB"/>
    <w:rsid w:val="002D6B2D"/>
    <w:rsid w:val="002D6B6F"/>
    <w:rsid w:val="002D7547"/>
    <w:rsid w:val="002D7A78"/>
    <w:rsid w:val="002E0951"/>
    <w:rsid w:val="002E0E2F"/>
    <w:rsid w:val="002E1005"/>
    <w:rsid w:val="002E1CA4"/>
    <w:rsid w:val="002E23CD"/>
    <w:rsid w:val="002E27DC"/>
    <w:rsid w:val="002E2C6A"/>
    <w:rsid w:val="002E304D"/>
    <w:rsid w:val="002E30B9"/>
    <w:rsid w:val="002E3919"/>
    <w:rsid w:val="002E3D77"/>
    <w:rsid w:val="002E40A8"/>
    <w:rsid w:val="002E4D5F"/>
    <w:rsid w:val="002E503A"/>
    <w:rsid w:val="002E55A7"/>
    <w:rsid w:val="002E56C6"/>
    <w:rsid w:val="002E5B9D"/>
    <w:rsid w:val="002E5EB5"/>
    <w:rsid w:val="002E5EC9"/>
    <w:rsid w:val="002E651F"/>
    <w:rsid w:val="002E6527"/>
    <w:rsid w:val="002E6AF4"/>
    <w:rsid w:val="002E7118"/>
    <w:rsid w:val="002E733C"/>
    <w:rsid w:val="002E7534"/>
    <w:rsid w:val="002E7773"/>
    <w:rsid w:val="002F0DD0"/>
    <w:rsid w:val="002F1466"/>
    <w:rsid w:val="002F1730"/>
    <w:rsid w:val="002F23E3"/>
    <w:rsid w:val="002F254D"/>
    <w:rsid w:val="002F266D"/>
    <w:rsid w:val="002F28AE"/>
    <w:rsid w:val="002F28BB"/>
    <w:rsid w:val="002F39AA"/>
    <w:rsid w:val="002F3B3A"/>
    <w:rsid w:val="002F3CB9"/>
    <w:rsid w:val="002F3CC4"/>
    <w:rsid w:val="002F3D93"/>
    <w:rsid w:val="002F40A8"/>
    <w:rsid w:val="002F43F6"/>
    <w:rsid w:val="002F464F"/>
    <w:rsid w:val="002F5038"/>
    <w:rsid w:val="002F52E3"/>
    <w:rsid w:val="002F5477"/>
    <w:rsid w:val="002F5BE8"/>
    <w:rsid w:val="002F6275"/>
    <w:rsid w:val="002F6422"/>
    <w:rsid w:val="002F684E"/>
    <w:rsid w:val="002F6C8D"/>
    <w:rsid w:val="002F6F63"/>
    <w:rsid w:val="002F7F7D"/>
    <w:rsid w:val="00300699"/>
    <w:rsid w:val="0030076D"/>
    <w:rsid w:val="00300A59"/>
    <w:rsid w:val="003010B6"/>
    <w:rsid w:val="0030161A"/>
    <w:rsid w:val="00301BC4"/>
    <w:rsid w:val="00301D25"/>
    <w:rsid w:val="0030249A"/>
    <w:rsid w:val="00302EF7"/>
    <w:rsid w:val="00303003"/>
    <w:rsid w:val="0030321A"/>
    <w:rsid w:val="00303335"/>
    <w:rsid w:val="00303B5B"/>
    <w:rsid w:val="00303E2E"/>
    <w:rsid w:val="00304308"/>
    <w:rsid w:val="00304388"/>
    <w:rsid w:val="00304A11"/>
    <w:rsid w:val="0030521B"/>
    <w:rsid w:val="00306A62"/>
    <w:rsid w:val="00306E91"/>
    <w:rsid w:val="003072B3"/>
    <w:rsid w:val="00307392"/>
    <w:rsid w:val="00310130"/>
    <w:rsid w:val="00310256"/>
    <w:rsid w:val="003102FB"/>
    <w:rsid w:val="00310DED"/>
    <w:rsid w:val="0031179E"/>
    <w:rsid w:val="00311B6C"/>
    <w:rsid w:val="00314844"/>
    <w:rsid w:val="00314896"/>
    <w:rsid w:val="00315B93"/>
    <w:rsid w:val="00315F26"/>
    <w:rsid w:val="00316208"/>
    <w:rsid w:val="003163BA"/>
    <w:rsid w:val="00316BF1"/>
    <w:rsid w:val="00317275"/>
    <w:rsid w:val="00317AA9"/>
    <w:rsid w:val="00317CAF"/>
    <w:rsid w:val="00317D50"/>
    <w:rsid w:val="00317F44"/>
    <w:rsid w:val="00320461"/>
    <w:rsid w:val="00320479"/>
    <w:rsid w:val="003205B2"/>
    <w:rsid w:val="003205D2"/>
    <w:rsid w:val="00320665"/>
    <w:rsid w:val="00320D76"/>
    <w:rsid w:val="00321119"/>
    <w:rsid w:val="0032136A"/>
    <w:rsid w:val="00321C0B"/>
    <w:rsid w:val="00321D70"/>
    <w:rsid w:val="00322B5E"/>
    <w:rsid w:val="0032336C"/>
    <w:rsid w:val="003234EB"/>
    <w:rsid w:val="00323EC5"/>
    <w:rsid w:val="00324BCF"/>
    <w:rsid w:val="003252EB"/>
    <w:rsid w:val="00325A47"/>
    <w:rsid w:val="00325BAC"/>
    <w:rsid w:val="00325F46"/>
    <w:rsid w:val="00326929"/>
    <w:rsid w:val="00326CEB"/>
    <w:rsid w:val="003273E4"/>
    <w:rsid w:val="003274AB"/>
    <w:rsid w:val="003274E0"/>
    <w:rsid w:val="00327A4E"/>
    <w:rsid w:val="00327B54"/>
    <w:rsid w:val="00327F30"/>
    <w:rsid w:val="00330826"/>
    <w:rsid w:val="00330B41"/>
    <w:rsid w:val="0033123B"/>
    <w:rsid w:val="003318AF"/>
    <w:rsid w:val="00331B57"/>
    <w:rsid w:val="00331ECE"/>
    <w:rsid w:val="003321D0"/>
    <w:rsid w:val="00332DD1"/>
    <w:rsid w:val="00332F6F"/>
    <w:rsid w:val="003333FB"/>
    <w:rsid w:val="00333531"/>
    <w:rsid w:val="00333780"/>
    <w:rsid w:val="00333CB4"/>
    <w:rsid w:val="003344A6"/>
    <w:rsid w:val="00334898"/>
    <w:rsid w:val="0033491F"/>
    <w:rsid w:val="003349B0"/>
    <w:rsid w:val="003350A7"/>
    <w:rsid w:val="0033586D"/>
    <w:rsid w:val="00335DE4"/>
    <w:rsid w:val="003362E9"/>
    <w:rsid w:val="00336345"/>
    <w:rsid w:val="003365BB"/>
    <w:rsid w:val="003369A8"/>
    <w:rsid w:val="00336C7D"/>
    <w:rsid w:val="00336F84"/>
    <w:rsid w:val="00336FF3"/>
    <w:rsid w:val="00337787"/>
    <w:rsid w:val="003379D1"/>
    <w:rsid w:val="00337D92"/>
    <w:rsid w:val="003408B4"/>
    <w:rsid w:val="00340AFE"/>
    <w:rsid w:val="00340C9E"/>
    <w:rsid w:val="00340E0B"/>
    <w:rsid w:val="00340EF6"/>
    <w:rsid w:val="003411E7"/>
    <w:rsid w:val="003414C6"/>
    <w:rsid w:val="003416E1"/>
    <w:rsid w:val="00341DD3"/>
    <w:rsid w:val="00341F2E"/>
    <w:rsid w:val="00342217"/>
    <w:rsid w:val="00342AAA"/>
    <w:rsid w:val="00342D12"/>
    <w:rsid w:val="00343A33"/>
    <w:rsid w:val="0034407D"/>
    <w:rsid w:val="003446CE"/>
    <w:rsid w:val="003449AD"/>
    <w:rsid w:val="00345661"/>
    <w:rsid w:val="00345796"/>
    <w:rsid w:val="003458BB"/>
    <w:rsid w:val="00345C24"/>
    <w:rsid w:val="003460EC"/>
    <w:rsid w:val="003461AA"/>
    <w:rsid w:val="003467EB"/>
    <w:rsid w:val="00346917"/>
    <w:rsid w:val="00346D6D"/>
    <w:rsid w:val="00346F57"/>
    <w:rsid w:val="0034746D"/>
    <w:rsid w:val="00347CEF"/>
    <w:rsid w:val="00347F8B"/>
    <w:rsid w:val="00350825"/>
    <w:rsid w:val="00350AEB"/>
    <w:rsid w:val="00350CCE"/>
    <w:rsid w:val="0035124D"/>
    <w:rsid w:val="003515CD"/>
    <w:rsid w:val="00351C26"/>
    <w:rsid w:val="00352043"/>
    <w:rsid w:val="003523CB"/>
    <w:rsid w:val="0035281D"/>
    <w:rsid w:val="00352A74"/>
    <w:rsid w:val="00352FF1"/>
    <w:rsid w:val="00353049"/>
    <w:rsid w:val="003530DC"/>
    <w:rsid w:val="003531E4"/>
    <w:rsid w:val="0035329E"/>
    <w:rsid w:val="003532A5"/>
    <w:rsid w:val="00353580"/>
    <w:rsid w:val="00353685"/>
    <w:rsid w:val="00353DA8"/>
    <w:rsid w:val="00353E88"/>
    <w:rsid w:val="00354A6D"/>
    <w:rsid w:val="00354FA2"/>
    <w:rsid w:val="00355896"/>
    <w:rsid w:val="00355F08"/>
    <w:rsid w:val="00356097"/>
    <w:rsid w:val="00356360"/>
    <w:rsid w:val="00356890"/>
    <w:rsid w:val="00356A72"/>
    <w:rsid w:val="0035703F"/>
    <w:rsid w:val="00357070"/>
    <w:rsid w:val="00357220"/>
    <w:rsid w:val="00357F79"/>
    <w:rsid w:val="00360D59"/>
    <w:rsid w:val="00360E60"/>
    <w:rsid w:val="00360F68"/>
    <w:rsid w:val="0036172A"/>
    <w:rsid w:val="00361779"/>
    <w:rsid w:val="00361994"/>
    <w:rsid w:val="00361BBC"/>
    <w:rsid w:val="00361D3C"/>
    <w:rsid w:val="00361F0B"/>
    <w:rsid w:val="003622A5"/>
    <w:rsid w:val="003622E6"/>
    <w:rsid w:val="0036284F"/>
    <w:rsid w:val="00362A5D"/>
    <w:rsid w:val="00362BEF"/>
    <w:rsid w:val="00362D87"/>
    <w:rsid w:val="0036328F"/>
    <w:rsid w:val="00363750"/>
    <w:rsid w:val="00363D15"/>
    <w:rsid w:val="00363E3D"/>
    <w:rsid w:val="00364060"/>
    <w:rsid w:val="003641A1"/>
    <w:rsid w:val="00364258"/>
    <w:rsid w:val="00364288"/>
    <w:rsid w:val="00364778"/>
    <w:rsid w:val="003649CD"/>
    <w:rsid w:val="00365770"/>
    <w:rsid w:val="0036577E"/>
    <w:rsid w:val="003659B1"/>
    <w:rsid w:val="00366F2C"/>
    <w:rsid w:val="003674B7"/>
    <w:rsid w:val="00367590"/>
    <w:rsid w:val="00370B80"/>
    <w:rsid w:val="0037140C"/>
    <w:rsid w:val="00371745"/>
    <w:rsid w:val="00371CD8"/>
    <w:rsid w:val="00371F60"/>
    <w:rsid w:val="0037255D"/>
    <w:rsid w:val="00372EA6"/>
    <w:rsid w:val="00372F4D"/>
    <w:rsid w:val="00372F68"/>
    <w:rsid w:val="003735DE"/>
    <w:rsid w:val="00373656"/>
    <w:rsid w:val="003736AE"/>
    <w:rsid w:val="00373B4D"/>
    <w:rsid w:val="00373D6E"/>
    <w:rsid w:val="00373DE7"/>
    <w:rsid w:val="0037522F"/>
    <w:rsid w:val="00376856"/>
    <w:rsid w:val="00376A71"/>
    <w:rsid w:val="00376E64"/>
    <w:rsid w:val="0037758E"/>
    <w:rsid w:val="003779AF"/>
    <w:rsid w:val="00377B60"/>
    <w:rsid w:val="003806F6"/>
    <w:rsid w:val="0038094D"/>
    <w:rsid w:val="003815D7"/>
    <w:rsid w:val="003818EB"/>
    <w:rsid w:val="00381AE5"/>
    <w:rsid w:val="003823D1"/>
    <w:rsid w:val="00382466"/>
    <w:rsid w:val="00382768"/>
    <w:rsid w:val="00382E9D"/>
    <w:rsid w:val="00382FB9"/>
    <w:rsid w:val="003836D1"/>
    <w:rsid w:val="003848E6"/>
    <w:rsid w:val="00384BA5"/>
    <w:rsid w:val="003856AD"/>
    <w:rsid w:val="00385CA3"/>
    <w:rsid w:val="00386B74"/>
    <w:rsid w:val="00386EDC"/>
    <w:rsid w:val="00387584"/>
    <w:rsid w:val="00387871"/>
    <w:rsid w:val="003879C3"/>
    <w:rsid w:val="00387EF6"/>
    <w:rsid w:val="00390036"/>
    <w:rsid w:val="00390159"/>
    <w:rsid w:val="00390906"/>
    <w:rsid w:val="00390EFB"/>
    <w:rsid w:val="0039132F"/>
    <w:rsid w:val="003915ED"/>
    <w:rsid w:val="00391C5C"/>
    <w:rsid w:val="00391E85"/>
    <w:rsid w:val="00392096"/>
    <w:rsid w:val="003922E6"/>
    <w:rsid w:val="00392977"/>
    <w:rsid w:val="003931F8"/>
    <w:rsid w:val="003933C8"/>
    <w:rsid w:val="00393DE2"/>
    <w:rsid w:val="00394490"/>
    <w:rsid w:val="00394B30"/>
    <w:rsid w:val="0039543B"/>
    <w:rsid w:val="0039564D"/>
    <w:rsid w:val="0039623F"/>
    <w:rsid w:val="003965E3"/>
    <w:rsid w:val="0039694C"/>
    <w:rsid w:val="00396D73"/>
    <w:rsid w:val="003970A0"/>
    <w:rsid w:val="00397583"/>
    <w:rsid w:val="003975E3"/>
    <w:rsid w:val="00397D8C"/>
    <w:rsid w:val="00397F5F"/>
    <w:rsid w:val="003A046F"/>
    <w:rsid w:val="003A1220"/>
    <w:rsid w:val="003A1309"/>
    <w:rsid w:val="003A1474"/>
    <w:rsid w:val="003A17C7"/>
    <w:rsid w:val="003A198A"/>
    <w:rsid w:val="003A1F9D"/>
    <w:rsid w:val="003A1FE0"/>
    <w:rsid w:val="003A22E2"/>
    <w:rsid w:val="003A2A3B"/>
    <w:rsid w:val="003A2B78"/>
    <w:rsid w:val="003A3AE3"/>
    <w:rsid w:val="003A3CA0"/>
    <w:rsid w:val="003A4077"/>
    <w:rsid w:val="003A43B7"/>
    <w:rsid w:val="003A445C"/>
    <w:rsid w:val="003A4C33"/>
    <w:rsid w:val="003A5291"/>
    <w:rsid w:val="003A5474"/>
    <w:rsid w:val="003A552B"/>
    <w:rsid w:val="003A57C6"/>
    <w:rsid w:val="003A5BE8"/>
    <w:rsid w:val="003A624E"/>
    <w:rsid w:val="003A69B9"/>
    <w:rsid w:val="003A7787"/>
    <w:rsid w:val="003B00D5"/>
    <w:rsid w:val="003B08F0"/>
    <w:rsid w:val="003B11D2"/>
    <w:rsid w:val="003B18B1"/>
    <w:rsid w:val="003B1CB6"/>
    <w:rsid w:val="003B204F"/>
    <w:rsid w:val="003B2363"/>
    <w:rsid w:val="003B26AA"/>
    <w:rsid w:val="003B2D9D"/>
    <w:rsid w:val="003B307E"/>
    <w:rsid w:val="003B3BC0"/>
    <w:rsid w:val="003B3CC3"/>
    <w:rsid w:val="003B3F78"/>
    <w:rsid w:val="003B49D0"/>
    <w:rsid w:val="003B5201"/>
    <w:rsid w:val="003B5673"/>
    <w:rsid w:val="003B59D8"/>
    <w:rsid w:val="003B5A46"/>
    <w:rsid w:val="003B5B86"/>
    <w:rsid w:val="003B6204"/>
    <w:rsid w:val="003B6228"/>
    <w:rsid w:val="003B6299"/>
    <w:rsid w:val="003B6907"/>
    <w:rsid w:val="003B6ACB"/>
    <w:rsid w:val="003B73B0"/>
    <w:rsid w:val="003B792E"/>
    <w:rsid w:val="003B7B4B"/>
    <w:rsid w:val="003B7E0E"/>
    <w:rsid w:val="003C02F2"/>
    <w:rsid w:val="003C09EE"/>
    <w:rsid w:val="003C0B2E"/>
    <w:rsid w:val="003C126A"/>
    <w:rsid w:val="003C13C7"/>
    <w:rsid w:val="003C15FB"/>
    <w:rsid w:val="003C176C"/>
    <w:rsid w:val="003C1888"/>
    <w:rsid w:val="003C194F"/>
    <w:rsid w:val="003C19F7"/>
    <w:rsid w:val="003C1BE2"/>
    <w:rsid w:val="003C1F63"/>
    <w:rsid w:val="003C2108"/>
    <w:rsid w:val="003C2423"/>
    <w:rsid w:val="003C2F10"/>
    <w:rsid w:val="003C2F49"/>
    <w:rsid w:val="003C3317"/>
    <w:rsid w:val="003C3839"/>
    <w:rsid w:val="003C3B0C"/>
    <w:rsid w:val="003C3FBD"/>
    <w:rsid w:val="003C41B5"/>
    <w:rsid w:val="003C44D3"/>
    <w:rsid w:val="003C48D1"/>
    <w:rsid w:val="003C48F6"/>
    <w:rsid w:val="003C49BF"/>
    <w:rsid w:val="003C4CDE"/>
    <w:rsid w:val="003C5681"/>
    <w:rsid w:val="003C5837"/>
    <w:rsid w:val="003C5A87"/>
    <w:rsid w:val="003C5B68"/>
    <w:rsid w:val="003C6181"/>
    <w:rsid w:val="003C62A0"/>
    <w:rsid w:val="003C6344"/>
    <w:rsid w:val="003C6DF9"/>
    <w:rsid w:val="003C6EE5"/>
    <w:rsid w:val="003C6F88"/>
    <w:rsid w:val="003C7988"/>
    <w:rsid w:val="003D0251"/>
    <w:rsid w:val="003D02D7"/>
    <w:rsid w:val="003D08D6"/>
    <w:rsid w:val="003D14F9"/>
    <w:rsid w:val="003D1FAF"/>
    <w:rsid w:val="003D2E90"/>
    <w:rsid w:val="003D39D3"/>
    <w:rsid w:val="003D3A79"/>
    <w:rsid w:val="003D3AA0"/>
    <w:rsid w:val="003D3FF3"/>
    <w:rsid w:val="003D53EF"/>
    <w:rsid w:val="003D5578"/>
    <w:rsid w:val="003D58D6"/>
    <w:rsid w:val="003D640C"/>
    <w:rsid w:val="003D6E37"/>
    <w:rsid w:val="003D6FD1"/>
    <w:rsid w:val="003D7144"/>
    <w:rsid w:val="003D7EA3"/>
    <w:rsid w:val="003E028C"/>
    <w:rsid w:val="003E09DC"/>
    <w:rsid w:val="003E0CFA"/>
    <w:rsid w:val="003E1044"/>
    <w:rsid w:val="003E14E0"/>
    <w:rsid w:val="003E1599"/>
    <w:rsid w:val="003E1958"/>
    <w:rsid w:val="003E2201"/>
    <w:rsid w:val="003E3334"/>
    <w:rsid w:val="003E3D53"/>
    <w:rsid w:val="003E3E67"/>
    <w:rsid w:val="003E3E74"/>
    <w:rsid w:val="003E499C"/>
    <w:rsid w:val="003E4CF2"/>
    <w:rsid w:val="003E4D03"/>
    <w:rsid w:val="003E527E"/>
    <w:rsid w:val="003E55CF"/>
    <w:rsid w:val="003E5C57"/>
    <w:rsid w:val="003E6891"/>
    <w:rsid w:val="003E6DF7"/>
    <w:rsid w:val="003E7314"/>
    <w:rsid w:val="003E7801"/>
    <w:rsid w:val="003E7A83"/>
    <w:rsid w:val="003E7AA5"/>
    <w:rsid w:val="003E7B6F"/>
    <w:rsid w:val="003F0776"/>
    <w:rsid w:val="003F0939"/>
    <w:rsid w:val="003F0B96"/>
    <w:rsid w:val="003F0C2C"/>
    <w:rsid w:val="003F0CD0"/>
    <w:rsid w:val="003F10A6"/>
    <w:rsid w:val="003F112D"/>
    <w:rsid w:val="003F1734"/>
    <w:rsid w:val="003F1E3D"/>
    <w:rsid w:val="003F1EA1"/>
    <w:rsid w:val="003F2B6E"/>
    <w:rsid w:val="003F2E25"/>
    <w:rsid w:val="003F2EBA"/>
    <w:rsid w:val="003F362D"/>
    <w:rsid w:val="003F3732"/>
    <w:rsid w:val="003F3762"/>
    <w:rsid w:val="003F381E"/>
    <w:rsid w:val="003F38F7"/>
    <w:rsid w:val="003F3945"/>
    <w:rsid w:val="003F3B94"/>
    <w:rsid w:val="003F3B9F"/>
    <w:rsid w:val="003F3CA1"/>
    <w:rsid w:val="003F3D94"/>
    <w:rsid w:val="003F4202"/>
    <w:rsid w:val="003F4574"/>
    <w:rsid w:val="003F49E0"/>
    <w:rsid w:val="003F5322"/>
    <w:rsid w:val="003F532C"/>
    <w:rsid w:val="003F5817"/>
    <w:rsid w:val="003F5E30"/>
    <w:rsid w:val="003F5EEF"/>
    <w:rsid w:val="003F6677"/>
    <w:rsid w:val="003F685A"/>
    <w:rsid w:val="003F6869"/>
    <w:rsid w:val="003F6CD9"/>
    <w:rsid w:val="003F7DFD"/>
    <w:rsid w:val="003F7EC7"/>
    <w:rsid w:val="004001BF"/>
    <w:rsid w:val="004002E3"/>
    <w:rsid w:val="00400E8E"/>
    <w:rsid w:val="00401341"/>
    <w:rsid w:val="004020D9"/>
    <w:rsid w:val="004023BB"/>
    <w:rsid w:val="004023E1"/>
    <w:rsid w:val="00402682"/>
    <w:rsid w:val="004027F4"/>
    <w:rsid w:val="004029CF"/>
    <w:rsid w:val="00402DD1"/>
    <w:rsid w:val="00402E8A"/>
    <w:rsid w:val="004031E5"/>
    <w:rsid w:val="004035A9"/>
    <w:rsid w:val="00403860"/>
    <w:rsid w:val="00403A97"/>
    <w:rsid w:val="00403DC7"/>
    <w:rsid w:val="0040478B"/>
    <w:rsid w:val="00404F40"/>
    <w:rsid w:val="0040533B"/>
    <w:rsid w:val="0040585E"/>
    <w:rsid w:val="00405DF3"/>
    <w:rsid w:val="00406523"/>
    <w:rsid w:val="00406778"/>
    <w:rsid w:val="0040682B"/>
    <w:rsid w:val="00406A80"/>
    <w:rsid w:val="00406F19"/>
    <w:rsid w:val="00407118"/>
    <w:rsid w:val="00407A67"/>
    <w:rsid w:val="00407D1F"/>
    <w:rsid w:val="00412739"/>
    <w:rsid w:val="00413246"/>
    <w:rsid w:val="0041341F"/>
    <w:rsid w:val="00413860"/>
    <w:rsid w:val="004139A9"/>
    <w:rsid w:val="0041442F"/>
    <w:rsid w:val="0041467E"/>
    <w:rsid w:val="0041472D"/>
    <w:rsid w:val="0041490D"/>
    <w:rsid w:val="00414FF2"/>
    <w:rsid w:val="004156F9"/>
    <w:rsid w:val="00415893"/>
    <w:rsid w:val="00415A7C"/>
    <w:rsid w:val="00415B25"/>
    <w:rsid w:val="004167B4"/>
    <w:rsid w:val="00416CE0"/>
    <w:rsid w:val="0041709C"/>
    <w:rsid w:val="00417383"/>
    <w:rsid w:val="0041775E"/>
    <w:rsid w:val="0042030C"/>
    <w:rsid w:val="00420514"/>
    <w:rsid w:val="00420A71"/>
    <w:rsid w:val="00420C54"/>
    <w:rsid w:val="00420FDF"/>
    <w:rsid w:val="00421219"/>
    <w:rsid w:val="00421AA5"/>
    <w:rsid w:val="00421E39"/>
    <w:rsid w:val="004226ED"/>
    <w:rsid w:val="004227D4"/>
    <w:rsid w:val="00422CA3"/>
    <w:rsid w:val="00422E2D"/>
    <w:rsid w:val="00422FF2"/>
    <w:rsid w:val="00423532"/>
    <w:rsid w:val="0042356A"/>
    <w:rsid w:val="00423665"/>
    <w:rsid w:val="0042380B"/>
    <w:rsid w:val="00423EB7"/>
    <w:rsid w:val="004246BA"/>
    <w:rsid w:val="004249FF"/>
    <w:rsid w:val="0042542F"/>
    <w:rsid w:val="004255B7"/>
    <w:rsid w:val="00425B2D"/>
    <w:rsid w:val="0042606A"/>
    <w:rsid w:val="004260BF"/>
    <w:rsid w:val="0042619A"/>
    <w:rsid w:val="00427039"/>
    <w:rsid w:val="00427277"/>
    <w:rsid w:val="00427592"/>
    <w:rsid w:val="00427CD8"/>
    <w:rsid w:val="0043012E"/>
    <w:rsid w:val="0043036B"/>
    <w:rsid w:val="00430396"/>
    <w:rsid w:val="004313D0"/>
    <w:rsid w:val="004314AC"/>
    <w:rsid w:val="0043195A"/>
    <w:rsid w:val="004319EB"/>
    <w:rsid w:val="0043314A"/>
    <w:rsid w:val="0043353C"/>
    <w:rsid w:val="00433B9A"/>
    <w:rsid w:val="00433F1D"/>
    <w:rsid w:val="00434001"/>
    <w:rsid w:val="004340BE"/>
    <w:rsid w:val="00434743"/>
    <w:rsid w:val="0043478A"/>
    <w:rsid w:val="00434EB8"/>
    <w:rsid w:val="00435E15"/>
    <w:rsid w:val="004368B9"/>
    <w:rsid w:val="0043690B"/>
    <w:rsid w:val="00436B27"/>
    <w:rsid w:val="00436D23"/>
    <w:rsid w:val="00437792"/>
    <w:rsid w:val="0044046D"/>
    <w:rsid w:val="004417A2"/>
    <w:rsid w:val="00441925"/>
    <w:rsid w:val="0044192A"/>
    <w:rsid w:val="00441F07"/>
    <w:rsid w:val="004424A9"/>
    <w:rsid w:val="004429C7"/>
    <w:rsid w:val="00442A77"/>
    <w:rsid w:val="00442B06"/>
    <w:rsid w:val="00442B28"/>
    <w:rsid w:val="00442F56"/>
    <w:rsid w:val="004431F9"/>
    <w:rsid w:val="00443716"/>
    <w:rsid w:val="004437E6"/>
    <w:rsid w:val="004438A0"/>
    <w:rsid w:val="00443A27"/>
    <w:rsid w:val="00444F56"/>
    <w:rsid w:val="00445DA7"/>
    <w:rsid w:val="00445F78"/>
    <w:rsid w:val="00446320"/>
    <w:rsid w:val="00446926"/>
    <w:rsid w:val="0044694B"/>
    <w:rsid w:val="00447316"/>
    <w:rsid w:val="00447686"/>
    <w:rsid w:val="004476E4"/>
    <w:rsid w:val="00450AFB"/>
    <w:rsid w:val="00450FDD"/>
    <w:rsid w:val="00451340"/>
    <w:rsid w:val="0045219C"/>
    <w:rsid w:val="00452282"/>
    <w:rsid w:val="0045253F"/>
    <w:rsid w:val="0045275F"/>
    <w:rsid w:val="00453262"/>
    <w:rsid w:val="00453281"/>
    <w:rsid w:val="00453314"/>
    <w:rsid w:val="004534D0"/>
    <w:rsid w:val="004534FC"/>
    <w:rsid w:val="00453D27"/>
    <w:rsid w:val="004556C3"/>
    <w:rsid w:val="00456BD1"/>
    <w:rsid w:val="00456D11"/>
    <w:rsid w:val="00456F1B"/>
    <w:rsid w:val="004570F4"/>
    <w:rsid w:val="004572F2"/>
    <w:rsid w:val="00457D84"/>
    <w:rsid w:val="00457E7F"/>
    <w:rsid w:val="00457E96"/>
    <w:rsid w:val="00460166"/>
    <w:rsid w:val="0046030B"/>
    <w:rsid w:val="004608C7"/>
    <w:rsid w:val="00460BCF"/>
    <w:rsid w:val="004614B6"/>
    <w:rsid w:val="00461CD7"/>
    <w:rsid w:val="00461F76"/>
    <w:rsid w:val="0046209B"/>
    <w:rsid w:val="004624B6"/>
    <w:rsid w:val="00462756"/>
    <w:rsid w:val="00462840"/>
    <w:rsid w:val="004628F1"/>
    <w:rsid w:val="00462E78"/>
    <w:rsid w:val="00463A7B"/>
    <w:rsid w:val="00463A99"/>
    <w:rsid w:val="00464117"/>
    <w:rsid w:val="00464DEF"/>
    <w:rsid w:val="00464E60"/>
    <w:rsid w:val="00465266"/>
    <w:rsid w:val="00465343"/>
    <w:rsid w:val="0046546C"/>
    <w:rsid w:val="00465504"/>
    <w:rsid w:val="0046590C"/>
    <w:rsid w:val="00465C47"/>
    <w:rsid w:val="00465F6E"/>
    <w:rsid w:val="004665EF"/>
    <w:rsid w:val="00466707"/>
    <w:rsid w:val="00466B8E"/>
    <w:rsid w:val="00466D54"/>
    <w:rsid w:val="00467085"/>
    <w:rsid w:val="004675E0"/>
    <w:rsid w:val="004679BA"/>
    <w:rsid w:val="00467AC3"/>
    <w:rsid w:val="00467F04"/>
    <w:rsid w:val="00471F41"/>
    <w:rsid w:val="004722D1"/>
    <w:rsid w:val="004725BA"/>
    <w:rsid w:val="0047268C"/>
    <w:rsid w:val="00472A7D"/>
    <w:rsid w:val="004732E6"/>
    <w:rsid w:val="00473B69"/>
    <w:rsid w:val="00474009"/>
    <w:rsid w:val="0047462A"/>
    <w:rsid w:val="004747FA"/>
    <w:rsid w:val="004748BA"/>
    <w:rsid w:val="00474956"/>
    <w:rsid w:val="00474D84"/>
    <w:rsid w:val="00475372"/>
    <w:rsid w:val="004755B4"/>
    <w:rsid w:val="004759B1"/>
    <w:rsid w:val="004759C5"/>
    <w:rsid w:val="00475AC6"/>
    <w:rsid w:val="0047619A"/>
    <w:rsid w:val="004774CB"/>
    <w:rsid w:val="0047763D"/>
    <w:rsid w:val="0047768F"/>
    <w:rsid w:val="00477C3C"/>
    <w:rsid w:val="00480351"/>
    <w:rsid w:val="00480A34"/>
    <w:rsid w:val="00480F04"/>
    <w:rsid w:val="00481246"/>
    <w:rsid w:val="00481C11"/>
    <w:rsid w:val="00481C7C"/>
    <w:rsid w:val="00481D6B"/>
    <w:rsid w:val="00481E8E"/>
    <w:rsid w:val="00482007"/>
    <w:rsid w:val="0048294B"/>
    <w:rsid w:val="004833E7"/>
    <w:rsid w:val="0048373B"/>
    <w:rsid w:val="00483AFE"/>
    <w:rsid w:val="00483E0F"/>
    <w:rsid w:val="00484C33"/>
    <w:rsid w:val="00484C83"/>
    <w:rsid w:val="0048518A"/>
    <w:rsid w:val="00486ADB"/>
    <w:rsid w:val="00486D20"/>
    <w:rsid w:val="00486EF6"/>
    <w:rsid w:val="0048788D"/>
    <w:rsid w:val="004901DD"/>
    <w:rsid w:val="00490B18"/>
    <w:rsid w:val="00491390"/>
    <w:rsid w:val="004918B9"/>
    <w:rsid w:val="00492C77"/>
    <w:rsid w:val="00492D1F"/>
    <w:rsid w:val="00493003"/>
    <w:rsid w:val="00493339"/>
    <w:rsid w:val="00493439"/>
    <w:rsid w:val="00493735"/>
    <w:rsid w:val="0049466D"/>
    <w:rsid w:val="004946F7"/>
    <w:rsid w:val="004954C1"/>
    <w:rsid w:val="00495E9D"/>
    <w:rsid w:val="004960B6"/>
    <w:rsid w:val="00496387"/>
    <w:rsid w:val="004969EC"/>
    <w:rsid w:val="00496B8E"/>
    <w:rsid w:val="00496BD7"/>
    <w:rsid w:val="00496CF5"/>
    <w:rsid w:val="0049760F"/>
    <w:rsid w:val="0049780B"/>
    <w:rsid w:val="00497BB9"/>
    <w:rsid w:val="00497FD2"/>
    <w:rsid w:val="004A0071"/>
    <w:rsid w:val="004A0231"/>
    <w:rsid w:val="004A050A"/>
    <w:rsid w:val="004A0800"/>
    <w:rsid w:val="004A0A71"/>
    <w:rsid w:val="004A0C21"/>
    <w:rsid w:val="004A1ADC"/>
    <w:rsid w:val="004A1FB9"/>
    <w:rsid w:val="004A2384"/>
    <w:rsid w:val="004A2438"/>
    <w:rsid w:val="004A245F"/>
    <w:rsid w:val="004A2DF4"/>
    <w:rsid w:val="004A2F1C"/>
    <w:rsid w:val="004A3149"/>
    <w:rsid w:val="004A373C"/>
    <w:rsid w:val="004A416F"/>
    <w:rsid w:val="004A448C"/>
    <w:rsid w:val="004A460C"/>
    <w:rsid w:val="004A4DA9"/>
    <w:rsid w:val="004A4F3E"/>
    <w:rsid w:val="004A5D57"/>
    <w:rsid w:val="004A6535"/>
    <w:rsid w:val="004A65B7"/>
    <w:rsid w:val="004A677E"/>
    <w:rsid w:val="004A6D91"/>
    <w:rsid w:val="004A6F24"/>
    <w:rsid w:val="004A7424"/>
    <w:rsid w:val="004A7B45"/>
    <w:rsid w:val="004A7BA2"/>
    <w:rsid w:val="004A7C35"/>
    <w:rsid w:val="004B045A"/>
    <w:rsid w:val="004B0751"/>
    <w:rsid w:val="004B10A9"/>
    <w:rsid w:val="004B10CD"/>
    <w:rsid w:val="004B149D"/>
    <w:rsid w:val="004B186F"/>
    <w:rsid w:val="004B18E3"/>
    <w:rsid w:val="004B1A19"/>
    <w:rsid w:val="004B2048"/>
    <w:rsid w:val="004B224C"/>
    <w:rsid w:val="004B2372"/>
    <w:rsid w:val="004B252F"/>
    <w:rsid w:val="004B25DD"/>
    <w:rsid w:val="004B285F"/>
    <w:rsid w:val="004B2E30"/>
    <w:rsid w:val="004B30B9"/>
    <w:rsid w:val="004B3385"/>
    <w:rsid w:val="004B358A"/>
    <w:rsid w:val="004B35F0"/>
    <w:rsid w:val="004B3B21"/>
    <w:rsid w:val="004B3EE9"/>
    <w:rsid w:val="004B42B1"/>
    <w:rsid w:val="004B4A74"/>
    <w:rsid w:val="004B4F83"/>
    <w:rsid w:val="004B6080"/>
    <w:rsid w:val="004B613B"/>
    <w:rsid w:val="004B61CA"/>
    <w:rsid w:val="004B6657"/>
    <w:rsid w:val="004B6C35"/>
    <w:rsid w:val="004B6D83"/>
    <w:rsid w:val="004B7C7C"/>
    <w:rsid w:val="004B7D45"/>
    <w:rsid w:val="004C0967"/>
    <w:rsid w:val="004C0E54"/>
    <w:rsid w:val="004C1295"/>
    <w:rsid w:val="004C1E5D"/>
    <w:rsid w:val="004C22FC"/>
    <w:rsid w:val="004C2FBF"/>
    <w:rsid w:val="004C336A"/>
    <w:rsid w:val="004C3382"/>
    <w:rsid w:val="004C3401"/>
    <w:rsid w:val="004C3BDB"/>
    <w:rsid w:val="004C417D"/>
    <w:rsid w:val="004C4274"/>
    <w:rsid w:val="004C51E6"/>
    <w:rsid w:val="004C5674"/>
    <w:rsid w:val="004C5919"/>
    <w:rsid w:val="004C5A44"/>
    <w:rsid w:val="004C65A7"/>
    <w:rsid w:val="004C6F4C"/>
    <w:rsid w:val="004C707E"/>
    <w:rsid w:val="004C719E"/>
    <w:rsid w:val="004C7438"/>
    <w:rsid w:val="004C7D46"/>
    <w:rsid w:val="004C7F0D"/>
    <w:rsid w:val="004D037C"/>
    <w:rsid w:val="004D093E"/>
    <w:rsid w:val="004D0A41"/>
    <w:rsid w:val="004D0FD8"/>
    <w:rsid w:val="004D129C"/>
    <w:rsid w:val="004D15E3"/>
    <w:rsid w:val="004D16A6"/>
    <w:rsid w:val="004D23D7"/>
    <w:rsid w:val="004D25C4"/>
    <w:rsid w:val="004D268E"/>
    <w:rsid w:val="004D28D7"/>
    <w:rsid w:val="004D2A1E"/>
    <w:rsid w:val="004D3468"/>
    <w:rsid w:val="004D34B0"/>
    <w:rsid w:val="004D401D"/>
    <w:rsid w:val="004D41A3"/>
    <w:rsid w:val="004D471C"/>
    <w:rsid w:val="004D4751"/>
    <w:rsid w:val="004D49F6"/>
    <w:rsid w:val="004D4BEA"/>
    <w:rsid w:val="004D4ED5"/>
    <w:rsid w:val="004D54D1"/>
    <w:rsid w:val="004D5994"/>
    <w:rsid w:val="004D5995"/>
    <w:rsid w:val="004D68BF"/>
    <w:rsid w:val="004D694F"/>
    <w:rsid w:val="004D6F13"/>
    <w:rsid w:val="004D7468"/>
    <w:rsid w:val="004D7C99"/>
    <w:rsid w:val="004D7E41"/>
    <w:rsid w:val="004D7F64"/>
    <w:rsid w:val="004E03F2"/>
    <w:rsid w:val="004E0B32"/>
    <w:rsid w:val="004E0C56"/>
    <w:rsid w:val="004E125A"/>
    <w:rsid w:val="004E1AA7"/>
    <w:rsid w:val="004E1DB3"/>
    <w:rsid w:val="004E26C7"/>
    <w:rsid w:val="004E2B95"/>
    <w:rsid w:val="004E30E5"/>
    <w:rsid w:val="004E34DA"/>
    <w:rsid w:val="004E37FE"/>
    <w:rsid w:val="004E3A47"/>
    <w:rsid w:val="004E3DC6"/>
    <w:rsid w:val="004E3EAD"/>
    <w:rsid w:val="004E41D6"/>
    <w:rsid w:val="004E421A"/>
    <w:rsid w:val="004E4FB3"/>
    <w:rsid w:val="004E5170"/>
    <w:rsid w:val="004E527A"/>
    <w:rsid w:val="004E57CE"/>
    <w:rsid w:val="004E58C3"/>
    <w:rsid w:val="004E5B2C"/>
    <w:rsid w:val="004E6055"/>
    <w:rsid w:val="004E62C7"/>
    <w:rsid w:val="004E63C2"/>
    <w:rsid w:val="004E6721"/>
    <w:rsid w:val="004E6791"/>
    <w:rsid w:val="004E69BA"/>
    <w:rsid w:val="004E6C37"/>
    <w:rsid w:val="004E71F6"/>
    <w:rsid w:val="004E7CF3"/>
    <w:rsid w:val="004E7DFA"/>
    <w:rsid w:val="004F01BE"/>
    <w:rsid w:val="004F0217"/>
    <w:rsid w:val="004F035F"/>
    <w:rsid w:val="004F074B"/>
    <w:rsid w:val="004F0A02"/>
    <w:rsid w:val="004F0CFD"/>
    <w:rsid w:val="004F0FCF"/>
    <w:rsid w:val="004F1154"/>
    <w:rsid w:val="004F11D7"/>
    <w:rsid w:val="004F12AA"/>
    <w:rsid w:val="004F13C0"/>
    <w:rsid w:val="004F20ED"/>
    <w:rsid w:val="004F3223"/>
    <w:rsid w:val="004F3A40"/>
    <w:rsid w:val="004F3D94"/>
    <w:rsid w:val="004F3FAD"/>
    <w:rsid w:val="004F4B8F"/>
    <w:rsid w:val="004F4C79"/>
    <w:rsid w:val="004F4E44"/>
    <w:rsid w:val="004F5365"/>
    <w:rsid w:val="004F537E"/>
    <w:rsid w:val="004F556C"/>
    <w:rsid w:val="004F5972"/>
    <w:rsid w:val="004F59C4"/>
    <w:rsid w:val="004F60DE"/>
    <w:rsid w:val="004F6143"/>
    <w:rsid w:val="004F6824"/>
    <w:rsid w:val="004F720C"/>
    <w:rsid w:val="004F7408"/>
    <w:rsid w:val="004F7F7C"/>
    <w:rsid w:val="004F7FF4"/>
    <w:rsid w:val="00500107"/>
    <w:rsid w:val="00501335"/>
    <w:rsid w:val="005014C8"/>
    <w:rsid w:val="0050152D"/>
    <w:rsid w:val="00502C7D"/>
    <w:rsid w:val="005034FA"/>
    <w:rsid w:val="00503853"/>
    <w:rsid w:val="005047CB"/>
    <w:rsid w:val="0050494D"/>
    <w:rsid w:val="005049AF"/>
    <w:rsid w:val="00504C1E"/>
    <w:rsid w:val="005056DB"/>
    <w:rsid w:val="0050618C"/>
    <w:rsid w:val="005063E2"/>
    <w:rsid w:val="00506460"/>
    <w:rsid w:val="005064F3"/>
    <w:rsid w:val="00506E8C"/>
    <w:rsid w:val="005073FC"/>
    <w:rsid w:val="005074AA"/>
    <w:rsid w:val="0050761F"/>
    <w:rsid w:val="00507B75"/>
    <w:rsid w:val="00510506"/>
    <w:rsid w:val="00510E70"/>
    <w:rsid w:val="0051109D"/>
    <w:rsid w:val="00511B5C"/>
    <w:rsid w:val="005122AC"/>
    <w:rsid w:val="00512695"/>
    <w:rsid w:val="00512804"/>
    <w:rsid w:val="00512E6F"/>
    <w:rsid w:val="00513169"/>
    <w:rsid w:val="00513296"/>
    <w:rsid w:val="005134BA"/>
    <w:rsid w:val="005137E2"/>
    <w:rsid w:val="005139A9"/>
    <w:rsid w:val="00513AC6"/>
    <w:rsid w:val="00513C12"/>
    <w:rsid w:val="00513E78"/>
    <w:rsid w:val="0051422E"/>
    <w:rsid w:val="005143A3"/>
    <w:rsid w:val="00514491"/>
    <w:rsid w:val="00514EAB"/>
    <w:rsid w:val="005151E4"/>
    <w:rsid w:val="00515BA2"/>
    <w:rsid w:val="0051604B"/>
    <w:rsid w:val="005170D7"/>
    <w:rsid w:val="0051750E"/>
    <w:rsid w:val="00517654"/>
    <w:rsid w:val="005179EC"/>
    <w:rsid w:val="00520990"/>
    <w:rsid w:val="0052114F"/>
    <w:rsid w:val="00521201"/>
    <w:rsid w:val="00521288"/>
    <w:rsid w:val="00521A14"/>
    <w:rsid w:val="00522424"/>
    <w:rsid w:val="00522573"/>
    <w:rsid w:val="0052415A"/>
    <w:rsid w:val="005242EB"/>
    <w:rsid w:val="0052487A"/>
    <w:rsid w:val="00524CA7"/>
    <w:rsid w:val="00524EA2"/>
    <w:rsid w:val="00525CAD"/>
    <w:rsid w:val="00525FB5"/>
    <w:rsid w:val="00526219"/>
    <w:rsid w:val="00526705"/>
    <w:rsid w:val="005268F6"/>
    <w:rsid w:val="00527861"/>
    <w:rsid w:val="00527865"/>
    <w:rsid w:val="0053059A"/>
    <w:rsid w:val="00530769"/>
    <w:rsid w:val="00530CDE"/>
    <w:rsid w:val="005316FF"/>
    <w:rsid w:val="00531B5D"/>
    <w:rsid w:val="00531BF4"/>
    <w:rsid w:val="00531DFD"/>
    <w:rsid w:val="0053221E"/>
    <w:rsid w:val="00532267"/>
    <w:rsid w:val="0053270A"/>
    <w:rsid w:val="00532B2C"/>
    <w:rsid w:val="00532BD5"/>
    <w:rsid w:val="00532BE1"/>
    <w:rsid w:val="0053367A"/>
    <w:rsid w:val="005339AC"/>
    <w:rsid w:val="00533ACA"/>
    <w:rsid w:val="00534073"/>
    <w:rsid w:val="005340E7"/>
    <w:rsid w:val="00535011"/>
    <w:rsid w:val="00535E04"/>
    <w:rsid w:val="00535FFF"/>
    <w:rsid w:val="00536539"/>
    <w:rsid w:val="00536E30"/>
    <w:rsid w:val="00537B9B"/>
    <w:rsid w:val="0054034B"/>
    <w:rsid w:val="00540A43"/>
    <w:rsid w:val="00540A80"/>
    <w:rsid w:val="00540F40"/>
    <w:rsid w:val="005410AD"/>
    <w:rsid w:val="00542676"/>
    <w:rsid w:val="00542A94"/>
    <w:rsid w:val="00542DE2"/>
    <w:rsid w:val="0054320F"/>
    <w:rsid w:val="00543E0C"/>
    <w:rsid w:val="00544158"/>
    <w:rsid w:val="005447A1"/>
    <w:rsid w:val="005447F8"/>
    <w:rsid w:val="00544A36"/>
    <w:rsid w:val="00544CB7"/>
    <w:rsid w:val="00545839"/>
    <w:rsid w:val="00545AA5"/>
    <w:rsid w:val="00545D9B"/>
    <w:rsid w:val="0054643E"/>
    <w:rsid w:val="00547047"/>
    <w:rsid w:val="00547285"/>
    <w:rsid w:val="00547E34"/>
    <w:rsid w:val="005504E1"/>
    <w:rsid w:val="0055086F"/>
    <w:rsid w:val="00550D05"/>
    <w:rsid w:val="00550E7B"/>
    <w:rsid w:val="00550F70"/>
    <w:rsid w:val="0055100D"/>
    <w:rsid w:val="005515E6"/>
    <w:rsid w:val="00551690"/>
    <w:rsid w:val="00551B4C"/>
    <w:rsid w:val="005524E1"/>
    <w:rsid w:val="00553466"/>
    <w:rsid w:val="00554A59"/>
    <w:rsid w:val="00554D8B"/>
    <w:rsid w:val="00554F0D"/>
    <w:rsid w:val="00555E4C"/>
    <w:rsid w:val="00555EC6"/>
    <w:rsid w:val="00555F04"/>
    <w:rsid w:val="00556758"/>
    <w:rsid w:val="00556857"/>
    <w:rsid w:val="005568CB"/>
    <w:rsid w:val="0055697B"/>
    <w:rsid w:val="00556F4D"/>
    <w:rsid w:val="00557775"/>
    <w:rsid w:val="005601C2"/>
    <w:rsid w:val="0056082B"/>
    <w:rsid w:val="005613BB"/>
    <w:rsid w:val="00561E16"/>
    <w:rsid w:val="005620DF"/>
    <w:rsid w:val="00562111"/>
    <w:rsid w:val="00562A75"/>
    <w:rsid w:val="00562BCC"/>
    <w:rsid w:val="00562BEB"/>
    <w:rsid w:val="00563059"/>
    <w:rsid w:val="0056343E"/>
    <w:rsid w:val="005637E8"/>
    <w:rsid w:val="00563AB5"/>
    <w:rsid w:val="00563E08"/>
    <w:rsid w:val="005641D6"/>
    <w:rsid w:val="00564B40"/>
    <w:rsid w:val="00564BAF"/>
    <w:rsid w:val="00564F29"/>
    <w:rsid w:val="00564FC2"/>
    <w:rsid w:val="005653DB"/>
    <w:rsid w:val="00565838"/>
    <w:rsid w:val="00565D1E"/>
    <w:rsid w:val="00565DD5"/>
    <w:rsid w:val="00565EC2"/>
    <w:rsid w:val="005679B4"/>
    <w:rsid w:val="00567EC5"/>
    <w:rsid w:val="005703FC"/>
    <w:rsid w:val="00571593"/>
    <w:rsid w:val="0057178F"/>
    <w:rsid w:val="00571A44"/>
    <w:rsid w:val="00571BF3"/>
    <w:rsid w:val="00571DB1"/>
    <w:rsid w:val="00572076"/>
    <w:rsid w:val="00572286"/>
    <w:rsid w:val="00572345"/>
    <w:rsid w:val="00572433"/>
    <w:rsid w:val="00572A54"/>
    <w:rsid w:val="00572CE8"/>
    <w:rsid w:val="005739E3"/>
    <w:rsid w:val="00574610"/>
    <w:rsid w:val="00574C51"/>
    <w:rsid w:val="00575524"/>
    <w:rsid w:val="00575D5A"/>
    <w:rsid w:val="00576EF8"/>
    <w:rsid w:val="00576F21"/>
    <w:rsid w:val="00580336"/>
    <w:rsid w:val="00580F6D"/>
    <w:rsid w:val="005812CC"/>
    <w:rsid w:val="005814A6"/>
    <w:rsid w:val="00581624"/>
    <w:rsid w:val="00581B01"/>
    <w:rsid w:val="005822C6"/>
    <w:rsid w:val="00582D9D"/>
    <w:rsid w:val="00583154"/>
    <w:rsid w:val="00583619"/>
    <w:rsid w:val="005838D2"/>
    <w:rsid w:val="00583C66"/>
    <w:rsid w:val="0058402A"/>
    <w:rsid w:val="005847D4"/>
    <w:rsid w:val="00584C19"/>
    <w:rsid w:val="0058534F"/>
    <w:rsid w:val="005867AC"/>
    <w:rsid w:val="00586962"/>
    <w:rsid w:val="00586B1B"/>
    <w:rsid w:val="00586D46"/>
    <w:rsid w:val="0058705C"/>
    <w:rsid w:val="005870B7"/>
    <w:rsid w:val="00587622"/>
    <w:rsid w:val="005877E9"/>
    <w:rsid w:val="00587B2E"/>
    <w:rsid w:val="005907BD"/>
    <w:rsid w:val="00590863"/>
    <w:rsid w:val="00590BB1"/>
    <w:rsid w:val="00590EB0"/>
    <w:rsid w:val="0059188B"/>
    <w:rsid w:val="00591EA2"/>
    <w:rsid w:val="00591EE2"/>
    <w:rsid w:val="00592396"/>
    <w:rsid w:val="005939BE"/>
    <w:rsid w:val="00593EDC"/>
    <w:rsid w:val="00594A33"/>
    <w:rsid w:val="0059515F"/>
    <w:rsid w:val="005953F4"/>
    <w:rsid w:val="005954ED"/>
    <w:rsid w:val="00595730"/>
    <w:rsid w:val="0059587A"/>
    <w:rsid w:val="00595F34"/>
    <w:rsid w:val="0059659E"/>
    <w:rsid w:val="00596621"/>
    <w:rsid w:val="00596BDA"/>
    <w:rsid w:val="005A0574"/>
    <w:rsid w:val="005A0915"/>
    <w:rsid w:val="005A0E03"/>
    <w:rsid w:val="005A1778"/>
    <w:rsid w:val="005A2304"/>
    <w:rsid w:val="005A2457"/>
    <w:rsid w:val="005A2D0B"/>
    <w:rsid w:val="005A402D"/>
    <w:rsid w:val="005A4229"/>
    <w:rsid w:val="005A4AD4"/>
    <w:rsid w:val="005A4E11"/>
    <w:rsid w:val="005A50B9"/>
    <w:rsid w:val="005A5236"/>
    <w:rsid w:val="005A55BB"/>
    <w:rsid w:val="005A5C55"/>
    <w:rsid w:val="005A682C"/>
    <w:rsid w:val="005A7596"/>
    <w:rsid w:val="005A7946"/>
    <w:rsid w:val="005A7BD5"/>
    <w:rsid w:val="005A7EBC"/>
    <w:rsid w:val="005B06B6"/>
    <w:rsid w:val="005B0791"/>
    <w:rsid w:val="005B0C7D"/>
    <w:rsid w:val="005B0CBB"/>
    <w:rsid w:val="005B168C"/>
    <w:rsid w:val="005B177F"/>
    <w:rsid w:val="005B1825"/>
    <w:rsid w:val="005B1E22"/>
    <w:rsid w:val="005B205D"/>
    <w:rsid w:val="005B2176"/>
    <w:rsid w:val="005B2367"/>
    <w:rsid w:val="005B240D"/>
    <w:rsid w:val="005B2E5B"/>
    <w:rsid w:val="005B33FA"/>
    <w:rsid w:val="005B38B7"/>
    <w:rsid w:val="005B3AE5"/>
    <w:rsid w:val="005B4777"/>
    <w:rsid w:val="005B4BB4"/>
    <w:rsid w:val="005B4DC2"/>
    <w:rsid w:val="005B4FD7"/>
    <w:rsid w:val="005B5308"/>
    <w:rsid w:val="005B56EE"/>
    <w:rsid w:val="005B5D9D"/>
    <w:rsid w:val="005B6CD1"/>
    <w:rsid w:val="005B6ED4"/>
    <w:rsid w:val="005B70C9"/>
    <w:rsid w:val="005B79CD"/>
    <w:rsid w:val="005C0064"/>
    <w:rsid w:val="005C0305"/>
    <w:rsid w:val="005C0550"/>
    <w:rsid w:val="005C2300"/>
    <w:rsid w:val="005C24FA"/>
    <w:rsid w:val="005C2AB4"/>
    <w:rsid w:val="005C3118"/>
    <w:rsid w:val="005C3433"/>
    <w:rsid w:val="005C4181"/>
    <w:rsid w:val="005C4249"/>
    <w:rsid w:val="005C46D2"/>
    <w:rsid w:val="005C477A"/>
    <w:rsid w:val="005C483E"/>
    <w:rsid w:val="005C4AE2"/>
    <w:rsid w:val="005C4ED8"/>
    <w:rsid w:val="005C4F0C"/>
    <w:rsid w:val="005C50E4"/>
    <w:rsid w:val="005C56B1"/>
    <w:rsid w:val="005C5BEA"/>
    <w:rsid w:val="005C5D6A"/>
    <w:rsid w:val="005C6494"/>
    <w:rsid w:val="005C696C"/>
    <w:rsid w:val="005C6A6B"/>
    <w:rsid w:val="005C6AD3"/>
    <w:rsid w:val="005D01A0"/>
    <w:rsid w:val="005D07FC"/>
    <w:rsid w:val="005D0A4F"/>
    <w:rsid w:val="005D1064"/>
    <w:rsid w:val="005D1FDC"/>
    <w:rsid w:val="005D1FEE"/>
    <w:rsid w:val="005D20A2"/>
    <w:rsid w:val="005D28A7"/>
    <w:rsid w:val="005D2B84"/>
    <w:rsid w:val="005D2BA0"/>
    <w:rsid w:val="005D2C48"/>
    <w:rsid w:val="005D2D8E"/>
    <w:rsid w:val="005D2F9F"/>
    <w:rsid w:val="005D327A"/>
    <w:rsid w:val="005D39EF"/>
    <w:rsid w:val="005D3B4D"/>
    <w:rsid w:val="005D3F91"/>
    <w:rsid w:val="005D3FE2"/>
    <w:rsid w:val="005D401E"/>
    <w:rsid w:val="005D4166"/>
    <w:rsid w:val="005D48D6"/>
    <w:rsid w:val="005D4B32"/>
    <w:rsid w:val="005D4D9C"/>
    <w:rsid w:val="005D4E85"/>
    <w:rsid w:val="005D5525"/>
    <w:rsid w:val="005D565C"/>
    <w:rsid w:val="005D5940"/>
    <w:rsid w:val="005D5FD5"/>
    <w:rsid w:val="005D615E"/>
    <w:rsid w:val="005D6257"/>
    <w:rsid w:val="005D680B"/>
    <w:rsid w:val="005D69E8"/>
    <w:rsid w:val="005D6B9F"/>
    <w:rsid w:val="005D7090"/>
    <w:rsid w:val="005D72EB"/>
    <w:rsid w:val="005D7C43"/>
    <w:rsid w:val="005E059D"/>
    <w:rsid w:val="005E06BA"/>
    <w:rsid w:val="005E0F39"/>
    <w:rsid w:val="005E1065"/>
    <w:rsid w:val="005E12DE"/>
    <w:rsid w:val="005E164E"/>
    <w:rsid w:val="005E197F"/>
    <w:rsid w:val="005E1B72"/>
    <w:rsid w:val="005E269B"/>
    <w:rsid w:val="005E29D4"/>
    <w:rsid w:val="005E2AA3"/>
    <w:rsid w:val="005E316A"/>
    <w:rsid w:val="005E359E"/>
    <w:rsid w:val="005E3890"/>
    <w:rsid w:val="005E3A96"/>
    <w:rsid w:val="005E3D51"/>
    <w:rsid w:val="005E437E"/>
    <w:rsid w:val="005E4A7E"/>
    <w:rsid w:val="005E58FC"/>
    <w:rsid w:val="005E593C"/>
    <w:rsid w:val="005E65E9"/>
    <w:rsid w:val="005E6C02"/>
    <w:rsid w:val="005E6C38"/>
    <w:rsid w:val="005E6C55"/>
    <w:rsid w:val="005E6CDD"/>
    <w:rsid w:val="005E7299"/>
    <w:rsid w:val="005E7395"/>
    <w:rsid w:val="005E7AA7"/>
    <w:rsid w:val="005E7E19"/>
    <w:rsid w:val="005F030D"/>
    <w:rsid w:val="005F0475"/>
    <w:rsid w:val="005F07C7"/>
    <w:rsid w:val="005F0DDB"/>
    <w:rsid w:val="005F17AD"/>
    <w:rsid w:val="005F1F29"/>
    <w:rsid w:val="005F22C6"/>
    <w:rsid w:val="005F30A8"/>
    <w:rsid w:val="005F3567"/>
    <w:rsid w:val="005F3B3C"/>
    <w:rsid w:val="005F3CDD"/>
    <w:rsid w:val="005F4223"/>
    <w:rsid w:val="005F45B4"/>
    <w:rsid w:val="005F49D3"/>
    <w:rsid w:val="005F4A57"/>
    <w:rsid w:val="005F53C6"/>
    <w:rsid w:val="005F54B1"/>
    <w:rsid w:val="005F59CE"/>
    <w:rsid w:val="005F6BE5"/>
    <w:rsid w:val="005F7178"/>
    <w:rsid w:val="005F7AAA"/>
    <w:rsid w:val="005F7B9D"/>
    <w:rsid w:val="005F7E5F"/>
    <w:rsid w:val="00600492"/>
    <w:rsid w:val="00601371"/>
    <w:rsid w:val="00601668"/>
    <w:rsid w:val="00601970"/>
    <w:rsid w:val="00601AAB"/>
    <w:rsid w:val="00601C94"/>
    <w:rsid w:val="00601D18"/>
    <w:rsid w:val="00601E10"/>
    <w:rsid w:val="00601E57"/>
    <w:rsid w:val="0060204A"/>
    <w:rsid w:val="006023D3"/>
    <w:rsid w:val="00602635"/>
    <w:rsid w:val="0060300C"/>
    <w:rsid w:val="0060375B"/>
    <w:rsid w:val="00603A8F"/>
    <w:rsid w:val="00603B7E"/>
    <w:rsid w:val="006041C4"/>
    <w:rsid w:val="00604539"/>
    <w:rsid w:val="00604A9A"/>
    <w:rsid w:val="00604D65"/>
    <w:rsid w:val="006054DE"/>
    <w:rsid w:val="00605679"/>
    <w:rsid w:val="00605C22"/>
    <w:rsid w:val="00605D55"/>
    <w:rsid w:val="00605E01"/>
    <w:rsid w:val="00605E78"/>
    <w:rsid w:val="00606749"/>
    <w:rsid w:val="00606BA4"/>
    <w:rsid w:val="00607735"/>
    <w:rsid w:val="00607EB6"/>
    <w:rsid w:val="006106C6"/>
    <w:rsid w:val="0061080B"/>
    <w:rsid w:val="00610EB0"/>
    <w:rsid w:val="00611056"/>
    <w:rsid w:val="00611726"/>
    <w:rsid w:val="006117E0"/>
    <w:rsid w:val="00611BFD"/>
    <w:rsid w:val="00612110"/>
    <w:rsid w:val="00612558"/>
    <w:rsid w:val="00612A94"/>
    <w:rsid w:val="006132BE"/>
    <w:rsid w:val="00613E5F"/>
    <w:rsid w:val="00614514"/>
    <w:rsid w:val="0061483F"/>
    <w:rsid w:val="00614EB0"/>
    <w:rsid w:val="00616077"/>
    <w:rsid w:val="00616308"/>
    <w:rsid w:val="00616627"/>
    <w:rsid w:val="00616682"/>
    <w:rsid w:val="00616F8C"/>
    <w:rsid w:val="0061704A"/>
    <w:rsid w:val="00617D10"/>
    <w:rsid w:val="00621143"/>
    <w:rsid w:val="00621ABB"/>
    <w:rsid w:val="00621DB2"/>
    <w:rsid w:val="00621FCD"/>
    <w:rsid w:val="00622049"/>
    <w:rsid w:val="00622E9C"/>
    <w:rsid w:val="006233C2"/>
    <w:rsid w:val="006238B4"/>
    <w:rsid w:val="006242B6"/>
    <w:rsid w:val="006243AD"/>
    <w:rsid w:val="00624633"/>
    <w:rsid w:val="0062487B"/>
    <w:rsid w:val="006252FD"/>
    <w:rsid w:val="006253A1"/>
    <w:rsid w:val="00625766"/>
    <w:rsid w:val="00625AC4"/>
    <w:rsid w:val="00625F51"/>
    <w:rsid w:val="00626172"/>
    <w:rsid w:val="006261B4"/>
    <w:rsid w:val="0062650C"/>
    <w:rsid w:val="00626655"/>
    <w:rsid w:val="006267CE"/>
    <w:rsid w:val="00626935"/>
    <w:rsid w:val="00626C2C"/>
    <w:rsid w:val="00626D6C"/>
    <w:rsid w:val="00626DF1"/>
    <w:rsid w:val="00627191"/>
    <w:rsid w:val="0062723A"/>
    <w:rsid w:val="00627257"/>
    <w:rsid w:val="00627542"/>
    <w:rsid w:val="006277E5"/>
    <w:rsid w:val="00627BAC"/>
    <w:rsid w:val="00627DC8"/>
    <w:rsid w:val="00630228"/>
    <w:rsid w:val="0063034A"/>
    <w:rsid w:val="006305C9"/>
    <w:rsid w:val="0063071B"/>
    <w:rsid w:val="00630B0B"/>
    <w:rsid w:val="00630CA0"/>
    <w:rsid w:val="00630E95"/>
    <w:rsid w:val="0063139E"/>
    <w:rsid w:val="00632146"/>
    <w:rsid w:val="0063261E"/>
    <w:rsid w:val="006327DA"/>
    <w:rsid w:val="00632A10"/>
    <w:rsid w:val="00632ABD"/>
    <w:rsid w:val="00632AF7"/>
    <w:rsid w:val="00633F7C"/>
    <w:rsid w:val="006344CB"/>
    <w:rsid w:val="00634620"/>
    <w:rsid w:val="00634652"/>
    <w:rsid w:val="006359A0"/>
    <w:rsid w:val="006359EB"/>
    <w:rsid w:val="006367E3"/>
    <w:rsid w:val="00636820"/>
    <w:rsid w:val="00637017"/>
    <w:rsid w:val="0063722C"/>
    <w:rsid w:val="006377C7"/>
    <w:rsid w:val="00640DEB"/>
    <w:rsid w:val="0064111F"/>
    <w:rsid w:val="00642D30"/>
    <w:rsid w:val="00643E58"/>
    <w:rsid w:val="00644770"/>
    <w:rsid w:val="00645A5E"/>
    <w:rsid w:val="00646020"/>
    <w:rsid w:val="00646347"/>
    <w:rsid w:val="006464B0"/>
    <w:rsid w:val="0064666E"/>
    <w:rsid w:val="00646961"/>
    <w:rsid w:val="00646B5E"/>
    <w:rsid w:val="00646BAB"/>
    <w:rsid w:val="00646F59"/>
    <w:rsid w:val="006476C2"/>
    <w:rsid w:val="00647FEC"/>
    <w:rsid w:val="00650AEA"/>
    <w:rsid w:val="00650CB5"/>
    <w:rsid w:val="00650EF9"/>
    <w:rsid w:val="00651649"/>
    <w:rsid w:val="006517E9"/>
    <w:rsid w:val="006518DA"/>
    <w:rsid w:val="00651915"/>
    <w:rsid w:val="00651A16"/>
    <w:rsid w:val="00651AE5"/>
    <w:rsid w:val="00651BEA"/>
    <w:rsid w:val="00651FFF"/>
    <w:rsid w:val="0065272F"/>
    <w:rsid w:val="00652907"/>
    <w:rsid w:val="00652C00"/>
    <w:rsid w:val="00652D9F"/>
    <w:rsid w:val="006531C1"/>
    <w:rsid w:val="00653432"/>
    <w:rsid w:val="00653B26"/>
    <w:rsid w:val="00654323"/>
    <w:rsid w:val="00654605"/>
    <w:rsid w:val="0065463B"/>
    <w:rsid w:val="0065464F"/>
    <w:rsid w:val="00654810"/>
    <w:rsid w:val="00654C8A"/>
    <w:rsid w:val="00654C99"/>
    <w:rsid w:val="006550B9"/>
    <w:rsid w:val="00655744"/>
    <w:rsid w:val="0065582F"/>
    <w:rsid w:val="0065587E"/>
    <w:rsid w:val="00655944"/>
    <w:rsid w:val="00655C9A"/>
    <w:rsid w:val="006567CE"/>
    <w:rsid w:val="00657B02"/>
    <w:rsid w:val="00657B50"/>
    <w:rsid w:val="00657B99"/>
    <w:rsid w:val="00657E2A"/>
    <w:rsid w:val="00660594"/>
    <w:rsid w:val="00661207"/>
    <w:rsid w:val="00661467"/>
    <w:rsid w:val="00661C3E"/>
    <w:rsid w:val="00661C45"/>
    <w:rsid w:val="00662E7F"/>
    <w:rsid w:val="00663033"/>
    <w:rsid w:val="006633F8"/>
    <w:rsid w:val="00663C02"/>
    <w:rsid w:val="0066413D"/>
    <w:rsid w:val="00664630"/>
    <w:rsid w:val="00664B1F"/>
    <w:rsid w:val="00665052"/>
    <w:rsid w:val="0066507F"/>
    <w:rsid w:val="00665320"/>
    <w:rsid w:val="006657D9"/>
    <w:rsid w:val="0066626A"/>
    <w:rsid w:val="00666471"/>
    <w:rsid w:val="00666BE3"/>
    <w:rsid w:val="00666CE9"/>
    <w:rsid w:val="00666F49"/>
    <w:rsid w:val="00667293"/>
    <w:rsid w:val="0066730B"/>
    <w:rsid w:val="00667B2E"/>
    <w:rsid w:val="00667FA5"/>
    <w:rsid w:val="00670076"/>
    <w:rsid w:val="00670FB1"/>
    <w:rsid w:val="00671144"/>
    <w:rsid w:val="00671931"/>
    <w:rsid w:val="006719B4"/>
    <w:rsid w:val="006719BF"/>
    <w:rsid w:val="00672002"/>
    <w:rsid w:val="006722F7"/>
    <w:rsid w:val="006723B0"/>
    <w:rsid w:val="006727EC"/>
    <w:rsid w:val="0067284B"/>
    <w:rsid w:val="00672D9C"/>
    <w:rsid w:val="00672FDF"/>
    <w:rsid w:val="006732AA"/>
    <w:rsid w:val="00673398"/>
    <w:rsid w:val="0067341B"/>
    <w:rsid w:val="0067431B"/>
    <w:rsid w:val="006752F2"/>
    <w:rsid w:val="00675387"/>
    <w:rsid w:val="00675DC4"/>
    <w:rsid w:val="00676B27"/>
    <w:rsid w:val="00676FC8"/>
    <w:rsid w:val="006772F0"/>
    <w:rsid w:val="0068010D"/>
    <w:rsid w:val="00680B70"/>
    <w:rsid w:val="00680C3F"/>
    <w:rsid w:val="00680D04"/>
    <w:rsid w:val="00680E7F"/>
    <w:rsid w:val="00680F8A"/>
    <w:rsid w:val="00681157"/>
    <w:rsid w:val="006812B9"/>
    <w:rsid w:val="0068147E"/>
    <w:rsid w:val="0068193A"/>
    <w:rsid w:val="00681DE6"/>
    <w:rsid w:val="00681F23"/>
    <w:rsid w:val="00682C0B"/>
    <w:rsid w:val="00682EA1"/>
    <w:rsid w:val="0068328D"/>
    <w:rsid w:val="00683329"/>
    <w:rsid w:val="00683792"/>
    <w:rsid w:val="00683CAE"/>
    <w:rsid w:val="006843B9"/>
    <w:rsid w:val="006848E9"/>
    <w:rsid w:val="00684D25"/>
    <w:rsid w:val="00685713"/>
    <w:rsid w:val="00686491"/>
    <w:rsid w:val="006864A5"/>
    <w:rsid w:val="00686B3E"/>
    <w:rsid w:val="00686BE4"/>
    <w:rsid w:val="00686CA8"/>
    <w:rsid w:val="00687879"/>
    <w:rsid w:val="00687C8E"/>
    <w:rsid w:val="00687D35"/>
    <w:rsid w:val="006900D9"/>
    <w:rsid w:val="00690B9E"/>
    <w:rsid w:val="00691301"/>
    <w:rsid w:val="00691AC3"/>
    <w:rsid w:val="00692980"/>
    <w:rsid w:val="00692D92"/>
    <w:rsid w:val="00693209"/>
    <w:rsid w:val="006933FB"/>
    <w:rsid w:val="0069361E"/>
    <w:rsid w:val="00693A24"/>
    <w:rsid w:val="00694530"/>
    <w:rsid w:val="006946E6"/>
    <w:rsid w:val="006949D2"/>
    <w:rsid w:val="00694F65"/>
    <w:rsid w:val="00695370"/>
    <w:rsid w:val="006959B0"/>
    <w:rsid w:val="00695C2B"/>
    <w:rsid w:val="00695D2F"/>
    <w:rsid w:val="006964CD"/>
    <w:rsid w:val="006968C0"/>
    <w:rsid w:val="00696C31"/>
    <w:rsid w:val="00696C70"/>
    <w:rsid w:val="00696E6B"/>
    <w:rsid w:val="00697412"/>
    <w:rsid w:val="00697968"/>
    <w:rsid w:val="006A008F"/>
    <w:rsid w:val="006A0DFA"/>
    <w:rsid w:val="006A1587"/>
    <w:rsid w:val="006A1615"/>
    <w:rsid w:val="006A1795"/>
    <w:rsid w:val="006A1914"/>
    <w:rsid w:val="006A1968"/>
    <w:rsid w:val="006A1CEA"/>
    <w:rsid w:val="006A3009"/>
    <w:rsid w:val="006A37C3"/>
    <w:rsid w:val="006A37FA"/>
    <w:rsid w:val="006A3897"/>
    <w:rsid w:val="006A399E"/>
    <w:rsid w:val="006A3A54"/>
    <w:rsid w:val="006A3D8D"/>
    <w:rsid w:val="006A3EE5"/>
    <w:rsid w:val="006A4EB9"/>
    <w:rsid w:val="006A5123"/>
    <w:rsid w:val="006A52AA"/>
    <w:rsid w:val="006A539F"/>
    <w:rsid w:val="006A580D"/>
    <w:rsid w:val="006A5AA0"/>
    <w:rsid w:val="006A5BB2"/>
    <w:rsid w:val="006A5CE3"/>
    <w:rsid w:val="006A5DAE"/>
    <w:rsid w:val="006A5DFD"/>
    <w:rsid w:val="006A6201"/>
    <w:rsid w:val="006A65EE"/>
    <w:rsid w:val="006A6E22"/>
    <w:rsid w:val="006A6EC0"/>
    <w:rsid w:val="006A757A"/>
    <w:rsid w:val="006A7C68"/>
    <w:rsid w:val="006A7F40"/>
    <w:rsid w:val="006B026C"/>
    <w:rsid w:val="006B031D"/>
    <w:rsid w:val="006B09AA"/>
    <w:rsid w:val="006B0ACC"/>
    <w:rsid w:val="006B113F"/>
    <w:rsid w:val="006B14BD"/>
    <w:rsid w:val="006B17CD"/>
    <w:rsid w:val="006B1B73"/>
    <w:rsid w:val="006B1E8C"/>
    <w:rsid w:val="006B249A"/>
    <w:rsid w:val="006B2C7D"/>
    <w:rsid w:val="006B2E13"/>
    <w:rsid w:val="006B31F9"/>
    <w:rsid w:val="006B380A"/>
    <w:rsid w:val="006B3951"/>
    <w:rsid w:val="006B41CF"/>
    <w:rsid w:val="006B41D2"/>
    <w:rsid w:val="006B443D"/>
    <w:rsid w:val="006B458C"/>
    <w:rsid w:val="006B474C"/>
    <w:rsid w:val="006B4D60"/>
    <w:rsid w:val="006B4E84"/>
    <w:rsid w:val="006B5143"/>
    <w:rsid w:val="006B5267"/>
    <w:rsid w:val="006B5E9A"/>
    <w:rsid w:val="006B5EBE"/>
    <w:rsid w:val="006B6612"/>
    <w:rsid w:val="006B68DF"/>
    <w:rsid w:val="006B70FC"/>
    <w:rsid w:val="006B7C29"/>
    <w:rsid w:val="006B7F96"/>
    <w:rsid w:val="006C10F3"/>
    <w:rsid w:val="006C16E9"/>
    <w:rsid w:val="006C1856"/>
    <w:rsid w:val="006C2229"/>
    <w:rsid w:val="006C2252"/>
    <w:rsid w:val="006C2960"/>
    <w:rsid w:val="006C2EA7"/>
    <w:rsid w:val="006C31AC"/>
    <w:rsid w:val="006C4120"/>
    <w:rsid w:val="006C441F"/>
    <w:rsid w:val="006C46B9"/>
    <w:rsid w:val="006C54E7"/>
    <w:rsid w:val="006C560C"/>
    <w:rsid w:val="006C5AD5"/>
    <w:rsid w:val="006C5B05"/>
    <w:rsid w:val="006C5F8E"/>
    <w:rsid w:val="006C6181"/>
    <w:rsid w:val="006C63FD"/>
    <w:rsid w:val="006C64BD"/>
    <w:rsid w:val="006C6D46"/>
    <w:rsid w:val="006C6D6E"/>
    <w:rsid w:val="006C7182"/>
    <w:rsid w:val="006C7B7D"/>
    <w:rsid w:val="006C7C43"/>
    <w:rsid w:val="006C7E45"/>
    <w:rsid w:val="006D0196"/>
    <w:rsid w:val="006D054D"/>
    <w:rsid w:val="006D0CC1"/>
    <w:rsid w:val="006D132F"/>
    <w:rsid w:val="006D172B"/>
    <w:rsid w:val="006D1F0E"/>
    <w:rsid w:val="006D21D8"/>
    <w:rsid w:val="006D2DEB"/>
    <w:rsid w:val="006D309E"/>
    <w:rsid w:val="006D3337"/>
    <w:rsid w:val="006D3F1F"/>
    <w:rsid w:val="006D43B7"/>
    <w:rsid w:val="006D4C49"/>
    <w:rsid w:val="006D634E"/>
    <w:rsid w:val="006D678A"/>
    <w:rsid w:val="006D68E8"/>
    <w:rsid w:val="006D6F03"/>
    <w:rsid w:val="006D7232"/>
    <w:rsid w:val="006D7312"/>
    <w:rsid w:val="006D74C7"/>
    <w:rsid w:val="006D75E6"/>
    <w:rsid w:val="006D7755"/>
    <w:rsid w:val="006D79A0"/>
    <w:rsid w:val="006D7B84"/>
    <w:rsid w:val="006E012E"/>
    <w:rsid w:val="006E0507"/>
    <w:rsid w:val="006E0744"/>
    <w:rsid w:val="006E0817"/>
    <w:rsid w:val="006E0B07"/>
    <w:rsid w:val="006E111D"/>
    <w:rsid w:val="006E1723"/>
    <w:rsid w:val="006E1A82"/>
    <w:rsid w:val="006E1D17"/>
    <w:rsid w:val="006E2249"/>
    <w:rsid w:val="006E264B"/>
    <w:rsid w:val="006E2E4B"/>
    <w:rsid w:val="006E303D"/>
    <w:rsid w:val="006E37D0"/>
    <w:rsid w:val="006E3E21"/>
    <w:rsid w:val="006E4380"/>
    <w:rsid w:val="006E4478"/>
    <w:rsid w:val="006E4551"/>
    <w:rsid w:val="006E4709"/>
    <w:rsid w:val="006E4794"/>
    <w:rsid w:val="006E4B43"/>
    <w:rsid w:val="006E4C41"/>
    <w:rsid w:val="006E556E"/>
    <w:rsid w:val="006E5713"/>
    <w:rsid w:val="006E5DD9"/>
    <w:rsid w:val="006E6CAE"/>
    <w:rsid w:val="006E7360"/>
    <w:rsid w:val="006E7408"/>
    <w:rsid w:val="006E759B"/>
    <w:rsid w:val="006E7A26"/>
    <w:rsid w:val="006E7EC3"/>
    <w:rsid w:val="006F0B0E"/>
    <w:rsid w:val="006F0E9A"/>
    <w:rsid w:val="006F1349"/>
    <w:rsid w:val="006F2214"/>
    <w:rsid w:val="006F240B"/>
    <w:rsid w:val="006F26AC"/>
    <w:rsid w:val="006F2CE1"/>
    <w:rsid w:val="006F2F38"/>
    <w:rsid w:val="006F3859"/>
    <w:rsid w:val="006F38E3"/>
    <w:rsid w:val="006F43DE"/>
    <w:rsid w:val="006F487B"/>
    <w:rsid w:val="006F48EC"/>
    <w:rsid w:val="006F4CCF"/>
    <w:rsid w:val="006F54D1"/>
    <w:rsid w:val="006F5669"/>
    <w:rsid w:val="006F5B65"/>
    <w:rsid w:val="006F5DFE"/>
    <w:rsid w:val="006F5E9E"/>
    <w:rsid w:val="006F684A"/>
    <w:rsid w:val="006F7761"/>
    <w:rsid w:val="007003E1"/>
    <w:rsid w:val="007004B6"/>
    <w:rsid w:val="00700928"/>
    <w:rsid w:val="00701791"/>
    <w:rsid w:val="007017AE"/>
    <w:rsid w:val="00701893"/>
    <w:rsid w:val="00701B42"/>
    <w:rsid w:val="00701EC7"/>
    <w:rsid w:val="00702299"/>
    <w:rsid w:val="007025A9"/>
    <w:rsid w:val="007026E5"/>
    <w:rsid w:val="007031B7"/>
    <w:rsid w:val="00703C0F"/>
    <w:rsid w:val="00703E63"/>
    <w:rsid w:val="00704974"/>
    <w:rsid w:val="00704A3B"/>
    <w:rsid w:val="00704BCF"/>
    <w:rsid w:val="00704C49"/>
    <w:rsid w:val="00704D14"/>
    <w:rsid w:val="0070528A"/>
    <w:rsid w:val="00705772"/>
    <w:rsid w:val="00705DAF"/>
    <w:rsid w:val="00706851"/>
    <w:rsid w:val="00707238"/>
    <w:rsid w:val="0071019F"/>
    <w:rsid w:val="00710958"/>
    <w:rsid w:val="00710DE3"/>
    <w:rsid w:val="007111DE"/>
    <w:rsid w:val="007113C1"/>
    <w:rsid w:val="0071146A"/>
    <w:rsid w:val="0071156B"/>
    <w:rsid w:val="00711802"/>
    <w:rsid w:val="007118CA"/>
    <w:rsid w:val="00711EE2"/>
    <w:rsid w:val="007121D1"/>
    <w:rsid w:val="007126FF"/>
    <w:rsid w:val="00713188"/>
    <w:rsid w:val="00713294"/>
    <w:rsid w:val="00713CF5"/>
    <w:rsid w:val="00713DD0"/>
    <w:rsid w:val="007143F4"/>
    <w:rsid w:val="007145FC"/>
    <w:rsid w:val="007147FE"/>
    <w:rsid w:val="00714A10"/>
    <w:rsid w:val="00714E90"/>
    <w:rsid w:val="007150E3"/>
    <w:rsid w:val="00715342"/>
    <w:rsid w:val="0071581C"/>
    <w:rsid w:val="00715B81"/>
    <w:rsid w:val="00715D0B"/>
    <w:rsid w:val="00716520"/>
    <w:rsid w:val="007166B9"/>
    <w:rsid w:val="00716BE8"/>
    <w:rsid w:val="00716ED0"/>
    <w:rsid w:val="0071725F"/>
    <w:rsid w:val="00717F9B"/>
    <w:rsid w:val="00721057"/>
    <w:rsid w:val="007210A8"/>
    <w:rsid w:val="007210CD"/>
    <w:rsid w:val="0072153F"/>
    <w:rsid w:val="007218B3"/>
    <w:rsid w:val="00721F4A"/>
    <w:rsid w:val="007220D4"/>
    <w:rsid w:val="00722397"/>
    <w:rsid w:val="00722A3E"/>
    <w:rsid w:val="00722B40"/>
    <w:rsid w:val="00722F47"/>
    <w:rsid w:val="00723154"/>
    <w:rsid w:val="00723F34"/>
    <w:rsid w:val="00724126"/>
    <w:rsid w:val="007241D7"/>
    <w:rsid w:val="0072465B"/>
    <w:rsid w:val="0072481F"/>
    <w:rsid w:val="00726559"/>
    <w:rsid w:val="007268E2"/>
    <w:rsid w:val="007279C4"/>
    <w:rsid w:val="00727C0C"/>
    <w:rsid w:val="007300EB"/>
    <w:rsid w:val="00730130"/>
    <w:rsid w:val="00730245"/>
    <w:rsid w:val="00730631"/>
    <w:rsid w:val="00730CAD"/>
    <w:rsid w:val="00730D73"/>
    <w:rsid w:val="0073135B"/>
    <w:rsid w:val="007315D3"/>
    <w:rsid w:val="007319EA"/>
    <w:rsid w:val="00731BAE"/>
    <w:rsid w:val="00731E6F"/>
    <w:rsid w:val="00732646"/>
    <w:rsid w:val="0073287E"/>
    <w:rsid w:val="00732C03"/>
    <w:rsid w:val="007332E3"/>
    <w:rsid w:val="00733FA1"/>
    <w:rsid w:val="007340FA"/>
    <w:rsid w:val="007342D6"/>
    <w:rsid w:val="00734ADB"/>
    <w:rsid w:val="00734F5B"/>
    <w:rsid w:val="00735E5E"/>
    <w:rsid w:val="00735E6D"/>
    <w:rsid w:val="00736B74"/>
    <w:rsid w:val="0073720D"/>
    <w:rsid w:val="007375D7"/>
    <w:rsid w:val="00737C3E"/>
    <w:rsid w:val="007401F8"/>
    <w:rsid w:val="00740461"/>
    <w:rsid w:val="0074165B"/>
    <w:rsid w:val="00741844"/>
    <w:rsid w:val="00741A10"/>
    <w:rsid w:val="00741AD2"/>
    <w:rsid w:val="00742700"/>
    <w:rsid w:val="0074313D"/>
    <w:rsid w:val="00743208"/>
    <w:rsid w:val="00744007"/>
    <w:rsid w:val="00744739"/>
    <w:rsid w:val="0074554A"/>
    <w:rsid w:val="007464FA"/>
    <w:rsid w:val="00747346"/>
    <w:rsid w:val="00747531"/>
    <w:rsid w:val="007477DB"/>
    <w:rsid w:val="00747A70"/>
    <w:rsid w:val="00747B35"/>
    <w:rsid w:val="00751016"/>
    <w:rsid w:val="007510E4"/>
    <w:rsid w:val="0075144C"/>
    <w:rsid w:val="0075144D"/>
    <w:rsid w:val="0075150F"/>
    <w:rsid w:val="007515E4"/>
    <w:rsid w:val="00751890"/>
    <w:rsid w:val="00751AD5"/>
    <w:rsid w:val="00752036"/>
    <w:rsid w:val="00752774"/>
    <w:rsid w:val="00753256"/>
    <w:rsid w:val="0075377E"/>
    <w:rsid w:val="00753EEB"/>
    <w:rsid w:val="0075408D"/>
    <w:rsid w:val="007554B0"/>
    <w:rsid w:val="007555C8"/>
    <w:rsid w:val="0075624E"/>
    <w:rsid w:val="00756E01"/>
    <w:rsid w:val="007574B8"/>
    <w:rsid w:val="007575B2"/>
    <w:rsid w:val="007579B5"/>
    <w:rsid w:val="00757CB0"/>
    <w:rsid w:val="00760973"/>
    <w:rsid w:val="00760F91"/>
    <w:rsid w:val="007614C8"/>
    <w:rsid w:val="007617BE"/>
    <w:rsid w:val="00762BC2"/>
    <w:rsid w:val="00762FFF"/>
    <w:rsid w:val="00763635"/>
    <w:rsid w:val="007638DD"/>
    <w:rsid w:val="00763B70"/>
    <w:rsid w:val="007649A2"/>
    <w:rsid w:val="00764ED4"/>
    <w:rsid w:val="00764FD2"/>
    <w:rsid w:val="00765568"/>
    <w:rsid w:val="00765D27"/>
    <w:rsid w:val="007661A2"/>
    <w:rsid w:val="00766809"/>
    <w:rsid w:val="00766900"/>
    <w:rsid w:val="00767024"/>
    <w:rsid w:val="00767093"/>
    <w:rsid w:val="00767189"/>
    <w:rsid w:val="007671F4"/>
    <w:rsid w:val="00767251"/>
    <w:rsid w:val="007672E9"/>
    <w:rsid w:val="0076756A"/>
    <w:rsid w:val="00767C48"/>
    <w:rsid w:val="00770303"/>
    <w:rsid w:val="007703D0"/>
    <w:rsid w:val="00770750"/>
    <w:rsid w:val="007715B1"/>
    <w:rsid w:val="007715E4"/>
    <w:rsid w:val="00771767"/>
    <w:rsid w:val="00771929"/>
    <w:rsid w:val="00771A16"/>
    <w:rsid w:val="0077235B"/>
    <w:rsid w:val="00772426"/>
    <w:rsid w:val="00772603"/>
    <w:rsid w:val="00772C2F"/>
    <w:rsid w:val="00772E57"/>
    <w:rsid w:val="00772F9C"/>
    <w:rsid w:val="0077372B"/>
    <w:rsid w:val="00773F67"/>
    <w:rsid w:val="00773F6A"/>
    <w:rsid w:val="00774142"/>
    <w:rsid w:val="00774163"/>
    <w:rsid w:val="007744E4"/>
    <w:rsid w:val="00774708"/>
    <w:rsid w:val="007748A5"/>
    <w:rsid w:val="00776320"/>
    <w:rsid w:val="00776C8C"/>
    <w:rsid w:val="007770E3"/>
    <w:rsid w:val="0077756E"/>
    <w:rsid w:val="0077774B"/>
    <w:rsid w:val="00777E7D"/>
    <w:rsid w:val="007805E8"/>
    <w:rsid w:val="00780757"/>
    <w:rsid w:val="00780B5F"/>
    <w:rsid w:val="00780F35"/>
    <w:rsid w:val="00780F7F"/>
    <w:rsid w:val="007813DE"/>
    <w:rsid w:val="00781547"/>
    <w:rsid w:val="00782441"/>
    <w:rsid w:val="00782900"/>
    <w:rsid w:val="00782A1A"/>
    <w:rsid w:val="0078320C"/>
    <w:rsid w:val="00783576"/>
    <w:rsid w:val="0078387C"/>
    <w:rsid w:val="00784814"/>
    <w:rsid w:val="00785413"/>
    <w:rsid w:val="0078639D"/>
    <w:rsid w:val="007866CE"/>
    <w:rsid w:val="007869C0"/>
    <w:rsid w:val="00787483"/>
    <w:rsid w:val="007879B6"/>
    <w:rsid w:val="0079054C"/>
    <w:rsid w:val="007905E7"/>
    <w:rsid w:val="00790759"/>
    <w:rsid w:val="00790C0B"/>
    <w:rsid w:val="007915DF"/>
    <w:rsid w:val="00791892"/>
    <w:rsid w:val="007918FD"/>
    <w:rsid w:val="00791A9C"/>
    <w:rsid w:val="00791BBC"/>
    <w:rsid w:val="00791F7E"/>
    <w:rsid w:val="0079251F"/>
    <w:rsid w:val="00792A9B"/>
    <w:rsid w:val="007932C7"/>
    <w:rsid w:val="00793978"/>
    <w:rsid w:val="00793A3C"/>
    <w:rsid w:val="007943A2"/>
    <w:rsid w:val="007948A3"/>
    <w:rsid w:val="00794991"/>
    <w:rsid w:val="00794CB7"/>
    <w:rsid w:val="00795138"/>
    <w:rsid w:val="00795527"/>
    <w:rsid w:val="00795A6A"/>
    <w:rsid w:val="00795F1D"/>
    <w:rsid w:val="00795F8F"/>
    <w:rsid w:val="00796962"/>
    <w:rsid w:val="00796D50"/>
    <w:rsid w:val="00797666"/>
    <w:rsid w:val="00797BAE"/>
    <w:rsid w:val="00797D31"/>
    <w:rsid w:val="00797E9E"/>
    <w:rsid w:val="00797EAA"/>
    <w:rsid w:val="007A0087"/>
    <w:rsid w:val="007A195A"/>
    <w:rsid w:val="007A1A7E"/>
    <w:rsid w:val="007A1D55"/>
    <w:rsid w:val="007A1DD7"/>
    <w:rsid w:val="007A20FC"/>
    <w:rsid w:val="007A2518"/>
    <w:rsid w:val="007A257B"/>
    <w:rsid w:val="007A2C2B"/>
    <w:rsid w:val="007A32C5"/>
    <w:rsid w:val="007A3672"/>
    <w:rsid w:val="007A3683"/>
    <w:rsid w:val="007A383B"/>
    <w:rsid w:val="007A3ADD"/>
    <w:rsid w:val="007A44CD"/>
    <w:rsid w:val="007A4522"/>
    <w:rsid w:val="007A4594"/>
    <w:rsid w:val="007A4D68"/>
    <w:rsid w:val="007A511F"/>
    <w:rsid w:val="007A53B7"/>
    <w:rsid w:val="007A5432"/>
    <w:rsid w:val="007A5C16"/>
    <w:rsid w:val="007A5D2B"/>
    <w:rsid w:val="007A5D61"/>
    <w:rsid w:val="007A5F8E"/>
    <w:rsid w:val="007A638C"/>
    <w:rsid w:val="007A762D"/>
    <w:rsid w:val="007A7655"/>
    <w:rsid w:val="007A7A46"/>
    <w:rsid w:val="007B0150"/>
    <w:rsid w:val="007B0CC2"/>
    <w:rsid w:val="007B0D90"/>
    <w:rsid w:val="007B15F4"/>
    <w:rsid w:val="007B1A73"/>
    <w:rsid w:val="007B1EAB"/>
    <w:rsid w:val="007B1F58"/>
    <w:rsid w:val="007B22F9"/>
    <w:rsid w:val="007B24D3"/>
    <w:rsid w:val="007B25E1"/>
    <w:rsid w:val="007B2B12"/>
    <w:rsid w:val="007B3706"/>
    <w:rsid w:val="007B37D3"/>
    <w:rsid w:val="007B4313"/>
    <w:rsid w:val="007B4750"/>
    <w:rsid w:val="007B4AC4"/>
    <w:rsid w:val="007B5708"/>
    <w:rsid w:val="007B586B"/>
    <w:rsid w:val="007B5B23"/>
    <w:rsid w:val="007B63F4"/>
    <w:rsid w:val="007B6A4C"/>
    <w:rsid w:val="007B6FBA"/>
    <w:rsid w:val="007B7123"/>
    <w:rsid w:val="007B75E3"/>
    <w:rsid w:val="007B793F"/>
    <w:rsid w:val="007C09C8"/>
    <w:rsid w:val="007C1478"/>
    <w:rsid w:val="007C20EA"/>
    <w:rsid w:val="007C2215"/>
    <w:rsid w:val="007C2572"/>
    <w:rsid w:val="007C263A"/>
    <w:rsid w:val="007C2FEB"/>
    <w:rsid w:val="007C30A2"/>
    <w:rsid w:val="007C329B"/>
    <w:rsid w:val="007C3EA0"/>
    <w:rsid w:val="007C5544"/>
    <w:rsid w:val="007C55B9"/>
    <w:rsid w:val="007C5607"/>
    <w:rsid w:val="007C5E94"/>
    <w:rsid w:val="007C6297"/>
    <w:rsid w:val="007C62FA"/>
    <w:rsid w:val="007C6343"/>
    <w:rsid w:val="007C6900"/>
    <w:rsid w:val="007C711F"/>
    <w:rsid w:val="007C7A87"/>
    <w:rsid w:val="007D02EB"/>
    <w:rsid w:val="007D045A"/>
    <w:rsid w:val="007D09D8"/>
    <w:rsid w:val="007D0AFE"/>
    <w:rsid w:val="007D14BC"/>
    <w:rsid w:val="007D14CD"/>
    <w:rsid w:val="007D216C"/>
    <w:rsid w:val="007D251C"/>
    <w:rsid w:val="007D2699"/>
    <w:rsid w:val="007D278F"/>
    <w:rsid w:val="007D2F8D"/>
    <w:rsid w:val="007D307A"/>
    <w:rsid w:val="007D32CC"/>
    <w:rsid w:val="007D3387"/>
    <w:rsid w:val="007D356B"/>
    <w:rsid w:val="007D36B9"/>
    <w:rsid w:val="007D3E2B"/>
    <w:rsid w:val="007D41D9"/>
    <w:rsid w:val="007D4471"/>
    <w:rsid w:val="007D4599"/>
    <w:rsid w:val="007D5910"/>
    <w:rsid w:val="007D5920"/>
    <w:rsid w:val="007D5DE7"/>
    <w:rsid w:val="007D61E4"/>
    <w:rsid w:val="007D64CD"/>
    <w:rsid w:val="007D65FE"/>
    <w:rsid w:val="007D67BB"/>
    <w:rsid w:val="007D6837"/>
    <w:rsid w:val="007D71FF"/>
    <w:rsid w:val="007D720E"/>
    <w:rsid w:val="007D7389"/>
    <w:rsid w:val="007D79C8"/>
    <w:rsid w:val="007E0172"/>
    <w:rsid w:val="007E0286"/>
    <w:rsid w:val="007E0E38"/>
    <w:rsid w:val="007E0F2F"/>
    <w:rsid w:val="007E1FE9"/>
    <w:rsid w:val="007E23B8"/>
    <w:rsid w:val="007E257E"/>
    <w:rsid w:val="007E2B9A"/>
    <w:rsid w:val="007E2FB2"/>
    <w:rsid w:val="007E343F"/>
    <w:rsid w:val="007E4277"/>
    <w:rsid w:val="007E4517"/>
    <w:rsid w:val="007E5311"/>
    <w:rsid w:val="007E5381"/>
    <w:rsid w:val="007E6C4A"/>
    <w:rsid w:val="007E727F"/>
    <w:rsid w:val="007E7498"/>
    <w:rsid w:val="007E789E"/>
    <w:rsid w:val="007E7EB8"/>
    <w:rsid w:val="007F0117"/>
    <w:rsid w:val="007F017B"/>
    <w:rsid w:val="007F024C"/>
    <w:rsid w:val="007F0EC3"/>
    <w:rsid w:val="007F1270"/>
    <w:rsid w:val="007F1B09"/>
    <w:rsid w:val="007F2845"/>
    <w:rsid w:val="007F2FB3"/>
    <w:rsid w:val="007F3288"/>
    <w:rsid w:val="007F3567"/>
    <w:rsid w:val="007F363B"/>
    <w:rsid w:val="007F3B57"/>
    <w:rsid w:val="007F3D76"/>
    <w:rsid w:val="007F45F6"/>
    <w:rsid w:val="007F48D2"/>
    <w:rsid w:val="007F4A2E"/>
    <w:rsid w:val="007F4F25"/>
    <w:rsid w:val="007F546F"/>
    <w:rsid w:val="007F5546"/>
    <w:rsid w:val="007F5ADA"/>
    <w:rsid w:val="007F5BC3"/>
    <w:rsid w:val="007F5CAE"/>
    <w:rsid w:val="007F637E"/>
    <w:rsid w:val="007F66B9"/>
    <w:rsid w:val="007F6E0C"/>
    <w:rsid w:val="007F718A"/>
    <w:rsid w:val="007F7833"/>
    <w:rsid w:val="007F7B5B"/>
    <w:rsid w:val="00800820"/>
    <w:rsid w:val="00800855"/>
    <w:rsid w:val="00800D67"/>
    <w:rsid w:val="00800FBA"/>
    <w:rsid w:val="00801617"/>
    <w:rsid w:val="00801B57"/>
    <w:rsid w:val="00801FA1"/>
    <w:rsid w:val="0080299F"/>
    <w:rsid w:val="00802B59"/>
    <w:rsid w:val="00802D1B"/>
    <w:rsid w:val="00803E26"/>
    <w:rsid w:val="0080404E"/>
    <w:rsid w:val="00804B2F"/>
    <w:rsid w:val="008053C0"/>
    <w:rsid w:val="00805484"/>
    <w:rsid w:val="00805908"/>
    <w:rsid w:val="00805B99"/>
    <w:rsid w:val="00805BF9"/>
    <w:rsid w:val="00805D32"/>
    <w:rsid w:val="00806161"/>
    <w:rsid w:val="0080693C"/>
    <w:rsid w:val="00806CD4"/>
    <w:rsid w:val="0080755F"/>
    <w:rsid w:val="008075C0"/>
    <w:rsid w:val="00807641"/>
    <w:rsid w:val="00807C6D"/>
    <w:rsid w:val="0081000C"/>
    <w:rsid w:val="0081024B"/>
    <w:rsid w:val="008104CA"/>
    <w:rsid w:val="00810B08"/>
    <w:rsid w:val="00810F4F"/>
    <w:rsid w:val="00811F39"/>
    <w:rsid w:val="008134F0"/>
    <w:rsid w:val="0081354D"/>
    <w:rsid w:val="00813781"/>
    <w:rsid w:val="00813784"/>
    <w:rsid w:val="00813C65"/>
    <w:rsid w:val="0081437B"/>
    <w:rsid w:val="0081469F"/>
    <w:rsid w:val="008149CC"/>
    <w:rsid w:val="00814EE6"/>
    <w:rsid w:val="008153DB"/>
    <w:rsid w:val="00815F2A"/>
    <w:rsid w:val="008163E1"/>
    <w:rsid w:val="00816610"/>
    <w:rsid w:val="0081697D"/>
    <w:rsid w:val="00816C1A"/>
    <w:rsid w:val="00816C46"/>
    <w:rsid w:val="008172FF"/>
    <w:rsid w:val="00817F47"/>
    <w:rsid w:val="008200CB"/>
    <w:rsid w:val="00820174"/>
    <w:rsid w:val="008202FA"/>
    <w:rsid w:val="008204FE"/>
    <w:rsid w:val="00820E4E"/>
    <w:rsid w:val="0082126E"/>
    <w:rsid w:val="008225A1"/>
    <w:rsid w:val="00822E67"/>
    <w:rsid w:val="00823432"/>
    <w:rsid w:val="00823460"/>
    <w:rsid w:val="00823613"/>
    <w:rsid w:val="0082372A"/>
    <w:rsid w:val="0082502E"/>
    <w:rsid w:val="00825A4D"/>
    <w:rsid w:val="00825A7C"/>
    <w:rsid w:val="008262F4"/>
    <w:rsid w:val="0082695C"/>
    <w:rsid w:val="0082718B"/>
    <w:rsid w:val="008273CE"/>
    <w:rsid w:val="00827439"/>
    <w:rsid w:val="00827A25"/>
    <w:rsid w:val="00827FE4"/>
    <w:rsid w:val="00830630"/>
    <w:rsid w:val="00830844"/>
    <w:rsid w:val="008319EB"/>
    <w:rsid w:val="00831E8D"/>
    <w:rsid w:val="00831EF5"/>
    <w:rsid w:val="00832088"/>
    <w:rsid w:val="00832141"/>
    <w:rsid w:val="00832C67"/>
    <w:rsid w:val="0083362F"/>
    <w:rsid w:val="00833DC7"/>
    <w:rsid w:val="008345C9"/>
    <w:rsid w:val="0083469B"/>
    <w:rsid w:val="00834E89"/>
    <w:rsid w:val="00834EE9"/>
    <w:rsid w:val="00834FDC"/>
    <w:rsid w:val="00835046"/>
    <w:rsid w:val="008350FC"/>
    <w:rsid w:val="008360BC"/>
    <w:rsid w:val="00836CE5"/>
    <w:rsid w:val="008373BB"/>
    <w:rsid w:val="00837EBA"/>
    <w:rsid w:val="00840237"/>
    <w:rsid w:val="0084046B"/>
    <w:rsid w:val="00840677"/>
    <w:rsid w:val="0084099E"/>
    <w:rsid w:val="00840DA4"/>
    <w:rsid w:val="00840DCB"/>
    <w:rsid w:val="0084155D"/>
    <w:rsid w:val="008424B9"/>
    <w:rsid w:val="0084350D"/>
    <w:rsid w:val="00843510"/>
    <w:rsid w:val="00843908"/>
    <w:rsid w:val="00843C63"/>
    <w:rsid w:val="008446EE"/>
    <w:rsid w:val="00844A06"/>
    <w:rsid w:val="00844A44"/>
    <w:rsid w:val="008451C8"/>
    <w:rsid w:val="00845C05"/>
    <w:rsid w:val="008460A2"/>
    <w:rsid w:val="00846701"/>
    <w:rsid w:val="008473CB"/>
    <w:rsid w:val="00847A06"/>
    <w:rsid w:val="00847A83"/>
    <w:rsid w:val="00850374"/>
    <w:rsid w:val="0085046E"/>
    <w:rsid w:val="00850582"/>
    <w:rsid w:val="008514E5"/>
    <w:rsid w:val="008524F0"/>
    <w:rsid w:val="0085286D"/>
    <w:rsid w:val="00853397"/>
    <w:rsid w:val="008538BC"/>
    <w:rsid w:val="008539CE"/>
    <w:rsid w:val="00853C61"/>
    <w:rsid w:val="00853F62"/>
    <w:rsid w:val="008541C4"/>
    <w:rsid w:val="00854BE5"/>
    <w:rsid w:val="00855314"/>
    <w:rsid w:val="00855395"/>
    <w:rsid w:val="00855481"/>
    <w:rsid w:val="008554A5"/>
    <w:rsid w:val="00855F84"/>
    <w:rsid w:val="0085653B"/>
    <w:rsid w:val="008565B9"/>
    <w:rsid w:val="00856671"/>
    <w:rsid w:val="00856B02"/>
    <w:rsid w:val="0085705C"/>
    <w:rsid w:val="008600F6"/>
    <w:rsid w:val="00860992"/>
    <w:rsid w:val="008609F0"/>
    <w:rsid w:val="00860C38"/>
    <w:rsid w:val="00860D73"/>
    <w:rsid w:val="00861052"/>
    <w:rsid w:val="00861A5F"/>
    <w:rsid w:val="00861CAE"/>
    <w:rsid w:val="00862901"/>
    <w:rsid w:val="00862D90"/>
    <w:rsid w:val="00863601"/>
    <w:rsid w:val="0086399E"/>
    <w:rsid w:val="00863A4D"/>
    <w:rsid w:val="00863F74"/>
    <w:rsid w:val="00864C08"/>
    <w:rsid w:val="00865049"/>
    <w:rsid w:val="0086519A"/>
    <w:rsid w:val="00865380"/>
    <w:rsid w:val="008654BF"/>
    <w:rsid w:val="00865595"/>
    <w:rsid w:val="00865609"/>
    <w:rsid w:val="00866851"/>
    <w:rsid w:val="00870AC7"/>
    <w:rsid w:val="00870BBA"/>
    <w:rsid w:val="00871768"/>
    <w:rsid w:val="00871E11"/>
    <w:rsid w:val="00871F6C"/>
    <w:rsid w:val="00872163"/>
    <w:rsid w:val="00872254"/>
    <w:rsid w:val="008725C3"/>
    <w:rsid w:val="008726BB"/>
    <w:rsid w:val="00872B63"/>
    <w:rsid w:val="00872D09"/>
    <w:rsid w:val="00872EF6"/>
    <w:rsid w:val="00873048"/>
    <w:rsid w:val="008732B0"/>
    <w:rsid w:val="008738A0"/>
    <w:rsid w:val="00873BBE"/>
    <w:rsid w:val="00873CAE"/>
    <w:rsid w:val="00874A2D"/>
    <w:rsid w:val="00874BEC"/>
    <w:rsid w:val="00875128"/>
    <w:rsid w:val="00875927"/>
    <w:rsid w:val="00875C30"/>
    <w:rsid w:val="00877924"/>
    <w:rsid w:val="00880674"/>
    <w:rsid w:val="008811C9"/>
    <w:rsid w:val="008812EC"/>
    <w:rsid w:val="0088196A"/>
    <w:rsid w:val="00881C44"/>
    <w:rsid w:val="00882285"/>
    <w:rsid w:val="0088231D"/>
    <w:rsid w:val="0088267F"/>
    <w:rsid w:val="0088288B"/>
    <w:rsid w:val="00883D7F"/>
    <w:rsid w:val="00884303"/>
    <w:rsid w:val="008846DA"/>
    <w:rsid w:val="0088494E"/>
    <w:rsid w:val="0088506E"/>
    <w:rsid w:val="0088693F"/>
    <w:rsid w:val="008869CB"/>
    <w:rsid w:val="0088749E"/>
    <w:rsid w:val="00887E8E"/>
    <w:rsid w:val="00887F2B"/>
    <w:rsid w:val="00887F83"/>
    <w:rsid w:val="0089067E"/>
    <w:rsid w:val="00890781"/>
    <w:rsid w:val="00890872"/>
    <w:rsid w:val="00890915"/>
    <w:rsid w:val="0089098D"/>
    <w:rsid w:val="00890D46"/>
    <w:rsid w:val="00890D62"/>
    <w:rsid w:val="00891054"/>
    <w:rsid w:val="00891275"/>
    <w:rsid w:val="0089177E"/>
    <w:rsid w:val="008918C8"/>
    <w:rsid w:val="008926D9"/>
    <w:rsid w:val="00892EE7"/>
    <w:rsid w:val="00893F93"/>
    <w:rsid w:val="008946C1"/>
    <w:rsid w:val="008947EF"/>
    <w:rsid w:val="00894963"/>
    <w:rsid w:val="008965E9"/>
    <w:rsid w:val="00896C85"/>
    <w:rsid w:val="00897391"/>
    <w:rsid w:val="008974E3"/>
    <w:rsid w:val="008974F0"/>
    <w:rsid w:val="008A0987"/>
    <w:rsid w:val="008A15E1"/>
    <w:rsid w:val="008A18CF"/>
    <w:rsid w:val="008A19E8"/>
    <w:rsid w:val="008A1CA6"/>
    <w:rsid w:val="008A1DD2"/>
    <w:rsid w:val="008A30B7"/>
    <w:rsid w:val="008A3912"/>
    <w:rsid w:val="008A4F7A"/>
    <w:rsid w:val="008A5100"/>
    <w:rsid w:val="008A51D1"/>
    <w:rsid w:val="008A5AFD"/>
    <w:rsid w:val="008A6589"/>
    <w:rsid w:val="008A7033"/>
    <w:rsid w:val="008A74FD"/>
    <w:rsid w:val="008A782A"/>
    <w:rsid w:val="008A7A19"/>
    <w:rsid w:val="008B11A5"/>
    <w:rsid w:val="008B11A9"/>
    <w:rsid w:val="008B1413"/>
    <w:rsid w:val="008B175F"/>
    <w:rsid w:val="008B1957"/>
    <w:rsid w:val="008B19C5"/>
    <w:rsid w:val="008B1D8E"/>
    <w:rsid w:val="008B1EB3"/>
    <w:rsid w:val="008B22FE"/>
    <w:rsid w:val="008B27AA"/>
    <w:rsid w:val="008B2DBF"/>
    <w:rsid w:val="008B2DF5"/>
    <w:rsid w:val="008B355D"/>
    <w:rsid w:val="008B45BC"/>
    <w:rsid w:val="008B4B9D"/>
    <w:rsid w:val="008B569E"/>
    <w:rsid w:val="008B58BD"/>
    <w:rsid w:val="008B601E"/>
    <w:rsid w:val="008B6065"/>
    <w:rsid w:val="008B61D2"/>
    <w:rsid w:val="008B67BC"/>
    <w:rsid w:val="008B68D6"/>
    <w:rsid w:val="008B6A7E"/>
    <w:rsid w:val="008B7030"/>
    <w:rsid w:val="008B707F"/>
    <w:rsid w:val="008B7A15"/>
    <w:rsid w:val="008B7F70"/>
    <w:rsid w:val="008C012A"/>
    <w:rsid w:val="008C0966"/>
    <w:rsid w:val="008C1785"/>
    <w:rsid w:val="008C2A04"/>
    <w:rsid w:val="008C2C10"/>
    <w:rsid w:val="008C3306"/>
    <w:rsid w:val="008C388D"/>
    <w:rsid w:val="008C4544"/>
    <w:rsid w:val="008C4988"/>
    <w:rsid w:val="008C4AB9"/>
    <w:rsid w:val="008C4D12"/>
    <w:rsid w:val="008C4F76"/>
    <w:rsid w:val="008C5021"/>
    <w:rsid w:val="008C64F0"/>
    <w:rsid w:val="008C663B"/>
    <w:rsid w:val="008C6916"/>
    <w:rsid w:val="008C6978"/>
    <w:rsid w:val="008C6B9D"/>
    <w:rsid w:val="008C7103"/>
    <w:rsid w:val="008C718A"/>
    <w:rsid w:val="008C7386"/>
    <w:rsid w:val="008C7DB6"/>
    <w:rsid w:val="008D0554"/>
    <w:rsid w:val="008D148F"/>
    <w:rsid w:val="008D1686"/>
    <w:rsid w:val="008D1B3C"/>
    <w:rsid w:val="008D239D"/>
    <w:rsid w:val="008D2CF2"/>
    <w:rsid w:val="008D3349"/>
    <w:rsid w:val="008D3886"/>
    <w:rsid w:val="008D3C58"/>
    <w:rsid w:val="008D4051"/>
    <w:rsid w:val="008D53FE"/>
    <w:rsid w:val="008D5D5E"/>
    <w:rsid w:val="008D5EEC"/>
    <w:rsid w:val="008D6153"/>
    <w:rsid w:val="008D643A"/>
    <w:rsid w:val="008D69A9"/>
    <w:rsid w:val="008D6D4F"/>
    <w:rsid w:val="008D7434"/>
    <w:rsid w:val="008D7AA0"/>
    <w:rsid w:val="008E034A"/>
    <w:rsid w:val="008E0E8A"/>
    <w:rsid w:val="008E1142"/>
    <w:rsid w:val="008E1260"/>
    <w:rsid w:val="008E1762"/>
    <w:rsid w:val="008E17A3"/>
    <w:rsid w:val="008E185B"/>
    <w:rsid w:val="008E1AB7"/>
    <w:rsid w:val="008E1E7F"/>
    <w:rsid w:val="008E2372"/>
    <w:rsid w:val="008E24ED"/>
    <w:rsid w:val="008E260B"/>
    <w:rsid w:val="008E2A85"/>
    <w:rsid w:val="008E2E4E"/>
    <w:rsid w:val="008E2F2F"/>
    <w:rsid w:val="008E3244"/>
    <w:rsid w:val="008E336B"/>
    <w:rsid w:val="008E3B8C"/>
    <w:rsid w:val="008E3CAB"/>
    <w:rsid w:val="008E410B"/>
    <w:rsid w:val="008E4376"/>
    <w:rsid w:val="008E4431"/>
    <w:rsid w:val="008E4AAF"/>
    <w:rsid w:val="008E4E40"/>
    <w:rsid w:val="008E6493"/>
    <w:rsid w:val="008E6764"/>
    <w:rsid w:val="008E7149"/>
    <w:rsid w:val="008E7771"/>
    <w:rsid w:val="008E78CD"/>
    <w:rsid w:val="008F1098"/>
    <w:rsid w:val="008F1A2D"/>
    <w:rsid w:val="008F203A"/>
    <w:rsid w:val="008F22FC"/>
    <w:rsid w:val="008F2548"/>
    <w:rsid w:val="008F264D"/>
    <w:rsid w:val="008F26DA"/>
    <w:rsid w:val="008F27FA"/>
    <w:rsid w:val="008F28E7"/>
    <w:rsid w:val="008F28FA"/>
    <w:rsid w:val="008F295B"/>
    <w:rsid w:val="008F3278"/>
    <w:rsid w:val="008F35A8"/>
    <w:rsid w:val="008F3AEB"/>
    <w:rsid w:val="008F3F0C"/>
    <w:rsid w:val="008F429E"/>
    <w:rsid w:val="008F4980"/>
    <w:rsid w:val="008F4E0E"/>
    <w:rsid w:val="008F5165"/>
    <w:rsid w:val="008F56FF"/>
    <w:rsid w:val="008F5713"/>
    <w:rsid w:val="008F62C6"/>
    <w:rsid w:val="008F6653"/>
    <w:rsid w:val="008F68BF"/>
    <w:rsid w:val="008F7A72"/>
    <w:rsid w:val="00900010"/>
    <w:rsid w:val="00900057"/>
    <w:rsid w:val="009007F5"/>
    <w:rsid w:val="00900D65"/>
    <w:rsid w:val="00903495"/>
    <w:rsid w:val="0090358F"/>
    <w:rsid w:val="0090379F"/>
    <w:rsid w:val="00903DFB"/>
    <w:rsid w:val="00904DB6"/>
    <w:rsid w:val="00905238"/>
    <w:rsid w:val="009052BE"/>
    <w:rsid w:val="009058BD"/>
    <w:rsid w:val="00905929"/>
    <w:rsid w:val="0090592C"/>
    <w:rsid w:val="00905A6C"/>
    <w:rsid w:val="009061B6"/>
    <w:rsid w:val="00906301"/>
    <w:rsid w:val="009063E2"/>
    <w:rsid w:val="009066CD"/>
    <w:rsid w:val="00906AD0"/>
    <w:rsid w:val="00906AD4"/>
    <w:rsid w:val="00906DD3"/>
    <w:rsid w:val="00906F84"/>
    <w:rsid w:val="0090720F"/>
    <w:rsid w:val="009074F1"/>
    <w:rsid w:val="009076BD"/>
    <w:rsid w:val="00907DC9"/>
    <w:rsid w:val="00907F11"/>
    <w:rsid w:val="00910402"/>
    <w:rsid w:val="00910DB7"/>
    <w:rsid w:val="00911820"/>
    <w:rsid w:val="00911893"/>
    <w:rsid w:val="009118D1"/>
    <w:rsid w:val="00911E87"/>
    <w:rsid w:val="00912BBD"/>
    <w:rsid w:val="00912BF5"/>
    <w:rsid w:val="00913763"/>
    <w:rsid w:val="009140CA"/>
    <w:rsid w:val="00914165"/>
    <w:rsid w:val="0091441D"/>
    <w:rsid w:val="009147BA"/>
    <w:rsid w:val="00915374"/>
    <w:rsid w:val="009155B7"/>
    <w:rsid w:val="00916049"/>
    <w:rsid w:val="009167DC"/>
    <w:rsid w:val="0091682B"/>
    <w:rsid w:val="00916944"/>
    <w:rsid w:val="00916DB0"/>
    <w:rsid w:val="009176F3"/>
    <w:rsid w:val="0091770E"/>
    <w:rsid w:val="00920305"/>
    <w:rsid w:val="00920312"/>
    <w:rsid w:val="0092047D"/>
    <w:rsid w:val="009204F2"/>
    <w:rsid w:val="0092053E"/>
    <w:rsid w:val="00920C6B"/>
    <w:rsid w:val="00921142"/>
    <w:rsid w:val="00921178"/>
    <w:rsid w:val="009211D4"/>
    <w:rsid w:val="00921DF8"/>
    <w:rsid w:val="00921E82"/>
    <w:rsid w:val="0092249E"/>
    <w:rsid w:val="00922AF2"/>
    <w:rsid w:val="00922C51"/>
    <w:rsid w:val="009230DC"/>
    <w:rsid w:val="009235D8"/>
    <w:rsid w:val="00924C5A"/>
    <w:rsid w:val="009253EE"/>
    <w:rsid w:val="009256F6"/>
    <w:rsid w:val="0092573D"/>
    <w:rsid w:val="009261AE"/>
    <w:rsid w:val="009261C2"/>
    <w:rsid w:val="00926665"/>
    <w:rsid w:val="00926890"/>
    <w:rsid w:val="00926F53"/>
    <w:rsid w:val="009270B9"/>
    <w:rsid w:val="00927146"/>
    <w:rsid w:val="00927817"/>
    <w:rsid w:val="00927D09"/>
    <w:rsid w:val="009300F3"/>
    <w:rsid w:val="00930121"/>
    <w:rsid w:val="0093053C"/>
    <w:rsid w:val="0093094B"/>
    <w:rsid w:val="00930A0E"/>
    <w:rsid w:val="00930BA1"/>
    <w:rsid w:val="00930E52"/>
    <w:rsid w:val="00931977"/>
    <w:rsid w:val="0093200E"/>
    <w:rsid w:val="0093289B"/>
    <w:rsid w:val="00932B1C"/>
    <w:rsid w:val="00932CB9"/>
    <w:rsid w:val="00933339"/>
    <w:rsid w:val="0093384C"/>
    <w:rsid w:val="00933D01"/>
    <w:rsid w:val="00933ECE"/>
    <w:rsid w:val="00934030"/>
    <w:rsid w:val="0093430D"/>
    <w:rsid w:val="00934685"/>
    <w:rsid w:val="00935A87"/>
    <w:rsid w:val="00936DCA"/>
    <w:rsid w:val="009375C2"/>
    <w:rsid w:val="009378F5"/>
    <w:rsid w:val="00937F15"/>
    <w:rsid w:val="0094135C"/>
    <w:rsid w:val="00941374"/>
    <w:rsid w:val="009417A9"/>
    <w:rsid w:val="009418D7"/>
    <w:rsid w:val="00941BCE"/>
    <w:rsid w:val="00942645"/>
    <w:rsid w:val="009426E8"/>
    <w:rsid w:val="00942FD1"/>
    <w:rsid w:val="00943FB0"/>
    <w:rsid w:val="009441B8"/>
    <w:rsid w:val="0094448B"/>
    <w:rsid w:val="009452EA"/>
    <w:rsid w:val="0094561B"/>
    <w:rsid w:val="00945AF1"/>
    <w:rsid w:val="00945C3D"/>
    <w:rsid w:val="00945DFC"/>
    <w:rsid w:val="0094611F"/>
    <w:rsid w:val="00946497"/>
    <w:rsid w:val="009467FB"/>
    <w:rsid w:val="0094753D"/>
    <w:rsid w:val="009475BB"/>
    <w:rsid w:val="009500E4"/>
    <w:rsid w:val="009503A6"/>
    <w:rsid w:val="00950780"/>
    <w:rsid w:val="00950921"/>
    <w:rsid w:val="0095095B"/>
    <w:rsid w:val="00950F44"/>
    <w:rsid w:val="00951077"/>
    <w:rsid w:val="009513F1"/>
    <w:rsid w:val="009514FF"/>
    <w:rsid w:val="009515D3"/>
    <w:rsid w:val="0095199F"/>
    <w:rsid w:val="00951F4A"/>
    <w:rsid w:val="00952484"/>
    <w:rsid w:val="00952E59"/>
    <w:rsid w:val="00952F10"/>
    <w:rsid w:val="009537A3"/>
    <w:rsid w:val="009542E6"/>
    <w:rsid w:val="009543D5"/>
    <w:rsid w:val="00954624"/>
    <w:rsid w:val="009546E1"/>
    <w:rsid w:val="0095475E"/>
    <w:rsid w:val="0095476C"/>
    <w:rsid w:val="00954F5E"/>
    <w:rsid w:val="0095563E"/>
    <w:rsid w:val="009558E1"/>
    <w:rsid w:val="00955A27"/>
    <w:rsid w:val="00955FB4"/>
    <w:rsid w:val="00956309"/>
    <w:rsid w:val="00956888"/>
    <w:rsid w:val="00957081"/>
    <w:rsid w:val="00957510"/>
    <w:rsid w:val="00957951"/>
    <w:rsid w:val="009604DD"/>
    <w:rsid w:val="009607CE"/>
    <w:rsid w:val="00962722"/>
    <w:rsid w:val="00962D62"/>
    <w:rsid w:val="00962D81"/>
    <w:rsid w:val="00962DEC"/>
    <w:rsid w:val="00963179"/>
    <w:rsid w:val="00963217"/>
    <w:rsid w:val="00963448"/>
    <w:rsid w:val="009637A3"/>
    <w:rsid w:val="00963886"/>
    <w:rsid w:val="00963920"/>
    <w:rsid w:val="00964420"/>
    <w:rsid w:val="00964969"/>
    <w:rsid w:val="00964C4B"/>
    <w:rsid w:val="00964EDC"/>
    <w:rsid w:val="00964FE1"/>
    <w:rsid w:val="00965229"/>
    <w:rsid w:val="009654C0"/>
    <w:rsid w:val="009667A1"/>
    <w:rsid w:val="009669F3"/>
    <w:rsid w:val="00966C7A"/>
    <w:rsid w:val="00967444"/>
    <w:rsid w:val="0096745F"/>
    <w:rsid w:val="00967BEA"/>
    <w:rsid w:val="00967DDA"/>
    <w:rsid w:val="00970126"/>
    <w:rsid w:val="009704FC"/>
    <w:rsid w:val="0097093F"/>
    <w:rsid w:val="00970DA7"/>
    <w:rsid w:val="00971188"/>
    <w:rsid w:val="009716FA"/>
    <w:rsid w:val="009718B8"/>
    <w:rsid w:val="00971B77"/>
    <w:rsid w:val="00972482"/>
    <w:rsid w:val="00972722"/>
    <w:rsid w:val="00972803"/>
    <w:rsid w:val="0097363D"/>
    <w:rsid w:val="009739C9"/>
    <w:rsid w:val="0097435C"/>
    <w:rsid w:val="0097493D"/>
    <w:rsid w:val="00974FD5"/>
    <w:rsid w:val="009752E5"/>
    <w:rsid w:val="00975DC5"/>
    <w:rsid w:val="009761C5"/>
    <w:rsid w:val="009763DE"/>
    <w:rsid w:val="00976C02"/>
    <w:rsid w:val="00976C4B"/>
    <w:rsid w:val="00976D64"/>
    <w:rsid w:val="00977301"/>
    <w:rsid w:val="009774A1"/>
    <w:rsid w:val="009775BF"/>
    <w:rsid w:val="00977AE2"/>
    <w:rsid w:val="0098073B"/>
    <w:rsid w:val="0098080E"/>
    <w:rsid w:val="00981AA5"/>
    <w:rsid w:val="00981EB6"/>
    <w:rsid w:val="00982FD0"/>
    <w:rsid w:val="0098365E"/>
    <w:rsid w:val="00983820"/>
    <w:rsid w:val="00983ECB"/>
    <w:rsid w:val="009841A3"/>
    <w:rsid w:val="009843F0"/>
    <w:rsid w:val="00984655"/>
    <w:rsid w:val="009848CB"/>
    <w:rsid w:val="009851E4"/>
    <w:rsid w:val="00985462"/>
    <w:rsid w:val="00985C76"/>
    <w:rsid w:val="009873E3"/>
    <w:rsid w:val="00987979"/>
    <w:rsid w:val="00987CF2"/>
    <w:rsid w:val="0099087B"/>
    <w:rsid w:val="0099093E"/>
    <w:rsid w:val="00993319"/>
    <w:rsid w:val="009936DB"/>
    <w:rsid w:val="00993A19"/>
    <w:rsid w:val="00993A85"/>
    <w:rsid w:val="00993B47"/>
    <w:rsid w:val="00994B2D"/>
    <w:rsid w:val="0099514F"/>
    <w:rsid w:val="00995B3C"/>
    <w:rsid w:val="00995E7F"/>
    <w:rsid w:val="00995FB4"/>
    <w:rsid w:val="00996155"/>
    <w:rsid w:val="00996584"/>
    <w:rsid w:val="00996B18"/>
    <w:rsid w:val="00996C25"/>
    <w:rsid w:val="00996EB7"/>
    <w:rsid w:val="00996F75"/>
    <w:rsid w:val="009A00E1"/>
    <w:rsid w:val="009A05CD"/>
    <w:rsid w:val="009A0C30"/>
    <w:rsid w:val="009A0ED0"/>
    <w:rsid w:val="009A0F2E"/>
    <w:rsid w:val="009A170D"/>
    <w:rsid w:val="009A1B44"/>
    <w:rsid w:val="009A37A2"/>
    <w:rsid w:val="009A3B2D"/>
    <w:rsid w:val="009A3B94"/>
    <w:rsid w:val="009A453C"/>
    <w:rsid w:val="009A47EC"/>
    <w:rsid w:val="009A4C5C"/>
    <w:rsid w:val="009A4D44"/>
    <w:rsid w:val="009A4F48"/>
    <w:rsid w:val="009A5319"/>
    <w:rsid w:val="009A552E"/>
    <w:rsid w:val="009A5D1A"/>
    <w:rsid w:val="009A5FAE"/>
    <w:rsid w:val="009A6E05"/>
    <w:rsid w:val="009A7045"/>
    <w:rsid w:val="009A74E0"/>
    <w:rsid w:val="009A7681"/>
    <w:rsid w:val="009A789F"/>
    <w:rsid w:val="009B066E"/>
    <w:rsid w:val="009B081D"/>
    <w:rsid w:val="009B0CD4"/>
    <w:rsid w:val="009B1634"/>
    <w:rsid w:val="009B1932"/>
    <w:rsid w:val="009B1B0B"/>
    <w:rsid w:val="009B1D4E"/>
    <w:rsid w:val="009B23D5"/>
    <w:rsid w:val="009B2634"/>
    <w:rsid w:val="009B2798"/>
    <w:rsid w:val="009B2A75"/>
    <w:rsid w:val="009B35E1"/>
    <w:rsid w:val="009B371F"/>
    <w:rsid w:val="009B4294"/>
    <w:rsid w:val="009B4566"/>
    <w:rsid w:val="009B4898"/>
    <w:rsid w:val="009B4C53"/>
    <w:rsid w:val="009B508C"/>
    <w:rsid w:val="009B5152"/>
    <w:rsid w:val="009B5402"/>
    <w:rsid w:val="009B54AF"/>
    <w:rsid w:val="009B57BE"/>
    <w:rsid w:val="009B596F"/>
    <w:rsid w:val="009B5E1A"/>
    <w:rsid w:val="009B6362"/>
    <w:rsid w:val="009B641F"/>
    <w:rsid w:val="009B6796"/>
    <w:rsid w:val="009B6EA4"/>
    <w:rsid w:val="009B6FED"/>
    <w:rsid w:val="009B72AD"/>
    <w:rsid w:val="009B72B6"/>
    <w:rsid w:val="009B799C"/>
    <w:rsid w:val="009B7C9E"/>
    <w:rsid w:val="009C0777"/>
    <w:rsid w:val="009C0868"/>
    <w:rsid w:val="009C086E"/>
    <w:rsid w:val="009C0E5E"/>
    <w:rsid w:val="009C12FE"/>
    <w:rsid w:val="009C1602"/>
    <w:rsid w:val="009C2156"/>
    <w:rsid w:val="009C269B"/>
    <w:rsid w:val="009C2E9C"/>
    <w:rsid w:val="009C3056"/>
    <w:rsid w:val="009C3ED4"/>
    <w:rsid w:val="009C3EE3"/>
    <w:rsid w:val="009C4061"/>
    <w:rsid w:val="009C434B"/>
    <w:rsid w:val="009C457E"/>
    <w:rsid w:val="009C4B23"/>
    <w:rsid w:val="009C4C1C"/>
    <w:rsid w:val="009C4F2A"/>
    <w:rsid w:val="009C51DC"/>
    <w:rsid w:val="009C53D6"/>
    <w:rsid w:val="009C5B4B"/>
    <w:rsid w:val="009C5B68"/>
    <w:rsid w:val="009C5E2B"/>
    <w:rsid w:val="009C6364"/>
    <w:rsid w:val="009C65A5"/>
    <w:rsid w:val="009C6C83"/>
    <w:rsid w:val="009C6FD2"/>
    <w:rsid w:val="009C722C"/>
    <w:rsid w:val="009C737E"/>
    <w:rsid w:val="009C7BC6"/>
    <w:rsid w:val="009C7D49"/>
    <w:rsid w:val="009C7E51"/>
    <w:rsid w:val="009D022C"/>
    <w:rsid w:val="009D10D0"/>
    <w:rsid w:val="009D1A2C"/>
    <w:rsid w:val="009D1AC2"/>
    <w:rsid w:val="009D1E25"/>
    <w:rsid w:val="009D2084"/>
    <w:rsid w:val="009D210A"/>
    <w:rsid w:val="009D28DB"/>
    <w:rsid w:val="009D28E5"/>
    <w:rsid w:val="009D2A2B"/>
    <w:rsid w:val="009D2AA2"/>
    <w:rsid w:val="009D2B1A"/>
    <w:rsid w:val="009D2BE5"/>
    <w:rsid w:val="009D2C3A"/>
    <w:rsid w:val="009D2D1D"/>
    <w:rsid w:val="009D36C5"/>
    <w:rsid w:val="009D41E2"/>
    <w:rsid w:val="009D427A"/>
    <w:rsid w:val="009D42E4"/>
    <w:rsid w:val="009D445D"/>
    <w:rsid w:val="009D5FB3"/>
    <w:rsid w:val="009D6953"/>
    <w:rsid w:val="009D6B74"/>
    <w:rsid w:val="009D6FCE"/>
    <w:rsid w:val="009D705C"/>
    <w:rsid w:val="009D75C4"/>
    <w:rsid w:val="009D77BD"/>
    <w:rsid w:val="009D7C79"/>
    <w:rsid w:val="009E0560"/>
    <w:rsid w:val="009E130F"/>
    <w:rsid w:val="009E14B7"/>
    <w:rsid w:val="009E17AF"/>
    <w:rsid w:val="009E1C1F"/>
    <w:rsid w:val="009E1F8C"/>
    <w:rsid w:val="009E2194"/>
    <w:rsid w:val="009E2258"/>
    <w:rsid w:val="009E27B6"/>
    <w:rsid w:val="009E299C"/>
    <w:rsid w:val="009E2A72"/>
    <w:rsid w:val="009E2D3C"/>
    <w:rsid w:val="009E31E5"/>
    <w:rsid w:val="009E3856"/>
    <w:rsid w:val="009E43A8"/>
    <w:rsid w:val="009E4D10"/>
    <w:rsid w:val="009E56C0"/>
    <w:rsid w:val="009E688C"/>
    <w:rsid w:val="009E68C1"/>
    <w:rsid w:val="009E6BFD"/>
    <w:rsid w:val="009E6D53"/>
    <w:rsid w:val="009E7051"/>
    <w:rsid w:val="009E7C84"/>
    <w:rsid w:val="009E7EEB"/>
    <w:rsid w:val="009F0183"/>
    <w:rsid w:val="009F0218"/>
    <w:rsid w:val="009F0D34"/>
    <w:rsid w:val="009F0F0E"/>
    <w:rsid w:val="009F13F8"/>
    <w:rsid w:val="009F1493"/>
    <w:rsid w:val="009F1D4F"/>
    <w:rsid w:val="009F248D"/>
    <w:rsid w:val="009F293D"/>
    <w:rsid w:val="009F2A27"/>
    <w:rsid w:val="009F2ABB"/>
    <w:rsid w:val="009F2B05"/>
    <w:rsid w:val="009F388F"/>
    <w:rsid w:val="009F40E5"/>
    <w:rsid w:val="009F4FDD"/>
    <w:rsid w:val="009F61A9"/>
    <w:rsid w:val="009F628F"/>
    <w:rsid w:val="009F6322"/>
    <w:rsid w:val="009F6591"/>
    <w:rsid w:val="009F676D"/>
    <w:rsid w:val="009F7363"/>
    <w:rsid w:val="009F768C"/>
    <w:rsid w:val="009F76FE"/>
    <w:rsid w:val="009F7B13"/>
    <w:rsid w:val="00A0040F"/>
    <w:rsid w:val="00A0090E"/>
    <w:rsid w:val="00A00978"/>
    <w:rsid w:val="00A016BA"/>
    <w:rsid w:val="00A01AA5"/>
    <w:rsid w:val="00A01C89"/>
    <w:rsid w:val="00A02388"/>
    <w:rsid w:val="00A024E7"/>
    <w:rsid w:val="00A026B9"/>
    <w:rsid w:val="00A02C2F"/>
    <w:rsid w:val="00A02F06"/>
    <w:rsid w:val="00A02F40"/>
    <w:rsid w:val="00A03671"/>
    <w:rsid w:val="00A038C2"/>
    <w:rsid w:val="00A03F02"/>
    <w:rsid w:val="00A048DE"/>
    <w:rsid w:val="00A05D9F"/>
    <w:rsid w:val="00A05FF8"/>
    <w:rsid w:val="00A06728"/>
    <w:rsid w:val="00A06A94"/>
    <w:rsid w:val="00A06F66"/>
    <w:rsid w:val="00A07612"/>
    <w:rsid w:val="00A103EF"/>
    <w:rsid w:val="00A10506"/>
    <w:rsid w:val="00A10EF8"/>
    <w:rsid w:val="00A111B8"/>
    <w:rsid w:val="00A1150F"/>
    <w:rsid w:val="00A11791"/>
    <w:rsid w:val="00A1185D"/>
    <w:rsid w:val="00A119C0"/>
    <w:rsid w:val="00A122B0"/>
    <w:rsid w:val="00A1241E"/>
    <w:rsid w:val="00A12E85"/>
    <w:rsid w:val="00A1310A"/>
    <w:rsid w:val="00A13203"/>
    <w:rsid w:val="00A13EF8"/>
    <w:rsid w:val="00A14341"/>
    <w:rsid w:val="00A145C6"/>
    <w:rsid w:val="00A16083"/>
    <w:rsid w:val="00A16DA8"/>
    <w:rsid w:val="00A175BB"/>
    <w:rsid w:val="00A17DC3"/>
    <w:rsid w:val="00A20D40"/>
    <w:rsid w:val="00A20F3D"/>
    <w:rsid w:val="00A210F6"/>
    <w:rsid w:val="00A21496"/>
    <w:rsid w:val="00A21B64"/>
    <w:rsid w:val="00A21F52"/>
    <w:rsid w:val="00A223A6"/>
    <w:rsid w:val="00A22589"/>
    <w:rsid w:val="00A23133"/>
    <w:rsid w:val="00A232C7"/>
    <w:rsid w:val="00A241B7"/>
    <w:rsid w:val="00A242A3"/>
    <w:rsid w:val="00A24ACB"/>
    <w:rsid w:val="00A24AFC"/>
    <w:rsid w:val="00A25159"/>
    <w:rsid w:val="00A254E7"/>
    <w:rsid w:val="00A256D1"/>
    <w:rsid w:val="00A25794"/>
    <w:rsid w:val="00A25885"/>
    <w:rsid w:val="00A258EF"/>
    <w:rsid w:val="00A26183"/>
    <w:rsid w:val="00A26222"/>
    <w:rsid w:val="00A264C7"/>
    <w:rsid w:val="00A26549"/>
    <w:rsid w:val="00A2655F"/>
    <w:rsid w:val="00A26B1F"/>
    <w:rsid w:val="00A26D07"/>
    <w:rsid w:val="00A274C4"/>
    <w:rsid w:val="00A276BF"/>
    <w:rsid w:val="00A27857"/>
    <w:rsid w:val="00A300BF"/>
    <w:rsid w:val="00A30D92"/>
    <w:rsid w:val="00A31048"/>
    <w:rsid w:val="00A318BB"/>
    <w:rsid w:val="00A31CC6"/>
    <w:rsid w:val="00A323C4"/>
    <w:rsid w:val="00A33330"/>
    <w:rsid w:val="00A3379D"/>
    <w:rsid w:val="00A33DF4"/>
    <w:rsid w:val="00A34287"/>
    <w:rsid w:val="00A34574"/>
    <w:rsid w:val="00A34812"/>
    <w:rsid w:val="00A35A0D"/>
    <w:rsid w:val="00A363E1"/>
    <w:rsid w:val="00A36CEB"/>
    <w:rsid w:val="00A37569"/>
    <w:rsid w:val="00A3757D"/>
    <w:rsid w:val="00A378F7"/>
    <w:rsid w:val="00A3793C"/>
    <w:rsid w:val="00A37970"/>
    <w:rsid w:val="00A37AF3"/>
    <w:rsid w:val="00A37B5C"/>
    <w:rsid w:val="00A4001D"/>
    <w:rsid w:val="00A400D7"/>
    <w:rsid w:val="00A40179"/>
    <w:rsid w:val="00A4044D"/>
    <w:rsid w:val="00A405F5"/>
    <w:rsid w:val="00A405FD"/>
    <w:rsid w:val="00A4095D"/>
    <w:rsid w:val="00A40B33"/>
    <w:rsid w:val="00A41011"/>
    <w:rsid w:val="00A41234"/>
    <w:rsid w:val="00A412B5"/>
    <w:rsid w:val="00A41486"/>
    <w:rsid w:val="00A42226"/>
    <w:rsid w:val="00A42B5E"/>
    <w:rsid w:val="00A42F42"/>
    <w:rsid w:val="00A43726"/>
    <w:rsid w:val="00A4449E"/>
    <w:rsid w:val="00A445BD"/>
    <w:rsid w:val="00A45154"/>
    <w:rsid w:val="00A45E3C"/>
    <w:rsid w:val="00A46699"/>
    <w:rsid w:val="00A46B0C"/>
    <w:rsid w:val="00A47C4E"/>
    <w:rsid w:val="00A502FB"/>
    <w:rsid w:val="00A512EE"/>
    <w:rsid w:val="00A516C9"/>
    <w:rsid w:val="00A51774"/>
    <w:rsid w:val="00A51ACF"/>
    <w:rsid w:val="00A526D6"/>
    <w:rsid w:val="00A536B0"/>
    <w:rsid w:val="00A53921"/>
    <w:rsid w:val="00A53931"/>
    <w:rsid w:val="00A53E36"/>
    <w:rsid w:val="00A53FB5"/>
    <w:rsid w:val="00A54587"/>
    <w:rsid w:val="00A5467C"/>
    <w:rsid w:val="00A54D28"/>
    <w:rsid w:val="00A551E1"/>
    <w:rsid w:val="00A552C8"/>
    <w:rsid w:val="00A55388"/>
    <w:rsid w:val="00A55B4E"/>
    <w:rsid w:val="00A56517"/>
    <w:rsid w:val="00A569C7"/>
    <w:rsid w:val="00A5740B"/>
    <w:rsid w:val="00A57C5D"/>
    <w:rsid w:val="00A57CD6"/>
    <w:rsid w:val="00A57F18"/>
    <w:rsid w:val="00A600DE"/>
    <w:rsid w:val="00A60C21"/>
    <w:rsid w:val="00A610A6"/>
    <w:rsid w:val="00A6173C"/>
    <w:rsid w:val="00A62AD1"/>
    <w:rsid w:val="00A62B9D"/>
    <w:rsid w:val="00A636FB"/>
    <w:rsid w:val="00A639D1"/>
    <w:rsid w:val="00A643CD"/>
    <w:rsid w:val="00A647D9"/>
    <w:rsid w:val="00A64CC3"/>
    <w:rsid w:val="00A6558C"/>
    <w:rsid w:val="00A65696"/>
    <w:rsid w:val="00A656E9"/>
    <w:rsid w:val="00A65760"/>
    <w:rsid w:val="00A65E94"/>
    <w:rsid w:val="00A66018"/>
    <w:rsid w:val="00A665E3"/>
    <w:rsid w:val="00A66720"/>
    <w:rsid w:val="00A66A45"/>
    <w:rsid w:val="00A67530"/>
    <w:rsid w:val="00A67E55"/>
    <w:rsid w:val="00A701A2"/>
    <w:rsid w:val="00A70942"/>
    <w:rsid w:val="00A714CC"/>
    <w:rsid w:val="00A71708"/>
    <w:rsid w:val="00A718FB"/>
    <w:rsid w:val="00A71A0A"/>
    <w:rsid w:val="00A71B83"/>
    <w:rsid w:val="00A72095"/>
    <w:rsid w:val="00A7242F"/>
    <w:rsid w:val="00A7269B"/>
    <w:rsid w:val="00A727DD"/>
    <w:rsid w:val="00A72BF1"/>
    <w:rsid w:val="00A731B2"/>
    <w:rsid w:val="00A738BF"/>
    <w:rsid w:val="00A73AD7"/>
    <w:rsid w:val="00A73D19"/>
    <w:rsid w:val="00A74A35"/>
    <w:rsid w:val="00A75785"/>
    <w:rsid w:val="00A757CD"/>
    <w:rsid w:val="00A75ED6"/>
    <w:rsid w:val="00A7669B"/>
    <w:rsid w:val="00A768EF"/>
    <w:rsid w:val="00A77C55"/>
    <w:rsid w:val="00A77E62"/>
    <w:rsid w:val="00A80314"/>
    <w:rsid w:val="00A80867"/>
    <w:rsid w:val="00A81241"/>
    <w:rsid w:val="00A81B80"/>
    <w:rsid w:val="00A822A6"/>
    <w:rsid w:val="00A8230C"/>
    <w:rsid w:val="00A82F1F"/>
    <w:rsid w:val="00A832F7"/>
    <w:rsid w:val="00A83E5E"/>
    <w:rsid w:val="00A84300"/>
    <w:rsid w:val="00A845A9"/>
    <w:rsid w:val="00A84654"/>
    <w:rsid w:val="00A84730"/>
    <w:rsid w:val="00A8550F"/>
    <w:rsid w:val="00A85625"/>
    <w:rsid w:val="00A85766"/>
    <w:rsid w:val="00A85950"/>
    <w:rsid w:val="00A859F7"/>
    <w:rsid w:val="00A862A4"/>
    <w:rsid w:val="00A86310"/>
    <w:rsid w:val="00A869B0"/>
    <w:rsid w:val="00A86E40"/>
    <w:rsid w:val="00A90595"/>
    <w:rsid w:val="00A9082F"/>
    <w:rsid w:val="00A90A56"/>
    <w:rsid w:val="00A90BAF"/>
    <w:rsid w:val="00A90D6B"/>
    <w:rsid w:val="00A90DD6"/>
    <w:rsid w:val="00A911F6"/>
    <w:rsid w:val="00A91252"/>
    <w:rsid w:val="00A91723"/>
    <w:rsid w:val="00A919CA"/>
    <w:rsid w:val="00A91BE6"/>
    <w:rsid w:val="00A91E09"/>
    <w:rsid w:val="00A92241"/>
    <w:rsid w:val="00A9243F"/>
    <w:rsid w:val="00A93078"/>
    <w:rsid w:val="00A93D2E"/>
    <w:rsid w:val="00A94230"/>
    <w:rsid w:val="00A9487B"/>
    <w:rsid w:val="00A949CB"/>
    <w:rsid w:val="00A94C0C"/>
    <w:rsid w:val="00A94C46"/>
    <w:rsid w:val="00A950CD"/>
    <w:rsid w:val="00A95145"/>
    <w:rsid w:val="00A96703"/>
    <w:rsid w:val="00A96A19"/>
    <w:rsid w:val="00A96AEE"/>
    <w:rsid w:val="00A96C01"/>
    <w:rsid w:val="00A96F07"/>
    <w:rsid w:val="00A9743F"/>
    <w:rsid w:val="00A974DB"/>
    <w:rsid w:val="00A976A7"/>
    <w:rsid w:val="00A97FE9"/>
    <w:rsid w:val="00AA049F"/>
    <w:rsid w:val="00AA0641"/>
    <w:rsid w:val="00AA1A63"/>
    <w:rsid w:val="00AA1C34"/>
    <w:rsid w:val="00AA1DB0"/>
    <w:rsid w:val="00AA29AB"/>
    <w:rsid w:val="00AA3009"/>
    <w:rsid w:val="00AA3195"/>
    <w:rsid w:val="00AA38B9"/>
    <w:rsid w:val="00AA3AE9"/>
    <w:rsid w:val="00AA3E45"/>
    <w:rsid w:val="00AA3FFF"/>
    <w:rsid w:val="00AA4253"/>
    <w:rsid w:val="00AA430B"/>
    <w:rsid w:val="00AA447C"/>
    <w:rsid w:val="00AA4A7F"/>
    <w:rsid w:val="00AA4CDF"/>
    <w:rsid w:val="00AA57F2"/>
    <w:rsid w:val="00AA5883"/>
    <w:rsid w:val="00AA58C3"/>
    <w:rsid w:val="00AA5A1F"/>
    <w:rsid w:val="00AA5BA3"/>
    <w:rsid w:val="00AA61A6"/>
    <w:rsid w:val="00AA66A0"/>
    <w:rsid w:val="00AA6956"/>
    <w:rsid w:val="00AA7487"/>
    <w:rsid w:val="00AA7C46"/>
    <w:rsid w:val="00AA7EF3"/>
    <w:rsid w:val="00AB045F"/>
    <w:rsid w:val="00AB0782"/>
    <w:rsid w:val="00AB1DEF"/>
    <w:rsid w:val="00AB2104"/>
    <w:rsid w:val="00AB2809"/>
    <w:rsid w:val="00AB2827"/>
    <w:rsid w:val="00AB2E33"/>
    <w:rsid w:val="00AB3A28"/>
    <w:rsid w:val="00AB3B3C"/>
    <w:rsid w:val="00AB3E8E"/>
    <w:rsid w:val="00AB40CF"/>
    <w:rsid w:val="00AB4252"/>
    <w:rsid w:val="00AB4DC3"/>
    <w:rsid w:val="00AB538F"/>
    <w:rsid w:val="00AB53E3"/>
    <w:rsid w:val="00AB6551"/>
    <w:rsid w:val="00AB67FA"/>
    <w:rsid w:val="00AB6CDA"/>
    <w:rsid w:val="00AB7A88"/>
    <w:rsid w:val="00AB7B95"/>
    <w:rsid w:val="00AB7FDB"/>
    <w:rsid w:val="00AC01A4"/>
    <w:rsid w:val="00AC0610"/>
    <w:rsid w:val="00AC0E82"/>
    <w:rsid w:val="00AC11C2"/>
    <w:rsid w:val="00AC14E9"/>
    <w:rsid w:val="00AC19BD"/>
    <w:rsid w:val="00AC1BFE"/>
    <w:rsid w:val="00AC216B"/>
    <w:rsid w:val="00AC28B0"/>
    <w:rsid w:val="00AC2E4A"/>
    <w:rsid w:val="00AC3868"/>
    <w:rsid w:val="00AC49D3"/>
    <w:rsid w:val="00AC4A97"/>
    <w:rsid w:val="00AC4BC2"/>
    <w:rsid w:val="00AC4EC7"/>
    <w:rsid w:val="00AC5660"/>
    <w:rsid w:val="00AC5C2E"/>
    <w:rsid w:val="00AC6232"/>
    <w:rsid w:val="00AC6662"/>
    <w:rsid w:val="00AC6A8B"/>
    <w:rsid w:val="00AC6B7E"/>
    <w:rsid w:val="00AC796B"/>
    <w:rsid w:val="00AC7AD3"/>
    <w:rsid w:val="00AD01D6"/>
    <w:rsid w:val="00AD0344"/>
    <w:rsid w:val="00AD0DD2"/>
    <w:rsid w:val="00AD11C4"/>
    <w:rsid w:val="00AD1246"/>
    <w:rsid w:val="00AD18D8"/>
    <w:rsid w:val="00AD246C"/>
    <w:rsid w:val="00AD2781"/>
    <w:rsid w:val="00AD3629"/>
    <w:rsid w:val="00AD378D"/>
    <w:rsid w:val="00AD41C7"/>
    <w:rsid w:val="00AD45ED"/>
    <w:rsid w:val="00AD4972"/>
    <w:rsid w:val="00AD52B8"/>
    <w:rsid w:val="00AD55D4"/>
    <w:rsid w:val="00AD579A"/>
    <w:rsid w:val="00AD5F2F"/>
    <w:rsid w:val="00AD6205"/>
    <w:rsid w:val="00AD6695"/>
    <w:rsid w:val="00AD67E7"/>
    <w:rsid w:val="00AD6844"/>
    <w:rsid w:val="00AD6A03"/>
    <w:rsid w:val="00AE009E"/>
    <w:rsid w:val="00AE0CFB"/>
    <w:rsid w:val="00AE1019"/>
    <w:rsid w:val="00AE1111"/>
    <w:rsid w:val="00AE1292"/>
    <w:rsid w:val="00AE1BC6"/>
    <w:rsid w:val="00AE1E37"/>
    <w:rsid w:val="00AE24C9"/>
    <w:rsid w:val="00AE2BF9"/>
    <w:rsid w:val="00AE2E16"/>
    <w:rsid w:val="00AE2F3F"/>
    <w:rsid w:val="00AE3781"/>
    <w:rsid w:val="00AE3AC1"/>
    <w:rsid w:val="00AE3CE2"/>
    <w:rsid w:val="00AE3EE0"/>
    <w:rsid w:val="00AE471E"/>
    <w:rsid w:val="00AE479B"/>
    <w:rsid w:val="00AE485C"/>
    <w:rsid w:val="00AE4B3A"/>
    <w:rsid w:val="00AE4C5A"/>
    <w:rsid w:val="00AE4DB8"/>
    <w:rsid w:val="00AE5744"/>
    <w:rsid w:val="00AE58B8"/>
    <w:rsid w:val="00AE5F98"/>
    <w:rsid w:val="00AE694E"/>
    <w:rsid w:val="00AE700B"/>
    <w:rsid w:val="00AE7529"/>
    <w:rsid w:val="00AE7703"/>
    <w:rsid w:val="00AE771F"/>
    <w:rsid w:val="00AE7859"/>
    <w:rsid w:val="00AE7D07"/>
    <w:rsid w:val="00AE7D2C"/>
    <w:rsid w:val="00AF0603"/>
    <w:rsid w:val="00AF1206"/>
    <w:rsid w:val="00AF1E6A"/>
    <w:rsid w:val="00AF1ED5"/>
    <w:rsid w:val="00AF2B94"/>
    <w:rsid w:val="00AF2D1E"/>
    <w:rsid w:val="00AF2D56"/>
    <w:rsid w:val="00AF3128"/>
    <w:rsid w:val="00AF3336"/>
    <w:rsid w:val="00AF366F"/>
    <w:rsid w:val="00AF3766"/>
    <w:rsid w:val="00AF3ECE"/>
    <w:rsid w:val="00AF40EF"/>
    <w:rsid w:val="00AF44D3"/>
    <w:rsid w:val="00AF4AD8"/>
    <w:rsid w:val="00AF5490"/>
    <w:rsid w:val="00AF582F"/>
    <w:rsid w:val="00AF5A73"/>
    <w:rsid w:val="00AF6075"/>
    <w:rsid w:val="00AF6C0D"/>
    <w:rsid w:val="00AF75AE"/>
    <w:rsid w:val="00AF7771"/>
    <w:rsid w:val="00AF7B76"/>
    <w:rsid w:val="00AF7D17"/>
    <w:rsid w:val="00B00262"/>
    <w:rsid w:val="00B007F3"/>
    <w:rsid w:val="00B0115F"/>
    <w:rsid w:val="00B011B9"/>
    <w:rsid w:val="00B0187B"/>
    <w:rsid w:val="00B01ADB"/>
    <w:rsid w:val="00B01DD3"/>
    <w:rsid w:val="00B02FD1"/>
    <w:rsid w:val="00B03094"/>
    <w:rsid w:val="00B03A96"/>
    <w:rsid w:val="00B03AF9"/>
    <w:rsid w:val="00B0480E"/>
    <w:rsid w:val="00B0480F"/>
    <w:rsid w:val="00B048D3"/>
    <w:rsid w:val="00B04A68"/>
    <w:rsid w:val="00B053B1"/>
    <w:rsid w:val="00B055E1"/>
    <w:rsid w:val="00B064C0"/>
    <w:rsid w:val="00B06F04"/>
    <w:rsid w:val="00B0763A"/>
    <w:rsid w:val="00B0780F"/>
    <w:rsid w:val="00B105BF"/>
    <w:rsid w:val="00B10681"/>
    <w:rsid w:val="00B109E0"/>
    <w:rsid w:val="00B10B60"/>
    <w:rsid w:val="00B10F2B"/>
    <w:rsid w:val="00B10FEE"/>
    <w:rsid w:val="00B11A72"/>
    <w:rsid w:val="00B11EEF"/>
    <w:rsid w:val="00B11F56"/>
    <w:rsid w:val="00B12069"/>
    <w:rsid w:val="00B120BB"/>
    <w:rsid w:val="00B12444"/>
    <w:rsid w:val="00B1276B"/>
    <w:rsid w:val="00B131EA"/>
    <w:rsid w:val="00B132E7"/>
    <w:rsid w:val="00B13318"/>
    <w:rsid w:val="00B13F38"/>
    <w:rsid w:val="00B1400A"/>
    <w:rsid w:val="00B1437B"/>
    <w:rsid w:val="00B14644"/>
    <w:rsid w:val="00B14B22"/>
    <w:rsid w:val="00B15286"/>
    <w:rsid w:val="00B15F15"/>
    <w:rsid w:val="00B16B6B"/>
    <w:rsid w:val="00B17114"/>
    <w:rsid w:val="00B177AD"/>
    <w:rsid w:val="00B17E2C"/>
    <w:rsid w:val="00B20826"/>
    <w:rsid w:val="00B20FA0"/>
    <w:rsid w:val="00B2164A"/>
    <w:rsid w:val="00B2198E"/>
    <w:rsid w:val="00B21AEF"/>
    <w:rsid w:val="00B2275B"/>
    <w:rsid w:val="00B22A83"/>
    <w:rsid w:val="00B22F07"/>
    <w:rsid w:val="00B237AB"/>
    <w:rsid w:val="00B2440F"/>
    <w:rsid w:val="00B2453B"/>
    <w:rsid w:val="00B249C1"/>
    <w:rsid w:val="00B24BC9"/>
    <w:rsid w:val="00B24C67"/>
    <w:rsid w:val="00B2500B"/>
    <w:rsid w:val="00B2527C"/>
    <w:rsid w:val="00B25618"/>
    <w:rsid w:val="00B25DCB"/>
    <w:rsid w:val="00B26975"/>
    <w:rsid w:val="00B269F0"/>
    <w:rsid w:val="00B26CEB"/>
    <w:rsid w:val="00B27433"/>
    <w:rsid w:val="00B275F6"/>
    <w:rsid w:val="00B27CAB"/>
    <w:rsid w:val="00B30711"/>
    <w:rsid w:val="00B30732"/>
    <w:rsid w:val="00B30DD7"/>
    <w:rsid w:val="00B3170E"/>
    <w:rsid w:val="00B31DEA"/>
    <w:rsid w:val="00B3219A"/>
    <w:rsid w:val="00B3289C"/>
    <w:rsid w:val="00B332D3"/>
    <w:rsid w:val="00B3490F"/>
    <w:rsid w:val="00B3492E"/>
    <w:rsid w:val="00B3495A"/>
    <w:rsid w:val="00B34F10"/>
    <w:rsid w:val="00B35246"/>
    <w:rsid w:val="00B35361"/>
    <w:rsid w:val="00B353EB"/>
    <w:rsid w:val="00B35DDD"/>
    <w:rsid w:val="00B35EF8"/>
    <w:rsid w:val="00B35F96"/>
    <w:rsid w:val="00B35FFE"/>
    <w:rsid w:val="00B363D1"/>
    <w:rsid w:val="00B37A1C"/>
    <w:rsid w:val="00B416BC"/>
    <w:rsid w:val="00B41C08"/>
    <w:rsid w:val="00B41DE9"/>
    <w:rsid w:val="00B426E7"/>
    <w:rsid w:val="00B42829"/>
    <w:rsid w:val="00B43707"/>
    <w:rsid w:val="00B438B7"/>
    <w:rsid w:val="00B442BD"/>
    <w:rsid w:val="00B44B06"/>
    <w:rsid w:val="00B45C24"/>
    <w:rsid w:val="00B45E80"/>
    <w:rsid w:val="00B45EBC"/>
    <w:rsid w:val="00B46104"/>
    <w:rsid w:val="00B465A2"/>
    <w:rsid w:val="00B476EC"/>
    <w:rsid w:val="00B47728"/>
    <w:rsid w:val="00B5073D"/>
    <w:rsid w:val="00B50E91"/>
    <w:rsid w:val="00B50F47"/>
    <w:rsid w:val="00B51529"/>
    <w:rsid w:val="00B52ADC"/>
    <w:rsid w:val="00B52BF7"/>
    <w:rsid w:val="00B52E20"/>
    <w:rsid w:val="00B5330C"/>
    <w:rsid w:val="00B53906"/>
    <w:rsid w:val="00B53C60"/>
    <w:rsid w:val="00B53F93"/>
    <w:rsid w:val="00B5422F"/>
    <w:rsid w:val="00B543D9"/>
    <w:rsid w:val="00B543DF"/>
    <w:rsid w:val="00B548EE"/>
    <w:rsid w:val="00B54BA3"/>
    <w:rsid w:val="00B5562E"/>
    <w:rsid w:val="00B55A93"/>
    <w:rsid w:val="00B56019"/>
    <w:rsid w:val="00B56B9F"/>
    <w:rsid w:val="00B56C6D"/>
    <w:rsid w:val="00B570FD"/>
    <w:rsid w:val="00B572F6"/>
    <w:rsid w:val="00B57542"/>
    <w:rsid w:val="00B57997"/>
    <w:rsid w:val="00B579EF"/>
    <w:rsid w:val="00B6052B"/>
    <w:rsid w:val="00B60A59"/>
    <w:rsid w:val="00B617EA"/>
    <w:rsid w:val="00B61DA0"/>
    <w:rsid w:val="00B62780"/>
    <w:rsid w:val="00B630D8"/>
    <w:rsid w:val="00B63D94"/>
    <w:rsid w:val="00B64644"/>
    <w:rsid w:val="00B6481B"/>
    <w:rsid w:val="00B64D34"/>
    <w:rsid w:val="00B651D4"/>
    <w:rsid w:val="00B652AA"/>
    <w:rsid w:val="00B655C1"/>
    <w:rsid w:val="00B65BED"/>
    <w:rsid w:val="00B66281"/>
    <w:rsid w:val="00B66856"/>
    <w:rsid w:val="00B66C96"/>
    <w:rsid w:val="00B6721B"/>
    <w:rsid w:val="00B67BBD"/>
    <w:rsid w:val="00B700EA"/>
    <w:rsid w:val="00B70540"/>
    <w:rsid w:val="00B70964"/>
    <w:rsid w:val="00B70DC8"/>
    <w:rsid w:val="00B7141C"/>
    <w:rsid w:val="00B714F2"/>
    <w:rsid w:val="00B71695"/>
    <w:rsid w:val="00B718A4"/>
    <w:rsid w:val="00B71A4E"/>
    <w:rsid w:val="00B72208"/>
    <w:rsid w:val="00B72D99"/>
    <w:rsid w:val="00B73229"/>
    <w:rsid w:val="00B73862"/>
    <w:rsid w:val="00B73AF8"/>
    <w:rsid w:val="00B73D34"/>
    <w:rsid w:val="00B749C7"/>
    <w:rsid w:val="00B75204"/>
    <w:rsid w:val="00B755BB"/>
    <w:rsid w:val="00B757C6"/>
    <w:rsid w:val="00B7587B"/>
    <w:rsid w:val="00B76553"/>
    <w:rsid w:val="00B76815"/>
    <w:rsid w:val="00B778FD"/>
    <w:rsid w:val="00B800B7"/>
    <w:rsid w:val="00B8014B"/>
    <w:rsid w:val="00B8070C"/>
    <w:rsid w:val="00B80919"/>
    <w:rsid w:val="00B80DDB"/>
    <w:rsid w:val="00B81949"/>
    <w:rsid w:val="00B81A40"/>
    <w:rsid w:val="00B81CAD"/>
    <w:rsid w:val="00B8210D"/>
    <w:rsid w:val="00B826F0"/>
    <w:rsid w:val="00B82812"/>
    <w:rsid w:val="00B834D3"/>
    <w:rsid w:val="00B83929"/>
    <w:rsid w:val="00B8398F"/>
    <w:rsid w:val="00B83A53"/>
    <w:rsid w:val="00B8409C"/>
    <w:rsid w:val="00B841BA"/>
    <w:rsid w:val="00B843E1"/>
    <w:rsid w:val="00B84517"/>
    <w:rsid w:val="00B84560"/>
    <w:rsid w:val="00B8482C"/>
    <w:rsid w:val="00B85650"/>
    <w:rsid w:val="00B856B9"/>
    <w:rsid w:val="00B85D9F"/>
    <w:rsid w:val="00B85F75"/>
    <w:rsid w:val="00B86995"/>
    <w:rsid w:val="00B86FCD"/>
    <w:rsid w:val="00B8711D"/>
    <w:rsid w:val="00B87196"/>
    <w:rsid w:val="00B873FC"/>
    <w:rsid w:val="00B90416"/>
    <w:rsid w:val="00B90982"/>
    <w:rsid w:val="00B90A0C"/>
    <w:rsid w:val="00B90E02"/>
    <w:rsid w:val="00B91709"/>
    <w:rsid w:val="00B91B10"/>
    <w:rsid w:val="00B91DED"/>
    <w:rsid w:val="00B91E57"/>
    <w:rsid w:val="00B92249"/>
    <w:rsid w:val="00B92343"/>
    <w:rsid w:val="00B92927"/>
    <w:rsid w:val="00B929F8"/>
    <w:rsid w:val="00B930CD"/>
    <w:rsid w:val="00B9374A"/>
    <w:rsid w:val="00B93D19"/>
    <w:rsid w:val="00B94506"/>
    <w:rsid w:val="00B955CB"/>
    <w:rsid w:val="00B9569D"/>
    <w:rsid w:val="00B958E3"/>
    <w:rsid w:val="00B95C0B"/>
    <w:rsid w:val="00B95FB2"/>
    <w:rsid w:val="00B960B3"/>
    <w:rsid w:val="00B96411"/>
    <w:rsid w:val="00B9708E"/>
    <w:rsid w:val="00B9720A"/>
    <w:rsid w:val="00B97AC9"/>
    <w:rsid w:val="00B97C2B"/>
    <w:rsid w:val="00BA021B"/>
    <w:rsid w:val="00BA04B9"/>
    <w:rsid w:val="00BA0BB2"/>
    <w:rsid w:val="00BA0E21"/>
    <w:rsid w:val="00BA11BF"/>
    <w:rsid w:val="00BA1644"/>
    <w:rsid w:val="00BA1880"/>
    <w:rsid w:val="00BA1926"/>
    <w:rsid w:val="00BA1DCE"/>
    <w:rsid w:val="00BA24DB"/>
    <w:rsid w:val="00BA25EC"/>
    <w:rsid w:val="00BA2E7E"/>
    <w:rsid w:val="00BA3064"/>
    <w:rsid w:val="00BA3260"/>
    <w:rsid w:val="00BA34E0"/>
    <w:rsid w:val="00BA35D7"/>
    <w:rsid w:val="00BA3DFC"/>
    <w:rsid w:val="00BA3E90"/>
    <w:rsid w:val="00BA45FF"/>
    <w:rsid w:val="00BA4B0C"/>
    <w:rsid w:val="00BA52FD"/>
    <w:rsid w:val="00BA533A"/>
    <w:rsid w:val="00BA579F"/>
    <w:rsid w:val="00BA5BB3"/>
    <w:rsid w:val="00BA5FA7"/>
    <w:rsid w:val="00BA619B"/>
    <w:rsid w:val="00BA6812"/>
    <w:rsid w:val="00BA6D86"/>
    <w:rsid w:val="00BA793E"/>
    <w:rsid w:val="00BA79AA"/>
    <w:rsid w:val="00BB00F8"/>
    <w:rsid w:val="00BB04BC"/>
    <w:rsid w:val="00BB07DD"/>
    <w:rsid w:val="00BB089B"/>
    <w:rsid w:val="00BB08A1"/>
    <w:rsid w:val="00BB0C4B"/>
    <w:rsid w:val="00BB0CE1"/>
    <w:rsid w:val="00BB166D"/>
    <w:rsid w:val="00BB1826"/>
    <w:rsid w:val="00BB1847"/>
    <w:rsid w:val="00BB197F"/>
    <w:rsid w:val="00BB1A6F"/>
    <w:rsid w:val="00BB1A71"/>
    <w:rsid w:val="00BB1B59"/>
    <w:rsid w:val="00BB1D0B"/>
    <w:rsid w:val="00BB3F7B"/>
    <w:rsid w:val="00BB3FCB"/>
    <w:rsid w:val="00BB446B"/>
    <w:rsid w:val="00BB457F"/>
    <w:rsid w:val="00BB4873"/>
    <w:rsid w:val="00BB4BCE"/>
    <w:rsid w:val="00BB5610"/>
    <w:rsid w:val="00BB5C37"/>
    <w:rsid w:val="00BB5EE2"/>
    <w:rsid w:val="00BB6531"/>
    <w:rsid w:val="00BB6E23"/>
    <w:rsid w:val="00BB7187"/>
    <w:rsid w:val="00BB75A8"/>
    <w:rsid w:val="00BC0055"/>
    <w:rsid w:val="00BC0486"/>
    <w:rsid w:val="00BC0C24"/>
    <w:rsid w:val="00BC1733"/>
    <w:rsid w:val="00BC1A62"/>
    <w:rsid w:val="00BC1B0D"/>
    <w:rsid w:val="00BC288D"/>
    <w:rsid w:val="00BC3601"/>
    <w:rsid w:val="00BC3FE8"/>
    <w:rsid w:val="00BC402D"/>
    <w:rsid w:val="00BC4497"/>
    <w:rsid w:val="00BC4B3E"/>
    <w:rsid w:val="00BC4DA1"/>
    <w:rsid w:val="00BC5303"/>
    <w:rsid w:val="00BC553E"/>
    <w:rsid w:val="00BC588A"/>
    <w:rsid w:val="00BC5DF7"/>
    <w:rsid w:val="00BC60F8"/>
    <w:rsid w:val="00BC6117"/>
    <w:rsid w:val="00BC62E5"/>
    <w:rsid w:val="00BC692C"/>
    <w:rsid w:val="00BC699C"/>
    <w:rsid w:val="00BC69DB"/>
    <w:rsid w:val="00BC7204"/>
    <w:rsid w:val="00BC73C2"/>
    <w:rsid w:val="00BC7608"/>
    <w:rsid w:val="00BC7830"/>
    <w:rsid w:val="00BC7831"/>
    <w:rsid w:val="00BD01B6"/>
    <w:rsid w:val="00BD0B35"/>
    <w:rsid w:val="00BD0B66"/>
    <w:rsid w:val="00BD0E5A"/>
    <w:rsid w:val="00BD0E8E"/>
    <w:rsid w:val="00BD0ECF"/>
    <w:rsid w:val="00BD1374"/>
    <w:rsid w:val="00BD13AE"/>
    <w:rsid w:val="00BD1BA2"/>
    <w:rsid w:val="00BD1BB4"/>
    <w:rsid w:val="00BD1F03"/>
    <w:rsid w:val="00BD2283"/>
    <w:rsid w:val="00BD2548"/>
    <w:rsid w:val="00BD2985"/>
    <w:rsid w:val="00BD2990"/>
    <w:rsid w:val="00BD3818"/>
    <w:rsid w:val="00BD386C"/>
    <w:rsid w:val="00BD3BC5"/>
    <w:rsid w:val="00BD477D"/>
    <w:rsid w:val="00BD4844"/>
    <w:rsid w:val="00BD4E63"/>
    <w:rsid w:val="00BD4E64"/>
    <w:rsid w:val="00BD50CB"/>
    <w:rsid w:val="00BD54E5"/>
    <w:rsid w:val="00BD5B1F"/>
    <w:rsid w:val="00BD6AEA"/>
    <w:rsid w:val="00BD72EB"/>
    <w:rsid w:val="00BE0AB5"/>
    <w:rsid w:val="00BE0EB7"/>
    <w:rsid w:val="00BE1332"/>
    <w:rsid w:val="00BE1518"/>
    <w:rsid w:val="00BE19FA"/>
    <w:rsid w:val="00BE1A90"/>
    <w:rsid w:val="00BE24FB"/>
    <w:rsid w:val="00BE2E87"/>
    <w:rsid w:val="00BE35FB"/>
    <w:rsid w:val="00BE36C2"/>
    <w:rsid w:val="00BE3D69"/>
    <w:rsid w:val="00BE4DE5"/>
    <w:rsid w:val="00BE4F51"/>
    <w:rsid w:val="00BE5704"/>
    <w:rsid w:val="00BE5AB7"/>
    <w:rsid w:val="00BE6118"/>
    <w:rsid w:val="00BE63C3"/>
    <w:rsid w:val="00BE64E1"/>
    <w:rsid w:val="00BE6F2A"/>
    <w:rsid w:val="00BE72C6"/>
    <w:rsid w:val="00BE7556"/>
    <w:rsid w:val="00BE7642"/>
    <w:rsid w:val="00BE7AF4"/>
    <w:rsid w:val="00BE7B39"/>
    <w:rsid w:val="00BE7F06"/>
    <w:rsid w:val="00BF00BB"/>
    <w:rsid w:val="00BF047A"/>
    <w:rsid w:val="00BF0B5B"/>
    <w:rsid w:val="00BF0ED6"/>
    <w:rsid w:val="00BF1799"/>
    <w:rsid w:val="00BF24F3"/>
    <w:rsid w:val="00BF254E"/>
    <w:rsid w:val="00BF2B14"/>
    <w:rsid w:val="00BF3207"/>
    <w:rsid w:val="00BF3386"/>
    <w:rsid w:val="00BF34E6"/>
    <w:rsid w:val="00BF3598"/>
    <w:rsid w:val="00BF3FF9"/>
    <w:rsid w:val="00BF449B"/>
    <w:rsid w:val="00BF46A6"/>
    <w:rsid w:val="00BF46BF"/>
    <w:rsid w:val="00BF4850"/>
    <w:rsid w:val="00BF48AA"/>
    <w:rsid w:val="00BF4F11"/>
    <w:rsid w:val="00BF50F1"/>
    <w:rsid w:val="00BF526B"/>
    <w:rsid w:val="00BF56B3"/>
    <w:rsid w:val="00BF5A7B"/>
    <w:rsid w:val="00BF6111"/>
    <w:rsid w:val="00BF6369"/>
    <w:rsid w:val="00BF6785"/>
    <w:rsid w:val="00BF6F64"/>
    <w:rsid w:val="00BF7CA0"/>
    <w:rsid w:val="00C002C0"/>
    <w:rsid w:val="00C0083C"/>
    <w:rsid w:val="00C009BE"/>
    <w:rsid w:val="00C00C5B"/>
    <w:rsid w:val="00C00F0E"/>
    <w:rsid w:val="00C013A8"/>
    <w:rsid w:val="00C01912"/>
    <w:rsid w:val="00C01A0F"/>
    <w:rsid w:val="00C01C58"/>
    <w:rsid w:val="00C02128"/>
    <w:rsid w:val="00C02450"/>
    <w:rsid w:val="00C034A9"/>
    <w:rsid w:val="00C04030"/>
    <w:rsid w:val="00C053FB"/>
    <w:rsid w:val="00C0585C"/>
    <w:rsid w:val="00C059F1"/>
    <w:rsid w:val="00C05F7F"/>
    <w:rsid w:val="00C064E5"/>
    <w:rsid w:val="00C06607"/>
    <w:rsid w:val="00C074FF"/>
    <w:rsid w:val="00C07953"/>
    <w:rsid w:val="00C101C2"/>
    <w:rsid w:val="00C10283"/>
    <w:rsid w:val="00C10D9F"/>
    <w:rsid w:val="00C10DA5"/>
    <w:rsid w:val="00C113EA"/>
    <w:rsid w:val="00C1151C"/>
    <w:rsid w:val="00C11AA3"/>
    <w:rsid w:val="00C1221B"/>
    <w:rsid w:val="00C12719"/>
    <w:rsid w:val="00C12B56"/>
    <w:rsid w:val="00C136B8"/>
    <w:rsid w:val="00C139B9"/>
    <w:rsid w:val="00C139F7"/>
    <w:rsid w:val="00C141E0"/>
    <w:rsid w:val="00C15087"/>
    <w:rsid w:val="00C159D9"/>
    <w:rsid w:val="00C1644D"/>
    <w:rsid w:val="00C166E2"/>
    <w:rsid w:val="00C16861"/>
    <w:rsid w:val="00C16A8A"/>
    <w:rsid w:val="00C17456"/>
    <w:rsid w:val="00C177C9"/>
    <w:rsid w:val="00C17D7C"/>
    <w:rsid w:val="00C17DF5"/>
    <w:rsid w:val="00C17E8A"/>
    <w:rsid w:val="00C20D3F"/>
    <w:rsid w:val="00C20E57"/>
    <w:rsid w:val="00C20F75"/>
    <w:rsid w:val="00C21115"/>
    <w:rsid w:val="00C21211"/>
    <w:rsid w:val="00C2123A"/>
    <w:rsid w:val="00C213F6"/>
    <w:rsid w:val="00C22195"/>
    <w:rsid w:val="00C2239D"/>
    <w:rsid w:val="00C22479"/>
    <w:rsid w:val="00C22787"/>
    <w:rsid w:val="00C22981"/>
    <w:rsid w:val="00C230D3"/>
    <w:rsid w:val="00C2333A"/>
    <w:rsid w:val="00C234F2"/>
    <w:rsid w:val="00C2370B"/>
    <w:rsid w:val="00C23A50"/>
    <w:rsid w:val="00C246A6"/>
    <w:rsid w:val="00C24E18"/>
    <w:rsid w:val="00C24E74"/>
    <w:rsid w:val="00C253B3"/>
    <w:rsid w:val="00C25761"/>
    <w:rsid w:val="00C26475"/>
    <w:rsid w:val="00C26A2C"/>
    <w:rsid w:val="00C26AD7"/>
    <w:rsid w:val="00C279F0"/>
    <w:rsid w:val="00C27A04"/>
    <w:rsid w:val="00C30498"/>
    <w:rsid w:val="00C304E2"/>
    <w:rsid w:val="00C30894"/>
    <w:rsid w:val="00C308B4"/>
    <w:rsid w:val="00C30A66"/>
    <w:rsid w:val="00C30A89"/>
    <w:rsid w:val="00C31A43"/>
    <w:rsid w:val="00C31EF1"/>
    <w:rsid w:val="00C31F4A"/>
    <w:rsid w:val="00C32160"/>
    <w:rsid w:val="00C321FC"/>
    <w:rsid w:val="00C3227A"/>
    <w:rsid w:val="00C32447"/>
    <w:rsid w:val="00C32802"/>
    <w:rsid w:val="00C3280B"/>
    <w:rsid w:val="00C32A5D"/>
    <w:rsid w:val="00C32AFA"/>
    <w:rsid w:val="00C338E5"/>
    <w:rsid w:val="00C33DFE"/>
    <w:rsid w:val="00C33EA7"/>
    <w:rsid w:val="00C33FE4"/>
    <w:rsid w:val="00C34C6C"/>
    <w:rsid w:val="00C3533C"/>
    <w:rsid w:val="00C3569A"/>
    <w:rsid w:val="00C3573E"/>
    <w:rsid w:val="00C358C7"/>
    <w:rsid w:val="00C35944"/>
    <w:rsid w:val="00C36173"/>
    <w:rsid w:val="00C36484"/>
    <w:rsid w:val="00C366D1"/>
    <w:rsid w:val="00C36A6F"/>
    <w:rsid w:val="00C36F22"/>
    <w:rsid w:val="00C37248"/>
    <w:rsid w:val="00C37907"/>
    <w:rsid w:val="00C379E2"/>
    <w:rsid w:val="00C37AF3"/>
    <w:rsid w:val="00C37B3A"/>
    <w:rsid w:val="00C37D87"/>
    <w:rsid w:val="00C400BF"/>
    <w:rsid w:val="00C403A7"/>
    <w:rsid w:val="00C4089C"/>
    <w:rsid w:val="00C40A08"/>
    <w:rsid w:val="00C41FB6"/>
    <w:rsid w:val="00C43230"/>
    <w:rsid w:val="00C437DE"/>
    <w:rsid w:val="00C43C62"/>
    <w:rsid w:val="00C43EE6"/>
    <w:rsid w:val="00C44E3F"/>
    <w:rsid w:val="00C44FE9"/>
    <w:rsid w:val="00C469A7"/>
    <w:rsid w:val="00C46BB6"/>
    <w:rsid w:val="00C46D4E"/>
    <w:rsid w:val="00C475B6"/>
    <w:rsid w:val="00C47D2A"/>
    <w:rsid w:val="00C50359"/>
    <w:rsid w:val="00C506A1"/>
    <w:rsid w:val="00C5077F"/>
    <w:rsid w:val="00C507F1"/>
    <w:rsid w:val="00C50B8A"/>
    <w:rsid w:val="00C50C48"/>
    <w:rsid w:val="00C50E06"/>
    <w:rsid w:val="00C5133B"/>
    <w:rsid w:val="00C513F0"/>
    <w:rsid w:val="00C51919"/>
    <w:rsid w:val="00C51C35"/>
    <w:rsid w:val="00C51C46"/>
    <w:rsid w:val="00C522D7"/>
    <w:rsid w:val="00C523DF"/>
    <w:rsid w:val="00C52BA8"/>
    <w:rsid w:val="00C52C7D"/>
    <w:rsid w:val="00C52F7C"/>
    <w:rsid w:val="00C532B9"/>
    <w:rsid w:val="00C535C1"/>
    <w:rsid w:val="00C53B72"/>
    <w:rsid w:val="00C5421D"/>
    <w:rsid w:val="00C54923"/>
    <w:rsid w:val="00C54EAA"/>
    <w:rsid w:val="00C55297"/>
    <w:rsid w:val="00C555E8"/>
    <w:rsid w:val="00C55C1B"/>
    <w:rsid w:val="00C56436"/>
    <w:rsid w:val="00C56FCE"/>
    <w:rsid w:val="00C570F8"/>
    <w:rsid w:val="00C575CF"/>
    <w:rsid w:val="00C603BF"/>
    <w:rsid w:val="00C605CD"/>
    <w:rsid w:val="00C60F25"/>
    <w:rsid w:val="00C60F34"/>
    <w:rsid w:val="00C612E9"/>
    <w:rsid w:val="00C62955"/>
    <w:rsid w:val="00C6326D"/>
    <w:rsid w:val="00C639FE"/>
    <w:rsid w:val="00C641D6"/>
    <w:rsid w:val="00C64239"/>
    <w:rsid w:val="00C64381"/>
    <w:rsid w:val="00C64CB2"/>
    <w:rsid w:val="00C651B6"/>
    <w:rsid w:val="00C6564B"/>
    <w:rsid w:val="00C66303"/>
    <w:rsid w:val="00C66C0D"/>
    <w:rsid w:val="00C67088"/>
    <w:rsid w:val="00C6725A"/>
    <w:rsid w:val="00C67434"/>
    <w:rsid w:val="00C67531"/>
    <w:rsid w:val="00C70137"/>
    <w:rsid w:val="00C71159"/>
    <w:rsid w:val="00C71B21"/>
    <w:rsid w:val="00C71C33"/>
    <w:rsid w:val="00C72A61"/>
    <w:rsid w:val="00C73669"/>
    <w:rsid w:val="00C74339"/>
    <w:rsid w:val="00C7499B"/>
    <w:rsid w:val="00C7503B"/>
    <w:rsid w:val="00C754C8"/>
    <w:rsid w:val="00C756E0"/>
    <w:rsid w:val="00C75AC0"/>
    <w:rsid w:val="00C75B3F"/>
    <w:rsid w:val="00C75B95"/>
    <w:rsid w:val="00C75BAC"/>
    <w:rsid w:val="00C75C1E"/>
    <w:rsid w:val="00C75EA3"/>
    <w:rsid w:val="00C76285"/>
    <w:rsid w:val="00C772DF"/>
    <w:rsid w:val="00C772FD"/>
    <w:rsid w:val="00C77650"/>
    <w:rsid w:val="00C7789E"/>
    <w:rsid w:val="00C80BCC"/>
    <w:rsid w:val="00C81543"/>
    <w:rsid w:val="00C8197C"/>
    <w:rsid w:val="00C81B4D"/>
    <w:rsid w:val="00C826D2"/>
    <w:rsid w:val="00C82879"/>
    <w:rsid w:val="00C82EBC"/>
    <w:rsid w:val="00C835F9"/>
    <w:rsid w:val="00C837BC"/>
    <w:rsid w:val="00C83C7B"/>
    <w:rsid w:val="00C840FB"/>
    <w:rsid w:val="00C851AF"/>
    <w:rsid w:val="00C85AD8"/>
    <w:rsid w:val="00C8659B"/>
    <w:rsid w:val="00C86667"/>
    <w:rsid w:val="00C872E1"/>
    <w:rsid w:val="00C90324"/>
    <w:rsid w:val="00C9071E"/>
    <w:rsid w:val="00C907D3"/>
    <w:rsid w:val="00C913B4"/>
    <w:rsid w:val="00C91B72"/>
    <w:rsid w:val="00C91C62"/>
    <w:rsid w:val="00C921C3"/>
    <w:rsid w:val="00C927CB"/>
    <w:rsid w:val="00C92CFE"/>
    <w:rsid w:val="00C92E94"/>
    <w:rsid w:val="00C9309E"/>
    <w:rsid w:val="00C9429A"/>
    <w:rsid w:val="00C9479F"/>
    <w:rsid w:val="00C9486D"/>
    <w:rsid w:val="00C94C8B"/>
    <w:rsid w:val="00C94CD7"/>
    <w:rsid w:val="00C94E6D"/>
    <w:rsid w:val="00C953C7"/>
    <w:rsid w:val="00C95453"/>
    <w:rsid w:val="00C956EC"/>
    <w:rsid w:val="00C95728"/>
    <w:rsid w:val="00C959DE"/>
    <w:rsid w:val="00C96105"/>
    <w:rsid w:val="00C965DF"/>
    <w:rsid w:val="00C96834"/>
    <w:rsid w:val="00C968B2"/>
    <w:rsid w:val="00C97EAD"/>
    <w:rsid w:val="00C97FF0"/>
    <w:rsid w:val="00CA016F"/>
    <w:rsid w:val="00CA05C1"/>
    <w:rsid w:val="00CA0996"/>
    <w:rsid w:val="00CA0F27"/>
    <w:rsid w:val="00CA13C1"/>
    <w:rsid w:val="00CA14A9"/>
    <w:rsid w:val="00CA173F"/>
    <w:rsid w:val="00CA1E6F"/>
    <w:rsid w:val="00CA2E7E"/>
    <w:rsid w:val="00CA35C8"/>
    <w:rsid w:val="00CA3E3D"/>
    <w:rsid w:val="00CA4187"/>
    <w:rsid w:val="00CA46A0"/>
    <w:rsid w:val="00CA51C3"/>
    <w:rsid w:val="00CA545B"/>
    <w:rsid w:val="00CA55B3"/>
    <w:rsid w:val="00CA5687"/>
    <w:rsid w:val="00CA56CA"/>
    <w:rsid w:val="00CA57E0"/>
    <w:rsid w:val="00CA596D"/>
    <w:rsid w:val="00CA5DCF"/>
    <w:rsid w:val="00CA602B"/>
    <w:rsid w:val="00CA69B5"/>
    <w:rsid w:val="00CA6D71"/>
    <w:rsid w:val="00CA70CF"/>
    <w:rsid w:val="00CA768A"/>
    <w:rsid w:val="00CA7C60"/>
    <w:rsid w:val="00CB0190"/>
    <w:rsid w:val="00CB0402"/>
    <w:rsid w:val="00CB09D6"/>
    <w:rsid w:val="00CB128E"/>
    <w:rsid w:val="00CB17E5"/>
    <w:rsid w:val="00CB191E"/>
    <w:rsid w:val="00CB1B6A"/>
    <w:rsid w:val="00CB1DE5"/>
    <w:rsid w:val="00CB2054"/>
    <w:rsid w:val="00CB20A2"/>
    <w:rsid w:val="00CB2309"/>
    <w:rsid w:val="00CB2670"/>
    <w:rsid w:val="00CB2733"/>
    <w:rsid w:val="00CB2E37"/>
    <w:rsid w:val="00CB2FE8"/>
    <w:rsid w:val="00CB302F"/>
    <w:rsid w:val="00CB3578"/>
    <w:rsid w:val="00CB3736"/>
    <w:rsid w:val="00CB392F"/>
    <w:rsid w:val="00CB3E19"/>
    <w:rsid w:val="00CB4123"/>
    <w:rsid w:val="00CB43B9"/>
    <w:rsid w:val="00CB503B"/>
    <w:rsid w:val="00CB5541"/>
    <w:rsid w:val="00CB58F2"/>
    <w:rsid w:val="00CB5E4C"/>
    <w:rsid w:val="00CB647F"/>
    <w:rsid w:val="00CB6A5C"/>
    <w:rsid w:val="00CB6AB5"/>
    <w:rsid w:val="00CB6E81"/>
    <w:rsid w:val="00CB7040"/>
    <w:rsid w:val="00CB70B5"/>
    <w:rsid w:val="00CB7595"/>
    <w:rsid w:val="00CB7679"/>
    <w:rsid w:val="00CC0241"/>
    <w:rsid w:val="00CC0565"/>
    <w:rsid w:val="00CC0976"/>
    <w:rsid w:val="00CC1032"/>
    <w:rsid w:val="00CC10DC"/>
    <w:rsid w:val="00CC14B7"/>
    <w:rsid w:val="00CC1694"/>
    <w:rsid w:val="00CC1756"/>
    <w:rsid w:val="00CC1BCB"/>
    <w:rsid w:val="00CC24F9"/>
    <w:rsid w:val="00CC28B3"/>
    <w:rsid w:val="00CC2CBE"/>
    <w:rsid w:val="00CC2F1F"/>
    <w:rsid w:val="00CC2FAA"/>
    <w:rsid w:val="00CC37F9"/>
    <w:rsid w:val="00CC3E03"/>
    <w:rsid w:val="00CC407B"/>
    <w:rsid w:val="00CC4D30"/>
    <w:rsid w:val="00CC5D4E"/>
    <w:rsid w:val="00CC600F"/>
    <w:rsid w:val="00CC67CF"/>
    <w:rsid w:val="00CC6DC2"/>
    <w:rsid w:val="00CC7A76"/>
    <w:rsid w:val="00CD0B67"/>
    <w:rsid w:val="00CD12B9"/>
    <w:rsid w:val="00CD1B34"/>
    <w:rsid w:val="00CD21AE"/>
    <w:rsid w:val="00CD2555"/>
    <w:rsid w:val="00CD28F6"/>
    <w:rsid w:val="00CD2AF0"/>
    <w:rsid w:val="00CD2BA0"/>
    <w:rsid w:val="00CD4209"/>
    <w:rsid w:val="00CD4589"/>
    <w:rsid w:val="00CD48F1"/>
    <w:rsid w:val="00CD4902"/>
    <w:rsid w:val="00CD5576"/>
    <w:rsid w:val="00CD5742"/>
    <w:rsid w:val="00CD5D31"/>
    <w:rsid w:val="00CD6003"/>
    <w:rsid w:val="00CD605A"/>
    <w:rsid w:val="00CD638B"/>
    <w:rsid w:val="00CD6796"/>
    <w:rsid w:val="00CD6868"/>
    <w:rsid w:val="00CD6C2E"/>
    <w:rsid w:val="00CD71B1"/>
    <w:rsid w:val="00CD7FD5"/>
    <w:rsid w:val="00CE0DA6"/>
    <w:rsid w:val="00CE0F67"/>
    <w:rsid w:val="00CE17B5"/>
    <w:rsid w:val="00CE1938"/>
    <w:rsid w:val="00CE1AF9"/>
    <w:rsid w:val="00CE1CC2"/>
    <w:rsid w:val="00CE2136"/>
    <w:rsid w:val="00CE225C"/>
    <w:rsid w:val="00CE2266"/>
    <w:rsid w:val="00CE289C"/>
    <w:rsid w:val="00CE2905"/>
    <w:rsid w:val="00CE2C8C"/>
    <w:rsid w:val="00CE307C"/>
    <w:rsid w:val="00CE4346"/>
    <w:rsid w:val="00CE4561"/>
    <w:rsid w:val="00CE4936"/>
    <w:rsid w:val="00CE4A15"/>
    <w:rsid w:val="00CE4D19"/>
    <w:rsid w:val="00CE5A2C"/>
    <w:rsid w:val="00CE5DB9"/>
    <w:rsid w:val="00CE5E4F"/>
    <w:rsid w:val="00CE60D7"/>
    <w:rsid w:val="00CE6C19"/>
    <w:rsid w:val="00CE7D93"/>
    <w:rsid w:val="00CF01FB"/>
    <w:rsid w:val="00CF03DB"/>
    <w:rsid w:val="00CF0A04"/>
    <w:rsid w:val="00CF0DE2"/>
    <w:rsid w:val="00CF1034"/>
    <w:rsid w:val="00CF1243"/>
    <w:rsid w:val="00CF13CA"/>
    <w:rsid w:val="00CF15B1"/>
    <w:rsid w:val="00CF18F4"/>
    <w:rsid w:val="00CF264D"/>
    <w:rsid w:val="00CF2C85"/>
    <w:rsid w:val="00CF315D"/>
    <w:rsid w:val="00CF3531"/>
    <w:rsid w:val="00CF40B3"/>
    <w:rsid w:val="00CF469A"/>
    <w:rsid w:val="00CF4BBB"/>
    <w:rsid w:val="00CF5104"/>
    <w:rsid w:val="00CF5641"/>
    <w:rsid w:val="00CF6CCE"/>
    <w:rsid w:val="00CF781E"/>
    <w:rsid w:val="00CF791D"/>
    <w:rsid w:val="00CF7E0D"/>
    <w:rsid w:val="00D000E5"/>
    <w:rsid w:val="00D002C5"/>
    <w:rsid w:val="00D0089B"/>
    <w:rsid w:val="00D01027"/>
    <w:rsid w:val="00D0125F"/>
    <w:rsid w:val="00D01A82"/>
    <w:rsid w:val="00D026D9"/>
    <w:rsid w:val="00D031F7"/>
    <w:rsid w:val="00D03955"/>
    <w:rsid w:val="00D0419D"/>
    <w:rsid w:val="00D0446A"/>
    <w:rsid w:val="00D044EB"/>
    <w:rsid w:val="00D04B26"/>
    <w:rsid w:val="00D05456"/>
    <w:rsid w:val="00D05FAC"/>
    <w:rsid w:val="00D06D57"/>
    <w:rsid w:val="00D070A4"/>
    <w:rsid w:val="00D07139"/>
    <w:rsid w:val="00D07A6F"/>
    <w:rsid w:val="00D11400"/>
    <w:rsid w:val="00D11A47"/>
    <w:rsid w:val="00D126EF"/>
    <w:rsid w:val="00D13533"/>
    <w:rsid w:val="00D135A6"/>
    <w:rsid w:val="00D14287"/>
    <w:rsid w:val="00D14639"/>
    <w:rsid w:val="00D147C0"/>
    <w:rsid w:val="00D15114"/>
    <w:rsid w:val="00D15194"/>
    <w:rsid w:val="00D156D1"/>
    <w:rsid w:val="00D15F14"/>
    <w:rsid w:val="00D16866"/>
    <w:rsid w:val="00D17010"/>
    <w:rsid w:val="00D17146"/>
    <w:rsid w:val="00D1786A"/>
    <w:rsid w:val="00D1790C"/>
    <w:rsid w:val="00D17B1F"/>
    <w:rsid w:val="00D17E35"/>
    <w:rsid w:val="00D20DD2"/>
    <w:rsid w:val="00D210F5"/>
    <w:rsid w:val="00D2142F"/>
    <w:rsid w:val="00D21558"/>
    <w:rsid w:val="00D217CC"/>
    <w:rsid w:val="00D21881"/>
    <w:rsid w:val="00D21B59"/>
    <w:rsid w:val="00D22098"/>
    <w:rsid w:val="00D220F9"/>
    <w:rsid w:val="00D2213E"/>
    <w:rsid w:val="00D2214F"/>
    <w:rsid w:val="00D2281B"/>
    <w:rsid w:val="00D22A45"/>
    <w:rsid w:val="00D22B24"/>
    <w:rsid w:val="00D238F6"/>
    <w:rsid w:val="00D23EC1"/>
    <w:rsid w:val="00D24194"/>
    <w:rsid w:val="00D24D4E"/>
    <w:rsid w:val="00D26052"/>
    <w:rsid w:val="00D268D9"/>
    <w:rsid w:val="00D26B26"/>
    <w:rsid w:val="00D26ECE"/>
    <w:rsid w:val="00D27229"/>
    <w:rsid w:val="00D27260"/>
    <w:rsid w:val="00D27357"/>
    <w:rsid w:val="00D2738E"/>
    <w:rsid w:val="00D27770"/>
    <w:rsid w:val="00D278E9"/>
    <w:rsid w:val="00D27C57"/>
    <w:rsid w:val="00D27CAD"/>
    <w:rsid w:val="00D27DB0"/>
    <w:rsid w:val="00D27E34"/>
    <w:rsid w:val="00D31BDE"/>
    <w:rsid w:val="00D31D9D"/>
    <w:rsid w:val="00D32066"/>
    <w:rsid w:val="00D320F7"/>
    <w:rsid w:val="00D32259"/>
    <w:rsid w:val="00D327E0"/>
    <w:rsid w:val="00D32C43"/>
    <w:rsid w:val="00D32CBA"/>
    <w:rsid w:val="00D33265"/>
    <w:rsid w:val="00D334BF"/>
    <w:rsid w:val="00D335CE"/>
    <w:rsid w:val="00D336BF"/>
    <w:rsid w:val="00D33AA4"/>
    <w:rsid w:val="00D3465E"/>
    <w:rsid w:val="00D34A6E"/>
    <w:rsid w:val="00D34B65"/>
    <w:rsid w:val="00D35076"/>
    <w:rsid w:val="00D353DB"/>
    <w:rsid w:val="00D35648"/>
    <w:rsid w:val="00D359BF"/>
    <w:rsid w:val="00D35BC3"/>
    <w:rsid w:val="00D3632E"/>
    <w:rsid w:val="00D36AEF"/>
    <w:rsid w:val="00D3713A"/>
    <w:rsid w:val="00D37341"/>
    <w:rsid w:val="00D376CE"/>
    <w:rsid w:val="00D37784"/>
    <w:rsid w:val="00D37C3E"/>
    <w:rsid w:val="00D37E04"/>
    <w:rsid w:val="00D37E12"/>
    <w:rsid w:val="00D37F9B"/>
    <w:rsid w:val="00D40042"/>
    <w:rsid w:val="00D40073"/>
    <w:rsid w:val="00D40417"/>
    <w:rsid w:val="00D40E08"/>
    <w:rsid w:val="00D4116D"/>
    <w:rsid w:val="00D41432"/>
    <w:rsid w:val="00D4143D"/>
    <w:rsid w:val="00D416E2"/>
    <w:rsid w:val="00D41B5A"/>
    <w:rsid w:val="00D42C22"/>
    <w:rsid w:val="00D4306C"/>
    <w:rsid w:val="00D43351"/>
    <w:rsid w:val="00D435F9"/>
    <w:rsid w:val="00D43637"/>
    <w:rsid w:val="00D437A8"/>
    <w:rsid w:val="00D43D66"/>
    <w:rsid w:val="00D44282"/>
    <w:rsid w:val="00D4436D"/>
    <w:rsid w:val="00D44F52"/>
    <w:rsid w:val="00D4507F"/>
    <w:rsid w:val="00D4589D"/>
    <w:rsid w:val="00D46004"/>
    <w:rsid w:val="00D46169"/>
    <w:rsid w:val="00D4677A"/>
    <w:rsid w:val="00D46935"/>
    <w:rsid w:val="00D46945"/>
    <w:rsid w:val="00D46AD9"/>
    <w:rsid w:val="00D47117"/>
    <w:rsid w:val="00D4753F"/>
    <w:rsid w:val="00D47877"/>
    <w:rsid w:val="00D478E2"/>
    <w:rsid w:val="00D47A5A"/>
    <w:rsid w:val="00D52202"/>
    <w:rsid w:val="00D526E3"/>
    <w:rsid w:val="00D5289C"/>
    <w:rsid w:val="00D53A85"/>
    <w:rsid w:val="00D53AEE"/>
    <w:rsid w:val="00D542E1"/>
    <w:rsid w:val="00D54930"/>
    <w:rsid w:val="00D54B22"/>
    <w:rsid w:val="00D55095"/>
    <w:rsid w:val="00D55996"/>
    <w:rsid w:val="00D55D39"/>
    <w:rsid w:val="00D55EF1"/>
    <w:rsid w:val="00D56877"/>
    <w:rsid w:val="00D568F8"/>
    <w:rsid w:val="00D56CDF"/>
    <w:rsid w:val="00D57FD2"/>
    <w:rsid w:val="00D6044B"/>
    <w:rsid w:val="00D60CA3"/>
    <w:rsid w:val="00D61129"/>
    <w:rsid w:val="00D61300"/>
    <w:rsid w:val="00D6155E"/>
    <w:rsid w:val="00D615F7"/>
    <w:rsid w:val="00D618B7"/>
    <w:rsid w:val="00D620EF"/>
    <w:rsid w:val="00D63D32"/>
    <w:rsid w:val="00D63DF0"/>
    <w:rsid w:val="00D63EEB"/>
    <w:rsid w:val="00D640CD"/>
    <w:rsid w:val="00D655BF"/>
    <w:rsid w:val="00D65AAA"/>
    <w:rsid w:val="00D66281"/>
    <w:rsid w:val="00D66D36"/>
    <w:rsid w:val="00D673E3"/>
    <w:rsid w:val="00D674C3"/>
    <w:rsid w:val="00D67D7D"/>
    <w:rsid w:val="00D67D7F"/>
    <w:rsid w:val="00D67EB8"/>
    <w:rsid w:val="00D67FA9"/>
    <w:rsid w:val="00D7047B"/>
    <w:rsid w:val="00D70603"/>
    <w:rsid w:val="00D70BA8"/>
    <w:rsid w:val="00D70D9F"/>
    <w:rsid w:val="00D70E43"/>
    <w:rsid w:val="00D71209"/>
    <w:rsid w:val="00D7146B"/>
    <w:rsid w:val="00D721F8"/>
    <w:rsid w:val="00D72280"/>
    <w:rsid w:val="00D722AF"/>
    <w:rsid w:val="00D72F41"/>
    <w:rsid w:val="00D734EF"/>
    <w:rsid w:val="00D73672"/>
    <w:rsid w:val="00D73710"/>
    <w:rsid w:val="00D73806"/>
    <w:rsid w:val="00D73D95"/>
    <w:rsid w:val="00D73EA9"/>
    <w:rsid w:val="00D747D6"/>
    <w:rsid w:val="00D751BF"/>
    <w:rsid w:val="00D753D2"/>
    <w:rsid w:val="00D75E3E"/>
    <w:rsid w:val="00D75FA1"/>
    <w:rsid w:val="00D76197"/>
    <w:rsid w:val="00D76AEE"/>
    <w:rsid w:val="00D77FFB"/>
    <w:rsid w:val="00D80907"/>
    <w:rsid w:val="00D809AC"/>
    <w:rsid w:val="00D80DF5"/>
    <w:rsid w:val="00D818C7"/>
    <w:rsid w:val="00D82D05"/>
    <w:rsid w:val="00D830FA"/>
    <w:rsid w:val="00D8369B"/>
    <w:rsid w:val="00D83888"/>
    <w:rsid w:val="00D839BA"/>
    <w:rsid w:val="00D83AB0"/>
    <w:rsid w:val="00D83B60"/>
    <w:rsid w:val="00D8451A"/>
    <w:rsid w:val="00D84581"/>
    <w:rsid w:val="00D849C0"/>
    <w:rsid w:val="00D84A10"/>
    <w:rsid w:val="00D84C8B"/>
    <w:rsid w:val="00D8569E"/>
    <w:rsid w:val="00D8584D"/>
    <w:rsid w:val="00D85907"/>
    <w:rsid w:val="00D85C9A"/>
    <w:rsid w:val="00D861BE"/>
    <w:rsid w:val="00D86499"/>
    <w:rsid w:val="00D86607"/>
    <w:rsid w:val="00D868DB"/>
    <w:rsid w:val="00D8728A"/>
    <w:rsid w:val="00D8791B"/>
    <w:rsid w:val="00D8794E"/>
    <w:rsid w:val="00D91C44"/>
    <w:rsid w:val="00D91F74"/>
    <w:rsid w:val="00D92174"/>
    <w:rsid w:val="00D92207"/>
    <w:rsid w:val="00D923F5"/>
    <w:rsid w:val="00D924D3"/>
    <w:rsid w:val="00D92676"/>
    <w:rsid w:val="00D932F6"/>
    <w:rsid w:val="00D93932"/>
    <w:rsid w:val="00D93D0D"/>
    <w:rsid w:val="00D941FB"/>
    <w:rsid w:val="00D94505"/>
    <w:rsid w:val="00D9458E"/>
    <w:rsid w:val="00D945FF"/>
    <w:rsid w:val="00D94A57"/>
    <w:rsid w:val="00D94AE3"/>
    <w:rsid w:val="00D957F6"/>
    <w:rsid w:val="00D95CB7"/>
    <w:rsid w:val="00D95D18"/>
    <w:rsid w:val="00D95D19"/>
    <w:rsid w:val="00D96023"/>
    <w:rsid w:val="00D968F9"/>
    <w:rsid w:val="00D96947"/>
    <w:rsid w:val="00D97461"/>
    <w:rsid w:val="00D9761C"/>
    <w:rsid w:val="00D97B81"/>
    <w:rsid w:val="00D97C8C"/>
    <w:rsid w:val="00DA01DE"/>
    <w:rsid w:val="00DA036E"/>
    <w:rsid w:val="00DA1423"/>
    <w:rsid w:val="00DA142B"/>
    <w:rsid w:val="00DA1A6E"/>
    <w:rsid w:val="00DA1A76"/>
    <w:rsid w:val="00DA3189"/>
    <w:rsid w:val="00DA31B7"/>
    <w:rsid w:val="00DA3315"/>
    <w:rsid w:val="00DA3732"/>
    <w:rsid w:val="00DA3889"/>
    <w:rsid w:val="00DA39F1"/>
    <w:rsid w:val="00DA3C9D"/>
    <w:rsid w:val="00DA3E2A"/>
    <w:rsid w:val="00DA4452"/>
    <w:rsid w:val="00DA4BC1"/>
    <w:rsid w:val="00DA4C0D"/>
    <w:rsid w:val="00DA4D6F"/>
    <w:rsid w:val="00DA5DDD"/>
    <w:rsid w:val="00DA66A2"/>
    <w:rsid w:val="00DA7274"/>
    <w:rsid w:val="00DA7661"/>
    <w:rsid w:val="00DB04E2"/>
    <w:rsid w:val="00DB06CC"/>
    <w:rsid w:val="00DB09F4"/>
    <w:rsid w:val="00DB0AD1"/>
    <w:rsid w:val="00DB106A"/>
    <w:rsid w:val="00DB1085"/>
    <w:rsid w:val="00DB11C5"/>
    <w:rsid w:val="00DB152E"/>
    <w:rsid w:val="00DB1940"/>
    <w:rsid w:val="00DB1C78"/>
    <w:rsid w:val="00DB22D5"/>
    <w:rsid w:val="00DB28CE"/>
    <w:rsid w:val="00DB39E2"/>
    <w:rsid w:val="00DB3E1E"/>
    <w:rsid w:val="00DB4C71"/>
    <w:rsid w:val="00DB5189"/>
    <w:rsid w:val="00DB532B"/>
    <w:rsid w:val="00DB58BF"/>
    <w:rsid w:val="00DB591C"/>
    <w:rsid w:val="00DB631C"/>
    <w:rsid w:val="00DB7C56"/>
    <w:rsid w:val="00DB7D92"/>
    <w:rsid w:val="00DC00B1"/>
    <w:rsid w:val="00DC00EB"/>
    <w:rsid w:val="00DC0334"/>
    <w:rsid w:val="00DC033D"/>
    <w:rsid w:val="00DC0B2D"/>
    <w:rsid w:val="00DC0F24"/>
    <w:rsid w:val="00DC1406"/>
    <w:rsid w:val="00DC143C"/>
    <w:rsid w:val="00DC14FD"/>
    <w:rsid w:val="00DC1B53"/>
    <w:rsid w:val="00DC3510"/>
    <w:rsid w:val="00DC35EC"/>
    <w:rsid w:val="00DC3C41"/>
    <w:rsid w:val="00DC45FB"/>
    <w:rsid w:val="00DC4D94"/>
    <w:rsid w:val="00DC4D9C"/>
    <w:rsid w:val="00DC4E37"/>
    <w:rsid w:val="00DC54C4"/>
    <w:rsid w:val="00DC5951"/>
    <w:rsid w:val="00DC5E46"/>
    <w:rsid w:val="00DC68F5"/>
    <w:rsid w:val="00DC6B89"/>
    <w:rsid w:val="00DC736A"/>
    <w:rsid w:val="00DC77DC"/>
    <w:rsid w:val="00DD0134"/>
    <w:rsid w:val="00DD04A2"/>
    <w:rsid w:val="00DD064B"/>
    <w:rsid w:val="00DD082A"/>
    <w:rsid w:val="00DD134B"/>
    <w:rsid w:val="00DD17FA"/>
    <w:rsid w:val="00DD1A2F"/>
    <w:rsid w:val="00DD1C5F"/>
    <w:rsid w:val="00DD2741"/>
    <w:rsid w:val="00DD2ABB"/>
    <w:rsid w:val="00DD2C87"/>
    <w:rsid w:val="00DD4170"/>
    <w:rsid w:val="00DD43EC"/>
    <w:rsid w:val="00DD4FDD"/>
    <w:rsid w:val="00DD5124"/>
    <w:rsid w:val="00DD5F54"/>
    <w:rsid w:val="00DD6CC7"/>
    <w:rsid w:val="00DD7402"/>
    <w:rsid w:val="00DD75A9"/>
    <w:rsid w:val="00DD7670"/>
    <w:rsid w:val="00DD7CBA"/>
    <w:rsid w:val="00DD7D67"/>
    <w:rsid w:val="00DD7D7C"/>
    <w:rsid w:val="00DD7EE0"/>
    <w:rsid w:val="00DE01F4"/>
    <w:rsid w:val="00DE0201"/>
    <w:rsid w:val="00DE0343"/>
    <w:rsid w:val="00DE0442"/>
    <w:rsid w:val="00DE06FD"/>
    <w:rsid w:val="00DE0CCB"/>
    <w:rsid w:val="00DE0E0F"/>
    <w:rsid w:val="00DE1778"/>
    <w:rsid w:val="00DE1BB3"/>
    <w:rsid w:val="00DE1E16"/>
    <w:rsid w:val="00DE257D"/>
    <w:rsid w:val="00DE299B"/>
    <w:rsid w:val="00DE2A9A"/>
    <w:rsid w:val="00DE2C5F"/>
    <w:rsid w:val="00DE2EBD"/>
    <w:rsid w:val="00DE2FBA"/>
    <w:rsid w:val="00DE2FCA"/>
    <w:rsid w:val="00DE3392"/>
    <w:rsid w:val="00DE3E97"/>
    <w:rsid w:val="00DE4226"/>
    <w:rsid w:val="00DE4A69"/>
    <w:rsid w:val="00DE4BCE"/>
    <w:rsid w:val="00DE4C02"/>
    <w:rsid w:val="00DE54E7"/>
    <w:rsid w:val="00DE5A30"/>
    <w:rsid w:val="00DE62F4"/>
    <w:rsid w:val="00DE64F7"/>
    <w:rsid w:val="00DE6B8F"/>
    <w:rsid w:val="00DE6DF7"/>
    <w:rsid w:val="00DE6E8E"/>
    <w:rsid w:val="00DE711B"/>
    <w:rsid w:val="00DE76D5"/>
    <w:rsid w:val="00DE7D4A"/>
    <w:rsid w:val="00DE7DC2"/>
    <w:rsid w:val="00DF02E4"/>
    <w:rsid w:val="00DF08B8"/>
    <w:rsid w:val="00DF0BD6"/>
    <w:rsid w:val="00DF1079"/>
    <w:rsid w:val="00DF1818"/>
    <w:rsid w:val="00DF2332"/>
    <w:rsid w:val="00DF2828"/>
    <w:rsid w:val="00DF31DF"/>
    <w:rsid w:val="00DF32EE"/>
    <w:rsid w:val="00DF3913"/>
    <w:rsid w:val="00DF3C43"/>
    <w:rsid w:val="00DF3CF7"/>
    <w:rsid w:val="00DF3FE1"/>
    <w:rsid w:val="00DF4960"/>
    <w:rsid w:val="00DF4ED9"/>
    <w:rsid w:val="00DF52C6"/>
    <w:rsid w:val="00DF56B5"/>
    <w:rsid w:val="00DF584F"/>
    <w:rsid w:val="00DF5EF6"/>
    <w:rsid w:val="00DF65BF"/>
    <w:rsid w:val="00DF69EA"/>
    <w:rsid w:val="00DF73F5"/>
    <w:rsid w:val="00DF777A"/>
    <w:rsid w:val="00DF7A38"/>
    <w:rsid w:val="00DF7B99"/>
    <w:rsid w:val="00DF7BBB"/>
    <w:rsid w:val="00DF7CE6"/>
    <w:rsid w:val="00E0002C"/>
    <w:rsid w:val="00E005AB"/>
    <w:rsid w:val="00E00F13"/>
    <w:rsid w:val="00E01391"/>
    <w:rsid w:val="00E019BC"/>
    <w:rsid w:val="00E01DF1"/>
    <w:rsid w:val="00E02780"/>
    <w:rsid w:val="00E02B72"/>
    <w:rsid w:val="00E0333B"/>
    <w:rsid w:val="00E033C1"/>
    <w:rsid w:val="00E035EB"/>
    <w:rsid w:val="00E03965"/>
    <w:rsid w:val="00E03992"/>
    <w:rsid w:val="00E03E32"/>
    <w:rsid w:val="00E03EE4"/>
    <w:rsid w:val="00E04FBC"/>
    <w:rsid w:val="00E05766"/>
    <w:rsid w:val="00E05824"/>
    <w:rsid w:val="00E0588A"/>
    <w:rsid w:val="00E05D57"/>
    <w:rsid w:val="00E05DA0"/>
    <w:rsid w:val="00E0628F"/>
    <w:rsid w:val="00E06447"/>
    <w:rsid w:val="00E06E6E"/>
    <w:rsid w:val="00E07678"/>
    <w:rsid w:val="00E07E70"/>
    <w:rsid w:val="00E07E9D"/>
    <w:rsid w:val="00E100D4"/>
    <w:rsid w:val="00E103AA"/>
    <w:rsid w:val="00E10507"/>
    <w:rsid w:val="00E108D4"/>
    <w:rsid w:val="00E1104D"/>
    <w:rsid w:val="00E11596"/>
    <w:rsid w:val="00E11663"/>
    <w:rsid w:val="00E116EE"/>
    <w:rsid w:val="00E1175C"/>
    <w:rsid w:val="00E119E0"/>
    <w:rsid w:val="00E11C99"/>
    <w:rsid w:val="00E11CD7"/>
    <w:rsid w:val="00E122FE"/>
    <w:rsid w:val="00E12453"/>
    <w:rsid w:val="00E12677"/>
    <w:rsid w:val="00E12E36"/>
    <w:rsid w:val="00E131B5"/>
    <w:rsid w:val="00E1365F"/>
    <w:rsid w:val="00E137CB"/>
    <w:rsid w:val="00E14481"/>
    <w:rsid w:val="00E165DE"/>
    <w:rsid w:val="00E172BC"/>
    <w:rsid w:val="00E17784"/>
    <w:rsid w:val="00E20943"/>
    <w:rsid w:val="00E21031"/>
    <w:rsid w:val="00E2187F"/>
    <w:rsid w:val="00E21C4E"/>
    <w:rsid w:val="00E22039"/>
    <w:rsid w:val="00E22459"/>
    <w:rsid w:val="00E23694"/>
    <w:rsid w:val="00E237B4"/>
    <w:rsid w:val="00E23A7D"/>
    <w:rsid w:val="00E24036"/>
    <w:rsid w:val="00E24130"/>
    <w:rsid w:val="00E242B7"/>
    <w:rsid w:val="00E24673"/>
    <w:rsid w:val="00E24AA4"/>
    <w:rsid w:val="00E24C3B"/>
    <w:rsid w:val="00E24C90"/>
    <w:rsid w:val="00E24FF1"/>
    <w:rsid w:val="00E25273"/>
    <w:rsid w:val="00E25E4A"/>
    <w:rsid w:val="00E260BE"/>
    <w:rsid w:val="00E26312"/>
    <w:rsid w:val="00E2632C"/>
    <w:rsid w:val="00E267D6"/>
    <w:rsid w:val="00E273A9"/>
    <w:rsid w:val="00E27D23"/>
    <w:rsid w:val="00E30918"/>
    <w:rsid w:val="00E30C35"/>
    <w:rsid w:val="00E30CD9"/>
    <w:rsid w:val="00E31480"/>
    <w:rsid w:val="00E31601"/>
    <w:rsid w:val="00E31647"/>
    <w:rsid w:val="00E31914"/>
    <w:rsid w:val="00E31B0E"/>
    <w:rsid w:val="00E31F3C"/>
    <w:rsid w:val="00E32045"/>
    <w:rsid w:val="00E32111"/>
    <w:rsid w:val="00E3313D"/>
    <w:rsid w:val="00E33260"/>
    <w:rsid w:val="00E33352"/>
    <w:rsid w:val="00E34266"/>
    <w:rsid w:val="00E34A9A"/>
    <w:rsid w:val="00E34E5F"/>
    <w:rsid w:val="00E34FCE"/>
    <w:rsid w:val="00E3505C"/>
    <w:rsid w:val="00E35E1F"/>
    <w:rsid w:val="00E35E6F"/>
    <w:rsid w:val="00E35EFC"/>
    <w:rsid w:val="00E36101"/>
    <w:rsid w:val="00E361EA"/>
    <w:rsid w:val="00E3631A"/>
    <w:rsid w:val="00E36B1D"/>
    <w:rsid w:val="00E3701A"/>
    <w:rsid w:val="00E373DD"/>
    <w:rsid w:val="00E37D01"/>
    <w:rsid w:val="00E37F39"/>
    <w:rsid w:val="00E405D7"/>
    <w:rsid w:val="00E407A2"/>
    <w:rsid w:val="00E408CF"/>
    <w:rsid w:val="00E411E0"/>
    <w:rsid w:val="00E41825"/>
    <w:rsid w:val="00E41B9B"/>
    <w:rsid w:val="00E42087"/>
    <w:rsid w:val="00E42268"/>
    <w:rsid w:val="00E43BF0"/>
    <w:rsid w:val="00E43DB3"/>
    <w:rsid w:val="00E43F2A"/>
    <w:rsid w:val="00E44320"/>
    <w:rsid w:val="00E4583A"/>
    <w:rsid w:val="00E463E7"/>
    <w:rsid w:val="00E46682"/>
    <w:rsid w:val="00E466BC"/>
    <w:rsid w:val="00E46E92"/>
    <w:rsid w:val="00E474F9"/>
    <w:rsid w:val="00E478EB"/>
    <w:rsid w:val="00E47B2D"/>
    <w:rsid w:val="00E47E36"/>
    <w:rsid w:val="00E500AB"/>
    <w:rsid w:val="00E50511"/>
    <w:rsid w:val="00E5084A"/>
    <w:rsid w:val="00E50A2C"/>
    <w:rsid w:val="00E50B3D"/>
    <w:rsid w:val="00E51E9C"/>
    <w:rsid w:val="00E53098"/>
    <w:rsid w:val="00E53295"/>
    <w:rsid w:val="00E54103"/>
    <w:rsid w:val="00E54289"/>
    <w:rsid w:val="00E5506A"/>
    <w:rsid w:val="00E552B2"/>
    <w:rsid w:val="00E55354"/>
    <w:rsid w:val="00E5566A"/>
    <w:rsid w:val="00E55EC6"/>
    <w:rsid w:val="00E561D9"/>
    <w:rsid w:val="00E569E5"/>
    <w:rsid w:val="00E56A9E"/>
    <w:rsid w:val="00E56BE9"/>
    <w:rsid w:val="00E60387"/>
    <w:rsid w:val="00E60463"/>
    <w:rsid w:val="00E60BF1"/>
    <w:rsid w:val="00E60DE4"/>
    <w:rsid w:val="00E61B4F"/>
    <w:rsid w:val="00E61FB8"/>
    <w:rsid w:val="00E623A4"/>
    <w:rsid w:val="00E62E86"/>
    <w:rsid w:val="00E63140"/>
    <w:rsid w:val="00E631C1"/>
    <w:rsid w:val="00E632D4"/>
    <w:rsid w:val="00E635E4"/>
    <w:rsid w:val="00E6367C"/>
    <w:rsid w:val="00E6389B"/>
    <w:rsid w:val="00E64BF4"/>
    <w:rsid w:val="00E65354"/>
    <w:rsid w:val="00E66007"/>
    <w:rsid w:val="00E66388"/>
    <w:rsid w:val="00E665D8"/>
    <w:rsid w:val="00E66879"/>
    <w:rsid w:val="00E669A0"/>
    <w:rsid w:val="00E66F55"/>
    <w:rsid w:val="00E66FBB"/>
    <w:rsid w:val="00E67DE0"/>
    <w:rsid w:val="00E70605"/>
    <w:rsid w:val="00E706A8"/>
    <w:rsid w:val="00E7076E"/>
    <w:rsid w:val="00E70801"/>
    <w:rsid w:val="00E7087E"/>
    <w:rsid w:val="00E70B2A"/>
    <w:rsid w:val="00E711F4"/>
    <w:rsid w:val="00E71C00"/>
    <w:rsid w:val="00E71E97"/>
    <w:rsid w:val="00E71F3D"/>
    <w:rsid w:val="00E720C2"/>
    <w:rsid w:val="00E725EC"/>
    <w:rsid w:val="00E72936"/>
    <w:rsid w:val="00E73072"/>
    <w:rsid w:val="00E731AF"/>
    <w:rsid w:val="00E736AB"/>
    <w:rsid w:val="00E73945"/>
    <w:rsid w:val="00E73DD6"/>
    <w:rsid w:val="00E740B8"/>
    <w:rsid w:val="00E74371"/>
    <w:rsid w:val="00E74675"/>
    <w:rsid w:val="00E74824"/>
    <w:rsid w:val="00E74BC6"/>
    <w:rsid w:val="00E74D00"/>
    <w:rsid w:val="00E754CA"/>
    <w:rsid w:val="00E756F9"/>
    <w:rsid w:val="00E757AC"/>
    <w:rsid w:val="00E75ED6"/>
    <w:rsid w:val="00E7610C"/>
    <w:rsid w:val="00E76149"/>
    <w:rsid w:val="00E76222"/>
    <w:rsid w:val="00E76E92"/>
    <w:rsid w:val="00E77C58"/>
    <w:rsid w:val="00E77EBA"/>
    <w:rsid w:val="00E77FF2"/>
    <w:rsid w:val="00E800B2"/>
    <w:rsid w:val="00E809C5"/>
    <w:rsid w:val="00E80A25"/>
    <w:rsid w:val="00E80D3D"/>
    <w:rsid w:val="00E812B2"/>
    <w:rsid w:val="00E817F0"/>
    <w:rsid w:val="00E81B42"/>
    <w:rsid w:val="00E81FB7"/>
    <w:rsid w:val="00E82336"/>
    <w:rsid w:val="00E82542"/>
    <w:rsid w:val="00E82BE4"/>
    <w:rsid w:val="00E83010"/>
    <w:rsid w:val="00E83E2F"/>
    <w:rsid w:val="00E83E3A"/>
    <w:rsid w:val="00E85A78"/>
    <w:rsid w:val="00E85C04"/>
    <w:rsid w:val="00E86098"/>
    <w:rsid w:val="00E866CA"/>
    <w:rsid w:val="00E86FC3"/>
    <w:rsid w:val="00E87487"/>
    <w:rsid w:val="00E90081"/>
    <w:rsid w:val="00E90328"/>
    <w:rsid w:val="00E9044A"/>
    <w:rsid w:val="00E90871"/>
    <w:rsid w:val="00E908D8"/>
    <w:rsid w:val="00E90AF0"/>
    <w:rsid w:val="00E91578"/>
    <w:rsid w:val="00E922DA"/>
    <w:rsid w:val="00E92B8C"/>
    <w:rsid w:val="00E92CC8"/>
    <w:rsid w:val="00E92EE8"/>
    <w:rsid w:val="00E93015"/>
    <w:rsid w:val="00E933A3"/>
    <w:rsid w:val="00E93637"/>
    <w:rsid w:val="00E93676"/>
    <w:rsid w:val="00E93861"/>
    <w:rsid w:val="00E942A2"/>
    <w:rsid w:val="00E949F9"/>
    <w:rsid w:val="00E9593E"/>
    <w:rsid w:val="00E95D23"/>
    <w:rsid w:val="00E95E6E"/>
    <w:rsid w:val="00E9632F"/>
    <w:rsid w:val="00E97194"/>
    <w:rsid w:val="00E97988"/>
    <w:rsid w:val="00E97A75"/>
    <w:rsid w:val="00E97E45"/>
    <w:rsid w:val="00EA007C"/>
    <w:rsid w:val="00EA08E4"/>
    <w:rsid w:val="00EA14D4"/>
    <w:rsid w:val="00EA1736"/>
    <w:rsid w:val="00EA1856"/>
    <w:rsid w:val="00EA2201"/>
    <w:rsid w:val="00EA2F48"/>
    <w:rsid w:val="00EA33A6"/>
    <w:rsid w:val="00EA34C3"/>
    <w:rsid w:val="00EA3D93"/>
    <w:rsid w:val="00EA4403"/>
    <w:rsid w:val="00EA4471"/>
    <w:rsid w:val="00EA4F54"/>
    <w:rsid w:val="00EA53AF"/>
    <w:rsid w:val="00EA5464"/>
    <w:rsid w:val="00EA54DD"/>
    <w:rsid w:val="00EA634D"/>
    <w:rsid w:val="00EA6681"/>
    <w:rsid w:val="00EA68E9"/>
    <w:rsid w:val="00EA74C9"/>
    <w:rsid w:val="00EA7CD7"/>
    <w:rsid w:val="00EA7CDA"/>
    <w:rsid w:val="00EB0370"/>
    <w:rsid w:val="00EB0578"/>
    <w:rsid w:val="00EB1A5A"/>
    <w:rsid w:val="00EB2126"/>
    <w:rsid w:val="00EB2178"/>
    <w:rsid w:val="00EB2322"/>
    <w:rsid w:val="00EB2680"/>
    <w:rsid w:val="00EB2C97"/>
    <w:rsid w:val="00EB3398"/>
    <w:rsid w:val="00EB33C9"/>
    <w:rsid w:val="00EB4314"/>
    <w:rsid w:val="00EB4CAF"/>
    <w:rsid w:val="00EB4F68"/>
    <w:rsid w:val="00EB55CA"/>
    <w:rsid w:val="00EB568C"/>
    <w:rsid w:val="00EB57C0"/>
    <w:rsid w:val="00EB5870"/>
    <w:rsid w:val="00EB5B59"/>
    <w:rsid w:val="00EB6B71"/>
    <w:rsid w:val="00EB7546"/>
    <w:rsid w:val="00EC0286"/>
    <w:rsid w:val="00EC0E7A"/>
    <w:rsid w:val="00EC106D"/>
    <w:rsid w:val="00EC149F"/>
    <w:rsid w:val="00EC15E1"/>
    <w:rsid w:val="00EC1955"/>
    <w:rsid w:val="00EC3416"/>
    <w:rsid w:val="00EC3572"/>
    <w:rsid w:val="00EC36DF"/>
    <w:rsid w:val="00EC3BFA"/>
    <w:rsid w:val="00EC3E14"/>
    <w:rsid w:val="00EC4088"/>
    <w:rsid w:val="00EC4CED"/>
    <w:rsid w:val="00EC5C20"/>
    <w:rsid w:val="00EC5CC2"/>
    <w:rsid w:val="00EC6010"/>
    <w:rsid w:val="00EC6C4D"/>
    <w:rsid w:val="00EC6C4E"/>
    <w:rsid w:val="00EC6E01"/>
    <w:rsid w:val="00EC711F"/>
    <w:rsid w:val="00EC7121"/>
    <w:rsid w:val="00EC71A1"/>
    <w:rsid w:val="00EC71D2"/>
    <w:rsid w:val="00EC7923"/>
    <w:rsid w:val="00EC7A5B"/>
    <w:rsid w:val="00EC7D0C"/>
    <w:rsid w:val="00ED00D2"/>
    <w:rsid w:val="00ED0F68"/>
    <w:rsid w:val="00ED0F7A"/>
    <w:rsid w:val="00ED0FF6"/>
    <w:rsid w:val="00ED120B"/>
    <w:rsid w:val="00ED1AE1"/>
    <w:rsid w:val="00ED1BE8"/>
    <w:rsid w:val="00ED1FE4"/>
    <w:rsid w:val="00ED24D5"/>
    <w:rsid w:val="00ED2C21"/>
    <w:rsid w:val="00ED2D06"/>
    <w:rsid w:val="00ED2F8D"/>
    <w:rsid w:val="00ED3030"/>
    <w:rsid w:val="00ED335A"/>
    <w:rsid w:val="00ED36C0"/>
    <w:rsid w:val="00ED412E"/>
    <w:rsid w:val="00ED4498"/>
    <w:rsid w:val="00ED4A78"/>
    <w:rsid w:val="00ED5951"/>
    <w:rsid w:val="00ED735B"/>
    <w:rsid w:val="00ED743D"/>
    <w:rsid w:val="00ED75B7"/>
    <w:rsid w:val="00ED7835"/>
    <w:rsid w:val="00ED7BB4"/>
    <w:rsid w:val="00ED7C28"/>
    <w:rsid w:val="00EE0C7D"/>
    <w:rsid w:val="00EE0D48"/>
    <w:rsid w:val="00EE1603"/>
    <w:rsid w:val="00EE1710"/>
    <w:rsid w:val="00EE1744"/>
    <w:rsid w:val="00EE1D11"/>
    <w:rsid w:val="00EE1DB7"/>
    <w:rsid w:val="00EE1E79"/>
    <w:rsid w:val="00EE202C"/>
    <w:rsid w:val="00EE2F1D"/>
    <w:rsid w:val="00EE36B1"/>
    <w:rsid w:val="00EE3FCE"/>
    <w:rsid w:val="00EE43D6"/>
    <w:rsid w:val="00EE4C48"/>
    <w:rsid w:val="00EE4D79"/>
    <w:rsid w:val="00EE524B"/>
    <w:rsid w:val="00EE52C6"/>
    <w:rsid w:val="00EE5473"/>
    <w:rsid w:val="00EE5EE6"/>
    <w:rsid w:val="00EE6318"/>
    <w:rsid w:val="00EE6931"/>
    <w:rsid w:val="00EE6FC1"/>
    <w:rsid w:val="00EE76FE"/>
    <w:rsid w:val="00EF1737"/>
    <w:rsid w:val="00EF25AB"/>
    <w:rsid w:val="00EF2961"/>
    <w:rsid w:val="00EF34DE"/>
    <w:rsid w:val="00EF360B"/>
    <w:rsid w:val="00EF3AA0"/>
    <w:rsid w:val="00EF3F6D"/>
    <w:rsid w:val="00EF42DD"/>
    <w:rsid w:val="00EF42EC"/>
    <w:rsid w:val="00EF47F2"/>
    <w:rsid w:val="00EF4ADB"/>
    <w:rsid w:val="00EF4EEA"/>
    <w:rsid w:val="00EF5112"/>
    <w:rsid w:val="00EF523C"/>
    <w:rsid w:val="00EF563A"/>
    <w:rsid w:val="00EF60BB"/>
    <w:rsid w:val="00EF621F"/>
    <w:rsid w:val="00EF6428"/>
    <w:rsid w:val="00EF667D"/>
    <w:rsid w:val="00F0080B"/>
    <w:rsid w:val="00F00CE3"/>
    <w:rsid w:val="00F00D95"/>
    <w:rsid w:val="00F01829"/>
    <w:rsid w:val="00F01A49"/>
    <w:rsid w:val="00F01BD8"/>
    <w:rsid w:val="00F01E58"/>
    <w:rsid w:val="00F022DE"/>
    <w:rsid w:val="00F02382"/>
    <w:rsid w:val="00F02662"/>
    <w:rsid w:val="00F02CE9"/>
    <w:rsid w:val="00F03365"/>
    <w:rsid w:val="00F03E20"/>
    <w:rsid w:val="00F03E5A"/>
    <w:rsid w:val="00F04633"/>
    <w:rsid w:val="00F049B3"/>
    <w:rsid w:val="00F05F4E"/>
    <w:rsid w:val="00F0657B"/>
    <w:rsid w:val="00F069C9"/>
    <w:rsid w:val="00F0704C"/>
    <w:rsid w:val="00F07125"/>
    <w:rsid w:val="00F072C5"/>
    <w:rsid w:val="00F07CC4"/>
    <w:rsid w:val="00F104C8"/>
    <w:rsid w:val="00F10CFB"/>
    <w:rsid w:val="00F10E05"/>
    <w:rsid w:val="00F1136D"/>
    <w:rsid w:val="00F11900"/>
    <w:rsid w:val="00F11BAB"/>
    <w:rsid w:val="00F11D6C"/>
    <w:rsid w:val="00F12029"/>
    <w:rsid w:val="00F122DD"/>
    <w:rsid w:val="00F12647"/>
    <w:rsid w:val="00F12D35"/>
    <w:rsid w:val="00F1308C"/>
    <w:rsid w:val="00F1369D"/>
    <w:rsid w:val="00F13AC3"/>
    <w:rsid w:val="00F145B0"/>
    <w:rsid w:val="00F15060"/>
    <w:rsid w:val="00F15682"/>
    <w:rsid w:val="00F158B5"/>
    <w:rsid w:val="00F1607A"/>
    <w:rsid w:val="00F16348"/>
    <w:rsid w:val="00F16E59"/>
    <w:rsid w:val="00F175BE"/>
    <w:rsid w:val="00F1762B"/>
    <w:rsid w:val="00F1772A"/>
    <w:rsid w:val="00F20DAA"/>
    <w:rsid w:val="00F20DCE"/>
    <w:rsid w:val="00F21766"/>
    <w:rsid w:val="00F21905"/>
    <w:rsid w:val="00F22708"/>
    <w:rsid w:val="00F228E0"/>
    <w:rsid w:val="00F228EE"/>
    <w:rsid w:val="00F22BAE"/>
    <w:rsid w:val="00F2354C"/>
    <w:rsid w:val="00F23559"/>
    <w:rsid w:val="00F23846"/>
    <w:rsid w:val="00F2409F"/>
    <w:rsid w:val="00F2442A"/>
    <w:rsid w:val="00F244AC"/>
    <w:rsid w:val="00F249EE"/>
    <w:rsid w:val="00F24C56"/>
    <w:rsid w:val="00F25742"/>
    <w:rsid w:val="00F25EE9"/>
    <w:rsid w:val="00F2618A"/>
    <w:rsid w:val="00F262AB"/>
    <w:rsid w:val="00F2695B"/>
    <w:rsid w:val="00F2750C"/>
    <w:rsid w:val="00F27632"/>
    <w:rsid w:val="00F279F9"/>
    <w:rsid w:val="00F27B3B"/>
    <w:rsid w:val="00F27B7C"/>
    <w:rsid w:val="00F27E37"/>
    <w:rsid w:val="00F303B6"/>
    <w:rsid w:val="00F306B1"/>
    <w:rsid w:val="00F31374"/>
    <w:rsid w:val="00F316FC"/>
    <w:rsid w:val="00F31870"/>
    <w:rsid w:val="00F322FA"/>
    <w:rsid w:val="00F32702"/>
    <w:rsid w:val="00F327A8"/>
    <w:rsid w:val="00F3298C"/>
    <w:rsid w:val="00F32E4D"/>
    <w:rsid w:val="00F339D3"/>
    <w:rsid w:val="00F33A9E"/>
    <w:rsid w:val="00F33DF1"/>
    <w:rsid w:val="00F34422"/>
    <w:rsid w:val="00F34CE6"/>
    <w:rsid w:val="00F350E2"/>
    <w:rsid w:val="00F361DF"/>
    <w:rsid w:val="00F36864"/>
    <w:rsid w:val="00F3695B"/>
    <w:rsid w:val="00F3716B"/>
    <w:rsid w:val="00F376B6"/>
    <w:rsid w:val="00F40365"/>
    <w:rsid w:val="00F40673"/>
    <w:rsid w:val="00F40AEB"/>
    <w:rsid w:val="00F40E0A"/>
    <w:rsid w:val="00F41206"/>
    <w:rsid w:val="00F41271"/>
    <w:rsid w:val="00F41C24"/>
    <w:rsid w:val="00F41C5B"/>
    <w:rsid w:val="00F4256A"/>
    <w:rsid w:val="00F42E28"/>
    <w:rsid w:val="00F43B71"/>
    <w:rsid w:val="00F440A4"/>
    <w:rsid w:val="00F44325"/>
    <w:rsid w:val="00F447BD"/>
    <w:rsid w:val="00F44937"/>
    <w:rsid w:val="00F44A2E"/>
    <w:rsid w:val="00F44C52"/>
    <w:rsid w:val="00F4587C"/>
    <w:rsid w:val="00F4644C"/>
    <w:rsid w:val="00F466FA"/>
    <w:rsid w:val="00F46916"/>
    <w:rsid w:val="00F4718E"/>
    <w:rsid w:val="00F474D0"/>
    <w:rsid w:val="00F47693"/>
    <w:rsid w:val="00F47FFC"/>
    <w:rsid w:val="00F50442"/>
    <w:rsid w:val="00F50A56"/>
    <w:rsid w:val="00F512B1"/>
    <w:rsid w:val="00F51DE3"/>
    <w:rsid w:val="00F521D1"/>
    <w:rsid w:val="00F52239"/>
    <w:rsid w:val="00F523A9"/>
    <w:rsid w:val="00F52AFA"/>
    <w:rsid w:val="00F5339B"/>
    <w:rsid w:val="00F53D40"/>
    <w:rsid w:val="00F53FB6"/>
    <w:rsid w:val="00F545E9"/>
    <w:rsid w:val="00F54656"/>
    <w:rsid w:val="00F54A8C"/>
    <w:rsid w:val="00F558DC"/>
    <w:rsid w:val="00F55D5E"/>
    <w:rsid w:val="00F55EA3"/>
    <w:rsid w:val="00F56C17"/>
    <w:rsid w:val="00F57DD1"/>
    <w:rsid w:val="00F57EEA"/>
    <w:rsid w:val="00F600E9"/>
    <w:rsid w:val="00F604C7"/>
    <w:rsid w:val="00F60906"/>
    <w:rsid w:val="00F60A92"/>
    <w:rsid w:val="00F60FF3"/>
    <w:rsid w:val="00F611AC"/>
    <w:rsid w:val="00F612B7"/>
    <w:rsid w:val="00F617C9"/>
    <w:rsid w:val="00F61CBB"/>
    <w:rsid w:val="00F620F0"/>
    <w:rsid w:val="00F6294C"/>
    <w:rsid w:val="00F62C6C"/>
    <w:rsid w:val="00F62DD1"/>
    <w:rsid w:val="00F63446"/>
    <w:rsid w:val="00F63CBC"/>
    <w:rsid w:val="00F63E6E"/>
    <w:rsid w:val="00F650D6"/>
    <w:rsid w:val="00F6547D"/>
    <w:rsid w:val="00F654BA"/>
    <w:rsid w:val="00F65812"/>
    <w:rsid w:val="00F65CFB"/>
    <w:rsid w:val="00F65DB1"/>
    <w:rsid w:val="00F65F59"/>
    <w:rsid w:val="00F66792"/>
    <w:rsid w:val="00F667C9"/>
    <w:rsid w:val="00F669D6"/>
    <w:rsid w:val="00F67303"/>
    <w:rsid w:val="00F67D01"/>
    <w:rsid w:val="00F700DF"/>
    <w:rsid w:val="00F70172"/>
    <w:rsid w:val="00F70206"/>
    <w:rsid w:val="00F70284"/>
    <w:rsid w:val="00F703EE"/>
    <w:rsid w:val="00F7056C"/>
    <w:rsid w:val="00F70904"/>
    <w:rsid w:val="00F70C56"/>
    <w:rsid w:val="00F70D05"/>
    <w:rsid w:val="00F70E2D"/>
    <w:rsid w:val="00F71183"/>
    <w:rsid w:val="00F71683"/>
    <w:rsid w:val="00F71ABF"/>
    <w:rsid w:val="00F71FF0"/>
    <w:rsid w:val="00F721EC"/>
    <w:rsid w:val="00F7313B"/>
    <w:rsid w:val="00F73205"/>
    <w:rsid w:val="00F732C2"/>
    <w:rsid w:val="00F73453"/>
    <w:rsid w:val="00F737B6"/>
    <w:rsid w:val="00F73981"/>
    <w:rsid w:val="00F73B87"/>
    <w:rsid w:val="00F73E02"/>
    <w:rsid w:val="00F742C3"/>
    <w:rsid w:val="00F75716"/>
    <w:rsid w:val="00F75986"/>
    <w:rsid w:val="00F75DB1"/>
    <w:rsid w:val="00F7612E"/>
    <w:rsid w:val="00F764EF"/>
    <w:rsid w:val="00F76584"/>
    <w:rsid w:val="00F769F9"/>
    <w:rsid w:val="00F76D99"/>
    <w:rsid w:val="00F77883"/>
    <w:rsid w:val="00F80DFD"/>
    <w:rsid w:val="00F819B1"/>
    <w:rsid w:val="00F81E25"/>
    <w:rsid w:val="00F82163"/>
    <w:rsid w:val="00F82FCD"/>
    <w:rsid w:val="00F836D5"/>
    <w:rsid w:val="00F83BB2"/>
    <w:rsid w:val="00F842E3"/>
    <w:rsid w:val="00F849DB"/>
    <w:rsid w:val="00F84CB9"/>
    <w:rsid w:val="00F84D42"/>
    <w:rsid w:val="00F85055"/>
    <w:rsid w:val="00F851C7"/>
    <w:rsid w:val="00F8539B"/>
    <w:rsid w:val="00F85C4C"/>
    <w:rsid w:val="00F8600D"/>
    <w:rsid w:val="00F86281"/>
    <w:rsid w:val="00F8658E"/>
    <w:rsid w:val="00F86B4B"/>
    <w:rsid w:val="00F878DD"/>
    <w:rsid w:val="00F87DE1"/>
    <w:rsid w:val="00F87FF6"/>
    <w:rsid w:val="00F902E6"/>
    <w:rsid w:val="00F903AA"/>
    <w:rsid w:val="00F907C6"/>
    <w:rsid w:val="00F90B01"/>
    <w:rsid w:val="00F911A7"/>
    <w:rsid w:val="00F91257"/>
    <w:rsid w:val="00F913F1"/>
    <w:rsid w:val="00F914D9"/>
    <w:rsid w:val="00F91BA5"/>
    <w:rsid w:val="00F91D64"/>
    <w:rsid w:val="00F921F6"/>
    <w:rsid w:val="00F926D0"/>
    <w:rsid w:val="00F9289A"/>
    <w:rsid w:val="00F929B2"/>
    <w:rsid w:val="00F92A09"/>
    <w:rsid w:val="00F92A4D"/>
    <w:rsid w:val="00F932D4"/>
    <w:rsid w:val="00F93591"/>
    <w:rsid w:val="00F93CB3"/>
    <w:rsid w:val="00F9402D"/>
    <w:rsid w:val="00F94C1E"/>
    <w:rsid w:val="00F94DF2"/>
    <w:rsid w:val="00F95B40"/>
    <w:rsid w:val="00F9607B"/>
    <w:rsid w:val="00F96131"/>
    <w:rsid w:val="00F96412"/>
    <w:rsid w:val="00F96479"/>
    <w:rsid w:val="00F967CB"/>
    <w:rsid w:val="00F9682B"/>
    <w:rsid w:val="00F9688F"/>
    <w:rsid w:val="00F96AE2"/>
    <w:rsid w:val="00F96F93"/>
    <w:rsid w:val="00F9704A"/>
    <w:rsid w:val="00F97113"/>
    <w:rsid w:val="00F97219"/>
    <w:rsid w:val="00F977F2"/>
    <w:rsid w:val="00F978D1"/>
    <w:rsid w:val="00FA0A7B"/>
    <w:rsid w:val="00FA0CD4"/>
    <w:rsid w:val="00FA0D63"/>
    <w:rsid w:val="00FA0E2E"/>
    <w:rsid w:val="00FA128B"/>
    <w:rsid w:val="00FA1428"/>
    <w:rsid w:val="00FA14BB"/>
    <w:rsid w:val="00FA1B9B"/>
    <w:rsid w:val="00FA2103"/>
    <w:rsid w:val="00FA2120"/>
    <w:rsid w:val="00FA276B"/>
    <w:rsid w:val="00FA308D"/>
    <w:rsid w:val="00FA347D"/>
    <w:rsid w:val="00FA45D5"/>
    <w:rsid w:val="00FA4C8D"/>
    <w:rsid w:val="00FA5057"/>
    <w:rsid w:val="00FA54E5"/>
    <w:rsid w:val="00FA56F4"/>
    <w:rsid w:val="00FA5E6D"/>
    <w:rsid w:val="00FA6725"/>
    <w:rsid w:val="00FA69EA"/>
    <w:rsid w:val="00FA6D04"/>
    <w:rsid w:val="00FA6E90"/>
    <w:rsid w:val="00FA76AE"/>
    <w:rsid w:val="00FA782C"/>
    <w:rsid w:val="00FA7A53"/>
    <w:rsid w:val="00FA7C70"/>
    <w:rsid w:val="00FA7E6F"/>
    <w:rsid w:val="00FB0625"/>
    <w:rsid w:val="00FB0BB2"/>
    <w:rsid w:val="00FB1609"/>
    <w:rsid w:val="00FB185E"/>
    <w:rsid w:val="00FB2645"/>
    <w:rsid w:val="00FB2884"/>
    <w:rsid w:val="00FB28D2"/>
    <w:rsid w:val="00FB2B6A"/>
    <w:rsid w:val="00FB2C9E"/>
    <w:rsid w:val="00FB33EE"/>
    <w:rsid w:val="00FB3728"/>
    <w:rsid w:val="00FB408F"/>
    <w:rsid w:val="00FB41FF"/>
    <w:rsid w:val="00FB4419"/>
    <w:rsid w:val="00FB4D86"/>
    <w:rsid w:val="00FB5023"/>
    <w:rsid w:val="00FB5160"/>
    <w:rsid w:val="00FB56BA"/>
    <w:rsid w:val="00FB58F4"/>
    <w:rsid w:val="00FB5A78"/>
    <w:rsid w:val="00FB5ABA"/>
    <w:rsid w:val="00FB64F9"/>
    <w:rsid w:val="00FB67CC"/>
    <w:rsid w:val="00FB6B69"/>
    <w:rsid w:val="00FB7F74"/>
    <w:rsid w:val="00FC0D22"/>
    <w:rsid w:val="00FC120A"/>
    <w:rsid w:val="00FC1244"/>
    <w:rsid w:val="00FC17D3"/>
    <w:rsid w:val="00FC1886"/>
    <w:rsid w:val="00FC18BD"/>
    <w:rsid w:val="00FC2335"/>
    <w:rsid w:val="00FC2FB8"/>
    <w:rsid w:val="00FC3477"/>
    <w:rsid w:val="00FC366F"/>
    <w:rsid w:val="00FC3B1A"/>
    <w:rsid w:val="00FC3F75"/>
    <w:rsid w:val="00FC44CB"/>
    <w:rsid w:val="00FC4E64"/>
    <w:rsid w:val="00FC4F0D"/>
    <w:rsid w:val="00FC50B2"/>
    <w:rsid w:val="00FC521E"/>
    <w:rsid w:val="00FC5BB7"/>
    <w:rsid w:val="00FC5C12"/>
    <w:rsid w:val="00FC639B"/>
    <w:rsid w:val="00FC67FE"/>
    <w:rsid w:val="00FC702D"/>
    <w:rsid w:val="00FC75D4"/>
    <w:rsid w:val="00FD0261"/>
    <w:rsid w:val="00FD041F"/>
    <w:rsid w:val="00FD086B"/>
    <w:rsid w:val="00FD0C19"/>
    <w:rsid w:val="00FD0D43"/>
    <w:rsid w:val="00FD0DDB"/>
    <w:rsid w:val="00FD15A4"/>
    <w:rsid w:val="00FD1AFA"/>
    <w:rsid w:val="00FD1BFD"/>
    <w:rsid w:val="00FD1E94"/>
    <w:rsid w:val="00FD1FB1"/>
    <w:rsid w:val="00FD26DD"/>
    <w:rsid w:val="00FD2935"/>
    <w:rsid w:val="00FD2BA3"/>
    <w:rsid w:val="00FD357B"/>
    <w:rsid w:val="00FD3942"/>
    <w:rsid w:val="00FD3EDE"/>
    <w:rsid w:val="00FD4191"/>
    <w:rsid w:val="00FD45B5"/>
    <w:rsid w:val="00FD4CE2"/>
    <w:rsid w:val="00FD4E9D"/>
    <w:rsid w:val="00FD4F6D"/>
    <w:rsid w:val="00FD5099"/>
    <w:rsid w:val="00FD5788"/>
    <w:rsid w:val="00FD5CB2"/>
    <w:rsid w:val="00FD707C"/>
    <w:rsid w:val="00FE00DB"/>
    <w:rsid w:val="00FE0535"/>
    <w:rsid w:val="00FE12B7"/>
    <w:rsid w:val="00FE1E10"/>
    <w:rsid w:val="00FE1F67"/>
    <w:rsid w:val="00FE3088"/>
    <w:rsid w:val="00FE309E"/>
    <w:rsid w:val="00FE30F4"/>
    <w:rsid w:val="00FE325A"/>
    <w:rsid w:val="00FE339C"/>
    <w:rsid w:val="00FE36DF"/>
    <w:rsid w:val="00FE3A46"/>
    <w:rsid w:val="00FE3BA3"/>
    <w:rsid w:val="00FE3E99"/>
    <w:rsid w:val="00FE4454"/>
    <w:rsid w:val="00FE44FE"/>
    <w:rsid w:val="00FE4B0A"/>
    <w:rsid w:val="00FE4CF6"/>
    <w:rsid w:val="00FE4DB3"/>
    <w:rsid w:val="00FE4F52"/>
    <w:rsid w:val="00FE5022"/>
    <w:rsid w:val="00FE532F"/>
    <w:rsid w:val="00FE544B"/>
    <w:rsid w:val="00FE5542"/>
    <w:rsid w:val="00FE59F1"/>
    <w:rsid w:val="00FE5A2A"/>
    <w:rsid w:val="00FE5DB6"/>
    <w:rsid w:val="00FE5DEC"/>
    <w:rsid w:val="00FE5DFD"/>
    <w:rsid w:val="00FE6077"/>
    <w:rsid w:val="00FE6934"/>
    <w:rsid w:val="00FE72CE"/>
    <w:rsid w:val="00FF1611"/>
    <w:rsid w:val="00FF1AB7"/>
    <w:rsid w:val="00FF206D"/>
    <w:rsid w:val="00FF2285"/>
    <w:rsid w:val="00FF269A"/>
    <w:rsid w:val="00FF26EB"/>
    <w:rsid w:val="00FF29E7"/>
    <w:rsid w:val="00FF2E95"/>
    <w:rsid w:val="00FF32DB"/>
    <w:rsid w:val="00FF3611"/>
    <w:rsid w:val="00FF3D7A"/>
    <w:rsid w:val="00FF3ECD"/>
    <w:rsid w:val="00FF3EE8"/>
    <w:rsid w:val="00FF43B0"/>
    <w:rsid w:val="00FF50EF"/>
    <w:rsid w:val="00FF5111"/>
    <w:rsid w:val="00FF5614"/>
    <w:rsid w:val="00FF5CF0"/>
    <w:rsid w:val="00FF61D3"/>
    <w:rsid w:val="00FF6727"/>
    <w:rsid w:val="00FF692F"/>
    <w:rsid w:val="00FF6C9C"/>
    <w:rsid w:val="00FF719A"/>
    <w:rsid w:val="00FF7B6E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A28B8E"/>
  <w15:docId w15:val="{A539C94C-8C6C-4270-BABB-80701A26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8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B19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B19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Times New Roman" w:hAnsi="Times New Roman" w:cs="Angsana New"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19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9B1932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sid w:val="009B1932"/>
    <w:rPr>
      <w:b/>
      <w:bCs/>
    </w:rPr>
  </w:style>
  <w:style w:type="paragraph" w:styleId="ListBullet">
    <w:name w:val="List Bullet"/>
    <w:basedOn w:val="Normal"/>
    <w:rsid w:val="009B19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19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19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19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19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B19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19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1932"/>
    <w:pPr>
      <w:ind w:left="284"/>
    </w:pPr>
  </w:style>
  <w:style w:type="paragraph" w:customStyle="1" w:styleId="AAFrameAddress">
    <w:name w:val="AA Frame Address"/>
    <w:basedOn w:val="Heading1"/>
    <w:rsid w:val="009B19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B19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19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19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19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B19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1932"/>
    <w:pPr>
      <w:ind w:left="851" w:hanging="284"/>
    </w:pPr>
  </w:style>
  <w:style w:type="paragraph" w:styleId="Index4">
    <w:name w:val="index 4"/>
    <w:basedOn w:val="Normal"/>
    <w:next w:val="Normal"/>
    <w:semiHidden/>
    <w:rsid w:val="009B1932"/>
    <w:pPr>
      <w:ind w:left="1135" w:hanging="284"/>
    </w:pPr>
  </w:style>
  <w:style w:type="paragraph" w:styleId="Index6">
    <w:name w:val="index 6"/>
    <w:basedOn w:val="Normal"/>
    <w:next w:val="Normal"/>
    <w:semiHidden/>
    <w:rsid w:val="009B1932"/>
    <w:pPr>
      <w:ind w:left="1702" w:hanging="284"/>
    </w:pPr>
  </w:style>
  <w:style w:type="paragraph" w:styleId="Index5">
    <w:name w:val="index 5"/>
    <w:basedOn w:val="Normal"/>
    <w:next w:val="Normal"/>
    <w:semiHidden/>
    <w:rsid w:val="009B1932"/>
    <w:pPr>
      <w:ind w:left="1418" w:hanging="284"/>
    </w:pPr>
  </w:style>
  <w:style w:type="paragraph" w:styleId="Index7">
    <w:name w:val="index 7"/>
    <w:basedOn w:val="Normal"/>
    <w:next w:val="Normal"/>
    <w:semiHidden/>
    <w:rsid w:val="009B1932"/>
    <w:pPr>
      <w:ind w:left="1985" w:hanging="284"/>
    </w:pPr>
  </w:style>
  <w:style w:type="paragraph" w:styleId="Index8">
    <w:name w:val="index 8"/>
    <w:basedOn w:val="Normal"/>
    <w:next w:val="Normal"/>
    <w:semiHidden/>
    <w:rsid w:val="009B1932"/>
    <w:pPr>
      <w:ind w:left="2269" w:hanging="284"/>
    </w:pPr>
  </w:style>
  <w:style w:type="paragraph" w:styleId="Index9">
    <w:name w:val="index 9"/>
    <w:basedOn w:val="Normal"/>
    <w:next w:val="Normal"/>
    <w:semiHidden/>
    <w:rsid w:val="009B1932"/>
    <w:pPr>
      <w:ind w:left="2552" w:hanging="284"/>
    </w:pPr>
  </w:style>
  <w:style w:type="paragraph" w:styleId="TOC2">
    <w:name w:val="toc 2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B1932"/>
    <w:pPr>
      <w:ind w:left="851"/>
    </w:pPr>
  </w:style>
  <w:style w:type="paragraph" w:styleId="TOC5">
    <w:name w:val="toc 5"/>
    <w:basedOn w:val="Normal"/>
    <w:next w:val="Normal"/>
    <w:semiHidden/>
    <w:rsid w:val="009B1932"/>
    <w:pPr>
      <w:ind w:left="1134"/>
    </w:pPr>
  </w:style>
  <w:style w:type="paragraph" w:styleId="TOC6">
    <w:name w:val="toc 6"/>
    <w:basedOn w:val="Normal"/>
    <w:next w:val="Normal"/>
    <w:semiHidden/>
    <w:rsid w:val="009B1932"/>
    <w:pPr>
      <w:ind w:left="1418"/>
    </w:pPr>
  </w:style>
  <w:style w:type="paragraph" w:styleId="TOC7">
    <w:name w:val="toc 7"/>
    <w:basedOn w:val="Normal"/>
    <w:next w:val="Normal"/>
    <w:semiHidden/>
    <w:rsid w:val="009B1932"/>
    <w:pPr>
      <w:ind w:left="1701"/>
    </w:pPr>
  </w:style>
  <w:style w:type="paragraph" w:styleId="TOC8">
    <w:name w:val="toc 8"/>
    <w:basedOn w:val="Normal"/>
    <w:next w:val="Normal"/>
    <w:semiHidden/>
    <w:rsid w:val="009B1932"/>
    <w:pPr>
      <w:ind w:left="1985"/>
    </w:pPr>
  </w:style>
  <w:style w:type="paragraph" w:styleId="TOC9">
    <w:name w:val="toc 9"/>
    <w:basedOn w:val="Normal"/>
    <w:next w:val="Normal"/>
    <w:semiHidden/>
    <w:rsid w:val="009B1932"/>
    <w:pPr>
      <w:ind w:left="2268"/>
    </w:pPr>
  </w:style>
  <w:style w:type="paragraph" w:styleId="TableofFigures">
    <w:name w:val="table of figures"/>
    <w:basedOn w:val="Normal"/>
    <w:next w:val="Normal"/>
    <w:semiHidden/>
    <w:rsid w:val="009B1932"/>
    <w:pPr>
      <w:ind w:left="567" w:hanging="567"/>
    </w:pPr>
  </w:style>
  <w:style w:type="paragraph" w:styleId="ListBullet5">
    <w:name w:val="List Bullet 5"/>
    <w:basedOn w:val="Normal"/>
    <w:rsid w:val="009B19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B1932"/>
    <w:pPr>
      <w:spacing w:after="120"/>
    </w:pPr>
  </w:style>
  <w:style w:type="paragraph" w:styleId="BodyTextFirstIndent">
    <w:name w:val="Body Text First Indent"/>
    <w:basedOn w:val="BodyText"/>
    <w:rsid w:val="009B1932"/>
    <w:pPr>
      <w:ind w:firstLine="284"/>
    </w:pPr>
  </w:style>
  <w:style w:type="paragraph" w:styleId="BodyTextIndent">
    <w:name w:val="Body Text Indent"/>
    <w:basedOn w:val="Normal"/>
    <w:rsid w:val="009B1932"/>
    <w:pPr>
      <w:spacing w:after="120"/>
      <w:ind w:left="283"/>
    </w:pPr>
  </w:style>
  <w:style w:type="paragraph" w:styleId="BodyTextFirstIndent2">
    <w:name w:val="Body Text First Indent 2"/>
    <w:basedOn w:val="BodyTextIndent"/>
    <w:rsid w:val="009B1932"/>
    <w:pPr>
      <w:ind w:left="284" w:firstLine="284"/>
    </w:pPr>
  </w:style>
  <w:style w:type="character" w:styleId="Strong">
    <w:name w:val="Strong"/>
    <w:qFormat/>
    <w:rsid w:val="009B19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B19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B19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19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19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19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19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B1932"/>
    <w:pPr>
      <w:framePr w:h="1054" w:wrap="around" w:y="5920"/>
    </w:pPr>
  </w:style>
  <w:style w:type="paragraph" w:customStyle="1" w:styleId="ReportHeading3">
    <w:name w:val="ReportHeading3"/>
    <w:basedOn w:val="ReportHeading2"/>
    <w:rsid w:val="009B1932"/>
    <w:pPr>
      <w:framePr w:h="443" w:wrap="around" w:y="8223"/>
    </w:pPr>
  </w:style>
  <w:style w:type="paragraph" w:customStyle="1" w:styleId="a">
    <w:name w:val="¢éÍ¤ÇÒ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B19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19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19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19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19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19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28"/>
      <w:szCs w:val="28"/>
    </w:rPr>
  </w:style>
  <w:style w:type="paragraph" w:customStyle="1" w:styleId="a2">
    <w:name w:val="ºÇ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ลบ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9B1932"/>
  </w:style>
  <w:style w:type="paragraph" w:styleId="BodyText2">
    <w:name w:val="Body Tex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4">
    <w:name w:val="???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0">
    <w:name w:val="?????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5">
    <w:name w:val="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</w:rPr>
  </w:style>
  <w:style w:type="paragraph" w:styleId="BalloonText">
    <w:name w:val="Balloon Text"/>
    <w:basedOn w:val="Normal"/>
    <w:semiHidden/>
    <w:rsid w:val="005B24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C2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1D2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D2737"/>
    <w:rPr>
      <w:rFonts w:ascii="Angsana New" w:hAnsi="Angsana New" w:cs="Angsana New"/>
      <w:sz w:val="30"/>
      <w:szCs w:val="30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CD28F6"/>
    <w:rPr>
      <w:rFonts w:ascii="Arial" w:hAnsi="Arial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C12719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7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">
    <w:name w:val="?????? E"/>
    <w:basedOn w:val="Normal"/>
    <w:rsid w:val="008C2A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headingitalic">
    <w:name w:val="heading italic"/>
    <w:aliases w:val="hi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e0">
    <w:name w:val="e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5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45661"/>
    <w:rPr>
      <w:rFonts w:cs="Angsana New"/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D1714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EF36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1">
    <w:name w:val="Char Char1"/>
    <w:rsid w:val="0035609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A83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469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995B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B1B0B"/>
    <w:pPr>
      <w:ind w:left="720"/>
      <w:contextualSpacing/>
    </w:pPr>
    <w:rPr>
      <w:rFonts w:cs="Angsana New"/>
      <w:szCs w:val="22"/>
    </w:rPr>
  </w:style>
  <w:style w:type="character" w:customStyle="1" w:styleId="Heading2Char1">
    <w:name w:val="Heading 2 Char1"/>
    <w:rsid w:val="001C43BB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57243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B11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11A72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B11A7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1A72"/>
    <w:rPr>
      <w:b/>
      <w:bCs/>
    </w:rPr>
  </w:style>
  <w:style w:type="character" w:customStyle="1" w:styleId="CommentSubjectChar">
    <w:name w:val="Comment Subject Char"/>
    <w:link w:val="CommentSubject"/>
    <w:rsid w:val="00B11A72"/>
    <w:rPr>
      <w:rFonts w:ascii="Arial" w:hAnsi="Arial" w:cs="Angsana New"/>
      <w:b/>
      <w:bCs/>
      <w:szCs w:val="25"/>
    </w:rPr>
  </w:style>
  <w:style w:type="character" w:customStyle="1" w:styleId="Heading7Char">
    <w:name w:val="Heading 7 Char"/>
    <w:link w:val="Heading7"/>
    <w:rsid w:val="004755B4"/>
    <w:rPr>
      <w:rFonts w:cs="EucrosiaUPC"/>
      <w:sz w:val="28"/>
      <w:szCs w:val="28"/>
    </w:rPr>
  </w:style>
  <w:style w:type="paragraph" w:styleId="Revision">
    <w:name w:val="Revision"/>
    <w:hidden/>
    <w:uiPriority w:val="99"/>
    <w:semiHidden/>
    <w:rsid w:val="00CC6DC2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rsid w:val="006E2E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906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063E2"/>
    <w:rPr>
      <w:rFonts w:ascii="Consolas" w:eastAsia="Calibri" w:hAnsi="Consolas" w:cs="Cordia New"/>
      <w:sz w:val="21"/>
      <w:szCs w:val="26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96BDA"/>
    <w:pPr>
      <w:spacing w:after="120" w:line="260" w:lineRule="atLeast"/>
      <w:ind w:left="1134" w:right="389"/>
    </w:pPr>
  </w:style>
  <w:style w:type="character" w:customStyle="1" w:styleId="AccPolicyalternativeChar">
    <w:name w:val="Acc Policy alternative Char"/>
    <w:link w:val="AccPolicyalternative"/>
    <w:rsid w:val="00596BDA"/>
    <w:rPr>
      <w:rFonts w:cs="Angsana New"/>
      <w:bCs/>
      <w:i/>
      <w:iCs/>
      <w:sz w:val="22"/>
      <w:szCs w:val="22"/>
      <w:lang w:val="en-US" w:eastAsia="en-GB" w:bidi="th-TH"/>
    </w:rPr>
  </w:style>
  <w:style w:type="character" w:customStyle="1" w:styleId="FooterChar">
    <w:name w:val="Footer Char"/>
    <w:link w:val="Footer"/>
    <w:uiPriority w:val="99"/>
    <w:rsid w:val="00E80A25"/>
    <w:rPr>
      <w:rFonts w:ascii="Arial" w:hAnsi="Arial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C27A0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34A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435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35E15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435E15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95476C"/>
    <w:rPr>
      <w:sz w:val="22"/>
      <w:lang w:val="en-GB" w:bidi="ar-SA"/>
    </w:rPr>
  </w:style>
  <w:style w:type="paragraph" w:customStyle="1" w:styleId="FSBlank">
    <w:name w:val="FS_Blank"/>
    <w:basedOn w:val="Normal"/>
    <w:link w:val="FSBlankChar"/>
    <w:qFormat/>
    <w:rsid w:val="00F27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2750C"/>
    <w:rPr>
      <w:rFonts w:ascii="Angsana New" w:eastAsia="MS Mincho" w:hAnsi="Angsana New" w:cs="Angsana New"/>
      <w:lang w:val="en-US" w:eastAsia="en-US"/>
    </w:rPr>
  </w:style>
  <w:style w:type="paragraph" w:styleId="NoSpacing">
    <w:name w:val="No Spacing"/>
    <w:uiPriority w:val="1"/>
    <w:qFormat/>
    <w:rsid w:val="00E95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0921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FB2B6A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7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image" Target="media/image2.png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image" Target="media/image1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50AA12-EC3C-4DA0-B8F1-E14D658CE7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A880F0-2654-46A5-A19A-0DFD81921F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830F4B-B4FD-4B87-8B8E-D7D9E4047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43</Pages>
  <Words>7338</Words>
  <Characters>41830</Characters>
  <Application>Microsoft Office Word</Application>
  <DocSecurity>0</DocSecurity>
  <Lines>348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Sataporn, Benyasrisawat</cp:lastModifiedBy>
  <cp:revision>7</cp:revision>
  <cp:lastPrinted>2025-02-14T04:07:00Z</cp:lastPrinted>
  <dcterms:created xsi:type="dcterms:W3CDTF">2025-02-24T09:21:00Z</dcterms:created>
  <dcterms:modified xsi:type="dcterms:W3CDTF">2025-02-25T11:23:00Z</dcterms:modified>
</cp:coreProperties>
</file>