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24F51" w14:textId="77777777" w:rsidR="00F67358" w:rsidRPr="004258D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4258D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4258D3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4258D3">
        <w:rPr>
          <w:rFonts w:ascii="Angsana New" w:hAnsi="Angsana New"/>
          <w:b/>
          <w:bCs/>
          <w:sz w:val="52"/>
          <w:szCs w:val="52"/>
        </w:rPr>
        <w:t xml:space="preserve"> </w:t>
      </w:r>
      <w:r w:rsidRPr="004258D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Pr="004258D3">
        <w:rPr>
          <w:rFonts w:ascii="Angsana New" w:hAnsi="Angsana New"/>
          <w:b/>
          <w:bCs/>
          <w:sz w:val="52"/>
          <w:szCs w:val="52"/>
        </w:rPr>
        <w:t xml:space="preserve"> </w:t>
      </w:r>
      <w:r w:rsidRPr="004258D3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A698D34" w14:textId="77777777" w:rsidR="00F67358" w:rsidRPr="004258D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40"/>
          <w:szCs w:val="40"/>
        </w:rPr>
      </w:pPr>
    </w:p>
    <w:bookmarkEnd w:id="0"/>
    <w:p w14:paraId="0E5AAEE7" w14:textId="4B2062FE" w:rsidR="00F67358" w:rsidRPr="004258D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258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4258D3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</w:t>
      </w:r>
      <w:r w:rsidRPr="004258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6443C" w:rsidRPr="004258D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4258D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4258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D6443C" w:rsidRPr="004258D3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0E7798" w:rsidRPr="004258D3">
        <w:rPr>
          <w:rFonts w:ascii="Angsana New" w:hAnsi="Angsana New" w:cs="Angsana New"/>
          <w:b w:val="0"/>
          <w:bCs w:val="0"/>
          <w:sz w:val="32"/>
          <w:szCs w:val="32"/>
        </w:rPr>
        <w:t>67</w:t>
      </w:r>
    </w:p>
    <w:p w14:paraId="47F4916F" w14:textId="77777777" w:rsidR="00F67358" w:rsidRPr="004258D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258D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9081EDD" w14:textId="07DA839E" w:rsidR="00F67358" w:rsidRPr="004258D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258D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4258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4258D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4F7EB36" w14:textId="77777777" w:rsidR="00735AB6" w:rsidRPr="004258D3" w:rsidRDefault="00735AB6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C7C2E09" w14:textId="28546735" w:rsidR="00735AB6" w:rsidRPr="004258D3" w:rsidRDefault="00735AB6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735AB6" w:rsidRPr="004258D3" w:rsidSect="00C919B8">
          <w:headerReference w:type="default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12FED987" w14:textId="77777777" w:rsidR="00F67358" w:rsidRPr="004258D3" w:rsidRDefault="00F67358" w:rsidP="00F67358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4258D3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14:paraId="55EBC3BE" w14:textId="77777777" w:rsidR="00F67358" w:rsidRPr="004258D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0C13699" w14:textId="77777777" w:rsidR="00F67358" w:rsidRPr="004258D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258D3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ผลิตภัณฑ์ตราเพชร จำกัด (มหาชน)</w:t>
      </w:r>
    </w:p>
    <w:p w14:paraId="1F587EF9" w14:textId="77777777" w:rsidR="00F67358" w:rsidRPr="004258D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10BE5CF" w14:textId="77777777" w:rsidR="00F67358" w:rsidRPr="004258D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4258D3">
        <w:rPr>
          <w:rFonts w:ascii="Angsana New" w:hAnsi="Angsana New"/>
          <w:i/>
          <w:iCs/>
          <w:spacing w:val="-4"/>
          <w:sz w:val="30"/>
          <w:szCs w:val="30"/>
          <w:cs/>
        </w:rPr>
        <w:t>ความเห็น</w:t>
      </w:r>
    </w:p>
    <w:p w14:paraId="607BF763" w14:textId="77777777" w:rsidR="00F67358" w:rsidRPr="004258D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24"/>
          <w:szCs w:val="24"/>
          <w:cs/>
        </w:rPr>
      </w:pPr>
    </w:p>
    <w:p w14:paraId="0ECE6BDB" w14:textId="57E8968B" w:rsidR="00F67358" w:rsidRPr="004258D3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cs/>
        </w:rPr>
      </w:pPr>
      <w:r w:rsidRPr="004258D3">
        <w:rPr>
          <w:rFonts w:ascii="Angsana New" w:eastAsia="Calibri" w:hAnsi="Angsana New" w:cs="Angsana New"/>
          <w:cs/>
        </w:rPr>
        <w:t>ข้าพเจ้าได้ตรวจสอบงบการเงินรวมและงบการเงินเฉพาะกิจการของบริษัท ผลิตภัณฑ์ตราเพชร จำกัด (มหาชน)</w:t>
      </w:r>
      <w:r w:rsidRPr="004258D3">
        <w:rPr>
          <w:rFonts w:ascii="Angsana New" w:eastAsia="Calibri" w:hAnsi="Angsana New" w:cs="Angsana New" w:hint="cs"/>
          <w:cs/>
        </w:rPr>
        <w:t xml:space="preserve"> </w:t>
      </w:r>
      <w:r w:rsidRPr="004258D3">
        <w:rPr>
          <w:rFonts w:ascii="Angsana New" w:eastAsia="Calibri" w:hAnsi="Angsana New" w:cs="Angsana New"/>
          <w:cs/>
        </w:rPr>
        <w:t>และ</w:t>
      </w:r>
      <w:r w:rsidR="006D7B7A">
        <w:rPr>
          <w:rFonts w:ascii="Angsana New" w:eastAsia="Calibri" w:hAnsi="Angsana New" w:cs="Angsana New"/>
          <w:lang w:val="en-US"/>
        </w:rPr>
        <w:br/>
      </w:r>
      <w:r w:rsidRPr="004258D3">
        <w:rPr>
          <w:rFonts w:ascii="Angsana New" w:eastAsia="Calibri" w:hAnsi="Angsana New" w:cs="Angsana New"/>
          <w:cs/>
        </w:rPr>
        <w:t>บริษัทย่อย (กลุ่มบริษัท) และของเฉพาะบริษัท ผลิตภัณฑ์ตราเพชร จำกัด (มหาชน)</w:t>
      </w:r>
      <w:r w:rsidRPr="004258D3">
        <w:rPr>
          <w:rFonts w:ascii="Angsana New" w:eastAsia="Calibri" w:hAnsi="Angsana New" w:cs="Angsana New" w:hint="cs"/>
          <w:cs/>
        </w:rPr>
        <w:t xml:space="preserve"> </w:t>
      </w:r>
      <w:r w:rsidRPr="004258D3">
        <w:rPr>
          <w:rFonts w:ascii="Angsana New" w:eastAsia="Calibri" w:hAnsi="Angsana New" w:cs="Angsana New"/>
          <w:cs/>
        </w:rPr>
        <w:t>(บริษัท) ตามลำดับ ซึ่งประกอบด้วย</w:t>
      </w:r>
      <w:r w:rsidR="006D7B7A">
        <w:rPr>
          <w:rFonts w:ascii="Angsana New" w:eastAsia="Calibri" w:hAnsi="Angsana New" w:cs="Angsana New"/>
          <w:lang w:val="en-US"/>
        </w:rPr>
        <w:br/>
      </w:r>
      <w:r w:rsidR="000E7798" w:rsidRPr="004258D3">
        <w:rPr>
          <w:rFonts w:ascii="Angsana New" w:eastAsia="Calibri" w:hAnsi="Angsana New" w:cs="Angsana New"/>
          <w:cs/>
        </w:rPr>
        <w:t>งบฐานะการเงิน</w:t>
      </w:r>
      <w:r w:rsidRPr="004258D3">
        <w:rPr>
          <w:rFonts w:ascii="Angsana New" w:eastAsia="Calibri" w:hAnsi="Angsana New" w:cs="Angsana New"/>
          <w:cs/>
        </w:rPr>
        <w:t>รวมและ</w:t>
      </w:r>
      <w:r w:rsidR="000E7798" w:rsidRPr="004258D3">
        <w:rPr>
          <w:rFonts w:ascii="Angsana New" w:eastAsia="Calibri" w:hAnsi="Angsana New" w:cs="Angsana New"/>
          <w:cs/>
        </w:rPr>
        <w:t>งบฐานะการเงิน</w:t>
      </w:r>
      <w:r w:rsidRPr="004258D3">
        <w:rPr>
          <w:rFonts w:ascii="Angsana New" w:eastAsia="Calibri" w:hAnsi="Angsana New" w:cs="Angsana New"/>
          <w:cs/>
        </w:rPr>
        <w:t>เฉพ</w:t>
      </w:r>
      <w:r w:rsidR="00F26032" w:rsidRPr="004258D3">
        <w:rPr>
          <w:rFonts w:ascii="Angsana New" w:eastAsia="Calibri" w:hAnsi="Angsana New" w:cs="Angsana New"/>
          <w:cs/>
        </w:rPr>
        <w:t>าะกิจการ ณ วันที</w:t>
      </w:r>
      <w:r w:rsidR="0030465A" w:rsidRPr="004258D3">
        <w:rPr>
          <w:rFonts w:ascii="Angsana New" w:eastAsia="Calibri" w:hAnsi="Angsana New" w:cs="Angsana New" w:hint="cs"/>
          <w:cs/>
        </w:rPr>
        <w:t xml:space="preserve">่ </w:t>
      </w:r>
      <w:r w:rsidR="00D6443C" w:rsidRPr="004258D3">
        <w:rPr>
          <w:rFonts w:ascii="Angsana New" w:eastAsia="Calibri" w:hAnsi="Angsana New" w:cs="Angsana New"/>
          <w:lang w:val="en-US"/>
        </w:rPr>
        <w:t>31</w:t>
      </w:r>
      <w:r w:rsidR="00F26032" w:rsidRPr="004258D3">
        <w:rPr>
          <w:rFonts w:ascii="Angsana New" w:eastAsia="Calibri" w:hAnsi="Angsana New" w:cs="Angsana New"/>
          <w:cs/>
        </w:rPr>
        <w:t xml:space="preserve"> ธันวาค</w:t>
      </w:r>
      <w:r w:rsidR="0030465A" w:rsidRPr="004258D3">
        <w:rPr>
          <w:rFonts w:ascii="Angsana New" w:eastAsia="Calibri" w:hAnsi="Angsana New" w:cs="Angsana New" w:hint="cs"/>
          <w:cs/>
        </w:rPr>
        <w:t xml:space="preserve">ม </w:t>
      </w:r>
      <w:r w:rsidR="00D6443C" w:rsidRPr="004258D3">
        <w:rPr>
          <w:rFonts w:ascii="Angsana New" w:eastAsia="Calibri" w:hAnsi="Angsana New" w:cs="Angsana New"/>
          <w:lang w:val="en-US"/>
        </w:rPr>
        <w:t>256</w:t>
      </w:r>
      <w:r w:rsidR="000E7798" w:rsidRPr="004258D3">
        <w:rPr>
          <w:rFonts w:ascii="Angsana New" w:eastAsia="Calibri" w:hAnsi="Angsana New" w:cs="Angsana New"/>
          <w:lang w:val="en-US"/>
        </w:rPr>
        <w:t>7</w:t>
      </w:r>
      <w:r w:rsidRPr="004258D3">
        <w:rPr>
          <w:rFonts w:ascii="Angsana New" w:eastAsia="Calibri" w:hAnsi="Angsana New" w:cs="Angsana New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</w:t>
      </w:r>
      <w:r w:rsidR="00EE47C8">
        <w:rPr>
          <w:rFonts w:ascii="Angsana New" w:eastAsia="Calibri" w:hAnsi="Angsana New" w:cs="Angsana New" w:hint="cs"/>
          <w:cs/>
        </w:rPr>
        <w:t>การ</w:t>
      </w:r>
      <w:r w:rsidRPr="004258D3">
        <w:rPr>
          <w:rFonts w:ascii="Angsana New" w:eastAsia="Calibri" w:hAnsi="Angsana New" w:cs="Angsana New"/>
          <w:cs/>
        </w:rPr>
        <w:t xml:space="preserve">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735AB6" w:rsidRPr="004258D3">
        <w:rPr>
          <w:rFonts w:ascii="Angsana New" w:eastAsia="Calibri" w:hAnsi="Angsana New" w:cs="Angsana New" w:hint="cs"/>
          <w:cs/>
        </w:rPr>
        <w:t>และ</w:t>
      </w:r>
      <w:r w:rsidRPr="004258D3">
        <w:rPr>
          <w:rFonts w:ascii="Angsana New" w:eastAsia="Calibri" w:hAnsi="Angsana New" w:cs="Angsana New"/>
          <w:cs/>
        </w:rPr>
        <w:t>หมายเหตุ</w:t>
      </w:r>
      <w:r w:rsidR="00735AB6" w:rsidRPr="004258D3">
        <w:rPr>
          <w:rFonts w:ascii="Angsana New" w:eastAsia="Calibri" w:hAnsi="Angsana New" w:cs="Angsana New" w:hint="cs"/>
          <w:cs/>
        </w:rPr>
        <w:t>ประกอบงบการเงิน</w:t>
      </w:r>
      <w:r w:rsidRPr="004258D3">
        <w:rPr>
          <w:rFonts w:ascii="Angsana New" w:eastAsia="Calibri" w:hAnsi="Angsana New" w:cs="Angsana New" w:hint="cs"/>
          <w:cs/>
        </w:rPr>
        <w:t>ซึ่งประกอบด้วย</w:t>
      </w:r>
      <w:r w:rsidRPr="004258D3">
        <w:rPr>
          <w:rFonts w:ascii="Angsana New" w:eastAsia="Calibri" w:hAnsi="Angsana New" w:cs="Angsana New"/>
          <w:cs/>
        </w:rPr>
        <w:t>สรุปนโยบายการบัญชี</w:t>
      </w:r>
      <w:r w:rsidR="00735AB6" w:rsidRPr="004258D3">
        <w:rPr>
          <w:rFonts w:ascii="Angsana New" w:eastAsia="Calibri" w:hAnsi="Angsana New" w:cs="Angsana New" w:hint="cs"/>
          <w:cs/>
        </w:rPr>
        <w:t>และข้อมูลอธิบายอื่นที่มีสาระสำคัญ</w:t>
      </w:r>
    </w:p>
    <w:p w14:paraId="200C70B3" w14:textId="77777777" w:rsidR="00F67358" w:rsidRPr="004258D3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sz w:val="24"/>
          <w:szCs w:val="24"/>
          <w:cs/>
        </w:rPr>
      </w:pPr>
    </w:p>
    <w:p w14:paraId="184C4917" w14:textId="5D31CD32" w:rsidR="00F67358" w:rsidRPr="004258D3" w:rsidRDefault="00F67358" w:rsidP="00F6735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4258D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4258D3">
        <w:rPr>
          <w:rFonts w:ascii="Angsana New" w:eastAsia="Calibri" w:hAnsi="Angsana New"/>
          <w:sz w:val="30"/>
          <w:szCs w:val="30"/>
        </w:rPr>
        <w:t xml:space="preserve"> </w:t>
      </w:r>
      <w:r w:rsidRPr="004258D3">
        <w:rPr>
          <w:rFonts w:ascii="Angsana New" w:eastAsia="Calibri" w:hAnsi="Angsana New"/>
          <w:sz w:val="30"/>
          <w:szCs w:val="30"/>
          <w:cs/>
        </w:rPr>
        <w:t>วันที่</w:t>
      </w:r>
      <w:r w:rsidRPr="004258D3">
        <w:rPr>
          <w:rFonts w:ascii="Angsana New" w:eastAsia="Calibri" w:hAnsi="Angsana New"/>
          <w:sz w:val="30"/>
          <w:szCs w:val="30"/>
        </w:rPr>
        <w:t xml:space="preserve"> </w:t>
      </w:r>
      <w:r w:rsidR="00D6443C" w:rsidRPr="004258D3">
        <w:rPr>
          <w:rFonts w:ascii="Angsana New" w:eastAsia="Calibri" w:hAnsi="Angsana New"/>
          <w:sz w:val="30"/>
          <w:szCs w:val="30"/>
        </w:rPr>
        <w:t>31</w:t>
      </w:r>
      <w:r w:rsidRPr="004258D3">
        <w:rPr>
          <w:rFonts w:ascii="Angsana New" w:eastAsia="Calibri" w:hAnsi="Angsana New"/>
          <w:sz w:val="30"/>
          <w:szCs w:val="30"/>
        </w:rPr>
        <w:t xml:space="preserve"> </w:t>
      </w:r>
      <w:r w:rsidRPr="004258D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D6443C" w:rsidRPr="004258D3">
        <w:rPr>
          <w:rFonts w:ascii="Angsana New" w:eastAsia="Calibri" w:hAnsi="Angsana New"/>
          <w:sz w:val="30"/>
          <w:szCs w:val="30"/>
        </w:rPr>
        <w:t>256</w:t>
      </w:r>
      <w:r w:rsidR="000E7798" w:rsidRPr="004258D3">
        <w:rPr>
          <w:rFonts w:ascii="Angsana New" w:eastAsia="Calibri" w:hAnsi="Angsana New"/>
          <w:sz w:val="30"/>
          <w:szCs w:val="30"/>
        </w:rPr>
        <w:t>7</w:t>
      </w:r>
      <w:r w:rsidRPr="004258D3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4258D3">
        <w:rPr>
          <w:rFonts w:ascii="Angsana New" w:eastAsia="Calibri" w:hAnsi="Angsana New"/>
          <w:sz w:val="30"/>
          <w:szCs w:val="30"/>
        </w:rPr>
        <w:t xml:space="preserve"> </w:t>
      </w:r>
      <w:r w:rsidRPr="004258D3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19CA476" w14:textId="77777777" w:rsidR="00F67358" w:rsidRPr="004258D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5E2A0B" w14:textId="77777777" w:rsidR="00F67358" w:rsidRPr="004258D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258D3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47FC669" w14:textId="77777777" w:rsidR="00F67358" w:rsidRPr="004258D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0AC5126" w14:textId="2E1BC65D" w:rsidR="00F67358" w:rsidRPr="004258D3" w:rsidRDefault="00EE7103" w:rsidP="00EE710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F67358" w:rsidRPr="004258D3" w:rsidSect="0000277C">
          <w:headerReference w:type="default" r:id="rId12"/>
          <w:footerReference w:type="default" r:id="rId13"/>
          <w:pgSz w:w="11907" w:h="16839" w:code="9"/>
          <w:pgMar w:top="691" w:right="1152" w:bottom="576" w:left="1152" w:header="720" w:footer="677" w:gutter="0"/>
          <w:pgNumType w:start="1"/>
          <w:cols w:space="720"/>
          <w:docGrid w:linePitch="360"/>
        </w:sectPr>
      </w:pPr>
      <w:r w:rsidRPr="004258D3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4258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58D3">
        <w:rPr>
          <w:rFonts w:ascii="Angsana New" w:hAnsi="Angsana New" w:cs="Angsana New" w:hint="cs"/>
          <w:sz w:val="30"/>
          <w:szCs w:val="30"/>
          <w:cs/>
        </w:rPr>
        <w:t>ความรับผิดชอบของข้าพเจ้าได้กล่าวไว้ในวรรค</w:t>
      </w:r>
      <w:r w:rsidR="00F0588D" w:rsidRPr="004258D3">
        <w:rPr>
          <w:rFonts w:ascii="Angsana New" w:hAnsi="Angsana New" w:cs="Angsana New"/>
          <w:sz w:val="30"/>
          <w:szCs w:val="30"/>
        </w:rPr>
        <w:br/>
      </w:r>
      <w:r w:rsidRPr="004258D3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4258D3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</w:t>
      </w:r>
      <w:r w:rsidRPr="004258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58D3">
        <w:rPr>
          <w:rFonts w:ascii="Angsana New" w:hAnsi="Angsana New" w:cs="Angsana New" w:hint="cs"/>
          <w:sz w:val="30"/>
          <w:szCs w:val="30"/>
          <w:cs/>
        </w:rPr>
        <w:t>ข้าพเจ้ามีความเป็นอิสระจากกลุ่มบริษัทและบริษัทตาม</w:t>
      </w:r>
      <w:r w:rsidRPr="00EE6F6B"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EE6F6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E6F6B">
        <w:rPr>
          <w:rFonts w:ascii="Angsana New" w:hAnsi="Angsana New" w:cs="Angsana New" w:hint="cs"/>
          <w:i/>
          <w:iCs/>
          <w:sz w:val="30"/>
          <w:szCs w:val="30"/>
          <w:cs/>
        </w:rPr>
        <w:t>รวมถึง</w:t>
      </w:r>
      <w:r w:rsidRPr="00EE6F6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E6F6B">
        <w:rPr>
          <w:rFonts w:ascii="Angsana New" w:hAnsi="Angsana New" w:cs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4258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58D3">
        <w:rPr>
          <w:rFonts w:ascii="Angsana New" w:hAnsi="Angsana New" w:cs="Angsana New" w:hint="cs"/>
          <w:sz w:val="30"/>
          <w:szCs w:val="30"/>
          <w:cs/>
        </w:rPr>
        <w:t>ที่กำหนดโดยสภาวิชาชีพบัญชี</w:t>
      </w:r>
      <w:r w:rsidRPr="004258D3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258D3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4258D3">
        <w:rPr>
          <w:rFonts w:ascii="Angsana New" w:hAnsi="Angsana New" w:cs="Angsana New"/>
          <w:sz w:val="30"/>
          <w:szCs w:val="30"/>
          <w:cs/>
        </w:rPr>
        <w:t>)</w:t>
      </w:r>
      <w:r w:rsidRPr="004258D3">
        <w:rPr>
          <w:rFonts w:ascii="Angsana New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4258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58D3">
        <w:rPr>
          <w:rFonts w:ascii="Angsana New" w:hAnsi="Angsana New" w:cs="Angsana New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Pr="004258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58D3">
        <w:rPr>
          <w:rFonts w:ascii="Angsana New" w:hAnsi="Angsana New" w:cs="Angsana New" w:hint="cs"/>
          <w:sz w:val="30"/>
          <w:szCs w:val="30"/>
          <w:cs/>
        </w:rPr>
        <w:t>ๆ</w:t>
      </w:r>
      <w:r w:rsidRPr="004258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58D3">
        <w:rPr>
          <w:rFonts w:ascii="Angsana New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4258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58D3">
        <w:rPr>
          <w:rFonts w:ascii="Angsana New" w:hAnsi="Angsana New" w:cs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DB1F9EA" w14:textId="77777777" w:rsidR="00F67358" w:rsidRPr="004258D3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258D3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FCD816B" w14:textId="77777777" w:rsidR="00F67358" w:rsidRPr="004258D3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EA9FA3" w14:textId="09CF7C00" w:rsidR="00F67358" w:rsidRPr="004258D3" w:rsidRDefault="00F67358" w:rsidP="0082107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258D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3D2F36" w:rsidRPr="004258D3">
        <w:rPr>
          <w:rFonts w:ascii="Angsana New" w:eastAsia="Calibri" w:hAnsi="Angsana New"/>
          <w:sz w:val="30"/>
          <w:szCs w:val="30"/>
        </w:rPr>
        <w:t xml:space="preserve"> </w:t>
      </w:r>
      <w:r w:rsidRPr="004258D3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4258D3">
        <w:rPr>
          <w:rFonts w:ascii="Angsana New" w:eastAsia="Calibri" w:hAnsi="Angsana New"/>
          <w:spacing w:val="-6"/>
          <w:sz w:val="30"/>
          <w:szCs w:val="30"/>
          <w:cs/>
        </w:rPr>
        <w:t>ตรวจสอบงบการเงิน</w:t>
      </w:r>
      <w:r w:rsidRPr="004258D3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4258D3">
        <w:rPr>
          <w:rFonts w:ascii="Angsana New" w:eastAsia="Calibri" w:hAnsi="Angsana New"/>
          <w:spacing w:val="-6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="0082107C" w:rsidRPr="004258D3">
        <w:rPr>
          <w:rFonts w:ascii="Angsana New" w:eastAsia="Calibri" w:hAnsi="Angsana New"/>
          <w:spacing w:val="-6"/>
          <w:sz w:val="30"/>
          <w:szCs w:val="30"/>
          <w:cs/>
        </w:rPr>
        <w:br/>
      </w:r>
      <w:r w:rsidR="0082107C" w:rsidRPr="004258D3">
        <w:rPr>
          <w:rFonts w:ascii="Angsana New" w:eastAsia="Calibri" w:hAnsi="Angsana New" w:hint="cs"/>
          <w:spacing w:val="16"/>
          <w:sz w:val="30"/>
          <w:szCs w:val="30"/>
          <w:cs/>
        </w:rPr>
        <w:t>ข</w:t>
      </w:r>
      <w:r w:rsidRPr="004258D3">
        <w:rPr>
          <w:rFonts w:ascii="Angsana New" w:eastAsia="Calibri" w:hAnsi="Angsana New"/>
          <w:spacing w:val="16"/>
          <w:sz w:val="30"/>
          <w:szCs w:val="30"/>
          <w:cs/>
        </w:rPr>
        <w:t>อง</w:t>
      </w:r>
      <w:r w:rsidRPr="004258D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4258D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258D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4258D3">
        <w:rPr>
          <w:rFonts w:ascii="Angsana New" w:hAnsi="Angsana New"/>
          <w:sz w:val="30"/>
          <w:szCs w:val="30"/>
          <w:cs/>
        </w:rPr>
        <w:t>ข้าพเจ้า</w:t>
      </w:r>
      <w:r w:rsidRPr="004258D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4258D3">
        <w:rPr>
          <w:rFonts w:ascii="Angsana New" w:hAnsi="Angsana New"/>
          <w:sz w:val="30"/>
          <w:szCs w:val="30"/>
          <w:cs/>
        </w:rPr>
        <w:t>ข้าพเจ้า</w:t>
      </w:r>
      <w:r w:rsidRPr="004258D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7D4CB76" w14:textId="77777777" w:rsidR="00B528AA" w:rsidRPr="004258D3" w:rsidRDefault="00B528AA" w:rsidP="0082107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217C08" w:rsidRPr="004258D3" w14:paraId="24FAD31D" w14:textId="77777777" w:rsidTr="00E8771C">
        <w:trPr>
          <w:trHeight w:val="531"/>
        </w:trPr>
        <w:tc>
          <w:tcPr>
            <w:tcW w:w="9727" w:type="dxa"/>
            <w:gridSpan w:val="2"/>
            <w:shd w:val="clear" w:color="auto" w:fill="auto"/>
          </w:tcPr>
          <w:p w14:paraId="17BF67B9" w14:textId="77777777" w:rsidR="00F67358" w:rsidRPr="004258D3" w:rsidRDefault="00F67358" w:rsidP="001248D8">
            <w:pPr>
              <w:pStyle w:val="BodyText"/>
              <w:jc w:val="thaiDistribute"/>
              <w:rPr>
                <w:rFonts w:ascii="Angsana New" w:hAnsi="Angsana New"/>
                <w:iCs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217C08" w:rsidRPr="004258D3" w14:paraId="1FCDDCF3" w14:textId="77777777" w:rsidTr="00E8771C">
        <w:trPr>
          <w:trHeight w:val="521"/>
        </w:trPr>
        <w:tc>
          <w:tcPr>
            <w:tcW w:w="9727" w:type="dxa"/>
            <w:gridSpan w:val="2"/>
            <w:shd w:val="clear" w:color="auto" w:fill="auto"/>
          </w:tcPr>
          <w:p w14:paraId="4581CE23" w14:textId="260CAA4E" w:rsidR="00F67358" w:rsidRPr="004258D3" w:rsidRDefault="00F67358" w:rsidP="00E9307C">
            <w:pPr>
              <w:pStyle w:val="BodyText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="00F87525" w:rsidRPr="004258D3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40118" w:rsidRPr="004258D3">
              <w:rPr>
                <w:rFonts w:ascii="Angsana New" w:hAnsi="Angsana New"/>
                <w:sz w:val="30"/>
                <w:szCs w:val="30"/>
              </w:rPr>
              <w:t>7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217C08" w:rsidRPr="004258D3" w14:paraId="178E34BA" w14:textId="77777777" w:rsidTr="00E8771C">
        <w:trPr>
          <w:trHeight w:val="421"/>
        </w:trPr>
        <w:tc>
          <w:tcPr>
            <w:tcW w:w="4849" w:type="dxa"/>
            <w:shd w:val="clear" w:color="auto" w:fill="auto"/>
          </w:tcPr>
          <w:p w14:paraId="37A20DA6" w14:textId="77777777" w:rsidR="00F67358" w:rsidRPr="004258D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5EF27C0F" w14:textId="77777777" w:rsidR="00F67358" w:rsidRPr="004258D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217C08" w:rsidRPr="004258D3" w14:paraId="165D094F" w14:textId="77777777" w:rsidTr="006D7B7A">
        <w:trPr>
          <w:trHeight w:val="6535"/>
        </w:trPr>
        <w:tc>
          <w:tcPr>
            <w:tcW w:w="4849" w:type="dxa"/>
            <w:shd w:val="clear" w:color="auto" w:fill="auto"/>
          </w:tcPr>
          <w:p w14:paraId="45897EEA" w14:textId="035BDE45" w:rsidR="00F67358" w:rsidRPr="004258D3" w:rsidRDefault="00F67358" w:rsidP="001248D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สินค้าคงเหลือของกลุ่มบริษัท</w:t>
            </w:r>
            <w:r w:rsidR="0089583C" w:rsidRPr="004258D3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และบริษัท</w:t>
            </w:r>
            <w:r w:rsidRPr="004258D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มีจำนวนเงินที่เป็นสาระสำคัญต่องบการเงิน ซึ่งวัดมูลค่าด้วย</w:t>
            </w:r>
            <w:r w:rsidRPr="004258D3">
              <w:rPr>
                <w:rFonts w:ascii="Angsana New" w:hAnsi="Angsana New"/>
                <w:i/>
                <w:sz w:val="30"/>
                <w:szCs w:val="30"/>
                <w:cs/>
              </w:rPr>
              <w:t>ราคาทุนหรือมูลค่าสุทธิที่คาดว่าจะได้รับแล้วแต่ราคาใดจะต่ำกว่า</w:t>
            </w:r>
            <w:r w:rsidRPr="004258D3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="00C52005" w:rsidRPr="004258D3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4258D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การแข่งขันทาง</w:t>
            </w:r>
            <w:r w:rsidRPr="004258D3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การ</w:t>
            </w:r>
            <w:r w:rsidRPr="004258D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ตลาดที่สูงส่งผลต่อการกำหนดราคาขายสินค้าของกลุ่มบริษัท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 กลุ่ม</w:t>
            </w:r>
            <w:r w:rsidRPr="004258D3">
              <w:rPr>
                <w:rFonts w:ascii="Angsana New" w:hAnsi="Angsana New"/>
                <w:i/>
                <w:sz w:val="30"/>
                <w:szCs w:val="30"/>
                <w:cs/>
              </w:rPr>
              <w:t>บริษัท</w:t>
            </w:r>
            <w:r w:rsidR="0089583C" w:rsidRPr="004258D3">
              <w:rPr>
                <w:rFonts w:ascii="Angsana New" w:hAnsi="Angsana New" w:hint="cs"/>
                <w:i/>
                <w:sz w:val="30"/>
                <w:szCs w:val="30"/>
                <w:cs/>
              </w:rPr>
              <w:t>และบริษัท</w:t>
            </w:r>
            <w:r w:rsidRPr="004258D3">
              <w:rPr>
                <w:rFonts w:ascii="Angsana New" w:hAnsi="Angsana New"/>
                <w:i/>
                <w:sz w:val="30"/>
                <w:szCs w:val="30"/>
                <w:cs/>
              </w:rPr>
              <w:t>พิจารณา</w:t>
            </w:r>
            <w:r w:rsidR="0006429B" w:rsidRPr="004258D3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</w:t>
            </w:r>
            <w:r w:rsidRPr="004258D3">
              <w:rPr>
                <w:rFonts w:ascii="Angsana New" w:hAnsi="Angsana New"/>
                <w:i/>
                <w:sz w:val="30"/>
                <w:szCs w:val="30"/>
                <w:cs/>
              </w:rPr>
              <w:t>มูลค่า</w:t>
            </w:r>
            <w:r w:rsidR="0006429B" w:rsidRPr="004258D3">
              <w:rPr>
                <w:rFonts w:ascii="Angsana New" w:hAnsi="Angsana New" w:hint="cs"/>
                <w:i/>
                <w:sz w:val="30"/>
                <w:szCs w:val="30"/>
                <w:cs/>
              </w:rPr>
              <w:t>ลดลงของ</w:t>
            </w:r>
            <w:r w:rsidRPr="004258D3">
              <w:rPr>
                <w:rFonts w:ascii="Angsana New" w:hAnsi="Angsana New"/>
                <w:i/>
                <w:sz w:val="30"/>
                <w:szCs w:val="30"/>
                <w:cs/>
              </w:rPr>
              <w:t>สินค้าและสินค้าล้าสมัยโดยการประมาณการโดยฝ่ายบริหาร ซึ่งมีการใช้ดุลยพินิจ</w:t>
            </w:r>
            <w:r w:rsidR="0089583C" w:rsidRPr="004258D3">
              <w:rPr>
                <w:rFonts w:ascii="Angsana New" w:hAnsi="Angsana New" w:hint="cs"/>
                <w:i/>
                <w:sz w:val="30"/>
                <w:szCs w:val="30"/>
                <w:cs/>
              </w:rPr>
              <w:t>ที่สำคัญ</w:t>
            </w:r>
            <w:r w:rsidRPr="004258D3">
              <w:rPr>
                <w:rFonts w:ascii="Angsana New" w:hAnsi="Angsana New"/>
                <w:i/>
                <w:sz w:val="30"/>
                <w:szCs w:val="30"/>
                <w:cs/>
              </w:rPr>
              <w:t>ในการประมาณการ</w:t>
            </w:r>
            <w:r w:rsidRPr="004258D3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ดังนั้น</w:t>
            </w:r>
            <w:r w:rsidR="00C52005" w:rsidRPr="004258D3">
              <w:rPr>
                <w:rFonts w:ascii="Angsana New" w:eastAsia="Arial" w:hAnsi="Angsana New"/>
                <w:i/>
                <w:sz w:val="30"/>
                <w:szCs w:val="30"/>
              </w:rPr>
              <w:t xml:space="preserve"> </w:t>
            </w:r>
            <w:r w:rsidRPr="004258D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ข้าพเจ้า</w:t>
            </w:r>
            <w:r w:rsidR="0089583C" w:rsidRPr="004258D3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จึง</w:t>
            </w:r>
            <w:r w:rsidRPr="004258D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พิจารณาว่าเรื่องดังกล่าว</w:t>
            </w:r>
            <w:r w:rsidR="0089583C" w:rsidRPr="004258D3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เป็นเรื่องสำคัญในการตรวจสอบของข้าพเจ้า</w:t>
            </w:r>
          </w:p>
        </w:tc>
        <w:tc>
          <w:tcPr>
            <w:tcW w:w="4878" w:type="dxa"/>
            <w:shd w:val="clear" w:color="auto" w:fill="auto"/>
          </w:tcPr>
          <w:p w14:paraId="347C4FD1" w14:textId="5FB4BE2F" w:rsidR="00F67358" w:rsidRPr="006D7B7A" w:rsidRDefault="0089583C" w:rsidP="006D7B7A">
            <w:pPr>
              <w:pStyle w:val="BodyText"/>
              <w:tabs>
                <w:tab w:val="clear" w:pos="227"/>
              </w:tabs>
              <w:spacing w:after="0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6D7B7A">
              <w:rPr>
                <w:rFonts w:ascii="Angsana New" w:hAnsi="Angsana New" w:hint="cs"/>
                <w:i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AD675BE" w14:textId="77777777" w:rsidR="006D7B7A" w:rsidRPr="006D7B7A" w:rsidRDefault="006D7B7A" w:rsidP="006D7B7A">
            <w:pPr>
              <w:pStyle w:val="BodyText"/>
              <w:tabs>
                <w:tab w:val="clear" w:pos="227"/>
              </w:tabs>
              <w:spacing w:after="0"/>
              <w:jc w:val="thaiDistribute"/>
              <w:rPr>
                <w:rFonts w:ascii="Angsana New" w:hAnsi="Angsana New"/>
                <w:i/>
                <w:sz w:val="20"/>
                <w:szCs w:val="20"/>
              </w:rPr>
            </w:pPr>
          </w:p>
          <w:p w14:paraId="73ECA93D" w14:textId="44317929" w:rsidR="00F67358" w:rsidRPr="006D7B7A" w:rsidRDefault="00F67358" w:rsidP="00A96BC2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6D7B7A">
              <w:rPr>
                <w:rFonts w:ascii="Angsana New" w:hAnsi="Angsana New"/>
                <w:i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การทำความเข้าใจเกี่ยวกับนโยบายและวิธีการที่ฝ่ายบริหารใ</w:t>
            </w:r>
            <w:r w:rsidR="003531E0" w:rsidRPr="006D7B7A">
              <w:rPr>
                <w:rFonts w:ascii="Angsana New" w:hAnsi="Angsana New"/>
                <w:i/>
                <w:sz w:val="30"/>
                <w:szCs w:val="30"/>
                <w:cs/>
              </w:rPr>
              <w:t>ช้ในการประมาณการ</w:t>
            </w:r>
            <w:r w:rsidR="0006429B" w:rsidRPr="006D7B7A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</w:t>
            </w:r>
            <w:r w:rsidR="006B7B35" w:rsidRPr="006D7B7A">
              <w:rPr>
                <w:rFonts w:ascii="Angsana New" w:hAnsi="Angsana New" w:hint="cs"/>
                <w:i/>
                <w:sz w:val="30"/>
                <w:szCs w:val="30"/>
                <w:cs/>
              </w:rPr>
              <w:t>มูลค่า</w:t>
            </w:r>
            <w:r w:rsidR="003531E0" w:rsidRPr="006D7B7A">
              <w:rPr>
                <w:rFonts w:ascii="Angsana New" w:hAnsi="Angsana New"/>
                <w:i/>
                <w:sz w:val="30"/>
                <w:szCs w:val="30"/>
                <w:cs/>
              </w:rPr>
              <w:t>ลดลงของ</w:t>
            </w:r>
            <w:r w:rsidRPr="006D7B7A">
              <w:rPr>
                <w:rFonts w:ascii="Angsana New" w:hAnsi="Angsana New"/>
                <w:i/>
                <w:sz w:val="30"/>
                <w:szCs w:val="30"/>
                <w:cs/>
              </w:rPr>
              <w:t>สินค้าคงเหลือ</w:t>
            </w:r>
          </w:p>
          <w:p w14:paraId="2F7E1DFD" w14:textId="77777777" w:rsidR="00A96BC2" w:rsidRPr="006D7B7A" w:rsidRDefault="00A96BC2" w:rsidP="00A96B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0"/>
              <w:jc w:val="thaiDistribute"/>
              <w:rPr>
                <w:rFonts w:ascii="Angsana New" w:hAnsi="Angsana New"/>
                <w:i/>
                <w:sz w:val="20"/>
                <w:szCs w:val="20"/>
              </w:rPr>
            </w:pPr>
          </w:p>
          <w:p w14:paraId="6CFE9A62" w14:textId="74988B42" w:rsidR="00A96BC2" w:rsidRPr="006D7B7A" w:rsidRDefault="00F67358" w:rsidP="00A96BC2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6D7B7A">
              <w:rPr>
                <w:rFonts w:ascii="Angsana New" w:hAnsi="Angsana New"/>
                <w:i/>
                <w:sz w:val="30"/>
                <w:szCs w:val="30"/>
                <w:cs/>
              </w:rPr>
              <w:t>การสุ่มเลือกตัวอย่างรายการในรายงานอายุสินค้าคงเหลือ เพื่อ</w:t>
            </w:r>
            <w:r w:rsidR="0006429B" w:rsidRPr="006D7B7A">
              <w:rPr>
                <w:rFonts w:ascii="Angsana New" w:hAnsi="Angsana New" w:hint="cs"/>
                <w:i/>
                <w:sz w:val="30"/>
                <w:szCs w:val="30"/>
                <w:cs/>
              </w:rPr>
              <w:t>ทดสอบ</w:t>
            </w:r>
            <w:r w:rsidRPr="006D7B7A">
              <w:rPr>
                <w:rFonts w:ascii="Angsana New" w:hAnsi="Angsana New"/>
                <w:i/>
                <w:sz w:val="30"/>
                <w:szCs w:val="30"/>
                <w:cs/>
              </w:rPr>
              <w:t>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14:paraId="38F01266" w14:textId="77777777" w:rsidR="00A96BC2" w:rsidRPr="006D7B7A" w:rsidRDefault="00A96BC2" w:rsidP="00A96B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0"/>
              <w:jc w:val="thaiDistribute"/>
              <w:rPr>
                <w:rFonts w:ascii="Angsana New" w:hAnsi="Angsana New"/>
                <w:i/>
                <w:sz w:val="20"/>
                <w:szCs w:val="20"/>
              </w:rPr>
            </w:pPr>
          </w:p>
          <w:p w14:paraId="35647230" w14:textId="4954668E" w:rsidR="00F67358" w:rsidRPr="006D7B7A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6D7B7A">
              <w:rPr>
                <w:rFonts w:ascii="Angsana New" w:hAnsi="Angsana New"/>
                <w:i/>
                <w:sz w:val="30"/>
                <w:szCs w:val="30"/>
                <w:cs/>
              </w:rPr>
              <w:t>การสุ่มตัวอย่างทดสอบมูลค่าสุทธิที่จะคาดว่าได้รับของสินค้าคงเหลือ กับเอกสารการขายภายหลังวันที่สิ้นปีว่า</w:t>
            </w:r>
            <w:r w:rsidRPr="006D7B7A">
              <w:rPr>
                <w:rFonts w:ascii="Angsana New" w:hAnsi="Angsana New" w:hint="cs"/>
                <w:i/>
                <w:sz w:val="30"/>
                <w:szCs w:val="30"/>
                <w:cs/>
              </w:rPr>
              <w:t>มี</w:t>
            </w:r>
            <w:r w:rsidRPr="006D7B7A">
              <w:rPr>
                <w:rFonts w:ascii="Angsana New" w:hAnsi="Angsana New"/>
                <w:i/>
                <w:sz w:val="30"/>
                <w:szCs w:val="30"/>
                <w:cs/>
              </w:rPr>
              <w:t>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</w:t>
            </w:r>
            <w:r w:rsidR="0006429B" w:rsidRPr="006D7B7A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</w:t>
            </w:r>
            <w:r w:rsidRPr="006D7B7A">
              <w:rPr>
                <w:rFonts w:ascii="Angsana New" w:hAnsi="Angsana New"/>
                <w:i/>
                <w:sz w:val="30"/>
                <w:szCs w:val="30"/>
                <w:cs/>
              </w:rPr>
              <w:t>มูลค่า</w:t>
            </w:r>
            <w:r w:rsidR="0006429B" w:rsidRPr="006D7B7A">
              <w:rPr>
                <w:rFonts w:ascii="Angsana New" w:hAnsi="Angsana New" w:hint="cs"/>
                <w:i/>
                <w:sz w:val="30"/>
                <w:szCs w:val="30"/>
                <w:cs/>
              </w:rPr>
              <w:t>ลดลงของ</w:t>
            </w:r>
            <w:r w:rsidRPr="006D7B7A">
              <w:rPr>
                <w:rFonts w:ascii="Angsana New" w:hAnsi="Angsana New"/>
                <w:i/>
                <w:sz w:val="30"/>
                <w:szCs w:val="30"/>
                <w:cs/>
              </w:rPr>
              <w:t>สินค้าคงเหลืออย่างเหมาะสมและเพียงพอหรือไม่</w:t>
            </w:r>
          </w:p>
          <w:p w14:paraId="3BD5DBC6" w14:textId="77777777" w:rsidR="00F67358" w:rsidRPr="006D7B7A" w:rsidRDefault="00F67358" w:rsidP="004B5246">
            <w:pPr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B742880" w14:textId="77777777" w:rsidR="00B528AA" w:rsidRPr="004258D3" w:rsidRDefault="00B528AA">
      <w:r w:rsidRPr="004258D3">
        <w:br w:type="page"/>
      </w: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217C08" w:rsidRPr="004258D3" w14:paraId="5FFB9C6C" w14:textId="77777777" w:rsidTr="00E8771C">
        <w:trPr>
          <w:trHeight w:val="421"/>
        </w:trPr>
        <w:tc>
          <w:tcPr>
            <w:tcW w:w="4849" w:type="dxa"/>
            <w:shd w:val="clear" w:color="auto" w:fill="auto"/>
          </w:tcPr>
          <w:p w14:paraId="0A3ACF07" w14:textId="3A2869EB" w:rsidR="00F67358" w:rsidRPr="004258D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0D250348" w14:textId="77777777" w:rsidR="00F67358" w:rsidRPr="004258D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4258D3" w14:paraId="0C12B541" w14:textId="77777777" w:rsidTr="00E8771C">
        <w:trPr>
          <w:trHeight w:val="4060"/>
        </w:trPr>
        <w:tc>
          <w:tcPr>
            <w:tcW w:w="4849" w:type="dxa"/>
            <w:shd w:val="clear" w:color="auto" w:fill="auto"/>
          </w:tcPr>
          <w:p w14:paraId="52ACCF13" w14:textId="77777777" w:rsidR="00F67358" w:rsidRPr="004258D3" w:rsidRDefault="00F67358" w:rsidP="001248D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eastAsia="Arial" w:hAnsi="Angsana New"/>
                <w:i/>
                <w:sz w:val="30"/>
                <w:szCs w:val="30"/>
                <w:cs/>
              </w:rPr>
            </w:pPr>
          </w:p>
        </w:tc>
        <w:tc>
          <w:tcPr>
            <w:tcW w:w="4878" w:type="dxa"/>
            <w:shd w:val="clear" w:color="auto" w:fill="auto"/>
          </w:tcPr>
          <w:p w14:paraId="4A90DEB3" w14:textId="568AF04F" w:rsidR="00F67358" w:rsidRPr="004258D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i/>
                <w:sz w:val="30"/>
                <w:szCs w:val="30"/>
                <w:cs/>
              </w:rPr>
              <w:t>พิจารณาความถูกต้องของการประมาณการ</w:t>
            </w:r>
            <w:r w:rsidR="0006429B" w:rsidRPr="004258D3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</w:t>
            </w:r>
            <w:r w:rsidRPr="004258D3">
              <w:rPr>
                <w:rFonts w:ascii="Angsana New" w:hAnsi="Angsana New"/>
                <w:i/>
                <w:sz w:val="30"/>
                <w:szCs w:val="30"/>
                <w:cs/>
              </w:rPr>
              <w:t>มูลค่าลดลงของสินค้าคงเหลือในอดีตเพื่อประเมินความเหมาะสมของการตั้งสมมติฐานที่ใช้ในปีปัจจุบัน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</w:t>
            </w:r>
            <w:r w:rsidR="0006429B" w:rsidRPr="004258D3">
              <w:rPr>
                <w:rFonts w:ascii="Angsana New" w:hAnsi="Angsana New" w:hint="cs"/>
                <w:i/>
                <w:sz w:val="30"/>
                <w:szCs w:val="30"/>
                <w:cs/>
              </w:rPr>
              <w:t>ข้อ</w:t>
            </w:r>
            <w:r w:rsidRPr="004258D3">
              <w:rPr>
                <w:rFonts w:ascii="Angsana New" w:hAnsi="Angsana New"/>
                <w:i/>
                <w:sz w:val="30"/>
                <w:szCs w:val="30"/>
                <w:cs/>
              </w:rPr>
              <w:t>สมมติที่ฝ่ายบริหารใช้ในการพิจารณาสินค้าที่ค้างนาน และการขายในราคาที่ต่ำกว่าทุนเพื่อพิจารณาความเหมาะสมของ</w:t>
            </w:r>
            <w:r w:rsidR="0006429B" w:rsidRPr="004258D3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ค่าเผื่อมูลค่า</w:t>
            </w:r>
            <w:r w:rsidRPr="004258D3">
              <w:rPr>
                <w:rFonts w:ascii="Angsana New" w:hAnsi="Angsana New"/>
                <w:i/>
                <w:sz w:val="30"/>
                <w:szCs w:val="30"/>
                <w:cs/>
              </w:rPr>
              <w:t>ลดลงของสินค้าคงเหลือ</w:t>
            </w:r>
          </w:p>
          <w:p w14:paraId="32BC47DA" w14:textId="77777777" w:rsidR="00F67358" w:rsidRPr="006D7B7A" w:rsidRDefault="00F67358" w:rsidP="001248D8">
            <w:pPr>
              <w:pStyle w:val="ListParagraph"/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7C1D5354" w14:textId="0D9B6EA5" w:rsidR="00F67358" w:rsidRPr="004258D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i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4C03C48" w14:textId="77777777" w:rsidR="00F67358" w:rsidRPr="004258D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0CD4E8" w14:textId="072209F9" w:rsidR="00F67358" w:rsidRPr="004258D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258D3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35507EAE" w14:textId="77777777" w:rsidR="00F67358" w:rsidRPr="004258D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18AE1A" w14:textId="77777777" w:rsidR="00F67358" w:rsidRPr="004258D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258D3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4258D3">
        <w:rPr>
          <w:rFonts w:ascii="Angsana New" w:eastAsia="Calibri" w:hAnsi="Angsana New"/>
          <w:sz w:val="30"/>
          <w:szCs w:val="30"/>
        </w:rPr>
        <w:t xml:space="preserve"> </w:t>
      </w:r>
      <w:r w:rsidRPr="004258D3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258D3">
        <w:rPr>
          <w:rFonts w:ascii="Angsana New" w:eastAsia="Calibri" w:hAnsi="Angsana New"/>
          <w:sz w:val="30"/>
          <w:szCs w:val="30"/>
        </w:rPr>
        <w:t xml:space="preserve"> </w:t>
      </w:r>
      <w:r w:rsidRPr="004258D3">
        <w:rPr>
          <w:rFonts w:ascii="Angsana New" w:eastAsia="Calibri" w:hAnsi="Angsana New"/>
          <w:sz w:val="30"/>
          <w:szCs w:val="30"/>
          <w:cs/>
        </w:rPr>
        <w:t>แต่ไม่รวมถึง</w:t>
      </w:r>
      <w:r w:rsidRPr="004258D3">
        <w:rPr>
          <w:rFonts w:ascii="Angsana New" w:eastAsia="Calibri" w:hAnsi="Angsana New"/>
          <w:sz w:val="30"/>
          <w:szCs w:val="30"/>
          <w:cs/>
        </w:rPr>
        <w:br/>
        <w:t>งบการเงิน</w:t>
      </w:r>
      <w:r w:rsidRPr="004258D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258D3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4258D3">
        <w:rPr>
          <w:rFonts w:ascii="Angsana New" w:eastAsia="Calibri" w:hAnsi="Angsana New"/>
          <w:sz w:val="30"/>
          <w:szCs w:val="30"/>
        </w:rPr>
        <w:t xml:space="preserve"> </w:t>
      </w:r>
      <w:r w:rsidRPr="004258D3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</w:t>
      </w:r>
      <w:r w:rsidR="002B59F3" w:rsidRPr="004258D3">
        <w:rPr>
          <w:rFonts w:ascii="Angsana New" w:eastAsia="Calibri" w:hAnsi="Angsana New"/>
          <w:sz w:val="30"/>
          <w:szCs w:val="30"/>
        </w:rPr>
        <w:br/>
      </w:r>
      <w:r w:rsidRPr="004258D3">
        <w:rPr>
          <w:rFonts w:ascii="Angsana New" w:eastAsia="Calibri" w:hAnsi="Angsana New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09DC13EF" w14:textId="77777777" w:rsidR="00F67358" w:rsidRPr="004258D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F56E4C" w14:textId="77777777" w:rsidR="00F67358" w:rsidRPr="004258D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258D3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224D7E" w:rsidRPr="004258D3">
        <w:rPr>
          <w:rFonts w:ascii="Angsana New" w:eastAsia="Calibri" w:hAnsi="Angsana New"/>
          <w:sz w:val="30"/>
          <w:szCs w:val="30"/>
        </w:rPr>
        <w:br/>
      </w:r>
      <w:r w:rsidRPr="004258D3">
        <w:rPr>
          <w:rFonts w:ascii="Angsana New" w:eastAsia="Calibri" w:hAnsi="Angsana New"/>
          <w:sz w:val="30"/>
          <w:szCs w:val="30"/>
          <w:cs/>
        </w:rPr>
        <w:t>ความเชื่อมั่นต่อข้อมูลอื่น</w:t>
      </w:r>
      <w:r w:rsidRPr="004258D3">
        <w:rPr>
          <w:rFonts w:ascii="Angsana New" w:eastAsia="Calibri" w:hAnsi="Angsana New"/>
          <w:sz w:val="30"/>
          <w:szCs w:val="30"/>
        </w:rPr>
        <w:t xml:space="preserve"> </w:t>
      </w:r>
    </w:p>
    <w:p w14:paraId="14953579" w14:textId="77777777" w:rsidR="00F67358" w:rsidRPr="004258D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3130F5" w14:textId="77777777" w:rsidR="00F67358" w:rsidRPr="004258D3" w:rsidRDefault="00F67358" w:rsidP="00F6735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4258D3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4258D3">
        <w:rPr>
          <w:rFonts w:ascii="Angsana New" w:eastAsia="Calibri" w:hAnsi="Angsana New"/>
          <w:sz w:val="30"/>
          <w:szCs w:val="30"/>
        </w:rPr>
        <w:t xml:space="preserve"> </w:t>
      </w:r>
      <w:r w:rsidRPr="004258D3">
        <w:rPr>
          <w:rFonts w:ascii="Angsana New" w:eastAsia="Calibri" w:hAnsi="Angsana New"/>
          <w:sz w:val="30"/>
          <w:szCs w:val="30"/>
          <w:cs/>
        </w:rPr>
        <w:t>การอ่าน</w:t>
      </w:r>
      <w:r w:rsidRPr="004258D3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4258D3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</w:t>
      </w:r>
      <w:r w:rsidR="00224D7E" w:rsidRPr="004258D3">
        <w:rPr>
          <w:rFonts w:ascii="Angsana New" w:eastAsia="Calibri" w:hAnsi="Angsana New"/>
          <w:sz w:val="30"/>
          <w:szCs w:val="30"/>
          <w:cs/>
        </w:rPr>
        <w:t>ี่มีสาระสำคัญกับงบการเงินรวมและ</w:t>
      </w:r>
      <w:r w:rsidRPr="004258D3">
        <w:rPr>
          <w:rFonts w:ascii="Angsana New" w:eastAsia="Calibri" w:hAnsi="Angsana New"/>
          <w:sz w:val="30"/>
          <w:szCs w:val="30"/>
          <w:cs/>
        </w:rPr>
        <w:t>งบการเงินเฉพาะกิจการหรือกับความรู้ที่ได้รับจากการตรวจสอบของข้าพเจ้า</w:t>
      </w:r>
      <w:r w:rsidRPr="004258D3">
        <w:rPr>
          <w:rFonts w:ascii="Angsana New" w:eastAsia="Calibri" w:hAnsi="Angsana New"/>
          <w:sz w:val="30"/>
          <w:szCs w:val="30"/>
        </w:rPr>
        <w:t xml:space="preserve"> </w:t>
      </w:r>
      <w:r w:rsidRPr="004258D3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258D3">
        <w:rPr>
          <w:rFonts w:ascii="Angsana New" w:eastAsia="Calibri" w:hAnsi="Angsana New"/>
          <w:sz w:val="30"/>
          <w:szCs w:val="30"/>
        </w:rPr>
        <w:t xml:space="preserve"> </w:t>
      </w:r>
    </w:p>
    <w:p w14:paraId="69300436" w14:textId="77777777" w:rsidR="00F67358" w:rsidRPr="004258D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1E8A51" w14:textId="02AE5741" w:rsidR="00BE542E" w:rsidRPr="004258D3" w:rsidRDefault="00440349" w:rsidP="00F67358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4258D3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4258D3">
        <w:rPr>
          <w:rFonts w:ascii="Angsana New" w:eastAsia="Calibri" w:hAnsi="Angsana New"/>
          <w:sz w:val="30"/>
          <w:szCs w:val="30"/>
        </w:rPr>
        <w:br/>
      </w:r>
      <w:r w:rsidRPr="004258D3">
        <w:rPr>
          <w:rFonts w:ascii="Angsana New" w:eastAsia="Calibri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5560A5D" w14:textId="77777777" w:rsidR="00BE542E" w:rsidRPr="004258D3" w:rsidRDefault="00BE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4258D3">
        <w:rPr>
          <w:rFonts w:ascii="Angsana New" w:eastAsia="Calibri" w:hAnsi="Angsana New"/>
          <w:sz w:val="30"/>
          <w:szCs w:val="30"/>
          <w:cs/>
        </w:rPr>
        <w:br w:type="page"/>
      </w:r>
    </w:p>
    <w:p w14:paraId="4B381918" w14:textId="77777777" w:rsidR="00F67358" w:rsidRPr="004258D3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4258D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4258D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2278263" w14:textId="77777777" w:rsidR="00F67358" w:rsidRPr="004258D3" w:rsidRDefault="00F67358" w:rsidP="002B18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C1F38C" w14:textId="77777777" w:rsidR="00F67358" w:rsidRPr="004258D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4258D3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258D3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4258D3">
        <w:rPr>
          <w:rFonts w:ascii="Angsana New" w:eastAsia="Calibri" w:hAnsi="Angsana New"/>
          <w:spacing w:val="-6"/>
          <w:sz w:val="30"/>
          <w:szCs w:val="30"/>
          <w:cs/>
        </w:rPr>
        <w:t>เหล่านี้โดยถูกต้องตามที่ควร</w:t>
      </w:r>
      <w:r w:rsidRPr="004258D3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258D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258D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12A809B" w14:textId="77777777" w:rsidR="00B528AA" w:rsidRPr="004258D3" w:rsidRDefault="00B528AA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BA904B2" w14:textId="1A4982C5" w:rsidR="00F67358" w:rsidRPr="004258D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258D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4258D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258D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4258D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258D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4258D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4258D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4258D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4258D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E52D55" w:rsidRPr="004258D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258D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E25FB68" w14:textId="77777777" w:rsidR="00F67358" w:rsidRPr="004258D3" w:rsidRDefault="00F67358" w:rsidP="002B184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22A827C" w14:textId="242BD475" w:rsidR="00F67358" w:rsidRPr="004258D3" w:rsidRDefault="00F67358" w:rsidP="00F67358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4258D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89583C" w:rsidRPr="004258D3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4258D3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="00154A07" w:rsidRPr="004258D3">
        <w:rPr>
          <w:rFonts w:ascii="Angsana New" w:eastAsia="Calibri" w:hAnsi="Angsana New"/>
          <w:sz w:val="30"/>
          <w:szCs w:val="30"/>
        </w:rPr>
        <w:br/>
      </w:r>
      <w:r w:rsidRPr="004258D3">
        <w:rPr>
          <w:rFonts w:ascii="Angsana New" w:eastAsia="Calibri" w:hAnsi="Angsana New"/>
          <w:sz w:val="30"/>
          <w:szCs w:val="30"/>
          <w:cs/>
        </w:rPr>
        <w:t>และบริษัท</w:t>
      </w:r>
    </w:p>
    <w:p w14:paraId="13DCAC00" w14:textId="77777777" w:rsidR="00F67358" w:rsidRPr="004258D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BF28CF" w14:textId="77777777" w:rsidR="00F67358" w:rsidRPr="004258D3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4258D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8D5881" w14:textId="77777777" w:rsidR="00F67358" w:rsidRPr="004258D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891564" w14:textId="77777777" w:rsidR="00F67358" w:rsidRPr="004258D3" w:rsidRDefault="00F67358" w:rsidP="00E52D55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4258D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9A7AEB" w:rsidRPr="004258D3">
        <w:rPr>
          <w:rFonts w:ascii="Angsana New" w:eastAsia="Calibri" w:hAnsi="Angsana New"/>
          <w:sz w:val="30"/>
          <w:szCs w:val="30"/>
        </w:rPr>
        <w:br/>
      </w:r>
      <w:r w:rsidRPr="004258D3">
        <w:rPr>
          <w:rFonts w:ascii="Angsana New" w:eastAsia="Calibri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CA759F" w:rsidRPr="004258D3">
        <w:rPr>
          <w:rFonts w:ascii="Angsana New" w:eastAsia="Calibri" w:hAnsi="Angsana New"/>
          <w:sz w:val="30"/>
          <w:szCs w:val="30"/>
        </w:rPr>
        <w:br/>
      </w:r>
      <w:r w:rsidRPr="004258D3">
        <w:rPr>
          <w:rFonts w:ascii="Angsana New" w:eastAsia="Calibri" w:hAnsi="Angsana New"/>
          <w:spacing w:val="-6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</w:t>
      </w:r>
      <w:r w:rsidRPr="004258D3">
        <w:rPr>
          <w:rFonts w:ascii="Angsana New" w:eastAsia="Calibri" w:hAnsi="Angsana New"/>
          <w:sz w:val="30"/>
          <w:szCs w:val="30"/>
          <w:cs/>
        </w:rPr>
        <w:t>เหล่านี้</w:t>
      </w:r>
    </w:p>
    <w:p w14:paraId="4A0696F0" w14:textId="00D88302" w:rsidR="00BE542E" w:rsidRPr="004258D3" w:rsidRDefault="00BE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</w:rPr>
        <w:br w:type="page"/>
      </w:r>
    </w:p>
    <w:p w14:paraId="79D94788" w14:textId="77777777" w:rsidR="00F67358" w:rsidRPr="004258D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4258D3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4258D3">
        <w:rPr>
          <w:rFonts w:ascii="Angsana New" w:eastAsia="Calibri" w:hAnsi="Angsana New"/>
          <w:sz w:val="30"/>
          <w:szCs w:val="30"/>
        </w:rPr>
        <w:br/>
      </w:r>
      <w:r w:rsidRPr="004258D3">
        <w:rPr>
          <w:rFonts w:ascii="Angsana New" w:eastAsia="Calibri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1F9A1E26" w14:textId="77777777" w:rsidR="00036F6E" w:rsidRPr="004258D3" w:rsidRDefault="00036F6E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76836773" w14:textId="77777777" w:rsidR="00F67358" w:rsidRPr="004258D3" w:rsidRDefault="00E52D55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58D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C075F" w:rsidRPr="004258D3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</w:t>
      </w:r>
      <w:r w:rsidR="00824BF0" w:rsidRPr="004258D3">
        <w:rPr>
          <w:rFonts w:ascii="Angsana New" w:hAnsi="Angsana New" w:cs="Angsana New"/>
          <w:color w:val="auto"/>
          <w:sz w:val="30"/>
          <w:szCs w:val="30"/>
          <w:cs/>
        </w:rPr>
        <w:t>ิตอาจเกี่ยวกับการสมรู้ร่วมคิด</w:t>
      </w:r>
      <w:r w:rsidR="00824BF0" w:rsidRPr="004258D3">
        <w:rPr>
          <w:rFonts w:ascii="Angsana New" w:hAnsi="Angsana New" w:cs="Angsana New"/>
          <w:color w:val="auto"/>
          <w:sz w:val="30"/>
          <w:szCs w:val="30"/>
        </w:rPr>
        <w:br/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F67358" w:rsidRPr="004258D3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2A24AA34" w14:textId="77777777" w:rsidR="00F67358" w:rsidRPr="004258D3" w:rsidRDefault="00E52D55" w:rsidP="007E08B1">
      <w:pPr>
        <w:pStyle w:val="Default"/>
        <w:numPr>
          <w:ilvl w:val="0"/>
          <w:numId w:val="16"/>
        </w:numPr>
        <w:tabs>
          <w:tab w:val="left" w:pos="720"/>
          <w:tab w:val="left" w:pos="90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58D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824BF0" w:rsidRPr="004258D3">
        <w:rPr>
          <w:rFonts w:ascii="Angsana New" w:hAnsi="Angsana New" w:cs="Angsana New"/>
          <w:color w:val="auto"/>
          <w:sz w:val="30"/>
          <w:szCs w:val="30"/>
        </w:rPr>
        <w:br/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การควบคุมภายในของ</w:t>
      </w:r>
      <w:r w:rsidR="00F67358" w:rsidRPr="004258D3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กลุ่มบริษัทและ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="00F67358" w:rsidRPr="004258D3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E017FFC" w14:textId="77777777" w:rsidR="00F67358" w:rsidRPr="004258D3" w:rsidRDefault="00482FB4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58D3">
        <w:rPr>
          <w:rFonts w:ascii="Angsana New" w:hAnsi="Angsana New" w:cs="Angsana New"/>
          <w:color w:val="auto"/>
          <w:sz w:val="30"/>
          <w:szCs w:val="30"/>
        </w:rPr>
        <w:t xml:space="preserve">  </w:t>
      </w:r>
      <w:r w:rsidRPr="004258D3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A97E301" w14:textId="77777777" w:rsidR="00F67358" w:rsidRPr="004258D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58D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D93BB5" w:rsidRPr="004258D3">
        <w:rPr>
          <w:rFonts w:ascii="Angsana New" w:hAnsi="Angsana New" w:cs="Angsana New"/>
          <w:color w:val="auto"/>
          <w:sz w:val="30"/>
          <w:szCs w:val="30"/>
        </w:rPr>
        <w:br/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="00F67358" w:rsidRPr="004258D3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กลุ่มบริษัทและ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F67358" w:rsidRPr="004258D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4258D3"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 w:rsidRPr="004258D3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ในงบการเงินรวมและงบการเงินเฉพาะกิจการ</w:t>
      </w:r>
      <w:r w:rsidR="00D93BB5" w:rsidRPr="004258D3">
        <w:rPr>
          <w:rFonts w:ascii="Angsana New" w:hAnsi="Angsana New" w:cs="Angsana New"/>
          <w:color w:val="auto"/>
          <w:sz w:val="30"/>
          <w:szCs w:val="30"/>
        </w:rPr>
        <w:br/>
      </w:r>
      <w:r w:rsidRPr="004258D3">
        <w:rPr>
          <w:rFonts w:ascii="Angsana New" w:hAnsi="Angsana New" w:cs="Angsana New" w:hint="cs"/>
          <w:color w:val="auto"/>
          <w:sz w:val="30"/>
          <w:szCs w:val="30"/>
          <w:cs/>
        </w:rPr>
        <w:t>ที่เกี่ยวข้อง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 xml:space="preserve"> หรือถ้าการเปิดเผย</w:t>
      </w:r>
      <w:r w:rsidRPr="004258D3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67358" w:rsidRPr="004258D3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กลุ่มบริษัทและ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  <w:r w:rsidR="00F67358" w:rsidRPr="004258D3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4FEC6BF6" w14:textId="77777777" w:rsidR="00F67358" w:rsidRPr="004258D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58D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4258D3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4258D3"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  <w:r w:rsidR="00F67358" w:rsidRPr="004258D3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3BF6AAF6" w14:textId="77777777" w:rsidR="00F67358" w:rsidRPr="004258D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58D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ได้</w:t>
      </w:r>
      <w:r w:rsidR="00F67358" w:rsidRPr="004258D3">
        <w:rPr>
          <w:rFonts w:ascii="Angsana New" w:hAnsi="Angsana New" w:cs="Angsana New" w:hint="cs"/>
          <w:color w:val="auto"/>
          <w:sz w:val="30"/>
          <w:szCs w:val="30"/>
          <w:cs/>
        </w:rPr>
        <w:t>รับ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67358" w:rsidRPr="004258D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</w:t>
      </w:r>
      <w:r w:rsidR="00F67358" w:rsidRPr="004258D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การกำหนดแนวทาง การควบคุมดูแล 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="00F67358" w:rsidRPr="004258D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</w:t>
      </w:r>
      <w:r w:rsidR="00D93BB5" w:rsidRPr="004258D3">
        <w:rPr>
          <w:rFonts w:ascii="Angsana New" w:hAnsi="Angsana New" w:cs="Angsana New"/>
          <w:color w:val="auto"/>
          <w:sz w:val="30"/>
          <w:szCs w:val="30"/>
        </w:rPr>
        <w:br/>
      </w:r>
      <w:r w:rsidR="00F67358" w:rsidRPr="004258D3">
        <w:rPr>
          <w:rFonts w:ascii="Angsana New" w:hAnsi="Angsana New" w:cs="Angsana New"/>
          <w:color w:val="auto"/>
          <w:sz w:val="30"/>
          <w:szCs w:val="30"/>
          <w:cs/>
        </w:rPr>
        <w:t>ต่อความเห็นของข้าพเจ้า</w:t>
      </w:r>
      <w:r w:rsidR="00F67358" w:rsidRPr="004258D3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01097D1B" w14:textId="77777777" w:rsidR="00F67358" w:rsidRPr="004258D3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4113133" w14:textId="77777777" w:rsidR="00F67358" w:rsidRPr="004258D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FC7D39" w:rsidRPr="004258D3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3D2F36" w:rsidRPr="004258D3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4258D3">
        <w:rPr>
          <w:rFonts w:ascii="Angsana New" w:eastAsia="Calibri" w:hAnsi="Angsana New" w:hint="cs"/>
          <w:sz w:val="30"/>
          <w:szCs w:val="30"/>
          <w:cs/>
        </w:rPr>
        <w:t>ๆ ที่สำคัญ</w:t>
      </w:r>
      <w:r w:rsidR="003D2F36" w:rsidRPr="004258D3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4258D3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4258D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FC7D39" w:rsidRPr="004258D3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4258D3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4258D3">
        <w:rPr>
          <w:rFonts w:ascii="Angsana New" w:hAnsi="Angsana New"/>
          <w:sz w:val="30"/>
          <w:szCs w:val="30"/>
          <w:cs/>
        </w:rPr>
        <w:t>งข้าพเจ้า</w:t>
      </w:r>
    </w:p>
    <w:p w14:paraId="02995ACF" w14:textId="77777777" w:rsidR="00F67358" w:rsidRPr="004258D3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6CF1CEC" w14:textId="77777777" w:rsidR="00BE542E" w:rsidRPr="004258D3" w:rsidRDefault="00BE542E" w:rsidP="00BE542E">
      <w:pPr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4258D3">
        <w:rPr>
          <w:rFonts w:ascii="Angsana New" w:eastAsia="Calibri" w:hAnsi="Angsana New" w:hint="cs"/>
          <w:sz w:val="30"/>
          <w:szCs w:val="30"/>
          <w:cs/>
        </w:rPr>
        <w:t>และ</w:t>
      </w:r>
      <w:r w:rsidRPr="004258D3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C58215F" w14:textId="77777777" w:rsidR="00F67358" w:rsidRPr="004258D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4E328F2D" w14:textId="10B49E88" w:rsidR="00F67358" w:rsidRPr="004258D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4258D3">
        <w:rPr>
          <w:rFonts w:ascii="Angsana New" w:hAnsi="Angsana New"/>
          <w:sz w:val="30"/>
          <w:szCs w:val="30"/>
        </w:rPr>
        <w:br/>
      </w:r>
      <w:r w:rsidRPr="004258D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851D65" w:rsidRPr="004258D3">
        <w:rPr>
          <w:rFonts w:ascii="Angsana New" w:hAnsi="Angsana New"/>
          <w:sz w:val="30"/>
          <w:szCs w:val="30"/>
        </w:rPr>
        <w:br/>
      </w:r>
      <w:r w:rsidRPr="004258D3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04ABA232" w14:textId="77777777" w:rsidR="00F67358" w:rsidRPr="004258D3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79FA68" w14:textId="7C327F26" w:rsidR="00F67358" w:rsidRPr="004258D3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3844DA67" w14:textId="447B7629" w:rsidR="00BE542E" w:rsidRPr="004258D3" w:rsidRDefault="00BE542E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4F70ED71" w14:textId="77777777" w:rsidR="00BE542E" w:rsidRPr="004258D3" w:rsidRDefault="00BE542E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2D8841FF" w14:textId="77777777" w:rsidR="00E8771C" w:rsidRPr="004258D3" w:rsidRDefault="00E8771C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5F58A1C9" w14:textId="55902FC6" w:rsidR="00F67358" w:rsidRPr="004258D3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4258D3">
        <w:rPr>
          <w:rFonts w:ascii="Angsana New" w:hAnsi="Angsana New" w:cs="Angsana New"/>
          <w:cs/>
        </w:rPr>
        <w:t>(</w:t>
      </w:r>
      <w:r w:rsidR="006C4C24" w:rsidRPr="00BF2B6E">
        <w:rPr>
          <w:rFonts w:ascii="Angsana New" w:hAnsi="Angsana New" w:cs="Angsana New" w:hint="cs"/>
          <w:cs/>
          <w:lang w:val="en-US"/>
        </w:rPr>
        <w:t>ฌัลลิกา</w:t>
      </w:r>
      <w:r w:rsidR="006C4C24" w:rsidRPr="00BF2B6E">
        <w:rPr>
          <w:rFonts w:ascii="Angsana New" w:hAnsi="Angsana New" w:cs="Angsana New"/>
          <w:cs/>
          <w:lang w:val="en-US"/>
        </w:rPr>
        <w:t xml:space="preserve"> </w:t>
      </w:r>
      <w:r w:rsidR="006C4C24" w:rsidRPr="00BF2B6E">
        <w:rPr>
          <w:rFonts w:ascii="Angsana New" w:hAnsi="Angsana New" w:cs="Angsana New" w:hint="cs"/>
          <w:cs/>
          <w:lang w:val="en-US"/>
        </w:rPr>
        <w:t>ปัญญา</w:t>
      </w:r>
      <w:r w:rsidRPr="004258D3">
        <w:rPr>
          <w:rFonts w:ascii="Angsana New" w:hAnsi="Angsana New" w:cs="Angsana New"/>
          <w:cs/>
        </w:rPr>
        <w:t>)</w:t>
      </w:r>
    </w:p>
    <w:p w14:paraId="6643872A" w14:textId="77777777" w:rsidR="00F67358" w:rsidRPr="004258D3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4258D3">
        <w:rPr>
          <w:rFonts w:ascii="Angsana New" w:hAnsi="Angsana New" w:cs="Angsana New"/>
          <w:cs/>
        </w:rPr>
        <w:t>ผู้สอบบัญชีรับอนุญาต</w:t>
      </w:r>
    </w:p>
    <w:p w14:paraId="47A54CB8" w14:textId="11B05D91" w:rsidR="00F67358" w:rsidRPr="004258D3" w:rsidRDefault="00F67358" w:rsidP="00F67358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4258D3">
        <w:rPr>
          <w:rFonts w:ascii="Angsana New" w:hAnsi="Angsana New" w:cs="Angsana New"/>
          <w:cs/>
        </w:rPr>
        <w:t xml:space="preserve">เลขทะเบียน </w:t>
      </w:r>
      <w:r w:rsidR="006C4C24" w:rsidRPr="00BF2B6E">
        <w:rPr>
          <w:rFonts w:ascii="Angsana New" w:hAnsi="Angsana New" w:cs="Angsana New"/>
          <w:lang w:val="en-US"/>
        </w:rPr>
        <w:t>11872</w:t>
      </w:r>
    </w:p>
    <w:p w14:paraId="2B7D0F5A" w14:textId="77777777" w:rsidR="00F67358" w:rsidRPr="004258D3" w:rsidRDefault="00F67358" w:rsidP="00F67358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77C2C7BC" w14:textId="77777777" w:rsidR="00F67358" w:rsidRPr="004258D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5618D" w14:textId="77777777" w:rsidR="00F67358" w:rsidRPr="004258D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B71D9B" w14:textId="78FC4F17" w:rsidR="00F67358" w:rsidRPr="004258D3" w:rsidRDefault="00F74682" w:rsidP="00B56CE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4258D3">
        <w:rPr>
          <w:rFonts w:ascii="Angsana New" w:hAnsi="Angsana New" w:cs="Angsana New"/>
          <w:b w:val="0"/>
          <w:bCs w:val="0"/>
          <w:sz w:val="30"/>
          <w:szCs w:val="30"/>
        </w:rPr>
        <w:t>11</w:t>
      </w:r>
      <w:r w:rsidR="00A43E6D" w:rsidRPr="004258D3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F26032" w:rsidRPr="004258D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กุมภาพันธ์ </w:t>
      </w:r>
      <w:r w:rsidR="00D6443C" w:rsidRPr="004258D3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0E7798" w:rsidRPr="004258D3">
        <w:rPr>
          <w:rFonts w:ascii="Angsana New" w:hAnsi="Angsana New" w:cs="Angsana New"/>
          <w:b w:val="0"/>
          <w:bCs w:val="0"/>
          <w:sz w:val="30"/>
          <w:szCs w:val="30"/>
        </w:rPr>
        <w:t>8</w:t>
      </w:r>
    </w:p>
    <w:p w14:paraId="58CC3230" w14:textId="75B03C86" w:rsidR="00FD4D7C" w:rsidRPr="00217C08" w:rsidRDefault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FD4D7C" w:rsidRPr="00217C08" w:rsidSect="00D06856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33AE3" w14:textId="77777777" w:rsidR="00A42C1F" w:rsidRDefault="00A42C1F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21311469" w14:textId="77777777" w:rsidR="00A42C1F" w:rsidRDefault="00A42C1F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35ED4" w14:textId="77777777" w:rsidR="00C24DB7" w:rsidRPr="00F67358" w:rsidRDefault="00C24DB7" w:rsidP="001248D8">
    <w:pPr>
      <w:pStyle w:val="Footer"/>
      <w:tabs>
        <w:tab w:val="clear" w:pos="4536"/>
        <w:tab w:val="left" w:pos="4380"/>
        <w:tab w:val="center" w:pos="4513"/>
      </w:tabs>
      <w:rPr>
        <w:rFonts w:ascii="Angsana New" w:hAnsi="Angsana New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93403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5A69A20" w14:textId="11C07499" w:rsidR="00C919B8" w:rsidRPr="00C919B8" w:rsidRDefault="00C919B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919B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919B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919B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919B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919B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D5ED7" w14:textId="77777777" w:rsidR="00A42C1F" w:rsidRDefault="00A42C1F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045EAD28" w14:textId="77777777" w:rsidR="00A42C1F" w:rsidRDefault="00A42C1F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6485" w14:textId="4DC0279E" w:rsidR="00735AB6" w:rsidRPr="00735AB6" w:rsidRDefault="00735AB6" w:rsidP="00735AB6">
    <w:pPr>
      <w:rPr>
        <w:rFonts w:asciiTheme="majorBidi" w:hAnsiTheme="majorBidi" w:cstheme="majorBidi"/>
        <w:sz w:val="52"/>
        <w:szCs w:val="52"/>
      </w:rPr>
    </w:pPr>
  </w:p>
  <w:p w14:paraId="5FBCC86A" w14:textId="6861798D" w:rsidR="00735AB6" w:rsidRPr="00735AB6" w:rsidRDefault="00735AB6" w:rsidP="00735AB6">
    <w:pPr>
      <w:rPr>
        <w:rFonts w:asciiTheme="majorBidi" w:hAnsiTheme="majorBidi" w:cstheme="majorBidi"/>
        <w:sz w:val="52"/>
        <w:szCs w:val="52"/>
      </w:rPr>
    </w:pPr>
  </w:p>
  <w:p w14:paraId="7E80F767" w14:textId="34A01AD0" w:rsidR="00735AB6" w:rsidRPr="00735AB6" w:rsidRDefault="00735AB6" w:rsidP="00735AB6">
    <w:pPr>
      <w:rPr>
        <w:rFonts w:asciiTheme="majorBidi" w:hAnsiTheme="majorBidi" w:cstheme="majorBidi"/>
        <w:sz w:val="52"/>
        <w:szCs w:val="52"/>
      </w:rPr>
    </w:pPr>
  </w:p>
  <w:p w14:paraId="7D3162B8" w14:textId="6AA51FC8" w:rsidR="00735AB6" w:rsidRPr="00735AB6" w:rsidRDefault="00735AB6" w:rsidP="00735AB6">
    <w:pPr>
      <w:rPr>
        <w:rFonts w:asciiTheme="majorBidi" w:hAnsiTheme="majorBidi" w:cstheme="majorBidi"/>
        <w:sz w:val="52"/>
        <w:szCs w:val="52"/>
      </w:rPr>
    </w:pPr>
  </w:p>
  <w:p w14:paraId="5BC12E12" w14:textId="1D115064" w:rsidR="00735AB6" w:rsidRPr="00735AB6" w:rsidRDefault="00735AB6" w:rsidP="00735AB6">
    <w:pPr>
      <w:rPr>
        <w:rFonts w:asciiTheme="majorBidi" w:hAnsiTheme="majorBidi" w:cstheme="majorBidi"/>
        <w:sz w:val="52"/>
        <w:szCs w:val="52"/>
      </w:rPr>
    </w:pPr>
  </w:p>
  <w:p w14:paraId="3C45DCBA" w14:textId="77777777" w:rsidR="00735AB6" w:rsidRPr="00735AB6" w:rsidRDefault="00735AB6" w:rsidP="00735AB6">
    <w:pPr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AD1E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7FB3863F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25321E5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EC2C866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618EADE5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39B216E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025D7FE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46DBDB9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F06B0" w14:textId="77777777" w:rsidR="00C24DB7" w:rsidRDefault="00C24DB7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4CB7BF08" w14:textId="77777777" w:rsidR="00C919B8" w:rsidRDefault="00C919B8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6D0B64C2" w14:textId="77777777" w:rsidR="00C919B8" w:rsidRDefault="00C919B8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6360BDB0" w14:textId="77777777" w:rsidR="00C919B8" w:rsidRPr="007A52D5" w:rsidRDefault="00C919B8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FFB446C"/>
    <w:multiLevelType w:val="hybridMultilevel"/>
    <w:tmpl w:val="930E2B72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38C09810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8DC33A2"/>
    <w:multiLevelType w:val="hybridMultilevel"/>
    <w:tmpl w:val="3EBE8742"/>
    <w:lvl w:ilvl="0" w:tplc="DA18558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103172"/>
    <w:multiLevelType w:val="hybridMultilevel"/>
    <w:tmpl w:val="2EA4AE76"/>
    <w:lvl w:ilvl="0" w:tplc="45A42C34">
      <w:numFmt w:val="bullet"/>
      <w:lvlText w:val="﷐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460220"/>
    <w:multiLevelType w:val="hybridMultilevel"/>
    <w:tmpl w:val="D8142346"/>
    <w:lvl w:ilvl="0" w:tplc="861661B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5F1154F7"/>
    <w:multiLevelType w:val="hybridMultilevel"/>
    <w:tmpl w:val="3BC2D29C"/>
    <w:lvl w:ilvl="0" w:tplc="1BE8D26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54C5168"/>
    <w:multiLevelType w:val="hybridMultilevel"/>
    <w:tmpl w:val="7EE0D7C6"/>
    <w:lvl w:ilvl="0" w:tplc="6A6E8BB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AEA6DDF"/>
    <w:multiLevelType w:val="hybridMultilevel"/>
    <w:tmpl w:val="6BD65EDA"/>
    <w:lvl w:ilvl="0" w:tplc="7BAAB648">
      <w:start w:val="4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D8379B"/>
    <w:multiLevelType w:val="hybridMultilevel"/>
    <w:tmpl w:val="41F01678"/>
    <w:lvl w:ilvl="0" w:tplc="EAE63D9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F548CE"/>
    <w:multiLevelType w:val="hybridMultilevel"/>
    <w:tmpl w:val="79C29B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09733578">
    <w:abstractNumId w:val="6"/>
  </w:num>
  <w:num w:numId="2" w16cid:durableId="585921252">
    <w:abstractNumId w:val="5"/>
  </w:num>
  <w:num w:numId="3" w16cid:durableId="1656909315">
    <w:abstractNumId w:val="9"/>
  </w:num>
  <w:num w:numId="4" w16cid:durableId="1758987985">
    <w:abstractNumId w:val="7"/>
  </w:num>
  <w:num w:numId="5" w16cid:durableId="1747725690">
    <w:abstractNumId w:val="8"/>
  </w:num>
  <w:num w:numId="6" w16cid:durableId="1599096049">
    <w:abstractNumId w:val="3"/>
  </w:num>
  <w:num w:numId="7" w16cid:durableId="730730615">
    <w:abstractNumId w:val="2"/>
  </w:num>
  <w:num w:numId="8" w16cid:durableId="1863585679">
    <w:abstractNumId w:val="0"/>
  </w:num>
  <w:num w:numId="9" w16cid:durableId="1964192157">
    <w:abstractNumId w:val="1"/>
  </w:num>
  <w:num w:numId="10" w16cid:durableId="2032337103">
    <w:abstractNumId w:val="4"/>
  </w:num>
  <w:num w:numId="11" w16cid:durableId="83841863">
    <w:abstractNumId w:val="23"/>
  </w:num>
  <w:num w:numId="12" w16cid:durableId="56902538">
    <w:abstractNumId w:val="16"/>
  </w:num>
  <w:num w:numId="13" w16cid:durableId="1155415075">
    <w:abstractNumId w:val="35"/>
  </w:num>
  <w:num w:numId="14" w16cid:durableId="1433284408">
    <w:abstractNumId w:val="20"/>
  </w:num>
  <w:num w:numId="15" w16cid:durableId="1346859163">
    <w:abstractNumId w:val="24"/>
  </w:num>
  <w:num w:numId="16" w16cid:durableId="277219951">
    <w:abstractNumId w:val="10"/>
  </w:num>
  <w:num w:numId="17" w16cid:durableId="1486163841">
    <w:abstractNumId w:val="29"/>
  </w:num>
  <w:num w:numId="18" w16cid:durableId="853809411">
    <w:abstractNumId w:val="31"/>
  </w:num>
  <w:num w:numId="19" w16cid:durableId="1406412321">
    <w:abstractNumId w:val="13"/>
  </w:num>
  <w:num w:numId="20" w16cid:durableId="1169758892">
    <w:abstractNumId w:val="33"/>
  </w:num>
  <w:num w:numId="21" w16cid:durableId="982733994">
    <w:abstractNumId w:val="26"/>
  </w:num>
  <w:num w:numId="22" w16cid:durableId="1292443335">
    <w:abstractNumId w:val="28"/>
  </w:num>
  <w:num w:numId="23" w16cid:durableId="949513716">
    <w:abstractNumId w:val="27"/>
  </w:num>
  <w:num w:numId="24" w16cid:durableId="1189568066">
    <w:abstractNumId w:val="12"/>
  </w:num>
  <w:num w:numId="25" w16cid:durableId="1836217741">
    <w:abstractNumId w:val="37"/>
  </w:num>
  <w:num w:numId="26" w16cid:durableId="588272626">
    <w:abstractNumId w:val="17"/>
  </w:num>
  <w:num w:numId="27" w16cid:durableId="1750492995">
    <w:abstractNumId w:val="25"/>
  </w:num>
  <w:num w:numId="28" w16cid:durableId="1953199209">
    <w:abstractNumId w:val="41"/>
  </w:num>
  <w:num w:numId="29" w16cid:durableId="2025784234">
    <w:abstractNumId w:val="42"/>
  </w:num>
  <w:num w:numId="30" w16cid:durableId="1024791374">
    <w:abstractNumId w:val="30"/>
  </w:num>
  <w:num w:numId="31" w16cid:durableId="509681353">
    <w:abstractNumId w:val="40"/>
  </w:num>
  <w:num w:numId="32" w16cid:durableId="21441407">
    <w:abstractNumId w:val="21"/>
  </w:num>
  <w:num w:numId="33" w16cid:durableId="41170943">
    <w:abstractNumId w:val="39"/>
  </w:num>
  <w:num w:numId="34" w16cid:durableId="1617787198">
    <w:abstractNumId w:val="14"/>
  </w:num>
  <w:num w:numId="35" w16cid:durableId="1379280207">
    <w:abstractNumId w:val="22"/>
  </w:num>
  <w:num w:numId="36" w16cid:durableId="268122952">
    <w:abstractNumId w:val="36"/>
  </w:num>
  <w:num w:numId="37" w16cid:durableId="62872651">
    <w:abstractNumId w:val="38"/>
  </w:num>
  <w:num w:numId="38" w16cid:durableId="1288319128">
    <w:abstractNumId w:val="34"/>
  </w:num>
  <w:num w:numId="39" w16cid:durableId="2043941046">
    <w:abstractNumId w:val="32"/>
  </w:num>
  <w:num w:numId="40" w16cid:durableId="277444824">
    <w:abstractNumId w:val="18"/>
  </w:num>
  <w:num w:numId="41" w16cid:durableId="253051937">
    <w:abstractNumId w:val="11"/>
  </w:num>
  <w:num w:numId="42" w16cid:durableId="2044552531">
    <w:abstractNumId w:val="15"/>
  </w:num>
  <w:num w:numId="43" w16cid:durableId="767038715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9B3"/>
    <w:rsid w:val="00000AC0"/>
    <w:rsid w:val="00000AF2"/>
    <w:rsid w:val="00001583"/>
    <w:rsid w:val="00001C79"/>
    <w:rsid w:val="0000200F"/>
    <w:rsid w:val="000020B4"/>
    <w:rsid w:val="0000277C"/>
    <w:rsid w:val="00002C9A"/>
    <w:rsid w:val="00002DAC"/>
    <w:rsid w:val="00002EF9"/>
    <w:rsid w:val="00002F49"/>
    <w:rsid w:val="0000332D"/>
    <w:rsid w:val="00003765"/>
    <w:rsid w:val="000037FA"/>
    <w:rsid w:val="00003FEC"/>
    <w:rsid w:val="000040C2"/>
    <w:rsid w:val="000044D5"/>
    <w:rsid w:val="00004617"/>
    <w:rsid w:val="00004C81"/>
    <w:rsid w:val="00004FDC"/>
    <w:rsid w:val="00005277"/>
    <w:rsid w:val="00005560"/>
    <w:rsid w:val="0000581A"/>
    <w:rsid w:val="000059D3"/>
    <w:rsid w:val="00005F73"/>
    <w:rsid w:val="00006313"/>
    <w:rsid w:val="0000701F"/>
    <w:rsid w:val="00007660"/>
    <w:rsid w:val="000101B0"/>
    <w:rsid w:val="00010238"/>
    <w:rsid w:val="00010684"/>
    <w:rsid w:val="000106DB"/>
    <w:rsid w:val="00010B8E"/>
    <w:rsid w:val="00011046"/>
    <w:rsid w:val="0001137C"/>
    <w:rsid w:val="000114F4"/>
    <w:rsid w:val="00011950"/>
    <w:rsid w:val="00012042"/>
    <w:rsid w:val="00012046"/>
    <w:rsid w:val="0001319E"/>
    <w:rsid w:val="00013297"/>
    <w:rsid w:val="000133A0"/>
    <w:rsid w:val="0001358A"/>
    <w:rsid w:val="00013735"/>
    <w:rsid w:val="00013C44"/>
    <w:rsid w:val="00013F44"/>
    <w:rsid w:val="00013F87"/>
    <w:rsid w:val="000143BB"/>
    <w:rsid w:val="0001441F"/>
    <w:rsid w:val="00014750"/>
    <w:rsid w:val="00015624"/>
    <w:rsid w:val="000158EA"/>
    <w:rsid w:val="00016080"/>
    <w:rsid w:val="0001611F"/>
    <w:rsid w:val="0001636E"/>
    <w:rsid w:val="00017128"/>
    <w:rsid w:val="0001725A"/>
    <w:rsid w:val="000177C6"/>
    <w:rsid w:val="00017BBE"/>
    <w:rsid w:val="00017F2F"/>
    <w:rsid w:val="0002098C"/>
    <w:rsid w:val="00020AE7"/>
    <w:rsid w:val="00020D02"/>
    <w:rsid w:val="00021635"/>
    <w:rsid w:val="00021AB1"/>
    <w:rsid w:val="00022081"/>
    <w:rsid w:val="00022692"/>
    <w:rsid w:val="000229A6"/>
    <w:rsid w:val="00023C76"/>
    <w:rsid w:val="00024401"/>
    <w:rsid w:val="00024599"/>
    <w:rsid w:val="00025ADF"/>
    <w:rsid w:val="00025BB2"/>
    <w:rsid w:val="0002619D"/>
    <w:rsid w:val="000263F6"/>
    <w:rsid w:val="00026402"/>
    <w:rsid w:val="00026A4D"/>
    <w:rsid w:val="00027104"/>
    <w:rsid w:val="000271E8"/>
    <w:rsid w:val="0002778A"/>
    <w:rsid w:val="00027AB9"/>
    <w:rsid w:val="00027B9B"/>
    <w:rsid w:val="00027E91"/>
    <w:rsid w:val="000300C7"/>
    <w:rsid w:val="00030689"/>
    <w:rsid w:val="00030DD8"/>
    <w:rsid w:val="0003164D"/>
    <w:rsid w:val="00031F52"/>
    <w:rsid w:val="00032BAA"/>
    <w:rsid w:val="0003323C"/>
    <w:rsid w:val="000333C7"/>
    <w:rsid w:val="00033630"/>
    <w:rsid w:val="0003389B"/>
    <w:rsid w:val="00033E89"/>
    <w:rsid w:val="00033F78"/>
    <w:rsid w:val="000340A9"/>
    <w:rsid w:val="00034447"/>
    <w:rsid w:val="00034572"/>
    <w:rsid w:val="00034A55"/>
    <w:rsid w:val="00034B89"/>
    <w:rsid w:val="0003540F"/>
    <w:rsid w:val="000356E9"/>
    <w:rsid w:val="00035829"/>
    <w:rsid w:val="000361FC"/>
    <w:rsid w:val="000362D7"/>
    <w:rsid w:val="000363B0"/>
    <w:rsid w:val="00036457"/>
    <w:rsid w:val="000367CB"/>
    <w:rsid w:val="00036F6E"/>
    <w:rsid w:val="00037015"/>
    <w:rsid w:val="0003708E"/>
    <w:rsid w:val="000375EF"/>
    <w:rsid w:val="0003780A"/>
    <w:rsid w:val="00040238"/>
    <w:rsid w:val="00040756"/>
    <w:rsid w:val="00040C80"/>
    <w:rsid w:val="00040FD7"/>
    <w:rsid w:val="0004129E"/>
    <w:rsid w:val="0004179A"/>
    <w:rsid w:val="000417F2"/>
    <w:rsid w:val="000423A8"/>
    <w:rsid w:val="00042733"/>
    <w:rsid w:val="0004273A"/>
    <w:rsid w:val="00042787"/>
    <w:rsid w:val="000427B9"/>
    <w:rsid w:val="00042D60"/>
    <w:rsid w:val="000431EA"/>
    <w:rsid w:val="0004349E"/>
    <w:rsid w:val="000436FD"/>
    <w:rsid w:val="00043799"/>
    <w:rsid w:val="000437A4"/>
    <w:rsid w:val="0004441B"/>
    <w:rsid w:val="0004457A"/>
    <w:rsid w:val="00044BA8"/>
    <w:rsid w:val="00044CF4"/>
    <w:rsid w:val="00044E4B"/>
    <w:rsid w:val="0004528E"/>
    <w:rsid w:val="00045813"/>
    <w:rsid w:val="00046AE4"/>
    <w:rsid w:val="00046F24"/>
    <w:rsid w:val="000470A3"/>
    <w:rsid w:val="00047852"/>
    <w:rsid w:val="00047B5C"/>
    <w:rsid w:val="00047ED9"/>
    <w:rsid w:val="000505F9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BD4"/>
    <w:rsid w:val="00052CAD"/>
    <w:rsid w:val="00052CB5"/>
    <w:rsid w:val="00052D14"/>
    <w:rsid w:val="000532B7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78"/>
    <w:rsid w:val="000567BA"/>
    <w:rsid w:val="000570BF"/>
    <w:rsid w:val="00057333"/>
    <w:rsid w:val="00057754"/>
    <w:rsid w:val="00057893"/>
    <w:rsid w:val="000579C8"/>
    <w:rsid w:val="00057D2B"/>
    <w:rsid w:val="00057E7B"/>
    <w:rsid w:val="00060157"/>
    <w:rsid w:val="00060817"/>
    <w:rsid w:val="0006094F"/>
    <w:rsid w:val="000609AB"/>
    <w:rsid w:val="00060E2D"/>
    <w:rsid w:val="00060EF0"/>
    <w:rsid w:val="00061374"/>
    <w:rsid w:val="000617A2"/>
    <w:rsid w:val="00062018"/>
    <w:rsid w:val="0006230D"/>
    <w:rsid w:val="00062599"/>
    <w:rsid w:val="00062C9F"/>
    <w:rsid w:val="00062DDA"/>
    <w:rsid w:val="00062DE4"/>
    <w:rsid w:val="0006301C"/>
    <w:rsid w:val="000635AA"/>
    <w:rsid w:val="0006373D"/>
    <w:rsid w:val="00063B2C"/>
    <w:rsid w:val="0006429B"/>
    <w:rsid w:val="0006459F"/>
    <w:rsid w:val="000645CD"/>
    <w:rsid w:val="00064CB4"/>
    <w:rsid w:val="00064D05"/>
    <w:rsid w:val="00064E36"/>
    <w:rsid w:val="00065857"/>
    <w:rsid w:val="00065E8F"/>
    <w:rsid w:val="000666FB"/>
    <w:rsid w:val="000669EA"/>
    <w:rsid w:val="00066B95"/>
    <w:rsid w:val="00066C83"/>
    <w:rsid w:val="00066F27"/>
    <w:rsid w:val="0006710F"/>
    <w:rsid w:val="000674DE"/>
    <w:rsid w:val="0006780A"/>
    <w:rsid w:val="000678D5"/>
    <w:rsid w:val="00067F9C"/>
    <w:rsid w:val="00070180"/>
    <w:rsid w:val="0007038B"/>
    <w:rsid w:val="00070513"/>
    <w:rsid w:val="000708C9"/>
    <w:rsid w:val="000713C6"/>
    <w:rsid w:val="000714E3"/>
    <w:rsid w:val="000724F7"/>
    <w:rsid w:val="0007288B"/>
    <w:rsid w:val="00073135"/>
    <w:rsid w:val="00074421"/>
    <w:rsid w:val="000746C7"/>
    <w:rsid w:val="00074735"/>
    <w:rsid w:val="00074757"/>
    <w:rsid w:val="00074E48"/>
    <w:rsid w:val="00075CD0"/>
    <w:rsid w:val="0007601D"/>
    <w:rsid w:val="000762FB"/>
    <w:rsid w:val="000768B7"/>
    <w:rsid w:val="0007690A"/>
    <w:rsid w:val="00076C65"/>
    <w:rsid w:val="00076DD3"/>
    <w:rsid w:val="00076EA0"/>
    <w:rsid w:val="00077839"/>
    <w:rsid w:val="000779E1"/>
    <w:rsid w:val="00077B12"/>
    <w:rsid w:val="00077C07"/>
    <w:rsid w:val="00077CEA"/>
    <w:rsid w:val="00080EA3"/>
    <w:rsid w:val="00081054"/>
    <w:rsid w:val="00081087"/>
    <w:rsid w:val="0008166F"/>
    <w:rsid w:val="0008174B"/>
    <w:rsid w:val="00081A57"/>
    <w:rsid w:val="000820AA"/>
    <w:rsid w:val="00082352"/>
    <w:rsid w:val="00082823"/>
    <w:rsid w:val="00082942"/>
    <w:rsid w:val="00082B89"/>
    <w:rsid w:val="00082C3A"/>
    <w:rsid w:val="0008330D"/>
    <w:rsid w:val="0008334C"/>
    <w:rsid w:val="000833C8"/>
    <w:rsid w:val="000835A7"/>
    <w:rsid w:val="00084435"/>
    <w:rsid w:val="00084798"/>
    <w:rsid w:val="00084D3E"/>
    <w:rsid w:val="00085216"/>
    <w:rsid w:val="000858A0"/>
    <w:rsid w:val="00085BD3"/>
    <w:rsid w:val="00085E2A"/>
    <w:rsid w:val="000861ED"/>
    <w:rsid w:val="000861F1"/>
    <w:rsid w:val="00086404"/>
    <w:rsid w:val="000867CA"/>
    <w:rsid w:val="000868B1"/>
    <w:rsid w:val="000868B6"/>
    <w:rsid w:val="000868DD"/>
    <w:rsid w:val="0008758B"/>
    <w:rsid w:val="00087712"/>
    <w:rsid w:val="00087811"/>
    <w:rsid w:val="0008787A"/>
    <w:rsid w:val="00087BED"/>
    <w:rsid w:val="000902ED"/>
    <w:rsid w:val="00090C20"/>
    <w:rsid w:val="0009101F"/>
    <w:rsid w:val="0009129B"/>
    <w:rsid w:val="00091C22"/>
    <w:rsid w:val="00091E31"/>
    <w:rsid w:val="0009200E"/>
    <w:rsid w:val="00092CF3"/>
    <w:rsid w:val="0009319A"/>
    <w:rsid w:val="00093405"/>
    <w:rsid w:val="00094013"/>
    <w:rsid w:val="000942ED"/>
    <w:rsid w:val="000946D6"/>
    <w:rsid w:val="00094723"/>
    <w:rsid w:val="000949F5"/>
    <w:rsid w:val="0009511E"/>
    <w:rsid w:val="0009525F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0E52"/>
    <w:rsid w:val="000A0EF9"/>
    <w:rsid w:val="000A13D8"/>
    <w:rsid w:val="000A14FC"/>
    <w:rsid w:val="000A16BF"/>
    <w:rsid w:val="000A1CA2"/>
    <w:rsid w:val="000A1CF8"/>
    <w:rsid w:val="000A1F31"/>
    <w:rsid w:val="000A216A"/>
    <w:rsid w:val="000A251A"/>
    <w:rsid w:val="000A27A0"/>
    <w:rsid w:val="000A2E33"/>
    <w:rsid w:val="000A3118"/>
    <w:rsid w:val="000A32B1"/>
    <w:rsid w:val="000A37C1"/>
    <w:rsid w:val="000A38C1"/>
    <w:rsid w:val="000A411D"/>
    <w:rsid w:val="000A4A73"/>
    <w:rsid w:val="000A5925"/>
    <w:rsid w:val="000A6342"/>
    <w:rsid w:val="000A6740"/>
    <w:rsid w:val="000A6FC1"/>
    <w:rsid w:val="000A70AD"/>
    <w:rsid w:val="000A7219"/>
    <w:rsid w:val="000A72BB"/>
    <w:rsid w:val="000A737A"/>
    <w:rsid w:val="000A739D"/>
    <w:rsid w:val="000A754A"/>
    <w:rsid w:val="000A76BD"/>
    <w:rsid w:val="000A7A21"/>
    <w:rsid w:val="000B01BA"/>
    <w:rsid w:val="000B02BF"/>
    <w:rsid w:val="000B02F7"/>
    <w:rsid w:val="000B06CA"/>
    <w:rsid w:val="000B081A"/>
    <w:rsid w:val="000B0DFD"/>
    <w:rsid w:val="000B106C"/>
    <w:rsid w:val="000B10DA"/>
    <w:rsid w:val="000B13B8"/>
    <w:rsid w:val="000B3104"/>
    <w:rsid w:val="000B3148"/>
    <w:rsid w:val="000B3861"/>
    <w:rsid w:val="000B38AA"/>
    <w:rsid w:val="000B3A47"/>
    <w:rsid w:val="000B439E"/>
    <w:rsid w:val="000B483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601"/>
    <w:rsid w:val="000B7852"/>
    <w:rsid w:val="000B7CA7"/>
    <w:rsid w:val="000B7F92"/>
    <w:rsid w:val="000C0196"/>
    <w:rsid w:val="000C0416"/>
    <w:rsid w:val="000C0C80"/>
    <w:rsid w:val="000C1002"/>
    <w:rsid w:val="000C1561"/>
    <w:rsid w:val="000C15F7"/>
    <w:rsid w:val="000C19F6"/>
    <w:rsid w:val="000C1A03"/>
    <w:rsid w:val="000C1B3D"/>
    <w:rsid w:val="000C226E"/>
    <w:rsid w:val="000C33A7"/>
    <w:rsid w:val="000C3AAB"/>
    <w:rsid w:val="000C3B29"/>
    <w:rsid w:val="000C3FCA"/>
    <w:rsid w:val="000C4168"/>
    <w:rsid w:val="000C4A94"/>
    <w:rsid w:val="000C4B28"/>
    <w:rsid w:val="000C4EDF"/>
    <w:rsid w:val="000C55DA"/>
    <w:rsid w:val="000C5709"/>
    <w:rsid w:val="000C585B"/>
    <w:rsid w:val="000C5B03"/>
    <w:rsid w:val="000C5E26"/>
    <w:rsid w:val="000C6160"/>
    <w:rsid w:val="000C65A9"/>
    <w:rsid w:val="000C6B46"/>
    <w:rsid w:val="000C6EB8"/>
    <w:rsid w:val="000C7041"/>
    <w:rsid w:val="000C77A0"/>
    <w:rsid w:val="000C7BF0"/>
    <w:rsid w:val="000C7ED1"/>
    <w:rsid w:val="000D004C"/>
    <w:rsid w:val="000D0850"/>
    <w:rsid w:val="000D1A53"/>
    <w:rsid w:val="000D2391"/>
    <w:rsid w:val="000D2C4F"/>
    <w:rsid w:val="000D2CBC"/>
    <w:rsid w:val="000D2F89"/>
    <w:rsid w:val="000D3EAC"/>
    <w:rsid w:val="000D3EDB"/>
    <w:rsid w:val="000D3FCD"/>
    <w:rsid w:val="000D4250"/>
    <w:rsid w:val="000D4760"/>
    <w:rsid w:val="000D4C73"/>
    <w:rsid w:val="000D5590"/>
    <w:rsid w:val="000D58C6"/>
    <w:rsid w:val="000D597A"/>
    <w:rsid w:val="000D5990"/>
    <w:rsid w:val="000D5BE0"/>
    <w:rsid w:val="000D6594"/>
    <w:rsid w:val="000D6660"/>
    <w:rsid w:val="000D6CFD"/>
    <w:rsid w:val="000D749E"/>
    <w:rsid w:val="000D74B4"/>
    <w:rsid w:val="000D7B14"/>
    <w:rsid w:val="000D7C15"/>
    <w:rsid w:val="000D7EA2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1C04"/>
    <w:rsid w:val="000E2187"/>
    <w:rsid w:val="000E28CF"/>
    <w:rsid w:val="000E2AC9"/>
    <w:rsid w:val="000E3076"/>
    <w:rsid w:val="000E3D87"/>
    <w:rsid w:val="000E3DAE"/>
    <w:rsid w:val="000E3F7A"/>
    <w:rsid w:val="000E434E"/>
    <w:rsid w:val="000E4389"/>
    <w:rsid w:val="000E4B14"/>
    <w:rsid w:val="000E4E80"/>
    <w:rsid w:val="000E519C"/>
    <w:rsid w:val="000E528B"/>
    <w:rsid w:val="000E5F2B"/>
    <w:rsid w:val="000E61E9"/>
    <w:rsid w:val="000E6288"/>
    <w:rsid w:val="000E6410"/>
    <w:rsid w:val="000E67A1"/>
    <w:rsid w:val="000E6C88"/>
    <w:rsid w:val="000E6E16"/>
    <w:rsid w:val="000E7798"/>
    <w:rsid w:val="000E7AB7"/>
    <w:rsid w:val="000F00F6"/>
    <w:rsid w:val="000F029D"/>
    <w:rsid w:val="000F077D"/>
    <w:rsid w:val="000F08CA"/>
    <w:rsid w:val="000F0BE7"/>
    <w:rsid w:val="000F1035"/>
    <w:rsid w:val="000F122A"/>
    <w:rsid w:val="000F122E"/>
    <w:rsid w:val="000F1320"/>
    <w:rsid w:val="000F1668"/>
    <w:rsid w:val="000F196A"/>
    <w:rsid w:val="000F1FFD"/>
    <w:rsid w:val="000F223A"/>
    <w:rsid w:val="000F2368"/>
    <w:rsid w:val="000F2486"/>
    <w:rsid w:val="000F2AB8"/>
    <w:rsid w:val="000F3197"/>
    <w:rsid w:val="000F3896"/>
    <w:rsid w:val="000F3F01"/>
    <w:rsid w:val="000F4328"/>
    <w:rsid w:val="000F58D8"/>
    <w:rsid w:val="000F58E1"/>
    <w:rsid w:val="000F60F2"/>
    <w:rsid w:val="000F6B24"/>
    <w:rsid w:val="000F6C93"/>
    <w:rsid w:val="000F6CAD"/>
    <w:rsid w:val="000F6FD7"/>
    <w:rsid w:val="000F7143"/>
    <w:rsid w:val="000F788B"/>
    <w:rsid w:val="000F7F16"/>
    <w:rsid w:val="0010011A"/>
    <w:rsid w:val="001011B0"/>
    <w:rsid w:val="00101868"/>
    <w:rsid w:val="0010186F"/>
    <w:rsid w:val="00102074"/>
    <w:rsid w:val="0010232E"/>
    <w:rsid w:val="00103246"/>
    <w:rsid w:val="0010335C"/>
    <w:rsid w:val="00103510"/>
    <w:rsid w:val="001035C6"/>
    <w:rsid w:val="00103F50"/>
    <w:rsid w:val="00104147"/>
    <w:rsid w:val="00104D39"/>
    <w:rsid w:val="001050C8"/>
    <w:rsid w:val="0010552E"/>
    <w:rsid w:val="0010555F"/>
    <w:rsid w:val="0010593C"/>
    <w:rsid w:val="00105EFF"/>
    <w:rsid w:val="00106119"/>
    <w:rsid w:val="0010613A"/>
    <w:rsid w:val="00106866"/>
    <w:rsid w:val="001069D8"/>
    <w:rsid w:val="00107AA3"/>
    <w:rsid w:val="00107C2D"/>
    <w:rsid w:val="00107DB0"/>
    <w:rsid w:val="00110851"/>
    <w:rsid w:val="00110857"/>
    <w:rsid w:val="00110A62"/>
    <w:rsid w:val="0011119C"/>
    <w:rsid w:val="001118D5"/>
    <w:rsid w:val="00111ADF"/>
    <w:rsid w:val="00112321"/>
    <w:rsid w:val="00112699"/>
    <w:rsid w:val="001129FC"/>
    <w:rsid w:val="00113118"/>
    <w:rsid w:val="00113A0D"/>
    <w:rsid w:val="00113A7B"/>
    <w:rsid w:val="00113E74"/>
    <w:rsid w:val="00114280"/>
    <w:rsid w:val="001143BF"/>
    <w:rsid w:val="00114BF7"/>
    <w:rsid w:val="00115650"/>
    <w:rsid w:val="00115763"/>
    <w:rsid w:val="00115E76"/>
    <w:rsid w:val="00116342"/>
    <w:rsid w:val="00116F42"/>
    <w:rsid w:val="001177B6"/>
    <w:rsid w:val="00117939"/>
    <w:rsid w:val="00120399"/>
    <w:rsid w:val="0012041B"/>
    <w:rsid w:val="001207CA"/>
    <w:rsid w:val="00121A77"/>
    <w:rsid w:val="00121C37"/>
    <w:rsid w:val="00121D59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3DEA"/>
    <w:rsid w:val="001248D8"/>
    <w:rsid w:val="001249E4"/>
    <w:rsid w:val="00124F4C"/>
    <w:rsid w:val="001251FF"/>
    <w:rsid w:val="00125FDD"/>
    <w:rsid w:val="00126108"/>
    <w:rsid w:val="00126219"/>
    <w:rsid w:val="00126477"/>
    <w:rsid w:val="00126C06"/>
    <w:rsid w:val="00126D32"/>
    <w:rsid w:val="0012760C"/>
    <w:rsid w:val="00127836"/>
    <w:rsid w:val="001301D7"/>
    <w:rsid w:val="0013093C"/>
    <w:rsid w:val="00130AEB"/>
    <w:rsid w:val="00130DED"/>
    <w:rsid w:val="00131489"/>
    <w:rsid w:val="001317DE"/>
    <w:rsid w:val="0013193F"/>
    <w:rsid w:val="001320E3"/>
    <w:rsid w:val="00132E42"/>
    <w:rsid w:val="001331A8"/>
    <w:rsid w:val="00134157"/>
    <w:rsid w:val="0013534D"/>
    <w:rsid w:val="00135763"/>
    <w:rsid w:val="00135ACC"/>
    <w:rsid w:val="00135F9A"/>
    <w:rsid w:val="001361D6"/>
    <w:rsid w:val="0013645F"/>
    <w:rsid w:val="001366AD"/>
    <w:rsid w:val="00136C18"/>
    <w:rsid w:val="0013732E"/>
    <w:rsid w:val="001374F8"/>
    <w:rsid w:val="001375A7"/>
    <w:rsid w:val="001377EF"/>
    <w:rsid w:val="00137DC0"/>
    <w:rsid w:val="00140D25"/>
    <w:rsid w:val="00140FD2"/>
    <w:rsid w:val="001410FF"/>
    <w:rsid w:val="001411B1"/>
    <w:rsid w:val="001414D6"/>
    <w:rsid w:val="001417FE"/>
    <w:rsid w:val="0014226F"/>
    <w:rsid w:val="0014285E"/>
    <w:rsid w:val="00142A8C"/>
    <w:rsid w:val="00142AB8"/>
    <w:rsid w:val="00142F9C"/>
    <w:rsid w:val="0014301E"/>
    <w:rsid w:val="001431F0"/>
    <w:rsid w:val="001438B1"/>
    <w:rsid w:val="001438E1"/>
    <w:rsid w:val="00144670"/>
    <w:rsid w:val="00144707"/>
    <w:rsid w:val="00144E96"/>
    <w:rsid w:val="0014535D"/>
    <w:rsid w:val="001455FA"/>
    <w:rsid w:val="00145C36"/>
    <w:rsid w:val="00146032"/>
    <w:rsid w:val="0014605D"/>
    <w:rsid w:val="0014641B"/>
    <w:rsid w:val="00146913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1BC4"/>
    <w:rsid w:val="00152442"/>
    <w:rsid w:val="001524DD"/>
    <w:rsid w:val="001526B7"/>
    <w:rsid w:val="00152EF4"/>
    <w:rsid w:val="001534B8"/>
    <w:rsid w:val="00153690"/>
    <w:rsid w:val="001538FE"/>
    <w:rsid w:val="00153965"/>
    <w:rsid w:val="00154811"/>
    <w:rsid w:val="001548C9"/>
    <w:rsid w:val="00154A07"/>
    <w:rsid w:val="00154AE0"/>
    <w:rsid w:val="00154CFC"/>
    <w:rsid w:val="00155829"/>
    <w:rsid w:val="00155BD0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4F1"/>
    <w:rsid w:val="00161B96"/>
    <w:rsid w:val="00161C58"/>
    <w:rsid w:val="001620CC"/>
    <w:rsid w:val="001622F6"/>
    <w:rsid w:val="001625FB"/>
    <w:rsid w:val="00162701"/>
    <w:rsid w:val="0016323E"/>
    <w:rsid w:val="001632B6"/>
    <w:rsid w:val="00163953"/>
    <w:rsid w:val="001639A6"/>
    <w:rsid w:val="001643B6"/>
    <w:rsid w:val="00164488"/>
    <w:rsid w:val="001645A3"/>
    <w:rsid w:val="00164AFB"/>
    <w:rsid w:val="0016539C"/>
    <w:rsid w:val="00165762"/>
    <w:rsid w:val="001658F5"/>
    <w:rsid w:val="00165944"/>
    <w:rsid w:val="0016595E"/>
    <w:rsid w:val="00165AB0"/>
    <w:rsid w:val="00166360"/>
    <w:rsid w:val="00166880"/>
    <w:rsid w:val="00166F4A"/>
    <w:rsid w:val="00167DAE"/>
    <w:rsid w:val="001705C8"/>
    <w:rsid w:val="001706D8"/>
    <w:rsid w:val="00170B4E"/>
    <w:rsid w:val="00170D7B"/>
    <w:rsid w:val="00170F42"/>
    <w:rsid w:val="00170FBB"/>
    <w:rsid w:val="00171028"/>
    <w:rsid w:val="001722B3"/>
    <w:rsid w:val="001724D5"/>
    <w:rsid w:val="001725AD"/>
    <w:rsid w:val="00172703"/>
    <w:rsid w:val="001728E1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2763"/>
    <w:rsid w:val="00182886"/>
    <w:rsid w:val="00183103"/>
    <w:rsid w:val="001833C6"/>
    <w:rsid w:val="00183938"/>
    <w:rsid w:val="00183E74"/>
    <w:rsid w:val="00183EAD"/>
    <w:rsid w:val="00183F18"/>
    <w:rsid w:val="001848F9"/>
    <w:rsid w:val="00184FBF"/>
    <w:rsid w:val="00185266"/>
    <w:rsid w:val="001857EB"/>
    <w:rsid w:val="0018581B"/>
    <w:rsid w:val="00185984"/>
    <w:rsid w:val="00185DC4"/>
    <w:rsid w:val="0018656F"/>
    <w:rsid w:val="0018665C"/>
    <w:rsid w:val="00186D2C"/>
    <w:rsid w:val="0018718B"/>
    <w:rsid w:val="00187265"/>
    <w:rsid w:val="00187D12"/>
    <w:rsid w:val="0019035A"/>
    <w:rsid w:val="00191113"/>
    <w:rsid w:val="001912D7"/>
    <w:rsid w:val="00191BF3"/>
    <w:rsid w:val="00191FCD"/>
    <w:rsid w:val="00192179"/>
    <w:rsid w:val="00192617"/>
    <w:rsid w:val="00192B7F"/>
    <w:rsid w:val="00192C94"/>
    <w:rsid w:val="0019329C"/>
    <w:rsid w:val="00193F35"/>
    <w:rsid w:val="00194BE4"/>
    <w:rsid w:val="00194C78"/>
    <w:rsid w:val="00194CDC"/>
    <w:rsid w:val="001954FD"/>
    <w:rsid w:val="00195680"/>
    <w:rsid w:val="001957CF"/>
    <w:rsid w:val="001957E1"/>
    <w:rsid w:val="00195B5F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3B6"/>
    <w:rsid w:val="001A1456"/>
    <w:rsid w:val="001A1949"/>
    <w:rsid w:val="001A1ABA"/>
    <w:rsid w:val="001A2348"/>
    <w:rsid w:val="001A257C"/>
    <w:rsid w:val="001A2B91"/>
    <w:rsid w:val="001A360C"/>
    <w:rsid w:val="001A3E33"/>
    <w:rsid w:val="001A3F28"/>
    <w:rsid w:val="001A44E7"/>
    <w:rsid w:val="001A4610"/>
    <w:rsid w:val="001A473A"/>
    <w:rsid w:val="001A4810"/>
    <w:rsid w:val="001A567E"/>
    <w:rsid w:val="001A5AF2"/>
    <w:rsid w:val="001A5AFF"/>
    <w:rsid w:val="001A5D1C"/>
    <w:rsid w:val="001A62DC"/>
    <w:rsid w:val="001A67A0"/>
    <w:rsid w:val="001A67D3"/>
    <w:rsid w:val="001A67DB"/>
    <w:rsid w:val="001A68D3"/>
    <w:rsid w:val="001A712A"/>
    <w:rsid w:val="001A730E"/>
    <w:rsid w:val="001A7448"/>
    <w:rsid w:val="001B00C3"/>
    <w:rsid w:val="001B03E5"/>
    <w:rsid w:val="001B058B"/>
    <w:rsid w:val="001B177D"/>
    <w:rsid w:val="001B178C"/>
    <w:rsid w:val="001B1B90"/>
    <w:rsid w:val="001B2515"/>
    <w:rsid w:val="001B2B7D"/>
    <w:rsid w:val="001B302F"/>
    <w:rsid w:val="001B3236"/>
    <w:rsid w:val="001B33DF"/>
    <w:rsid w:val="001B362B"/>
    <w:rsid w:val="001B3C38"/>
    <w:rsid w:val="001B3F8B"/>
    <w:rsid w:val="001B41E2"/>
    <w:rsid w:val="001B4450"/>
    <w:rsid w:val="001B4D43"/>
    <w:rsid w:val="001B50E4"/>
    <w:rsid w:val="001B5213"/>
    <w:rsid w:val="001B529D"/>
    <w:rsid w:val="001B5314"/>
    <w:rsid w:val="001B53F0"/>
    <w:rsid w:val="001B5614"/>
    <w:rsid w:val="001B563C"/>
    <w:rsid w:val="001B599C"/>
    <w:rsid w:val="001B5A60"/>
    <w:rsid w:val="001B5BB8"/>
    <w:rsid w:val="001B65B5"/>
    <w:rsid w:val="001B65E2"/>
    <w:rsid w:val="001B65F8"/>
    <w:rsid w:val="001B6672"/>
    <w:rsid w:val="001B66A5"/>
    <w:rsid w:val="001B79BE"/>
    <w:rsid w:val="001B7BA0"/>
    <w:rsid w:val="001C0014"/>
    <w:rsid w:val="001C00A3"/>
    <w:rsid w:val="001C02BF"/>
    <w:rsid w:val="001C07E9"/>
    <w:rsid w:val="001C1CA1"/>
    <w:rsid w:val="001C22B6"/>
    <w:rsid w:val="001C2586"/>
    <w:rsid w:val="001C2934"/>
    <w:rsid w:val="001C2C5B"/>
    <w:rsid w:val="001C30F7"/>
    <w:rsid w:val="001C3621"/>
    <w:rsid w:val="001C3896"/>
    <w:rsid w:val="001C3914"/>
    <w:rsid w:val="001C3CF0"/>
    <w:rsid w:val="001C3EB9"/>
    <w:rsid w:val="001C40D7"/>
    <w:rsid w:val="001C422C"/>
    <w:rsid w:val="001C43C1"/>
    <w:rsid w:val="001C489C"/>
    <w:rsid w:val="001C4A30"/>
    <w:rsid w:val="001C4D8A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C7FB4"/>
    <w:rsid w:val="001D00B0"/>
    <w:rsid w:val="001D0930"/>
    <w:rsid w:val="001D0AED"/>
    <w:rsid w:val="001D0E6E"/>
    <w:rsid w:val="001D1653"/>
    <w:rsid w:val="001D17B1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6B1"/>
    <w:rsid w:val="001D37F9"/>
    <w:rsid w:val="001D3BE8"/>
    <w:rsid w:val="001D3E22"/>
    <w:rsid w:val="001D3EB0"/>
    <w:rsid w:val="001D471C"/>
    <w:rsid w:val="001D4977"/>
    <w:rsid w:val="001D5BC7"/>
    <w:rsid w:val="001D6A07"/>
    <w:rsid w:val="001D6B6B"/>
    <w:rsid w:val="001D6FA1"/>
    <w:rsid w:val="001D7500"/>
    <w:rsid w:val="001D7924"/>
    <w:rsid w:val="001D7ABA"/>
    <w:rsid w:val="001D7E6D"/>
    <w:rsid w:val="001E01D2"/>
    <w:rsid w:val="001E0248"/>
    <w:rsid w:val="001E0255"/>
    <w:rsid w:val="001E10D9"/>
    <w:rsid w:val="001E1215"/>
    <w:rsid w:val="001E25B3"/>
    <w:rsid w:val="001E38AC"/>
    <w:rsid w:val="001E4AFB"/>
    <w:rsid w:val="001E5106"/>
    <w:rsid w:val="001E66A3"/>
    <w:rsid w:val="001E671D"/>
    <w:rsid w:val="001E6803"/>
    <w:rsid w:val="001E6FC0"/>
    <w:rsid w:val="001E7327"/>
    <w:rsid w:val="001E73A6"/>
    <w:rsid w:val="001E766E"/>
    <w:rsid w:val="001E77EF"/>
    <w:rsid w:val="001E7938"/>
    <w:rsid w:val="001E7C1C"/>
    <w:rsid w:val="001F0B97"/>
    <w:rsid w:val="001F1540"/>
    <w:rsid w:val="001F181F"/>
    <w:rsid w:val="001F1847"/>
    <w:rsid w:val="001F1854"/>
    <w:rsid w:val="001F1980"/>
    <w:rsid w:val="001F1DB3"/>
    <w:rsid w:val="001F2302"/>
    <w:rsid w:val="001F2365"/>
    <w:rsid w:val="001F24E6"/>
    <w:rsid w:val="001F3351"/>
    <w:rsid w:val="001F336D"/>
    <w:rsid w:val="001F352D"/>
    <w:rsid w:val="001F3565"/>
    <w:rsid w:val="001F3590"/>
    <w:rsid w:val="001F3B34"/>
    <w:rsid w:val="001F3DE6"/>
    <w:rsid w:val="001F3E59"/>
    <w:rsid w:val="001F43F4"/>
    <w:rsid w:val="001F4446"/>
    <w:rsid w:val="001F5BF8"/>
    <w:rsid w:val="001F5D4E"/>
    <w:rsid w:val="001F5F60"/>
    <w:rsid w:val="001F7451"/>
    <w:rsid w:val="001F7493"/>
    <w:rsid w:val="001F749F"/>
    <w:rsid w:val="001F7AB0"/>
    <w:rsid w:val="001F7DD3"/>
    <w:rsid w:val="00200453"/>
    <w:rsid w:val="002006D2"/>
    <w:rsid w:val="00200AD3"/>
    <w:rsid w:val="0020144D"/>
    <w:rsid w:val="002014E6"/>
    <w:rsid w:val="00201E1B"/>
    <w:rsid w:val="00202069"/>
    <w:rsid w:val="002023BF"/>
    <w:rsid w:val="002031DA"/>
    <w:rsid w:val="002034C3"/>
    <w:rsid w:val="002037AF"/>
    <w:rsid w:val="0020382B"/>
    <w:rsid w:val="00203849"/>
    <w:rsid w:val="00203F93"/>
    <w:rsid w:val="00204AEE"/>
    <w:rsid w:val="002051A2"/>
    <w:rsid w:val="00205646"/>
    <w:rsid w:val="0020568F"/>
    <w:rsid w:val="00205796"/>
    <w:rsid w:val="002058D8"/>
    <w:rsid w:val="0020597F"/>
    <w:rsid w:val="00206D0F"/>
    <w:rsid w:val="00206E36"/>
    <w:rsid w:val="00207041"/>
    <w:rsid w:val="00207127"/>
    <w:rsid w:val="00207183"/>
    <w:rsid w:val="002071DC"/>
    <w:rsid w:val="00207ADE"/>
    <w:rsid w:val="00207B2F"/>
    <w:rsid w:val="00207B9F"/>
    <w:rsid w:val="0021119C"/>
    <w:rsid w:val="0021143B"/>
    <w:rsid w:val="002118D6"/>
    <w:rsid w:val="00211E35"/>
    <w:rsid w:val="00212068"/>
    <w:rsid w:val="002120AB"/>
    <w:rsid w:val="00213283"/>
    <w:rsid w:val="00213353"/>
    <w:rsid w:val="00213822"/>
    <w:rsid w:val="002143C7"/>
    <w:rsid w:val="00214420"/>
    <w:rsid w:val="002145B3"/>
    <w:rsid w:val="002149E5"/>
    <w:rsid w:val="00214A58"/>
    <w:rsid w:val="00214F09"/>
    <w:rsid w:val="00214F1F"/>
    <w:rsid w:val="0021537D"/>
    <w:rsid w:val="002155CC"/>
    <w:rsid w:val="00215A0E"/>
    <w:rsid w:val="002162F6"/>
    <w:rsid w:val="00216460"/>
    <w:rsid w:val="0021668F"/>
    <w:rsid w:val="00216EB4"/>
    <w:rsid w:val="00217418"/>
    <w:rsid w:val="00217512"/>
    <w:rsid w:val="0021782B"/>
    <w:rsid w:val="002179F7"/>
    <w:rsid w:val="00217B69"/>
    <w:rsid w:val="00217C08"/>
    <w:rsid w:val="00217CE0"/>
    <w:rsid w:val="00220606"/>
    <w:rsid w:val="0022097F"/>
    <w:rsid w:val="00220A16"/>
    <w:rsid w:val="00220D79"/>
    <w:rsid w:val="00222209"/>
    <w:rsid w:val="00222329"/>
    <w:rsid w:val="00222727"/>
    <w:rsid w:val="0022294B"/>
    <w:rsid w:val="00222B55"/>
    <w:rsid w:val="00223778"/>
    <w:rsid w:val="00223C4E"/>
    <w:rsid w:val="00224118"/>
    <w:rsid w:val="0022429C"/>
    <w:rsid w:val="00224382"/>
    <w:rsid w:val="002249E2"/>
    <w:rsid w:val="00224BA5"/>
    <w:rsid w:val="00224D7E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09E8"/>
    <w:rsid w:val="00231394"/>
    <w:rsid w:val="0023159A"/>
    <w:rsid w:val="00231678"/>
    <w:rsid w:val="00231BBE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559F"/>
    <w:rsid w:val="00236919"/>
    <w:rsid w:val="00236EC7"/>
    <w:rsid w:val="0023750D"/>
    <w:rsid w:val="00237589"/>
    <w:rsid w:val="00237DE7"/>
    <w:rsid w:val="00240729"/>
    <w:rsid w:val="00240BDC"/>
    <w:rsid w:val="0024137E"/>
    <w:rsid w:val="00241407"/>
    <w:rsid w:val="0024185B"/>
    <w:rsid w:val="00241A2B"/>
    <w:rsid w:val="00241E06"/>
    <w:rsid w:val="0024305D"/>
    <w:rsid w:val="00243692"/>
    <w:rsid w:val="00243693"/>
    <w:rsid w:val="002439ED"/>
    <w:rsid w:val="00243AB3"/>
    <w:rsid w:val="00243F2D"/>
    <w:rsid w:val="002443C8"/>
    <w:rsid w:val="00244491"/>
    <w:rsid w:val="0024451F"/>
    <w:rsid w:val="00245554"/>
    <w:rsid w:val="00245DCD"/>
    <w:rsid w:val="00245F53"/>
    <w:rsid w:val="0024602E"/>
    <w:rsid w:val="0024732D"/>
    <w:rsid w:val="00247623"/>
    <w:rsid w:val="00247912"/>
    <w:rsid w:val="002479A1"/>
    <w:rsid w:val="00247AA6"/>
    <w:rsid w:val="00247DE2"/>
    <w:rsid w:val="00247DEB"/>
    <w:rsid w:val="00247E2F"/>
    <w:rsid w:val="00247ECB"/>
    <w:rsid w:val="00247ECF"/>
    <w:rsid w:val="00247FD4"/>
    <w:rsid w:val="002502FE"/>
    <w:rsid w:val="00250318"/>
    <w:rsid w:val="00250A52"/>
    <w:rsid w:val="00250FE0"/>
    <w:rsid w:val="002515EC"/>
    <w:rsid w:val="002518FC"/>
    <w:rsid w:val="00251BB7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753"/>
    <w:rsid w:val="002559E9"/>
    <w:rsid w:val="002560B8"/>
    <w:rsid w:val="0025759F"/>
    <w:rsid w:val="00257655"/>
    <w:rsid w:val="002601AD"/>
    <w:rsid w:val="00260293"/>
    <w:rsid w:val="002608C2"/>
    <w:rsid w:val="00260C77"/>
    <w:rsid w:val="00261198"/>
    <w:rsid w:val="00261BEE"/>
    <w:rsid w:val="00262079"/>
    <w:rsid w:val="002620E1"/>
    <w:rsid w:val="0026239E"/>
    <w:rsid w:val="00262DFC"/>
    <w:rsid w:val="00263378"/>
    <w:rsid w:val="002634AD"/>
    <w:rsid w:val="002638A1"/>
    <w:rsid w:val="00263B95"/>
    <w:rsid w:val="002644CD"/>
    <w:rsid w:val="0026461C"/>
    <w:rsid w:val="00264997"/>
    <w:rsid w:val="00264D2F"/>
    <w:rsid w:val="00264ED0"/>
    <w:rsid w:val="00265762"/>
    <w:rsid w:val="00265D75"/>
    <w:rsid w:val="00265F1A"/>
    <w:rsid w:val="00266075"/>
    <w:rsid w:val="002661AF"/>
    <w:rsid w:val="0026753B"/>
    <w:rsid w:val="0026782E"/>
    <w:rsid w:val="002678A3"/>
    <w:rsid w:val="00267CF3"/>
    <w:rsid w:val="00270414"/>
    <w:rsid w:val="00270675"/>
    <w:rsid w:val="002709B1"/>
    <w:rsid w:val="00270A57"/>
    <w:rsid w:val="00270D06"/>
    <w:rsid w:val="00270EF3"/>
    <w:rsid w:val="00271025"/>
    <w:rsid w:val="00272504"/>
    <w:rsid w:val="002725B0"/>
    <w:rsid w:val="00272682"/>
    <w:rsid w:val="002727DE"/>
    <w:rsid w:val="00272D85"/>
    <w:rsid w:val="00272E27"/>
    <w:rsid w:val="002736C4"/>
    <w:rsid w:val="0027370B"/>
    <w:rsid w:val="00273C63"/>
    <w:rsid w:val="00273F13"/>
    <w:rsid w:val="00274004"/>
    <w:rsid w:val="002746A2"/>
    <w:rsid w:val="00274C54"/>
    <w:rsid w:val="00274DE7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02B"/>
    <w:rsid w:val="00280170"/>
    <w:rsid w:val="00280348"/>
    <w:rsid w:val="002804AC"/>
    <w:rsid w:val="002811B7"/>
    <w:rsid w:val="00281C88"/>
    <w:rsid w:val="002826F0"/>
    <w:rsid w:val="0028299D"/>
    <w:rsid w:val="002829A5"/>
    <w:rsid w:val="00282C71"/>
    <w:rsid w:val="0028398E"/>
    <w:rsid w:val="00283A04"/>
    <w:rsid w:val="00283A2A"/>
    <w:rsid w:val="00283D02"/>
    <w:rsid w:val="00283E95"/>
    <w:rsid w:val="00283F3D"/>
    <w:rsid w:val="0028488D"/>
    <w:rsid w:val="00284F06"/>
    <w:rsid w:val="00284FAD"/>
    <w:rsid w:val="0028526C"/>
    <w:rsid w:val="002853B9"/>
    <w:rsid w:val="00285E21"/>
    <w:rsid w:val="0028646A"/>
    <w:rsid w:val="00286AE1"/>
    <w:rsid w:val="0028704D"/>
    <w:rsid w:val="00287417"/>
    <w:rsid w:val="002874C3"/>
    <w:rsid w:val="00287825"/>
    <w:rsid w:val="00287A91"/>
    <w:rsid w:val="00287C40"/>
    <w:rsid w:val="00287CA8"/>
    <w:rsid w:val="002901BE"/>
    <w:rsid w:val="002902CC"/>
    <w:rsid w:val="00290C13"/>
    <w:rsid w:val="00290CF4"/>
    <w:rsid w:val="00291155"/>
    <w:rsid w:val="0029124A"/>
    <w:rsid w:val="002917D2"/>
    <w:rsid w:val="00291878"/>
    <w:rsid w:val="0029196B"/>
    <w:rsid w:val="00291A74"/>
    <w:rsid w:val="002921DC"/>
    <w:rsid w:val="00292FA7"/>
    <w:rsid w:val="00293179"/>
    <w:rsid w:val="002931C8"/>
    <w:rsid w:val="002934ED"/>
    <w:rsid w:val="0029356C"/>
    <w:rsid w:val="00293CAE"/>
    <w:rsid w:val="002940EA"/>
    <w:rsid w:val="00294123"/>
    <w:rsid w:val="00294513"/>
    <w:rsid w:val="00294C3E"/>
    <w:rsid w:val="00294F40"/>
    <w:rsid w:val="00295C93"/>
    <w:rsid w:val="002960A1"/>
    <w:rsid w:val="002962C6"/>
    <w:rsid w:val="002965A0"/>
    <w:rsid w:val="00296B6C"/>
    <w:rsid w:val="0029702E"/>
    <w:rsid w:val="002972AE"/>
    <w:rsid w:val="00297C74"/>
    <w:rsid w:val="002A00A3"/>
    <w:rsid w:val="002A04EA"/>
    <w:rsid w:val="002A0947"/>
    <w:rsid w:val="002A0A50"/>
    <w:rsid w:val="002A0E77"/>
    <w:rsid w:val="002A11C6"/>
    <w:rsid w:val="002A125D"/>
    <w:rsid w:val="002A1975"/>
    <w:rsid w:val="002A233B"/>
    <w:rsid w:val="002A27DE"/>
    <w:rsid w:val="002A3B07"/>
    <w:rsid w:val="002A3BB5"/>
    <w:rsid w:val="002A3F26"/>
    <w:rsid w:val="002A43FA"/>
    <w:rsid w:val="002A45F0"/>
    <w:rsid w:val="002A465E"/>
    <w:rsid w:val="002A4AD2"/>
    <w:rsid w:val="002A5419"/>
    <w:rsid w:val="002A5783"/>
    <w:rsid w:val="002A5F07"/>
    <w:rsid w:val="002A643F"/>
    <w:rsid w:val="002A76A2"/>
    <w:rsid w:val="002A7908"/>
    <w:rsid w:val="002A7A62"/>
    <w:rsid w:val="002A7F11"/>
    <w:rsid w:val="002A7F6C"/>
    <w:rsid w:val="002B0712"/>
    <w:rsid w:val="002B0B4C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F3A"/>
    <w:rsid w:val="002B2F5E"/>
    <w:rsid w:val="002B3022"/>
    <w:rsid w:val="002B326C"/>
    <w:rsid w:val="002B32AA"/>
    <w:rsid w:val="002B3317"/>
    <w:rsid w:val="002B3786"/>
    <w:rsid w:val="002B37BF"/>
    <w:rsid w:val="002B398D"/>
    <w:rsid w:val="002B4239"/>
    <w:rsid w:val="002B42FB"/>
    <w:rsid w:val="002B43FD"/>
    <w:rsid w:val="002B4721"/>
    <w:rsid w:val="002B4919"/>
    <w:rsid w:val="002B58D0"/>
    <w:rsid w:val="002B59F3"/>
    <w:rsid w:val="002B6599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C43"/>
    <w:rsid w:val="002C1E63"/>
    <w:rsid w:val="002C219A"/>
    <w:rsid w:val="002C23C4"/>
    <w:rsid w:val="002C2544"/>
    <w:rsid w:val="002C27C0"/>
    <w:rsid w:val="002C2919"/>
    <w:rsid w:val="002C2CDA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651"/>
    <w:rsid w:val="002C59ED"/>
    <w:rsid w:val="002C6269"/>
    <w:rsid w:val="002C68AE"/>
    <w:rsid w:val="002C6994"/>
    <w:rsid w:val="002C6E6E"/>
    <w:rsid w:val="002C71DC"/>
    <w:rsid w:val="002C7310"/>
    <w:rsid w:val="002C7967"/>
    <w:rsid w:val="002C798D"/>
    <w:rsid w:val="002C7E4A"/>
    <w:rsid w:val="002C7E76"/>
    <w:rsid w:val="002C7F31"/>
    <w:rsid w:val="002D01F3"/>
    <w:rsid w:val="002D0B62"/>
    <w:rsid w:val="002D0E0F"/>
    <w:rsid w:val="002D1281"/>
    <w:rsid w:val="002D195C"/>
    <w:rsid w:val="002D1A83"/>
    <w:rsid w:val="002D1C9E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5BB"/>
    <w:rsid w:val="002D787C"/>
    <w:rsid w:val="002D79A8"/>
    <w:rsid w:val="002D7C5B"/>
    <w:rsid w:val="002D7EBE"/>
    <w:rsid w:val="002E061A"/>
    <w:rsid w:val="002E0B1C"/>
    <w:rsid w:val="002E112B"/>
    <w:rsid w:val="002E15D7"/>
    <w:rsid w:val="002E1F4B"/>
    <w:rsid w:val="002E1F6D"/>
    <w:rsid w:val="002E22CF"/>
    <w:rsid w:val="002E2712"/>
    <w:rsid w:val="002E29AB"/>
    <w:rsid w:val="002E2A11"/>
    <w:rsid w:val="002E2D04"/>
    <w:rsid w:val="002E334D"/>
    <w:rsid w:val="002E338C"/>
    <w:rsid w:val="002E362E"/>
    <w:rsid w:val="002E387C"/>
    <w:rsid w:val="002E3925"/>
    <w:rsid w:val="002E3A9C"/>
    <w:rsid w:val="002E3AFB"/>
    <w:rsid w:val="002E3B8B"/>
    <w:rsid w:val="002E43D9"/>
    <w:rsid w:val="002E460F"/>
    <w:rsid w:val="002E51BA"/>
    <w:rsid w:val="002E51E4"/>
    <w:rsid w:val="002E53E2"/>
    <w:rsid w:val="002E585E"/>
    <w:rsid w:val="002E59C0"/>
    <w:rsid w:val="002E5B6A"/>
    <w:rsid w:val="002E5FD8"/>
    <w:rsid w:val="002E671A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AC2"/>
    <w:rsid w:val="002F1F88"/>
    <w:rsid w:val="002F22E7"/>
    <w:rsid w:val="002F2840"/>
    <w:rsid w:val="002F2D8B"/>
    <w:rsid w:val="002F3193"/>
    <w:rsid w:val="002F3424"/>
    <w:rsid w:val="002F3599"/>
    <w:rsid w:val="002F3915"/>
    <w:rsid w:val="002F3DE5"/>
    <w:rsid w:val="002F4675"/>
    <w:rsid w:val="002F4A4A"/>
    <w:rsid w:val="002F4A86"/>
    <w:rsid w:val="002F5AED"/>
    <w:rsid w:val="002F61E7"/>
    <w:rsid w:val="002F64CA"/>
    <w:rsid w:val="002F65F8"/>
    <w:rsid w:val="002F6704"/>
    <w:rsid w:val="002F6F84"/>
    <w:rsid w:val="002F7404"/>
    <w:rsid w:val="002F785D"/>
    <w:rsid w:val="002F7EB3"/>
    <w:rsid w:val="002F7ED6"/>
    <w:rsid w:val="002F7EE7"/>
    <w:rsid w:val="00300B44"/>
    <w:rsid w:val="00300E69"/>
    <w:rsid w:val="00301099"/>
    <w:rsid w:val="0030141B"/>
    <w:rsid w:val="00301853"/>
    <w:rsid w:val="00301D72"/>
    <w:rsid w:val="00301F00"/>
    <w:rsid w:val="00301F4E"/>
    <w:rsid w:val="003024E9"/>
    <w:rsid w:val="00302C99"/>
    <w:rsid w:val="00302E9E"/>
    <w:rsid w:val="00303606"/>
    <w:rsid w:val="00304600"/>
    <w:rsid w:val="0030465A"/>
    <w:rsid w:val="003054A4"/>
    <w:rsid w:val="003058AA"/>
    <w:rsid w:val="00305FDD"/>
    <w:rsid w:val="003060E1"/>
    <w:rsid w:val="00306178"/>
    <w:rsid w:val="00306213"/>
    <w:rsid w:val="003062F8"/>
    <w:rsid w:val="00306331"/>
    <w:rsid w:val="00306858"/>
    <w:rsid w:val="00306C80"/>
    <w:rsid w:val="00307741"/>
    <w:rsid w:val="0030780B"/>
    <w:rsid w:val="0030780C"/>
    <w:rsid w:val="00307849"/>
    <w:rsid w:val="003079A5"/>
    <w:rsid w:val="00307FF7"/>
    <w:rsid w:val="003100C5"/>
    <w:rsid w:val="00310508"/>
    <w:rsid w:val="003109E2"/>
    <w:rsid w:val="003116FB"/>
    <w:rsid w:val="003119DE"/>
    <w:rsid w:val="00311D14"/>
    <w:rsid w:val="0031208B"/>
    <w:rsid w:val="00312621"/>
    <w:rsid w:val="003127E9"/>
    <w:rsid w:val="00312C0A"/>
    <w:rsid w:val="00312D52"/>
    <w:rsid w:val="00312E76"/>
    <w:rsid w:val="00313196"/>
    <w:rsid w:val="003136E2"/>
    <w:rsid w:val="003139F6"/>
    <w:rsid w:val="00313A0E"/>
    <w:rsid w:val="00313BEF"/>
    <w:rsid w:val="00313F6F"/>
    <w:rsid w:val="00314002"/>
    <w:rsid w:val="003140FD"/>
    <w:rsid w:val="0031416D"/>
    <w:rsid w:val="003142A2"/>
    <w:rsid w:val="00314A1F"/>
    <w:rsid w:val="00315644"/>
    <w:rsid w:val="00315A34"/>
    <w:rsid w:val="00315F58"/>
    <w:rsid w:val="003161F1"/>
    <w:rsid w:val="003163DC"/>
    <w:rsid w:val="00316BE6"/>
    <w:rsid w:val="00316E3C"/>
    <w:rsid w:val="00316E7F"/>
    <w:rsid w:val="00316F29"/>
    <w:rsid w:val="00317076"/>
    <w:rsid w:val="00317C9D"/>
    <w:rsid w:val="00320317"/>
    <w:rsid w:val="00320571"/>
    <w:rsid w:val="003206F5"/>
    <w:rsid w:val="00320884"/>
    <w:rsid w:val="00320B50"/>
    <w:rsid w:val="00320CBC"/>
    <w:rsid w:val="00321113"/>
    <w:rsid w:val="00321354"/>
    <w:rsid w:val="003214AE"/>
    <w:rsid w:val="0032181B"/>
    <w:rsid w:val="003218D1"/>
    <w:rsid w:val="00321A75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4F28"/>
    <w:rsid w:val="00325517"/>
    <w:rsid w:val="00325861"/>
    <w:rsid w:val="00325BA5"/>
    <w:rsid w:val="003264DC"/>
    <w:rsid w:val="00326880"/>
    <w:rsid w:val="00326C4F"/>
    <w:rsid w:val="00327200"/>
    <w:rsid w:val="003272C0"/>
    <w:rsid w:val="00327CDF"/>
    <w:rsid w:val="00327FB8"/>
    <w:rsid w:val="003301C6"/>
    <w:rsid w:val="00330617"/>
    <w:rsid w:val="00330A27"/>
    <w:rsid w:val="00330D3B"/>
    <w:rsid w:val="003310C6"/>
    <w:rsid w:val="0033148B"/>
    <w:rsid w:val="00331541"/>
    <w:rsid w:val="0033174D"/>
    <w:rsid w:val="00332084"/>
    <w:rsid w:val="0033214E"/>
    <w:rsid w:val="003321E3"/>
    <w:rsid w:val="00332521"/>
    <w:rsid w:val="003326CD"/>
    <w:rsid w:val="00332881"/>
    <w:rsid w:val="00332D8F"/>
    <w:rsid w:val="00332EEA"/>
    <w:rsid w:val="00333675"/>
    <w:rsid w:val="00333686"/>
    <w:rsid w:val="003336B2"/>
    <w:rsid w:val="003338E3"/>
    <w:rsid w:val="00333AA9"/>
    <w:rsid w:val="003349BA"/>
    <w:rsid w:val="00334D96"/>
    <w:rsid w:val="00334FDE"/>
    <w:rsid w:val="00335437"/>
    <w:rsid w:val="00336322"/>
    <w:rsid w:val="003364E8"/>
    <w:rsid w:val="0033675F"/>
    <w:rsid w:val="00336768"/>
    <w:rsid w:val="00336DEB"/>
    <w:rsid w:val="00336F1B"/>
    <w:rsid w:val="00337056"/>
    <w:rsid w:val="00337367"/>
    <w:rsid w:val="00337CD2"/>
    <w:rsid w:val="003402CC"/>
    <w:rsid w:val="003403F7"/>
    <w:rsid w:val="0034115E"/>
    <w:rsid w:val="0034214F"/>
    <w:rsid w:val="003421B9"/>
    <w:rsid w:val="00342222"/>
    <w:rsid w:val="00342337"/>
    <w:rsid w:val="00342731"/>
    <w:rsid w:val="00342812"/>
    <w:rsid w:val="0034295B"/>
    <w:rsid w:val="00342CF7"/>
    <w:rsid w:val="00343CEC"/>
    <w:rsid w:val="00343DAB"/>
    <w:rsid w:val="00344637"/>
    <w:rsid w:val="00344A26"/>
    <w:rsid w:val="00344BAF"/>
    <w:rsid w:val="00344E3E"/>
    <w:rsid w:val="00344F3B"/>
    <w:rsid w:val="003454C3"/>
    <w:rsid w:val="00345636"/>
    <w:rsid w:val="00345869"/>
    <w:rsid w:val="00345A98"/>
    <w:rsid w:val="00345B7D"/>
    <w:rsid w:val="00345D37"/>
    <w:rsid w:val="00346C18"/>
    <w:rsid w:val="00346FE5"/>
    <w:rsid w:val="00347055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322"/>
    <w:rsid w:val="0035136B"/>
    <w:rsid w:val="003516AB"/>
    <w:rsid w:val="0035177C"/>
    <w:rsid w:val="00351C5B"/>
    <w:rsid w:val="00351EA2"/>
    <w:rsid w:val="00351F02"/>
    <w:rsid w:val="00352A04"/>
    <w:rsid w:val="00352AC9"/>
    <w:rsid w:val="00352F1F"/>
    <w:rsid w:val="003531E0"/>
    <w:rsid w:val="00353D6B"/>
    <w:rsid w:val="00353E57"/>
    <w:rsid w:val="00354009"/>
    <w:rsid w:val="003542A8"/>
    <w:rsid w:val="003542E6"/>
    <w:rsid w:val="00354759"/>
    <w:rsid w:val="00354782"/>
    <w:rsid w:val="00354D75"/>
    <w:rsid w:val="00354DD8"/>
    <w:rsid w:val="00355068"/>
    <w:rsid w:val="00355195"/>
    <w:rsid w:val="003554F6"/>
    <w:rsid w:val="003558BB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68A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828"/>
    <w:rsid w:val="00366B16"/>
    <w:rsid w:val="00366C2D"/>
    <w:rsid w:val="00366CC9"/>
    <w:rsid w:val="00366D0B"/>
    <w:rsid w:val="00367156"/>
    <w:rsid w:val="00367947"/>
    <w:rsid w:val="00367DA7"/>
    <w:rsid w:val="00370C5E"/>
    <w:rsid w:val="00370EA8"/>
    <w:rsid w:val="003710E8"/>
    <w:rsid w:val="00371114"/>
    <w:rsid w:val="0037199A"/>
    <w:rsid w:val="00371AC7"/>
    <w:rsid w:val="00371ECE"/>
    <w:rsid w:val="00372022"/>
    <w:rsid w:val="00372534"/>
    <w:rsid w:val="003727B1"/>
    <w:rsid w:val="00372976"/>
    <w:rsid w:val="00373194"/>
    <w:rsid w:val="003733A8"/>
    <w:rsid w:val="003736DD"/>
    <w:rsid w:val="0037389D"/>
    <w:rsid w:val="0037398C"/>
    <w:rsid w:val="00373D1D"/>
    <w:rsid w:val="00374394"/>
    <w:rsid w:val="0037455F"/>
    <w:rsid w:val="0037491C"/>
    <w:rsid w:val="00374B89"/>
    <w:rsid w:val="003757A5"/>
    <w:rsid w:val="00376121"/>
    <w:rsid w:val="003762A9"/>
    <w:rsid w:val="0037659B"/>
    <w:rsid w:val="00376CC2"/>
    <w:rsid w:val="0037760E"/>
    <w:rsid w:val="00377752"/>
    <w:rsid w:val="00377AF2"/>
    <w:rsid w:val="00377C44"/>
    <w:rsid w:val="00377E97"/>
    <w:rsid w:val="0038023A"/>
    <w:rsid w:val="00380483"/>
    <w:rsid w:val="003806D5"/>
    <w:rsid w:val="00381245"/>
    <w:rsid w:val="0038151A"/>
    <w:rsid w:val="003819E5"/>
    <w:rsid w:val="00381C3F"/>
    <w:rsid w:val="00381C64"/>
    <w:rsid w:val="00383198"/>
    <w:rsid w:val="00384003"/>
    <w:rsid w:val="00384394"/>
    <w:rsid w:val="00384486"/>
    <w:rsid w:val="00384B7F"/>
    <w:rsid w:val="0038561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34E"/>
    <w:rsid w:val="003907A9"/>
    <w:rsid w:val="003909ED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6E9"/>
    <w:rsid w:val="00392894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20"/>
    <w:rsid w:val="00395AD4"/>
    <w:rsid w:val="00395F91"/>
    <w:rsid w:val="00396551"/>
    <w:rsid w:val="00397446"/>
    <w:rsid w:val="0039748F"/>
    <w:rsid w:val="003978B7"/>
    <w:rsid w:val="00397B29"/>
    <w:rsid w:val="00397F4D"/>
    <w:rsid w:val="003A08DB"/>
    <w:rsid w:val="003A0AC8"/>
    <w:rsid w:val="003A0CBD"/>
    <w:rsid w:val="003A1690"/>
    <w:rsid w:val="003A2831"/>
    <w:rsid w:val="003A30F3"/>
    <w:rsid w:val="003A3294"/>
    <w:rsid w:val="003A3AE5"/>
    <w:rsid w:val="003A3F51"/>
    <w:rsid w:val="003A4874"/>
    <w:rsid w:val="003A4B05"/>
    <w:rsid w:val="003A4FAD"/>
    <w:rsid w:val="003A51A8"/>
    <w:rsid w:val="003A5242"/>
    <w:rsid w:val="003A5385"/>
    <w:rsid w:val="003A7CD3"/>
    <w:rsid w:val="003A7CFA"/>
    <w:rsid w:val="003A7E69"/>
    <w:rsid w:val="003B0008"/>
    <w:rsid w:val="003B060E"/>
    <w:rsid w:val="003B0A58"/>
    <w:rsid w:val="003B0BC3"/>
    <w:rsid w:val="003B0FA5"/>
    <w:rsid w:val="003B13AE"/>
    <w:rsid w:val="003B1501"/>
    <w:rsid w:val="003B2481"/>
    <w:rsid w:val="003B31B6"/>
    <w:rsid w:val="003B32C3"/>
    <w:rsid w:val="003B37CA"/>
    <w:rsid w:val="003B3CF0"/>
    <w:rsid w:val="003B3D1F"/>
    <w:rsid w:val="003B3F96"/>
    <w:rsid w:val="003B5693"/>
    <w:rsid w:val="003B591D"/>
    <w:rsid w:val="003B5B16"/>
    <w:rsid w:val="003B5C81"/>
    <w:rsid w:val="003B5EEA"/>
    <w:rsid w:val="003B5F97"/>
    <w:rsid w:val="003B60C5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396"/>
    <w:rsid w:val="003C09A7"/>
    <w:rsid w:val="003C170E"/>
    <w:rsid w:val="003C1841"/>
    <w:rsid w:val="003C1E5E"/>
    <w:rsid w:val="003C2491"/>
    <w:rsid w:val="003C3066"/>
    <w:rsid w:val="003C34E0"/>
    <w:rsid w:val="003C38AF"/>
    <w:rsid w:val="003C4A68"/>
    <w:rsid w:val="003C4BEF"/>
    <w:rsid w:val="003C4C22"/>
    <w:rsid w:val="003C546A"/>
    <w:rsid w:val="003C5704"/>
    <w:rsid w:val="003C6401"/>
    <w:rsid w:val="003C65E3"/>
    <w:rsid w:val="003C66C3"/>
    <w:rsid w:val="003C6E10"/>
    <w:rsid w:val="003C70C0"/>
    <w:rsid w:val="003C740B"/>
    <w:rsid w:val="003C7AD5"/>
    <w:rsid w:val="003C7F90"/>
    <w:rsid w:val="003D01F1"/>
    <w:rsid w:val="003D0230"/>
    <w:rsid w:val="003D07E4"/>
    <w:rsid w:val="003D0A62"/>
    <w:rsid w:val="003D0C4F"/>
    <w:rsid w:val="003D11B7"/>
    <w:rsid w:val="003D17EB"/>
    <w:rsid w:val="003D1BF6"/>
    <w:rsid w:val="003D1D97"/>
    <w:rsid w:val="003D1E67"/>
    <w:rsid w:val="003D1EFE"/>
    <w:rsid w:val="003D1F11"/>
    <w:rsid w:val="003D20BF"/>
    <w:rsid w:val="003D22B9"/>
    <w:rsid w:val="003D2D99"/>
    <w:rsid w:val="003D2F36"/>
    <w:rsid w:val="003D2FD2"/>
    <w:rsid w:val="003D3198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08B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97"/>
    <w:rsid w:val="003E62D2"/>
    <w:rsid w:val="003E666D"/>
    <w:rsid w:val="003E68D1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820"/>
    <w:rsid w:val="003F1CB5"/>
    <w:rsid w:val="003F2190"/>
    <w:rsid w:val="003F2485"/>
    <w:rsid w:val="003F2FD5"/>
    <w:rsid w:val="003F320C"/>
    <w:rsid w:val="003F323C"/>
    <w:rsid w:val="003F368F"/>
    <w:rsid w:val="003F38F5"/>
    <w:rsid w:val="003F3C25"/>
    <w:rsid w:val="003F44EF"/>
    <w:rsid w:val="003F4FCC"/>
    <w:rsid w:val="003F5896"/>
    <w:rsid w:val="003F5D4E"/>
    <w:rsid w:val="003F5D6B"/>
    <w:rsid w:val="003F60ED"/>
    <w:rsid w:val="003F6328"/>
    <w:rsid w:val="003F6911"/>
    <w:rsid w:val="003F6B65"/>
    <w:rsid w:val="003F6DCA"/>
    <w:rsid w:val="003F7047"/>
    <w:rsid w:val="003F7AA5"/>
    <w:rsid w:val="003F7C3B"/>
    <w:rsid w:val="003F7EFB"/>
    <w:rsid w:val="00400373"/>
    <w:rsid w:val="00400616"/>
    <w:rsid w:val="00401390"/>
    <w:rsid w:val="00402C41"/>
    <w:rsid w:val="00402CFA"/>
    <w:rsid w:val="004031B1"/>
    <w:rsid w:val="004031D6"/>
    <w:rsid w:val="00403412"/>
    <w:rsid w:val="0040360B"/>
    <w:rsid w:val="00403769"/>
    <w:rsid w:val="00403B78"/>
    <w:rsid w:val="00403CE0"/>
    <w:rsid w:val="00404742"/>
    <w:rsid w:val="00404BBD"/>
    <w:rsid w:val="00404CB2"/>
    <w:rsid w:val="00405298"/>
    <w:rsid w:val="004054A2"/>
    <w:rsid w:val="004054B1"/>
    <w:rsid w:val="0040594F"/>
    <w:rsid w:val="00405C4D"/>
    <w:rsid w:val="004068D6"/>
    <w:rsid w:val="00406A74"/>
    <w:rsid w:val="0040704E"/>
    <w:rsid w:val="00407214"/>
    <w:rsid w:val="00407AC9"/>
    <w:rsid w:val="00407D0B"/>
    <w:rsid w:val="00407D3C"/>
    <w:rsid w:val="00410305"/>
    <w:rsid w:val="00410AC0"/>
    <w:rsid w:val="004110CF"/>
    <w:rsid w:val="00411412"/>
    <w:rsid w:val="00412685"/>
    <w:rsid w:val="00412F18"/>
    <w:rsid w:val="00412F54"/>
    <w:rsid w:val="00413A88"/>
    <w:rsid w:val="00414056"/>
    <w:rsid w:val="004140C0"/>
    <w:rsid w:val="00414607"/>
    <w:rsid w:val="004151C3"/>
    <w:rsid w:val="00415751"/>
    <w:rsid w:val="00415CFF"/>
    <w:rsid w:val="00415F77"/>
    <w:rsid w:val="00416DF1"/>
    <w:rsid w:val="0041748F"/>
    <w:rsid w:val="0041764E"/>
    <w:rsid w:val="004178FE"/>
    <w:rsid w:val="00417AE0"/>
    <w:rsid w:val="00417C0C"/>
    <w:rsid w:val="00417CCA"/>
    <w:rsid w:val="00417D7E"/>
    <w:rsid w:val="00417D9E"/>
    <w:rsid w:val="00420174"/>
    <w:rsid w:val="004205C4"/>
    <w:rsid w:val="0042072A"/>
    <w:rsid w:val="00420C8C"/>
    <w:rsid w:val="00421066"/>
    <w:rsid w:val="00421547"/>
    <w:rsid w:val="00421BA6"/>
    <w:rsid w:val="00421BAB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320"/>
    <w:rsid w:val="004244FC"/>
    <w:rsid w:val="00424A7F"/>
    <w:rsid w:val="00424CF5"/>
    <w:rsid w:val="00424D83"/>
    <w:rsid w:val="0042585F"/>
    <w:rsid w:val="004258D3"/>
    <w:rsid w:val="0042594D"/>
    <w:rsid w:val="00425B5A"/>
    <w:rsid w:val="00425D03"/>
    <w:rsid w:val="00425E3F"/>
    <w:rsid w:val="00425EC6"/>
    <w:rsid w:val="00425F88"/>
    <w:rsid w:val="00426467"/>
    <w:rsid w:val="004264C5"/>
    <w:rsid w:val="0042739C"/>
    <w:rsid w:val="0042754F"/>
    <w:rsid w:val="0043089D"/>
    <w:rsid w:val="00432053"/>
    <w:rsid w:val="00432109"/>
    <w:rsid w:val="00432581"/>
    <w:rsid w:val="00432DE6"/>
    <w:rsid w:val="00433860"/>
    <w:rsid w:val="00433AC6"/>
    <w:rsid w:val="00433E30"/>
    <w:rsid w:val="00433FE7"/>
    <w:rsid w:val="0043422F"/>
    <w:rsid w:val="00434D9A"/>
    <w:rsid w:val="004352D0"/>
    <w:rsid w:val="00435688"/>
    <w:rsid w:val="004358AD"/>
    <w:rsid w:val="004362B0"/>
    <w:rsid w:val="004366A9"/>
    <w:rsid w:val="004368DE"/>
    <w:rsid w:val="00436B67"/>
    <w:rsid w:val="00436DF9"/>
    <w:rsid w:val="00436E15"/>
    <w:rsid w:val="00436FC2"/>
    <w:rsid w:val="004371C0"/>
    <w:rsid w:val="004377B3"/>
    <w:rsid w:val="0043788B"/>
    <w:rsid w:val="004379D8"/>
    <w:rsid w:val="00437E06"/>
    <w:rsid w:val="00437F2A"/>
    <w:rsid w:val="0044028C"/>
    <w:rsid w:val="00440349"/>
    <w:rsid w:val="0044073E"/>
    <w:rsid w:val="00440926"/>
    <w:rsid w:val="0044156D"/>
    <w:rsid w:val="00441F16"/>
    <w:rsid w:val="0044202E"/>
    <w:rsid w:val="00442A31"/>
    <w:rsid w:val="00442ABA"/>
    <w:rsid w:val="004432DB"/>
    <w:rsid w:val="00443320"/>
    <w:rsid w:val="004439D3"/>
    <w:rsid w:val="00443D02"/>
    <w:rsid w:val="00443D1B"/>
    <w:rsid w:val="00443F71"/>
    <w:rsid w:val="004442F2"/>
    <w:rsid w:val="004444A3"/>
    <w:rsid w:val="00444DFB"/>
    <w:rsid w:val="0044513E"/>
    <w:rsid w:val="004453AF"/>
    <w:rsid w:val="00445597"/>
    <w:rsid w:val="0044570A"/>
    <w:rsid w:val="00445A0A"/>
    <w:rsid w:val="00445CB8"/>
    <w:rsid w:val="00445F7E"/>
    <w:rsid w:val="0044634C"/>
    <w:rsid w:val="00446690"/>
    <w:rsid w:val="00446D4C"/>
    <w:rsid w:val="00446DC3"/>
    <w:rsid w:val="0044705A"/>
    <w:rsid w:val="0044725D"/>
    <w:rsid w:val="00447F1D"/>
    <w:rsid w:val="0045012E"/>
    <w:rsid w:val="0045013B"/>
    <w:rsid w:val="0045088A"/>
    <w:rsid w:val="00450E15"/>
    <w:rsid w:val="00451288"/>
    <w:rsid w:val="004519EF"/>
    <w:rsid w:val="004523C8"/>
    <w:rsid w:val="00452C4D"/>
    <w:rsid w:val="00452C6A"/>
    <w:rsid w:val="0045328A"/>
    <w:rsid w:val="0045379C"/>
    <w:rsid w:val="00453F63"/>
    <w:rsid w:val="00454538"/>
    <w:rsid w:val="00454ABF"/>
    <w:rsid w:val="00455193"/>
    <w:rsid w:val="00455C98"/>
    <w:rsid w:val="00455ED4"/>
    <w:rsid w:val="004564FE"/>
    <w:rsid w:val="004567D5"/>
    <w:rsid w:val="00456D05"/>
    <w:rsid w:val="004572B4"/>
    <w:rsid w:val="00457642"/>
    <w:rsid w:val="00457E94"/>
    <w:rsid w:val="00460507"/>
    <w:rsid w:val="00460949"/>
    <w:rsid w:val="00460BDC"/>
    <w:rsid w:val="00460D2F"/>
    <w:rsid w:val="004616A1"/>
    <w:rsid w:val="0046254E"/>
    <w:rsid w:val="00462630"/>
    <w:rsid w:val="00462789"/>
    <w:rsid w:val="0046294C"/>
    <w:rsid w:val="00462B6A"/>
    <w:rsid w:val="00462FE5"/>
    <w:rsid w:val="004640FF"/>
    <w:rsid w:val="00464232"/>
    <w:rsid w:val="00464394"/>
    <w:rsid w:val="004645DC"/>
    <w:rsid w:val="00464714"/>
    <w:rsid w:val="0046589D"/>
    <w:rsid w:val="0046689A"/>
    <w:rsid w:val="00466D49"/>
    <w:rsid w:val="00466E1A"/>
    <w:rsid w:val="00467292"/>
    <w:rsid w:val="004674E1"/>
    <w:rsid w:val="004677DE"/>
    <w:rsid w:val="0047048B"/>
    <w:rsid w:val="004708B8"/>
    <w:rsid w:val="00470CED"/>
    <w:rsid w:val="004710F3"/>
    <w:rsid w:val="0047131A"/>
    <w:rsid w:val="004714CC"/>
    <w:rsid w:val="0047196C"/>
    <w:rsid w:val="00471B49"/>
    <w:rsid w:val="004730E1"/>
    <w:rsid w:val="004734A4"/>
    <w:rsid w:val="00473702"/>
    <w:rsid w:val="0047471E"/>
    <w:rsid w:val="0047482F"/>
    <w:rsid w:val="00474873"/>
    <w:rsid w:val="00474B3B"/>
    <w:rsid w:val="0047545F"/>
    <w:rsid w:val="004757DB"/>
    <w:rsid w:val="00475B9C"/>
    <w:rsid w:val="00475CE8"/>
    <w:rsid w:val="004766BC"/>
    <w:rsid w:val="00476930"/>
    <w:rsid w:val="00476DC4"/>
    <w:rsid w:val="00477601"/>
    <w:rsid w:val="004776C3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E02"/>
    <w:rsid w:val="00482FB4"/>
    <w:rsid w:val="00483519"/>
    <w:rsid w:val="00483990"/>
    <w:rsid w:val="00483CA4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86"/>
    <w:rsid w:val="00486BF2"/>
    <w:rsid w:val="00487C03"/>
    <w:rsid w:val="00490141"/>
    <w:rsid w:val="004902DC"/>
    <w:rsid w:val="0049043D"/>
    <w:rsid w:val="0049044F"/>
    <w:rsid w:val="00490731"/>
    <w:rsid w:val="0049088C"/>
    <w:rsid w:val="00491474"/>
    <w:rsid w:val="00491A73"/>
    <w:rsid w:val="00492227"/>
    <w:rsid w:val="004924D8"/>
    <w:rsid w:val="00492521"/>
    <w:rsid w:val="00492A83"/>
    <w:rsid w:val="00492E4B"/>
    <w:rsid w:val="00493DC9"/>
    <w:rsid w:val="00493ED1"/>
    <w:rsid w:val="00494350"/>
    <w:rsid w:val="00494413"/>
    <w:rsid w:val="00494622"/>
    <w:rsid w:val="00495494"/>
    <w:rsid w:val="004958BB"/>
    <w:rsid w:val="0049634F"/>
    <w:rsid w:val="00496B5A"/>
    <w:rsid w:val="004970A8"/>
    <w:rsid w:val="00497252"/>
    <w:rsid w:val="00497285"/>
    <w:rsid w:val="0049742B"/>
    <w:rsid w:val="004977DE"/>
    <w:rsid w:val="00497970"/>
    <w:rsid w:val="00497D7C"/>
    <w:rsid w:val="004A08F9"/>
    <w:rsid w:val="004A0DFA"/>
    <w:rsid w:val="004A122C"/>
    <w:rsid w:val="004A1285"/>
    <w:rsid w:val="004A149B"/>
    <w:rsid w:val="004A1A51"/>
    <w:rsid w:val="004A1BFA"/>
    <w:rsid w:val="004A1CE2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A02"/>
    <w:rsid w:val="004A5C05"/>
    <w:rsid w:val="004A61FF"/>
    <w:rsid w:val="004A620E"/>
    <w:rsid w:val="004A635A"/>
    <w:rsid w:val="004A648E"/>
    <w:rsid w:val="004A65D2"/>
    <w:rsid w:val="004A69EA"/>
    <w:rsid w:val="004A6AE8"/>
    <w:rsid w:val="004A6F0E"/>
    <w:rsid w:val="004A774F"/>
    <w:rsid w:val="004A77CE"/>
    <w:rsid w:val="004A7C97"/>
    <w:rsid w:val="004A7D49"/>
    <w:rsid w:val="004A7DD8"/>
    <w:rsid w:val="004A7F22"/>
    <w:rsid w:val="004B02B0"/>
    <w:rsid w:val="004B05A9"/>
    <w:rsid w:val="004B0B1B"/>
    <w:rsid w:val="004B0DB4"/>
    <w:rsid w:val="004B0F26"/>
    <w:rsid w:val="004B0F5E"/>
    <w:rsid w:val="004B15A0"/>
    <w:rsid w:val="004B15E6"/>
    <w:rsid w:val="004B2177"/>
    <w:rsid w:val="004B22D8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0A4"/>
    <w:rsid w:val="004B5246"/>
    <w:rsid w:val="004B538F"/>
    <w:rsid w:val="004B56D4"/>
    <w:rsid w:val="004B57A7"/>
    <w:rsid w:val="004B58A4"/>
    <w:rsid w:val="004B5B70"/>
    <w:rsid w:val="004B6F1E"/>
    <w:rsid w:val="004B75E6"/>
    <w:rsid w:val="004B7C00"/>
    <w:rsid w:val="004C091E"/>
    <w:rsid w:val="004C0AD0"/>
    <w:rsid w:val="004C0CDD"/>
    <w:rsid w:val="004C19CE"/>
    <w:rsid w:val="004C1BE2"/>
    <w:rsid w:val="004C1C12"/>
    <w:rsid w:val="004C1C51"/>
    <w:rsid w:val="004C1FD0"/>
    <w:rsid w:val="004C20FF"/>
    <w:rsid w:val="004C2200"/>
    <w:rsid w:val="004C2387"/>
    <w:rsid w:val="004C23A5"/>
    <w:rsid w:val="004C25E5"/>
    <w:rsid w:val="004C29A5"/>
    <w:rsid w:val="004C3031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78A5"/>
    <w:rsid w:val="004C7E29"/>
    <w:rsid w:val="004D0703"/>
    <w:rsid w:val="004D0F75"/>
    <w:rsid w:val="004D12B1"/>
    <w:rsid w:val="004D14B4"/>
    <w:rsid w:val="004D17CA"/>
    <w:rsid w:val="004D185D"/>
    <w:rsid w:val="004D19CB"/>
    <w:rsid w:val="004D237D"/>
    <w:rsid w:val="004D2516"/>
    <w:rsid w:val="004D2864"/>
    <w:rsid w:val="004D2B09"/>
    <w:rsid w:val="004D2B98"/>
    <w:rsid w:val="004D2E16"/>
    <w:rsid w:val="004D3B89"/>
    <w:rsid w:val="004D41C1"/>
    <w:rsid w:val="004D4502"/>
    <w:rsid w:val="004D4E8A"/>
    <w:rsid w:val="004D4EF6"/>
    <w:rsid w:val="004D52D5"/>
    <w:rsid w:val="004D56AF"/>
    <w:rsid w:val="004D5CDB"/>
    <w:rsid w:val="004D5F46"/>
    <w:rsid w:val="004D6A22"/>
    <w:rsid w:val="004D6C66"/>
    <w:rsid w:val="004D6DC8"/>
    <w:rsid w:val="004D714A"/>
    <w:rsid w:val="004D7ED5"/>
    <w:rsid w:val="004E03C7"/>
    <w:rsid w:val="004E0766"/>
    <w:rsid w:val="004E0E06"/>
    <w:rsid w:val="004E13F9"/>
    <w:rsid w:val="004E170A"/>
    <w:rsid w:val="004E18A9"/>
    <w:rsid w:val="004E23E2"/>
    <w:rsid w:val="004E249A"/>
    <w:rsid w:val="004E344B"/>
    <w:rsid w:val="004E34C0"/>
    <w:rsid w:val="004E3623"/>
    <w:rsid w:val="004E3A59"/>
    <w:rsid w:val="004E3E49"/>
    <w:rsid w:val="004E5280"/>
    <w:rsid w:val="004E53C4"/>
    <w:rsid w:val="004E5AD6"/>
    <w:rsid w:val="004E5EF3"/>
    <w:rsid w:val="004E6764"/>
    <w:rsid w:val="004E6BD2"/>
    <w:rsid w:val="004E6C15"/>
    <w:rsid w:val="004E6D01"/>
    <w:rsid w:val="004E70EF"/>
    <w:rsid w:val="004E74B7"/>
    <w:rsid w:val="004E757C"/>
    <w:rsid w:val="004E79B6"/>
    <w:rsid w:val="004E79C0"/>
    <w:rsid w:val="004E7D33"/>
    <w:rsid w:val="004F05A4"/>
    <w:rsid w:val="004F10DD"/>
    <w:rsid w:val="004F128D"/>
    <w:rsid w:val="004F12A4"/>
    <w:rsid w:val="004F195E"/>
    <w:rsid w:val="004F1B6F"/>
    <w:rsid w:val="004F1B89"/>
    <w:rsid w:val="004F1F59"/>
    <w:rsid w:val="004F209F"/>
    <w:rsid w:val="004F258B"/>
    <w:rsid w:val="004F25A9"/>
    <w:rsid w:val="004F2723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4F8F"/>
    <w:rsid w:val="004F5161"/>
    <w:rsid w:val="004F52E3"/>
    <w:rsid w:val="004F5BAC"/>
    <w:rsid w:val="004F6104"/>
    <w:rsid w:val="004F62E6"/>
    <w:rsid w:val="004F6611"/>
    <w:rsid w:val="004F6B6D"/>
    <w:rsid w:val="004F6E2B"/>
    <w:rsid w:val="004F75CC"/>
    <w:rsid w:val="004F7C4E"/>
    <w:rsid w:val="00500248"/>
    <w:rsid w:val="00500534"/>
    <w:rsid w:val="0050082D"/>
    <w:rsid w:val="00500E9A"/>
    <w:rsid w:val="00500FEB"/>
    <w:rsid w:val="0050109A"/>
    <w:rsid w:val="0050140D"/>
    <w:rsid w:val="0050169C"/>
    <w:rsid w:val="00501BBB"/>
    <w:rsid w:val="00501C31"/>
    <w:rsid w:val="00502610"/>
    <w:rsid w:val="005028DE"/>
    <w:rsid w:val="00503A9B"/>
    <w:rsid w:val="00504148"/>
    <w:rsid w:val="0050495E"/>
    <w:rsid w:val="00504BB8"/>
    <w:rsid w:val="0050505C"/>
    <w:rsid w:val="00505166"/>
    <w:rsid w:val="00505AC5"/>
    <w:rsid w:val="00505FC0"/>
    <w:rsid w:val="005060D1"/>
    <w:rsid w:val="0050619E"/>
    <w:rsid w:val="0050623C"/>
    <w:rsid w:val="00506488"/>
    <w:rsid w:val="00506B65"/>
    <w:rsid w:val="00506DC3"/>
    <w:rsid w:val="00507AA4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7D3"/>
    <w:rsid w:val="00513A54"/>
    <w:rsid w:val="00513DDF"/>
    <w:rsid w:val="00513FBD"/>
    <w:rsid w:val="0051403A"/>
    <w:rsid w:val="005141BF"/>
    <w:rsid w:val="005142BF"/>
    <w:rsid w:val="0051459A"/>
    <w:rsid w:val="00514BF4"/>
    <w:rsid w:val="00515A51"/>
    <w:rsid w:val="00515BE4"/>
    <w:rsid w:val="00515D76"/>
    <w:rsid w:val="00516103"/>
    <w:rsid w:val="005165A5"/>
    <w:rsid w:val="00517430"/>
    <w:rsid w:val="005176F4"/>
    <w:rsid w:val="00517BBC"/>
    <w:rsid w:val="00517F60"/>
    <w:rsid w:val="00520543"/>
    <w:rsid w:val="005209B6"/>
    <w:rsid w:val="00522F17"/>
    <w:rsid w:val="00522F45"/>
    <w:rsid w:val="005230CB"/>
    <w:rsid w:val="005235E2"/>
    <w:rsid w:val="00523CFC"/>
    <w:rsid w:val="00524259"/>
    <w:rsid w:val="005246C4"/>
    <w:rsid w:val="005247C8"/>
    <w:rsid w:val="00524B20"/>
    <w:rsid w:val="005252FD"/>
    <w:rsid w:val="00525434"/>
    <w:rsid w:val="00525633"/>
    <w:rsid w:val="00525CA2"/>
    <w:rsid w:val="00526007"/>
    <w:rsid w:val="00526B11"/>
    <w:rsid w:val="00526B9F"/>
    <w:rsid w:val="00526CED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6FF"/>
    <w:rsid w:val="005318A4"/>
    <w:rsid w:val="00531B22"/>
    <w:rsid w:val="00531F86"/>
    <w:rsid w:val="00532B60"/>
    <w:rsid w:val="00533561"/>
    <w:rsid w:val="005338FC"/>
    <w:rsid w:val="00534008"/>
    <w:rsid w:val="00534295"/>
    <w:rsid w:val="00535436"/>
    <w:rsid w:val="0053552F"/>
    <w:rsid w:val="00535AF5"/>
    <w:rsid w:val="00536D12"/>
    <w:rsid w:val="00537780"/>
    <w:rsid w:val="00537DBE"/>
    <w:rsid w:val="0054001E"/>
    <w:rsid w:val="00540EC6"/>
    <w:rsid w:val="00540FB3"/>
    <w:rsid w:val="005411E8"/>
    <w:rsid w:val="005412D8"/>
    <w:rsid w:val="005417DE"/>
    <w:rsid w:val="005419C3"/>
    <w:rsid w:val="00541B69"/>
    <w:rsid w:val="00541CDD"/>
    <w:rsid w:val="0054245A"/>
    <w:rsid w:val="005424D1"/>
    <w:rsid w:val="0054279C"/>
    <w:rsid w:val="005427EF"/>
    <w:rsid w:val="00542A58"/>
    <w:rsid w:val="00542BEC"/>
    <w:rsid w:val="0054364F"/>
    <w:rsid w:val="00543677"/>
    <w:rsid w:val="005437F2"/>
    <w:rsid w:val="00543BE7"/>
    <w:rsid w:val="005441D5"/>
    <w:rsid w:val="00544426"/>
    <w:rsid w:val="00544823"/>
    <w:rsid w:val="0054511D"/>
    <w:rsid w:val="00545338"/>
    <w:rsid w:val="005459B2"/>
    <w:rsid w:val="00545AB2"/>
    <w:rsid w:val="005464EE"/>
    <w:rsid w:val="0054677D"/>
    <w:rsid w:val="005467CB"/>
    <w:rsid w:val="00546CE0"/>
    <w:rsid w:val="00546E28"/>
    <w:rsid w:val="00547564"/>
    <w:rsid w:val="005475C6"/>
    <w:rsid w:val="00547822"/>
    <w:rsid w:val="00547B5C"/>
    <w:rsid w:val="00550C9A"/>
    <w:rsid w:val="00550F9A"/>
    <w:rsid w:val="00551864"/>
    <w:rsid w:val="00551BE4"/>
    <w:rsid w:val="00551C87"/>
    <w:rsid w:val="00551C93"/>
    <w:rsid w:val="00551CF3"/>
    <w:rsid w:val="00552B18"/>
    <w:rsid w:val="00552F6E"/>
    <w:rsid w:val="00553050"/>
    <w:rsid w:val="005530F0"/>
    <w:rsid w:val="00553F28"/>
    <w:rsid w:val="00554CE1"/>
    <w:rsid w:val="00554D5F"/>
    <w:rsid w:val="00554D77"/>
    <w:rsid w:val="005551B6"/>
    <w:rsid w:val="00555E25"/>
    <w:rsid w:val="00556C9D"/>
    <w:rsid w:val="00556E0F"/>
    <w:rsid w:val="00557301"/>
    <w:rsid w:val="0055734C"/>
    <w:rsid w:val="00557E1F"/>
    <w:rsid w:val="00560031"/>
    <w:rsid w:val="0056015C"/>
    <w:rsid w:val="00560A1F"/>
    <w:rsid w:val="00560D2A"/>
    <w:rsid w:val="00560EEF"/>
    <w:rsid w:val="00560F4D"/>
    <w:rsid w:val="00561AE9"/>
    <w:rsid w:val="00562738"/>
    <w:rsid w:val="0056279F"/>
    <w:rsid w:val="00562BB1"/>
    <w:rsid w:val="00562D1F"/>
    <w:rsid w:val="00562F89"/>
    <w:rsid w:val="0056367A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C34"/>
    <w:rsid w:val="00566EE2"/>
    <w:rsid w:val="00566F3D"/>
    <w:rsid w:val="005672E1"/>
    <w:rsid w:val="00567F23"/>
    <w:rsid w:val="00570161"/>
    <w:rsid w:val="005701EA"/>
    <w:rsid w:val="00570766"/>
    <w:rsid w:val="00570AD4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2F29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183"/>
    <w:rsid w:val="00583444"/>
    <w:rsid w:val="00583D26"/>
    <w:rsid w:val="0058455E"/>
    <w:rsid w:val="005849C8"/>
    <w:rsid w:val="00584CD0"/>
    <w:rsid w:val="00584E50"/>
    <w:rsid w:val="005852FF"/>
    <w:rsid w:val="00585AC2"/>
    <w:rsid w:val="00585B7C"/>
    <w:rsid w:val="00586A9C"/>
    <w:rsid w:val="00586B12"/>
    <w:rsid w:val="00586CB4"/>
    <w:rsid w:val="00586CE2"/>
    <w:rsid w:val="00586FFD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667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42B4"/>
    <w:rsid w:val="00594320"/>
    <w:rsid w:val="00594506"/>
    <w:rsid w:val="0059475C"/>
    <w:rsid w:val="005948D1"/>
    <w:rsid w:val="00594991"/>
    <w:rsid w:val="00594FED"/>
    <w:rsid w:val="005953D2"/>
    <w:rsid w:val="0059586F"/>
    <w:rsid w:val="0059592C"/>
    <w:rsid w:val="00595AAD"/>
    <w:rsid w:val="00595EB0"/>
    <w:rsid w:val="00595F94"/>
    <w:rsid w:val="00596107"/>
    <w:rsid w:val="0059624A"/>
    <w:rsid w:val="00596682"/>
    <w:rsid w:val="005966AA"/>
    <w:rsid w:val="00596730"/>
    <w:rsid w:val="005969E5"/>
    <w:rsid w:val="00596ECE"/>
    <w:rsid w:val="00596EFE"/>
    <w:rsid w:val="00597376"/>
    <w:rsid w:val="0059758E"/>
    <w:rsid w:val="00597ECB"/>
    <w:rsid w:val="005A1240"/>
    <w:rsid w:val="005A1363"/>
    <w:rsid w:val="005A1429"/>
    <w:rsid w:val="005A1B56"/>
    <w:rsid w:val="005A1D6B"/>
    <w:rsid w:val="005A1EDB"/>
    <w:rsid w:val="005A24A1"/>
    <w:rsid w:val="005A259F"/>
    <w:rsid w:val="005A2691"/>
    <w:rsid w:val="005A29A9"/>
    <w:rsid w:val="005A3113"/>
    <w:rsid w:val="005A3257"/>
    <w:rsid w:val="005A3A8C"/>
    <w:rsid w:val="005A3CEB"/>
    <w:rsid w:val="005A3D34"/>
    <w:rsid w:val="005A4864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A7A0A"/>
    <w:rsid w:val="005B0301"/>
    <w:rsid w:val="005B04F7"/>
    <w:rsid w:val="005B0686"/>
    <w:rsid w:val="005B07D0"/>
    <w:rsid w:val="005B080D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A15"/>
    <w:rsid w:val="005B7C51"/>
    <w:rsid w:val="005B7ED5"/>
    <w:rsid w:val="005C023C"/>
    <w:rsid w:val="005C0440"/>
    <w:rsid w:val="005C056D"/>
    <w:rsid w:val="005C0EBB"/>
    <w:rsid w:val="005C0F91"/>
    <w:rsid w:val="005C108F"/>
    <w:rsid w:val="005C113C"/>
    <w:rsid w:val="005C1C31"/>
    <w:rsid w:val="005C273B"/>
    <w:rsid w:val="005C2B83"/>
    <w:rsid w:val="005C3082"/>
    <w:rsid w:val="005C30C6"/>
    <w:rsid w:val="005C3303"/>
    <w:rsid w:val="005C34AF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B26"/>
    <w:rsid w:val="005C6F05"/>
    <w:rsid w:val="005C711F"/>
    <w:rsid w:val="005C788D"/>
    <w:rsid w:val="005C7CC3"/>
    <w:rsid w:val="005C7EE0"/>
    <w:rsid w:val="005D023B"/>
    <w:rsid w:val="005D0409"/>
    <w:rsid w:val="005D07A8"/>
    <w:rsid w:val="005D0AF1"/>
    <w:rsid w:val="005D0B18"/>
    <w:rsid w:val="005D10DA"/>
    <w:rsid w:val="005D149A"/>
    <w:rsid w:val="005D225D"/>
    <w:rsid w:val="005D2510"/>
    <w:rsid w:val="005D2F36"/>
    <w:rsid w:val="005D3B9C"/>
    <w:rsid w:val="005D4931"/>
    <w:rsid w:val="005D4957"/>
    <w:rsid w:val="005D4A29"/>
    <w:rsid w:val="005D51AD"/>
    <w:rsid w:val="005D56EB"/>
    <w:rsid w:val="005D5A80"/>
    <w:rsid w:val="005D615E"/>
    <w:rsid w:val="005D63FD"/>
    <w:rsid w:val="005D64F4"/>
    <w:rsid w:val="005D666D"/>
    <w:rsid w:val="005D6936"/>
    <w:rsid w:val="005D7016"/>
    <w:rsid w:val="005D7CCF"/>
    <w:rsid w:val="005D7F41"/>
    <w:rsid w:val="005E0175"/>
    <w:rsid w:val="005E02BF"/>
    <w:rsid w:val="005E037C"/>
    <w:rsid w:val="005E1274"/>
    <w:rsid w:val="005E1694"/>
    <w:rsid w:val="005E1808"/>
    <w:rsid w:val="005E1DD3"/>
    <w:rsid w:val="005E2019"/>
    <w:rsid w:val="005E222D"/>
    <w:rsid w:val="005E2F63"/>
    <w:rsid w:val="005E3351"/>
    <w:rsid w:val="005E34C4"/>
    <w:rsid w:val="005E387C"/>
    <w:rsid w:val="005E388D"/>
    <w:rsid w:val="005E3A3C"/>
    <w:rsid w:val="005E3B32"/>
    <w:rsid w:val="005E3BA7"/>
    <w:rsid w:val="005E3C72"/>
    <w:rsid w:val="005E429E"/>
    <w:rsid w:val="005E46BD"/>
    <w:rsid w:val="005E4E3E"/>
    <w:rsid w:val="005E4F2A"/>
    <w:rsid w:val="005E6123"/>
    <w:rsid w:val="005E6678"/>
    <w:rsid w:val="005E7103"/>
    <w:rsid w:val="005E758A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AEE"/>
    <w:rsid w:val="005F1BC5"/>
    <w:rsid w:val="005F1FB3"/>
    <w:rsid w:val="005F275F"/>
    <w:rsid w:val="005F3D6D"/>
    <w:rsid w:val="005F3E67"/>
    <w:rsid w:val="005F43CD"/>
    <w:rsid w:val="005F4CDE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1D4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4A"/>
    <w:rsid w:val="006036B3"/>
    <w:rsid w:val="006036DB"/>
    <w:rsid w:val="00603D72"/>
    <w:rsid w:val="00603FF6"/>
    <w:rsid w:val="006046DA"/>
    <w:rsid w:val="00605014"/>
    <w:rsid w:val="0060523A"/>
    <w:rsid w:val="006053D5"/>
    <w:rsid w:val="00605806"/>
    <w:rsid w:val="00605C08"/>
    <w:rsid w:val="00606D85"/>
    <w:rsid w:val="00606DE0"/>
    <w:rsid w:val="00607124"/>
    <w:rsid w:val="00607186"/>
    <w:rsid w:val="006076EF"/>
    <w:rsid w:val="006100DD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2ED2"/>
    <w:rsid w:val="00614174"/>
    <w:rsid w:val="00614456"/>
    <w:rsid w:val="00614681"/>
    <w:rsid w:val="006146BC"/>
    <w:rsid w:val="00614BF4"/>
    <w:rsid w:val="0061542E"/>
    <w:rsid w:val="0061550F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293A"/>
    <w:rsid w:val="006232F8"/>
    <w:rsid w:val="006243C6"/>
    <w:rsid w:val="006246AD"/>
    <w:rsid w:val="00624922"/>
    <w:rsid w:val="006249A2"/>
    <w:rsid w:val="00624A8E"/>
    <w:rsid w:val="00624AC4"/>
    <w:rsid w:val="00625546"/>
    <w:rsid w:val="006258C5"/>
    <w:rsid w:val="00625AA2"/>
    <w:rsid w:val="00625D92"/>
    <w:rsid w:val="006261B7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802"/>
    <w:rsid w:val="00631D61"/>
    <w:rsid w:val="00631DAB"/>
    <w:rsid w:val="0063216B"/>
    <w:rsid w:val="006322C2"/>
    <w:rsid w:val="006323FF"/>
    <w:rsid w:val="006327C1"/>
    <w:rsid w:val="00632B7A"/>
    <w:rsid w:val="00632E9A"/>
    <w:rsid w:val="00633510"/>
    <w:rsid w:val="0063395D"/>
    <w:rsid w:val="006339FF"/>
    <w:rsid w:val="00633CEC"/>
    <w:rsid w:val="00633E2A"/>
    <w:rsid w:val="006342EC"/>
    <w:rsid w:val="006343A2"/>
    <w:rsid w:val="00634542"/>
    <w:rsid w:val="00634768"/>
    <w:rsid w:val="00634792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339"/>
    <w:rsid w:val="00637C4B"/>
    <w:rsid w:val="00640672"/>
    <w:rsid w:val="00640E09"/>
    <w:rsid w:val="00641354"/>
    <w:rsid w:val="006414AA"/>
    <w:rsid w:val="006418E2"/>
    <w:rsid w:val="00641BBF"/>
    <w:rsid w:val="00642F56"/>
    <w:rsid w:val="006430C1"/>
    <w:rsid w:val="006435E3"/>
    <w:rsid w:val="00643778"/>
    <w:rsid w:val="006438F3"/>
    <w:rsid w:val="006441BC"/>
    <w:rsid w:val="0064475A"/>
    <w:rsid w:val="00645388"/>
    <w:rsid w:val="00645710"/>
    <w:rsid w:val="00645973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C91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586"/>
    <w:rsid w:val="00657665"/>
    <w:rsid w:val="00657A80"/>
    <w:rsid w:val="0066005B"/>
    <w:rsid w:val="006600B5"/>
    <w:rsid w:val="0066028E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594"/>
    <w:rsid w:val="00662E1C"/>
    <w:rsid w:val="00662F79"/>
    <w:rsid w:val="0066314B"/>
    <w:rsid w:val="00663738"/>
    <w:rsid w:val="00663FC8"/>
    <w:rsid w:val="00664057"/>
    <w:rsid w:val="00664071"/>
    <w:rsid w:val="00664635"/>
    <w:rsid w:val="00664734"/>
    <w:rsid w:val="0066614A"/>
    <w:rsid w:val="00666754"/>
    <w:rsid w:val="0066676B"/>
    <w:rsid w:val="0066680A"/>
    <w:rsid w:val="006668C5"/>
    <w:rsid w:val="00666978"/>
    <w:rsid w:val="00666D47"/>
    <w:rsid w:val="0066722C"/>
    <w:rsid w:val="006674CB"/>
    <w:rsid w:val="006675B7"/>
    <w:rsid w:val="00667B76"/>
    <w:rsid w:val="006701D2"/>
    <w:rsid w:val="006701EE"/>
    <w:rsid w:val="00670281"/>
    <w:rsid w:val="00670D1D"/>
    <w:rsid w:val="00670F12"/>
    <w:rsid w:val="00671916"/>
    <w:rsid w:val="00671C6D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B0E"/>
    <w:rsid w:val="00677C73"/>
    <w:rsid w:val="00677F14"/>
    <w:rsid w:val="006804CC"/>
    <w:rsid w:val="006806D8"/>
    <w:rsid w:val="00680E9C"/>
    <w:rsid w:val="0068104A"/>
    <w:rsid w:val="0068118E"/>
    <w:rsid w:val="0068136F"/>
    <w:rsid w:val="00681751"/>
    <w:rsid w:val="006829E0"/>
    <w:rsid w:val="00683251"/>
    <w:rsid w:val="006834B1"/>
    <w:rsid w:val="00683654"/>
    <w:rsid w:val="00683B1B"/>
    <w:rsid w:val="00683F07"/>
    <w:rsid w:val="00684BF8"/>
    <w:rsid w:val="00684C01"/>
    <w:rsid w:val="0068542C"/>
    <w:rsid w:val="00685989"/>
    <w:rsid w:val="00685D07"/>
    <w:rsid w:val="006866D0"/>
    <w:rsid w:val="00686984"/>
    <w:rsid w:val="006869B6"/>
    <w:rsid w:val="00687381"/>
    <w:rsid w:val="00687FA5"/>
    <w:rsid w:val="0069145D"/>
    <w:rsid w:val="00691812"/>
    <w:rsid w:val="00691D9A"/>
    <w:rsid w:val="00691E18"/>
    <w:rsid w:val="00691EB8"/>
    <w:rsid w:val="00691EC9"/>
    <w:rsid w:val="00691FBE"/>
    <w:rsid w:val="00692619"/>
    <w:rsid w:val="00692AD1"/>
    <w:rsid w:val="0069341F"/>
    <w:rsid w:val="00693789"/>
    <w:rsid w:val="00693949"/>
    <w:rsid w:val="00693A01"/>
    <w:rsid w:val="00694283"/>
    <w:rsid w:val="006959E0"/>
    <w:rsid w:val="00695EB5"/>
    <w:rsid w:val="00696038"/>
    <w:rsid w:val="00696164"/>
    <w:rsid w:val="00696183"/>
    <w:rsid w:val="0069645A"/>
    <w:rsid w:val="00696A1E"/>
    <w:rsid w:val="00696C3F"/>
    <w:rsid w:val="00696D2A"/>
    <w:rsid w:val="0069701D"/>
    <w:rsid w:val="00697170"/>
    <w:rsid w:val="00697199"/>
    <w:rsid w:val="00697218"/>
    <w:rsid w:val="0069777C"/>
    <w:rsid w:val="006977A5"/>
    <w:rsid w:val="0069791D"/>
    <w:rsid w:val="00697F18"/>
    <w:rsid w:val="006A001B"/>
    <w:rsid w:val="006A030D"/>
    <w:rsid w:val="006A0F5F"/>
    <w:rsid w:val="006A14AC"/>
    <w:rsid w:val="006A1608"/>
    <w:rsid w:val="006A227E"/>
    <w:rsid w:val="006A2CCE"/>
    <w:rsid w:val="006A2CF6"/>
    <w:rsid w:val="006A308D"/>
    <w:rsid w:val="006A354C"/>
    <w:rsid w:val="006A35DB"/>
    <w:rsid w:val="006A3EBF"/>
    <w:rsid w:val="006A4498"/>
    <w:rsid w:val="006A4921"/>
    <w:rsid w:val="006A498D"/>
    <w:rsid w:val="006A4C70"/>
    <w:rsid w:val="006A4CCB"/>
    <w:rsid w:val="006A5725"/>
    <w:rsid w:val="006A5B92"/>
    <w:rsid w:val="006A5FA3"/>
    <w:rsid w:val="006A71DA"/>
    <w:rsid w:val="006A721C"/>
    <w:rsid w:val="006A7294"/>
    <w:rsid w:val="006A7A0B"/>
    <w:rsid w:val="006B0538"/>
    <w:rsid w:val="006B068D"/>
    <w:rsid w:val="006B0C0E"/>
    <w:rsid w:val="006B14B4"/>
    <w:rsid w:val="006B1B89"/>
    <w:rsid w:val="006B2195"/>
    <w:rsid w:val="006B23ED"/>
    <w:rsid w:val="006B2674"/>
    <w:rsid w:val="006B2B25"/>
    <w:rsid w:val="006B3443"/>
    <w:rsid w:val="006B378E"/>
    <w:rsid w:val="006B3C57"/>
    <w:rsid w:val="006B3EBA"/>
    <w:rsid w:val="006B4426"/>
    <w:rsid w:val="006B4BE0"/>
    <w:rsid w:val="006B4DBF"/>
    <w:rsid w:val="006B4FB4"/>
    <w:rsid w:val="006B6092"/>
    <w:rsid w:val="006B6110"/>
    <w:rsid w:val="006B6315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6F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45"/>
    <w:rsid w:val="006C28E9"/>
    <w:rsid w:val="006C3058"/>
    <w:rsid w:val="006C32CD"/>
    <w:rsid w:val="006C3721"/>
    <w:rsid w:val="006C3DD8"/>
    <w:rsid w:val="006C4697"/>
    <w:rsid w:val="006C4899"/>
    <w:rsid w:val="006C4C24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512"/>
    <w:rsid w:val="006C7B6F"/>
    <w:rsid w:val="006D018E"/>
    <w:rsid w:val="006D034E"/>
    <w:rsid w:val="006D037B"/>
    <w:rsid w:val="006D0543"/>
    <w:rsid w:val="006D0BCE"/>
    <w:rsid w:val="006D1E39"/>
    <w:rsid w:val="006D1EBE"/>
    <w:rsid w:val="006D228A"/>
    <w:rsid w:val="006D3182"/>
    <w:rsid w:val="006D35E2"/>
    <w:rsid w:val="006D45DB"/>
    <w:rsid w:val="006D490C"/>
    <w:rsid w:val="006D5332"/>
    <w:rsid w:val="006D59B8"/>
    <w:rsid w:val="006D63AC"/>
    <w:rsid w:val="006D6DB9"/>
    <w:rsid w:val="006D6E9F"/>
    <w:rsid w:val="006D702A"/>
    <w:rsid w:val="006D71EC"/>
    <w:rsid w:val="006D7949"/>
    <w:rsid w:val="006D7B05"/>
    <w:rsid w:val="006D7B7A"/>
    <w:rsid w:val="006E00A1"/>
    <w:rsid w:val="006E011D"/>
    <w:rsid w:val="006E02B3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231"/>
    <w:rsid w:val="006E48F9"/>
    <w:rsid w:val="006E4AC2"/>
    <w:rsid w:val="006E4C25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7D"/>
    <w:rsid w:val="006E7A93"/>
    <w:rsid w:val="006F0314"/>
    <w:rsid w:val="006F0510"/>
    <w:rsid w:val="006F0B61"/>
    <w:rsid w:val="006F0EBC"/>
    <w:rsid w:val="006F19F0"/>
    <w:rsid w:val="006F1DE7"/>
    <w:rsid w:val="006F2EC0"/>
    <w:rsid w:val="006F34E3"/>
    <w:rsid w:val="006F36C7"/>
    <w:rsid w:val="006F4420"/>
    <w:rsid w:val="006F44C3"/>
    <w:rsid w:val="006F46E6"/>
    <w:rsid w:val="006F4D7C"/>
    <w:rsid w:val="006F4E21"/>
    <w:rsid w:val="006F4E34"/>
    <w:rsid w:val="006F4F23"/>
    <w:rsid w:val="006F529F"/>
    <w:rsid w:val="006F53BE"/>
    <w:rsid w:val="006F5842"/>
    <w:rsid w:val="006F5A0B"/>
    <w:rsid w:val="006F5B16"/>
    <w:rsid w:val="006F622F"/>
    <w:rsid w:val="006F725D"/>
    <w:rsid w:val="006F76F9"/>
    <w:rsid w:val="00700384"/>
    <w:rsid w:val="00700628"/>
    <w:rsid w:val="007006D0"/>
    <w:rsid w:val="007008E5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C79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3942"/>
    <w:rsid w:val="00714226"/>
    <w:rsid w:val="0071428C"/>
    <w:rsid w:val="0071475B"/>
    <w:rsid w:val="00714CB8"/>
    <w:rsid w:val="00714E87"/>
    <w:rsid w:val="00714FEF"/>
    <w:rsid w:val="00715AFB"/>
    <w:rsid w:val="00715E5A"/>
    <w:rsid w:val="007165C6"/>
    <w:rsid w:val="00716970"/>
    <w:rsid w:val="00716B5C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E9D"/>
    <w:rsid w:val="00721FAF"/>
    <w:rsid w:val="00722363"/>
    <w:rsid w:val="0072249D"/>
    <w:rsid w:val="00722685"/>
    <w:rsid w:val="00722965"/>
    <w:rsid w:val="00722A6A"/>
    <w:rsid w:val="007232AA"/>
    <w:rsid w:val="0072377C"/>
    <w:rsid w:val="007237A6"/>
    <w:rsid w:val="00723D3A"/>
    <w:rsid w:val="00723D56"/>
    <w:rsid w:val="00723FA6"/>
    <w:rsid w:val="0072457D"/>
    <w:rsid w:val="00724D6D"/>
    <w:rsid w:val="0072546B"/>
    <w:rsid w:val="007256E6"/>
    <w:rsid w:val="007264A8"/>
    <w:rsid w:val="00726622"/>
    <w:rsid w:val="00727117"/>
    <w:rsid w:val="007271E8"/>
    <w:rsid w:val="00727515"/>
    <w:rsid w:val="00727B0A"/>
    <w:rsid w:val="00727D42"/>
    <w:rsid w:val="00727EC6"/>
    <w:rsid w:val="007301AF"/>
    <w:rsid w:val="007304FF"/>
    <w:rsid w:val="007307D8"/>
    <w:rsid w:val="00730825"/>
    <w:rsid w:val="007308B0"/>
    <w:rsid w:val="007308F1"/>
    <w:rsid w:val="00730AD1"/>
    <w:rsid w:val="00730DBB"/>
    <w:rsid w:val="00730E8F"/>
    <w:rsid w:val="00730F77"/>
    <w:rsid w:val="00731134"/>
    <w:rsid w:val="00731943"/>
    <w:rsid w:val="00732548"/>
    <w:rsid w:val="00732DA2"/>
    <w:rsid w:val="00733196"/>
    <w:rsid w:val="00733D7F"/>
    <w:rsid w:val="00734038"/>
    <w:rsid w:val="0073437E"/>
    <w:rsid w:val="0073445A"/>
    <w:rsid w:val="007347C3"/>
    <w:rsid w:val="00734956"/>
    <w:rsid w:val="007349B3"/>
    <w:rsid w:val="00734A2F"/>
    <w:rsid w:val="00734A9E"/>
    <w:rsid w:val="00734E72"/>
    <w:rsid w:val="007351B6"/>
    <w:rsid w:val="00735857"/>
    <w:rsid w:val="00735870"/>
    <w:rsid w:val="00735AB6"/>
    <w:rsid w:val="00736BAE"/>
    <w:rsid w:val="00736D19"/>
    <w:rsid w:val="00737277"/>
    <w:rsid w:val="00740C59"/>
    <w:rsid w:val="00741007"/>
    <w:rsid w:val="007410B9"/>
    <w:rsid w:val="007410E9"/>
    <w:rsid w:val="00741529"/>
    <w:rsid w:val="0074212E"/>
    <w:rsid w:val="007423F6"/>
    <w:rsid w:val="00742467"/>
    <w:rsid w:val="00742639"/>
    <w:rsid w:val="0074270A"/>
    <w:rsid w:val="00742E5F"/>
    <w:rsid w:val="00742EDD"/>
    <w:rsid w:val="00743000"/>
    <w:rsid w:val="0074309A"/>
    <w:rsid w:val="00743366"/>
    <w:rsid w:val="00744073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59"/>
    <w:rsid w:val="00746F0F"/>
    <w:rsid w:val="00746F5E"/>
    <w:rsid w:val="007474CC"/>
    <w:rsid w:val="007478D6"/>
    <w:rsid w:val="00747C6A"/>
    <w:rsid w:val="00750883"/>
    <w:rsid w:val="00750D1C"/>
    <w:rsid w:val="00750E9D"/>
    <w:rsid w:val="007511F7"/>
    <w:rsid w:val="00751722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529E"/>
    <w:rsid w:val="00755B84"/>
    <w:rsid w:val="00756932"/>
    <w:rsid w:val="00757004"/>
    <w:rsid w:val="007570E9"/>
    <w:rsid w:val="00757658"/>
    <w:rsid w:val="00757A3F"/>
    <w:rsid w:val="00757B7E"/>
    <w:rsid w:val="00757C40"/>
    <w:rsid w:val="00757DDD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CB8"/>
    <w:rsid w:val="00763E80"/>
    <w:rsid w:val="00763FDE"/>
    <w:rsid w:val="00764B81"/>
    <w:rsid w:val="00764BD7"/>
    <w:rsid w:val="0076527F"/>
    <w:rsid w:val="007657A5"/>
    <w:rsid w:val="00765CE4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0003"/>
    <w:rsid w:val="00770758"/>
    <w:rsid w:val="00771A0B"/>
    <w:rsid w:val="00772367"/>
    <w:rsid w:val="0077295A"/>
    <w:rsid w:val="00772BAD"/>
    <w:rsid w:val="00772FF4"/>
    <w:rsid w:val="0077316F"/>
    <w:rsid w:val="00773A18"/>
    <w:rsid w:val="00773D46"/>
    <w:rsid w:val="00773F71"/>
    <w:rsid w:val="00774323"/>
    <w:rsid w:val="00774914"/>
    <w:rsid w:val="00774A5F"/>
    <w:rsid w:val="0077556F"/>
    <w:rsid w:val="00775A33"/>
    <w:rsid w:val="00775F65"/>
    <w:rsid w:val="00776369"/>
    <w:rsid w:val="0077684A"/>
    <w:rsid w:val="00776958"/>
    <w:rsid w:val="00776B72"/>
    <w:rsid w:val="00776F37"/>
    <w:rsid w:val="00777282"/>
    <w:rsid w:val="00777504"/>
    <w:rsid w:val="007775DE"/>
    <w:rsid w:val="007775F4"/>
    <w:rsid w:val="00777773"/>
    <w:rsid w:val="0077786C"/>
    <w:rsid w:val="007778EA"/>
    <w:rsid w:val="00777ECD"/>
    <w:rsid w:val="00777EEF"/>
    <w:rsid w:val="00780572"/>
    <w:rsid w:val="00780CC2"/>
    <w:rsid w:val="00780DFA"/>
    <w:rsid w:val="00780E2B"/>
    <w:rsid w:val="0078110E"/>
    <w:rsid w:val="00781B0E"/>
    <w:rsid w:val="00781B8A"/>
    <w:rsid w:val="00781F20"/>
    <w:rsid w:val="007824FE"/>
    <w:rsid w:val="0078273E"/>
    <w:rsid w:val="007828EA"/>
    <w:rsid w:val="007828FE"/>
    <w:rsid w:val="007829F7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0F9"/>
    <w:rsid w:val="0078758E"/>
    <w:rsid w:val="00790A0B"/>
    <w:rsid w:val="0079131F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1F8"/>
    <w:rsid w:val="00793F11"/>
    <w:rsid w:val="00794125"/>
    <w:rsid w:val="0079426E"/>
    <w:rsid w:val="0079427D"/>
    <w:rsid w:val="00794CCF"/>
    <w:rsid w:val="00796530"/>
    <w:rsid w:val="0079676A"/>
    <w:rsid w:val="0079689A"/>
    <w:rsid w:val="00796918"/>
    <w:rsid w:val="00796D0E"/>
    <w:rsid w:val="00796D28"/>
    <w:rsid w:val="00796D75"/>
    <w:rsid w:val="00796DA1"/>
    <w:rsid w:val="00796EE7"/>
    <w:rsid w:val="007A0347"/>
    <w:rsid w:val="007A0BCE"/>
    <w:rsid w:val="007A0D64"/>
    <w:rsid w:val="007A1151"/>
    <w:rsid w:val="007A1434"/>
    <w:rsid w:val="007A1502"/>
    <w:rsid w:val="007A1A69"/>
    <w:rsid w:val="007A1EC2"/>
    <w:rsid w:val="007A2330"/>
    <w:rsid w:val="007A2552"/>
    <w:rsid w:val="007A2924"/>
    <w:rsid w:val="007A3077"/>
    <w:rsid w:val="007A320E"/>
    <w:rsid w:val="007A3F68"/>
    <w:rsid w:val="007A405C"/>
    <w:rsid w:val="007A433C"/>
    <w:rsid w:val="007A4745"/>
    <w:rsid w:val="007A477E"/>
    <w:rsid w:val="007A4A80"/>
    <w:rsid w:val="007A50BF"/>
    <w:rsid w:val="007A52D5"/>
    <w:rsid w:val="007A56D2"/>
    <w:rsid w:val="007A5C17"/>
    <w:rsid w:val="007A5EC1"/>
    <w:rsid w:val="007A5F1F"/>
    <w:rsid w:val="007A5FDC"/>
    <w:rsid w:val="007A6540"/>
    <w:rsid w:val="007A6736"/>
    <w:rsid w:val="007A6C77"/>
    <w:rsid w:val="007A730A"/>
    <w:rsid w:val="007A75F8"/>
    <w:rsid w:val="007A7DD7"/>
    <w:rsid w:val="007A7E30"/>
    <w:rsid w:val="007B0147"/>
    <w:rsid w:val="007B04A9"/>
    <w:rsid w:val="007B0793"/>
    <w:rsid w:val="007B09F3"/>
    <w:rsid w:val="007B0A42"/>
    <w:rsid w:val="007B0B0B"/>
    <w:rsid w:val="007B0EC1"/>
    <w:rsid w:val="007B1814"/>
    <w:rsid w:val="007B1EB9"/>
    <w:rsid w:val="007B1F5F"/>
    <w:rsid w:val="007B26EA"/>
    <w:rsid w:val="007B3118"/>
    <w:rsid w:val="007B3343"/>
    <w:rsid w:val="007B37DB"/>
    <w:rsid w:val="007B3803"/>
    <w:rsid w:val="007B3AD8"/>
    <w:rsid w:val="007B3B13"/>
    <w:rsid w:val="007B44C3"/>
    <w:rsid w:val="007B458C"/>
    <w:rsid w:val="007B4E77"/>
    <w:rsid w:val="007B4E9C"/>
    <w:rsid w:val="007B4EB0"/>
    <w:rsid w:val="007B4F7F"/>
    <w:rsid w:val="007B506D"/>
    <w:rsid w:val="007B5875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910"/>
    <w:rsid w:val="007C0B62"/>
    <w:rsid w:val="007C10D7"/>
    <w:rsid w:val="007C1389"/>
    <w:rsid w:val="007C171F"/>
    <w:rsid w:val="007C255D"/>
    <w:rsid w:val="007C26D9"/>
    <w:rsid w:val="007C2CAF"/>
    <w:rsid w:val="007C2FFF"/>
    <w:rsid w:val="007C311C"/>
    <w:rsid w:val="007C33E4"/>
    <w:rsid w:val="007C3640"/>
    <w:rsid w:val="007C36FA"/>
    <w:rsid w:val="007C39E5"/>
    <w:rsid w:val="007C4564"/>
    <w:rsid w:val="007C4977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4C7"/>
    <w:rsid w:val="007C7BDD"/>
    <w:rsid w:val="007C7C2C"/>
    <w:rsid w:val="007D00EB"/>
    <w:rsid w:val="007D0300"/>
    <w:rsid w:val="007D0EFC"/>
    <w:rsid w:val="007D14A6"/>
    <w:rsid w:val="007D152E"/>
    <w:rsid w:val="007D169B"/>
    <w:rsid w:val="007D256A"/>
    <w:rsid w:val="007D282F"/>
    <w:rsid w:val="007D2BA5"/>
    <w:rsid w:val="007D2E8B"/>
    <w:rsid w:val="007D3004"/>
    <w:rsid w:val="007D3057"/>
    <w:rsid w:val="007D32CD"/>
    <w:rsid w:val="007D3550"/>
    <w:rsid w:val="007D3ED9"/>
    <w:rsid w:val="007D4140"/>
    <w:rsid w:val="007D4239"/>
    <w:rsid w:val="007D4443"/>
    <w:rsid w:val="007D44B9"/>
    <w:rsid w:val="007D46E3"/>
    <w:rsid w:val="007D47CC"/>
    <w:rsid w:val="007D4818"/>
    <w:rsid w:val="007D482E"/>
    <w:rsid w:val="007D4BCE"/>
    <w:rsid w:val="007D4D8D"/>
    <w:rsid w:val="007D4F26"/>
    <w:rsid w:val="007D5120"/>
    <w:rsid w:val="007D520E"/>
    <w:rsid w:val="007D572C"/>
    <w:rsid w:val="007D5748"/>
    <w:rsid w:val="007D5B41"/>
    <w:rsid w:val="007D5CA6"/>
    <w:rsid w:val="007D6620"/>
    <w:rsid w:val="007D66C3"/>
    <w:rsid w:val="007D7540"/>
    <w:rsid w:val="007D7B3E"/>
    <w:rsid w:val="007D7B61"/>
    <w:rsid w:val="007D7D25"/>
    <w:rsid w:val="007E00C9"/>
    <w:rsid w:val="007E08B1"/>
    <w:rsid w:val="007E0A7D"/>
    <w:rsid w:val="007E0B63"/>
    <w:rsid w:val="007E0DD4"/>
    <w:rsid w:val="007E119F"/>
    <w:rsid w:val="007E1271"/>
    <w:rsid w:val="007E141C"/>
    <w:rsid w:val="007E1499"/>
    <w:rsid w:val="007E1D36"/>
    <w:rsid w:val="007E1D67"/>
    <w:rsid w:val="007E2021"/>
    <w:rsid w:val="007E2214"/>
    <w:rsid w:val="007E329F"/>
    <w:rsid w:val="007E3B27"/>
    <w:rsid w:val="007E3BBB"/>
    <w:rsid w:val="007E3BD5"/>
    <w:rsid w:val="007E3EB5"/>
    <w:rsid w:val="007E45B3"/>
    <w:rsid w:val="007E4928"/>
    <w:rsid w:val="007E49D6"/>
    <w:rsid w:val="007E4AE0"/>
    <w:rsid w:val="007E5173"/>
    <w:rsid w:val="007E534B"/>
    <w:rsid w:val="007E5432"/>
    <w:rsid w:val="007E5845"/>
    <w:rsid w:val="007E623A"/>
    <w:rsid w:val="007E633E"/>
    <w:rsid w:val="007E72F9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3C73"/>
    <w:rsid w:val="007F3D1D"/>
    <w:rsid w:val="007F4617"/>
    <w:rsid w:val="007F46B6"/>
    <w:rsid w:val="007F4750"/>
    <w:rsid w:val="007F4AE9"/>
    <w:rsid w:val="007F4C53"/>
    <w:rsid w:val="007F4E14"/>
    <w:rsid w:val="007F527E"/>
    <w:rsid w:val="007F53D3"/>
    <w:rsid w:val="007F587C"/>
    <w:rsid w:val="007F5A87"/>
    <w:rsid w:val="007F5E63"/>
    <w:rsid w:val="007F5FB5"/>
    <w:rsid w:val="007F60D0"/>
    <w:rsid w:val="007F6560"/>
    <w:rsid w:val="007F671E"/>
    <w:rsid w:val="007F6CDA"/>
    <w:rsid w:val="007F7184"/>
    <w:rsid w:val="007F718B"/>
    <w:rsid w:val="007F71B6"/>
    <w:rsid w:val="007F73B1"/>
    <w:rsid w:val="007F7631"/>
    <w:rsid w:val="007F7A82"/>
    <w:rsid w:val="007F7F2D"/>
    <w:rsid w:val="008000E3"/>
    <w:rsid w:val="00800A06"/>
    <w:rsid w:val="00800D28"/>
    <w:rsid w:val="00800E4E"/>
    <w:rsid w:val="008010AD"/>
    <w:rsid w:val="00801298"/>
    <w:rsid w:val="008019B6"/>
    <w:rsid w:val="00802A70"/>
    <w:rsid w:val="00803143"/>
    <w:rsid w:val="00804DB5"/>
    <w:rsid w:val="0080583E"/>
    <w:rsid w:val="00805AC3"/>
    <w:rsid w:val="00805DCC"/>
    <w:rsid w:val="00805F35"/>
    <w:rsid w:val="008060E8"/>
    <w:rsid w:val="00806574"/>
    <w:rsid w:val="00806E84"/>
    <w:rsid w:val="00807065"/>
    <w:rsid w:val="00807F1F"/>
    <w:rsid w:val="00810165"/>
    <w:rsid w:val="008106D1"/>
    <w:rsid w:val="00810B06"/>
    <w:rsid w:val="00810E87"/>
    <w:rsid w:val="00810F8E"/>
    <w:rsid w:val="00811097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0C0"/>
    <w:rsid w:val="0081443B"/>
    <w:rsid w:val="0081472C"/>
    <w:rsid w:val="00815826"/>
    <w:rsid w:val="00815B4A"/>
    <w:rsid w:val="0081605D"/>
    <w:rsid w:val="00816917"/>
    <w:rsid w:val="00817465"/>
    <w:rsid w:val="008175F5"/>
    <w:rsid w:val="008178A3"/>
    <w:rsid w:val="008178A4"/>
    <w:rsid w:val="00817C15"/>
    <w:rsid w:val="0082045F"/>
    <w:rsid w:val="00820D68"/>
    <w:rsid w:val="0082107C"/>
    <w:rsid w:val="00821830"/>
    <w:rsid w:val="008219B6"/>
    <w:rsid w:val="00821FDB"/>
    <w:rsid w:val="0082240B"/>
    <w:rsid w:val="00822410"/>
    <w:rsid w:val="008224DE"/>
    <w:rsid w:val="0082259E"/>
    <w:rsid w:val="00822631"/>
    <w:rsid w:val="0082305D"/>
    <w:rsid w:val="0082324F"/>
    <w:rsid w:val="00823AE9"/>
    <w:rsid w:val="00823DDF"/>
    <w:rsid w:val="00823E8F"/>
    <w:rsid w:val="008240C0"/>
    <w:rsid w:val="00824BF0"/>
    <w:rsid w:val="00824EA4"/>
    <w:rsid w:val="00825179"/>
    <w:rsid w:val="008252D7"/>
    <w:rsid w:val="008254BA"/>
    <w:rsid w:val="00826494"/>
    <w:rsid w:val="0082670A"/>
    <w:rsid w:val="00826C29"/>
    <w:rsid w:val="00826C6C"/>
    <w:rsid w:val="008271AB"/>
    <w:rsid w:val="0082743E"/>
    <w:rsid w:val="008274F1"/>
    <w:rsid w:val="00827888"/>
    <w:rsid w:val="00827E39"/>
    <w:rsid w:val="00830834"/>
    <w:rsid w:val="008310DF"/>
    <w:rsid w:val="00831222"/>
    <w:rsid w:val="008315E5"/>
    <w:rsid w:val="008324AE"/>
    <w:rsid w:val="00832526"/>
    <w:rsid w:val="00832930"/>
    <w:rsid w:val="008329B1"/>
    <w:rsid w:val="00832A62"/>
    <w:rsid w:val="00832C07"/>
    <w:rsid w:val="00832C5A"/>
    <w:rsid w:val="0083377F"/>
    <w:rsid w:val="008337C5"/>
    <w:rsid w:val="008337E0"/>
    <w:rsid w:val="008345B3"/>
    <w:rsid w:val="00835FCF"/>
    <w:rsid w:val="0083630C"/>
    <w:rsid w:val="008366C1"/>
    <w:rsid w:val="00836A7D"/>
    <w:rsid w:val="00836AF1"/>
    <w:rsid w:val="00836E55"/>
    <w:rsid w:val="008370D6"/>
    <w:rsid w:val="0083735C"/>
    <w:rsid w:val="00837BF1"/>
    <w:rsid w:val="00837DC7"/>
    <w:rsid w:val="00840963"/>
    <w:rsid w:val="00840D41"/>
    <w:rsid w:val="00841835"/>
    <w:rsid w:val="0084194B"/>
    <w:rsid w:val="0084282B"/>
    <w:rsid w:val="0084325E"/>
    <w:rsid w:val="00843465"/>
    <w:rsid w:val="00844258"/>
    <w:rsid w:val="0084455E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230"/>
    <w:rsid w:val="008472C6"/>
    <w:rsid w:val="00847608"/>
    <w:rsid w:val="00847B91"/>
    <w:rsid w:val="00850339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3D3"/>
    <w:rsid w:val="00853C09"/>
    <w:rsid w:val="00853C9B"/>
    <w:rsid w:val="00855263"/>
    <w:rsid w:val="008552E5"/>
    <w:rsid w:val="00855662"/>
    <w:rsid w:val="00855D35"/>
    <w:rsid w:val="008562B6"/>
    <w:rsid w:val="00856332"/>
    <w:rsid w:val="008566A1"/>
    <w:rsid w:val="0085686A"/>
    <w:rsid w:val="00856FD5"/>
    <w:rsid w:val="008574C9"/>
    <w:rsid w:val="008578FE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3803"/>
    <w:rsid w:val="008639C4"/>
    <w:rsid w:val="00864686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0BF2"/>
    <w:rsid w:val="00871195"/>
    <w:rsid w:val="0087162E"/>
    <w:rsid w:val="00871B4D"/>
    <w:rsid w:val="00871B6E"/>
    <w:rsid w:val="0087227E"/>
    <w:rsid w:val="00872A22"/>
    <w:rsid w:val="00873186"/>
    <w:rsid w:val="0087415F"/>
    <w:rsid w:val="008748BB"/>
    <w:rsid w:val="0087598F"/>
    <w:rsid w:val="00875ACD"/>
    <w:rsid w:val="00875EFD"/>
    <w:rsid w:val="00875F6A"/>
    <w:rsid w:val="008761B5"/>
    <w:rsid w:val="008766C9"/>
    <w:rsid w:val="00876B37"/>
    <w:rsid w:val="0087749C"/>
    <w:rsid w:val="00877E1F"/>
    <w:rsid w:val="00880031"/>
    <w:rsid w:val="0088083F"/>
    <w:rsid w:val="00880849"/>
    <w:rsid w:val="0088100C"/>
    <w:rsid w:val="00881409"/>
    <w:rsid w:val="00881BDF"/>
    <w:rsid w:val="00881DE0"/>
    <w:rsid w:val="00881EE0"/>
    <w:rsid w:val="00881F4B"/>
    <w:rsid w:val="00882352"/>
    <w:rsid w:val="00882699"/>
    <w:rsid w:val="0088277E"/>
    <w:rsid w:val="00882858"/>
    <w:rsid w:val="00882E2D"/>
    <w:rsid w:val="0088349E"/>
    <w:rsid w:val="00883520"/>
    <w:rsid w:val="00883869"/>
    <w:rsid w:val="008839BE"/>
    <w:rsid w:val="00883D40"/>
    <w:rsid w:val="00884177"/>
    <w:rsid w:val="0088485F"/>
    <w:rsid w:val="00884D49"/>
    <w:rsid w:val="00884ED9"/>
    <w:rsid w:val="00885270"/>
    <w:rsid w:val="00885D0C"/>
    <w:rsid w:val="00885E27"/>
    <w:rsid w:val="00885E75"/>
    <w:rsid w:val="008868DC"/>
    <w:rsid w:val="00886B9C"/>
    <w:rsid w:val="00886D64"/>
    <w:rsid w:val="008870FC"/>
    <w:rsid w:val="008872B7"/>
    <w:rsid w:val="00887688"/>
    <w:rsid w:val="00887C4D"/>
    <w:rsid w:val="00887E14"/>
    <w:rsid w:val="00890496"/>
    <w:rsid w:val="00890BB8"/>
    <w:rsid w:val="00890BCC"/>
    <w:rsid w:val="00890D83"/>
    <w:rsid w:val="00892DB3"/>
    <w:rsid w:val="0089326B"/>
    <w:rsid w:val="00893B28"/>
    <w:rsid w:val="00893ECF"/>
    <w:rsid w:val="00894AC7"/>
    <w:rsid w:val="00894C72"/>
    <w:rsid w:val="00894CB6"/>
    <w:rsid w:val="00894EE5"/>
    <w:rsid w:val="00895208"/>
    <w:rsid w:val="00895592"/>
    <w:rsid w:val="0089583C"/>
    <w:rsid w:val="00895A32"/>
    <w:rsid w:val="00895ACD"/>
    <w:rsid w:val="00895BB7"/>
    <w:rsid w:val="00895D41"/>
    <w:rsid w:val="00896972"/>
    <w:rsid w:val="008969CA"/>
    <w:rsid w:val="008972B6"/>
    <w:rsid w:val="008973F8"/>
    <w:rsid w:val="00897991"/>
    <w:rsid w:val="00897C19"/>
    <w:rsid w:val="008A014C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210"/>
    <w:rsid w:val="008A640D"/>
    <w:rsid w:val="008A654E"/>
    <w:rsid w:val="008A69B1"/>
    <w:rsid w:val="008A6F59"/>
    <w:rsid w:val="008A793A"/>
    <w:rsid w:val="008A7DC3"/>
    <w:rsid w:val="008A7E37"/>
    <w:rsid w:val="008A7F4D"/>
    <w:rsid w:val="008B00B8"/>
    <w:rsid w:val="008B08BD"/>
    <w:rsid w:val="008B09A1"/>
    <w:rsid w:val="008B102E"/>
    <w:rsid w:val="008B1323"/>
    <w:rsid w:val="008B1824"/>
    <w:rsid w:val="008B1A8D"/>
    <w:rsid w:val="008B1DE8"/>
    <w:rsid w:val="008B2726"/>
    <w:rsid w:val="008B28A5"/>
    <w:rsid w:val="008B2A03"/>
    <w:rsid w:val="008B2AFB"/>
    <w:rsid w:val="008B2E7F"/>
    <w:rsid w:val="008B30A2"/>
    <w:rsid w:val="008B3269"/>
    <w:rsid w:val="008B3DAA"/>
    <w:rsid w:val="008B429F"/>
    <w:rsid w:val="008B45C3"/>
    <w:rsid w:val="008B4B62"/>
    <w:rsid w:val="008B4E20"/>
    <w:rsid w:val="008B4E73"/>
    <w:rsid w:val="008B538D"/>
    <w:rsid w:val="008B551C"/>
    <w:rsid w:val="008B56E7"/>
    <w:rsid w:val="008B5A08"/>
    <w:rsid w:val="008B5F48"/>
    <w:rsid w:val="008B604A"/>
    <w:rsid w:val="008B6E80"/>
    <w:rsid w:val="008B79B5"/>
    <w:rsid w:val="008B7D89"/>
    <w:rsid w:val="008B7ECD"/>
    <w:rsid w:val="008B7ECF"/>
    <w:rsid w:val="008C104D"/>
    <w:rsid w:val="008C1347"/>
    <w:rsid w:val="008C16E6"/>
    <w:rsid w:val="008C1C34"/>
    <w:rsid w:val="008C1EA8"/>
    <w:rsid w:val="008C27E6"/>
    <w:rsid w:val="008C2825"/>
    <w:rsid w:val="008C3617"/>
    <w:rsid w:val="008C38A6"/>
    <w:rsid w:val="008C3B6A"/>
    <w:rsid w:val="008C4036"/>
    <w:rsid w:val="008C454A"/>
    <w:rsid w:val="008C47FD"/>
    <w:rsid w:val="008C4FC3"/>
    <w:rsid w:val="008C51B1"/>
    <w:rsid w:val="008C5796"/>
    <w:rsid w:val="008C5891"/>
    <w:rsid w:val="008C5A50"/>
    <w:rsid w:val="008C5DA1"/>
    <w:rsid w:val="008C5FFD"/>
    <w:rsid w:val="008C60D9"/>
    <w:rsid w:val="008C7826"/>
    <w:rsid w:val="008C7A60"/>
    <w:rsid w:val="008C7AD7"/>
    <w:rsid w:val="008D01DE"/>
    <w:rsid w:val="008D027D"/>
    <w:rsid w:val="008D087D"/>
    <w:rsid w:val="008D0C9C"/>
    <w:rsid w:val="008D0E40"/>
    <w:rsid w:val="008D0E51"/>
    <w:rsid w:val="008D137D"/>
    <w:rsid w:val="008D20F1"/>
    <w:rsid w:val="008D2202"/>
    <w:rsid w:val="008D265B"/>
    <w:rsid w:val="008D2804"/>
    <w:rsid w:val="008D2D09"/>
    <w:rsid w:val="008D2F4F"/>
    <w:rsid w:val="008D32C1"/>
    <w:rsid w:val="008D3BB3"/>
    <w:rsid w:val="008D43E0"/>
    <w:rsid w:val="008D4468"/>
    <w:rsid w:val="008D45DB"/>
    <w:rsid w:val="008D48B5"/>
    <w:rsid w:val="008D4A81"/>
    <w:rsid w:val="008D4BB4"/>
    <w:rsid w:val="008D4E8B"/>
    <w:rsid w:val="008D512B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DA2"/>
    <w:rsid w:val="008E0E62"/>
    <w:rsid w:val="008E10D0"/>
    <w:rsid w:val="008E1646"/>
    <w:rsid w:val="008E1652"/>
    <w:rsid w:val="008E1B13"/>
    <w:rsid w:val="008E1C18"/>
    <w:rsid w:val="008E2065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073"/>
    <w:rsid w:val="008E676E"/>
    <w:rsid w:val="008E69B4"/>
    <w:rsid w:val="008E6D19"/>
    <w:rsid w:val="008E76A8"/>
    <w:rsid w:val="008E7997"/>
    <w:rsid w:val="008E7B1A"/>
    <w:rsid w:val="008E7B8B"/>
    <w:rsid w:val="008E7FC1"/>
    <w:rsid w:val="008F01B1"/>
    <w:rsid w:val="008F0202"/>
    <w:rsid w:val="008F04A6"/>
    <w:rsid w:val="008F0562"/>
    <w:rsid w:val="008F06F7"/>
    <w:rsid w:val="008F0B83"/>
    <w:rsid w:val="008F0D29"/>
    <w:rsid w:val="008F1A32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75F"/>
    <w:rsid w:val="008F5949"/>
    <w:rsid w:val="008F5F23"/>
    <w:rsid w:val="008F6AEE"/>
    <w:rsid w:val="008F6B89"/>
    <w:rsid w:val="008F72AB"/>
    <w:rsid w:val="008F7F9D"/>
    <w:rsid w:val="008F7FDA"/>
    <w:rsid w:val="0090018C"/>
    <w:rsid w:val="00900457"/>
    <w:rsid w:val="00900BBA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10A"/>
    <w:rsid w:val="009066F1"/>
    <w:rsid w:val="00906B2D"/>
    <w:rsid w:val="00906C19"/>
    <w:rsid w:val="00906FF1"/>
    <w:rsid w:val="009075B2"/>
    <w:rsid w:val="00907667"/>
    <w:rsid w:val="009077A1"/>
    <w:rsid w:val="00907AB5"/>
    <w:rsid w:val="009104ED"/>
    <w:rsid w:val="009107E3"/>
    <w:rsid w:val="00910BB7"/>
    <w:rsid w:val="00910CB0"/>
    <w:rsid w:val="009115D0"/>
    <w:rsid w:val="00911BDB"/>
    <w:rsid w:val="00911C6A"/>
    <w:rsid w:val="009120A1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96A"/>
    <w:rsid w:val="00917A3B"/>
    <w:rsid w:val="00917FF2"/>
    <w:rsid w:val="00920129"/>
    <w:rsid w:val="009203B4"/>
    <w:rsid w:val="00921188"/>
    <w:rsid w:val="00921194"/>
    <w:rsid w:val="009212C8"/>
    <w:rsid w:val="0092142F"/>
    <w:rsid w:val="0092148D"/>
    <w:rsid w:val="00921701"/>
    <w:rsid w:val="00921CD9"/>
    <w:rsid w:val="00921D79"/>
    <w:rsid w:val="00921EB8"/>
    <w:rsid w:val="00922243"/>
    <w:rsid w:val="00922A7F"/>
    <w:rsid w:val="009230DB"/>
    <w:rsid w:val="00923158"/>
    <w:rsid w:val="0092316C"/>
    <w:rsid w:val="009234AF"/>
    <w:rsid w:val="00923F7C"/>
    <w:rsid w:val="00923FFC"/>
    <w:rsid w:val="00924956"/>
    <w:rsid w:val="00924ED3"/>
    <w:rsid w:val="00924F22"/>
    <w:rsid w:val="009254C8"/>
    <w:rsid w:val="00925985"/>
    <w:rsid w:val="00925D2B"/>
    <w:rsid w:val="009267FC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640"/>
    <w:rsid w:val="00933B35"/>
    <w:rsid w:val="00933DA6"/>
    <w:rsid w:val="0093402C"/>
    <w:rsid w:val="00934386"/>
    <w:rsid w:val="00934C76"/>
    <w:rsid w:val="00935065"/>
    <w:rsid w:val="00935BAC"/>
    <w:rsid w:val="00935FD8"/>
    <w:rsid w:val="009363ED"/>
    <w:rsid w:val="00936443"/>
    <w:rsid w:val="009368D3"/>
    <w:rsid w:val="00936C94"/>
    <w:rsid w:val="00936F2E"/>
    <w:rsid w:val="00937444"/>
    <w:rsid w:val="00937583"/>
    <w:rsid w:val="0094011D"/>
    <w:rsid w:val="0094062C"/>
    <w:rsid w:val="009409A9"/>
    <w:rsid w:val="009409B2"/>
    <w:rsid w:val="00940A30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484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A09"/>
    <w:rsid w:val="00946A62"/>
    <w:rsid w:val="00946CEF"/>
    <w:rsid w:val="00946D51"/>
    <w:rsid w:val="009471E3"/>
    <w:rsid w:val="00947435"/>
    <w:rsid w:val="009478B1"/>
    <w:rsid w:val="00947EAC"/>
    <w:rsid w:val="009505C5"/>
    <w:rsid w:val="0095099C"/>
    <w:rsid w:val="009510A1"/>
    <w:rsid w:val="00951177"/>
    <w:rsid w:val="00951257"/>
    <w:rsid w:val="0095148F"/>
    <w:rsid w:val="009514A3"/>
    <w:rsid w:val="0095155D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56F4"/>
    <w:rsid w:val="00955702"/>
    <w:rsid w:val="00955C06"/>
    <w:rsid w:val="0095610F"/>
    <w:rsid w:val="00956124"/>
    <w:rsid w:val="00956342"/>
    <w:rsid w:val="00956668"/>
    <w:rsid w:val="00956E43"/>
    <w:rsid w:val="0095788F"/>
    <w:rsid w:val="00957E91"/>
    <w:rsid w:val="0096009E"/>
    <w:rsid w:val="00960B30"/>
    <w:rsid w:val="00960BBE"/>
    <w:rsid w:val="00960C53"/>
    <w:rsid w:val="00960D49"/>
    <w:rsid w:val="009613D8"/>
    <w:rsid w:val="00962A77"/>
    <w:rsid w:val="0096315A"/>
    <w:rsid w:val="009635AE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4FA1"/>
    <w:rsid w:val="00965930"/>
    <w:rsid w:val="00965971"/>
    <w:rsid w:val="00965A07"/>
    <w:rsid w:val="009662D7"/>
    <w:rsid w:val="00966B64"/>
    <w:rsid w:val="00966CD9"/>
    <w:rsid w:val="00966F60"/>
    <w:rsid w:val="00967A40"/>
    <w:rsid w:val="00967F5A"/>
    <w:rsid w:val="009701F4"/>
    <w:rsid w:val="009707AD"/>
    <w:rsid w:val="009707D2"/>
    <w:rsid w:val="00970986"/>
    <w:rsid w:val="009710B9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4D5E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962"/>
    <w:rsid w:val="00977980"/>
    <w:rsid w:val="00977A1E"/>
    <w:rsid w:val="00977D1C"/>
    <w:rsid w:val="00977E78"/>
    <w:rsid w:val="00980675"/>
    <w:rsid w:val="009808DE"/>
    <w:rsid w:val="009816DE"/>
    <w:rsid w:val="00981841"/>
    <w:rsid w:val="00981F76"/>
    <w:rsid w:val="00982101"/>
    <w:rsid w:val="00982161"/>
    <w:rsid w:val="009821F5"/>
    <w:rsid w:val="00982994"/>
    <w:rsid w:val="00983376"/>
    <w:rsid w:val="0098353A"/>
    <w:rsid w:val="00983FF6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5E76"/>
    <w:rsid w:val="00986571"/>
    <w:rsid w:val="00986DE8"/>
    <w:rsid w:val="00986ECD"/>
    <w:rsid w:val="009870C3"/>
    <w:rsid w:val="009876A3"/>
    <w:rsid w:val="00987DDA"/>
    <w:rsid w:val="009901F5"/>
    <w:rsid w:val="00990712"/>
    <w:rsid w:val="009907AC"/>
    <w:rsid w:val="009909CC"/>
    <w:rsid w:val="00990A26"/>
    <w:rsid w:val="00991296"/>
    <w:rsid w:val="0099152D"/>
    <w:rsid w:val="00991549"/>
    <w:rsid w:val="009917FD"/>
    <w:rsid w:val="00991A33"/>
    <w:rsid w:val="00991CA2"/>
    <w:rsid w:val="009920B7"/>
    <w:rsid w:val="00992471"/>
    <w:rsid w:val="009924A9"/>
    <w:rsid w:val="00992C37"/>
    <w:rsid w:val="00993120"/>
    <w:rsid w:val="00993139"/>
    <w:rsid w:val="00993147"/>
    <w:rsid w:val="009939B3"/>
    <w:rsid w:val="00993BB4"/>
    <w:rsid w:val="00994770"/>
    <w:rsid w:val="00995619"/>
    <w:rsid w:val="00995C14"/>
    <w:rsid w:val="00995CD1"/>
    <w:rsid w:val="00995DCE"/>
    <w:rsid w:val="00996945"/>
    <w:rsid w:val="00996F06"/>
    <w:rsid w:val="00997128"/>
    <w:rsid w:val="0099734E"/>
    <w:rsid w:val="009974D8"/>
    <w:rsid w:val="0099765C"/>
    <w:rsid w:val="00997A4E"/>
    <w:rsid w:val="00997C3E"/>
    <w:rsid w:val="009A0D63"/>
    <w:rsid w:val="009A10A1"/>
    <w:rsid w:val="009A12D7"/>
    <w:rsid w:val="009A1C3D"/>
    <w:rsid w:val="009A1E9C"/>
    <w:rsid w:val="009A209B"/>
    <w:rsid w:val="009A2622"/>
    <w:rsid w:val="009A2968"/>
    <w:rsid w:val="009A30B1"/>
    <w:rsid w:val="009A3444"/>
    <w:rsid w:val="009A3BAE"/>
    <w:rsid w:val="009A3DFA"/>
    <w:rsid w:val="009A3EE8"/>
    <w:rsid w:val="009A4306"/>
    <w:rsid w:val="009A442F"/>
    <w:rsid w:val="009A4754"/>
    <w:rsid w:val="009A4923"/>
    <w:rsid w:val="009A4A56"/>
    <w:rsid w:val="009A4F59"/>
    <w:rsid w:val="009A5916"/>
    <w:rsid w:val="009A5F4E"/>
    <w:rsid w:val="009A64FB"/>
    <w:rsid w:val="009A6570"/>
    <w:rsid w:val="009A6BAB"/>
    <w:rsid w:val="009A6BDB"/>
    <w:rsid w:val="009A7249"/>
    <w:rsid w:val="009A72BB"/>
    <w:rsid w:val="009A774E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2B32"/>
    <w:rsid w:val="009B303D"/>
    <w:rsid w:val="009B338F"/>
    <w:rsid w:val="009B4832"/>
    <w:rsid w:val="009B4BB3"/>
    <w:rsid w:val="009B502E"/>
    <w:rsid w:val="009B5127"/>
    <w:rsid w:val="009B5135"/>
    <w:rsid w:val="009B580C"/>
    <w:rsid w:val="009B5B77"/>
    <w:rsid w:val="009B5CB6"/>
    <w:rsid w:val="009B60F8"/>
    <w:rsid w:val="009B6420"/>
    <w:rsid w:val="009B6AC3"/>
    <w:rsid w:val="009B6FBC"/>
    <w:rsid w:val="009B7103"/>
    <w:rsid w:val="009B7BEC"/>
    <w:rsid w:val="009B7FD7"/>
    <w:rsid w:val="009C108F"/>
    <w:rsid w:val="009C1407"/>
    <w:rsid w:val="009C17F6"/>
    <w:rsid w:val="009C1952"/>
    <w:rsid w:val="009C1FEC"/>
    <w:rsid w:val="009C2199"/>
    <w:rsid w:val="009C264B"/>
    <w:rsid w:val="009C2989"/>
    <w:rsid w:val="009C2DF2"/>
    <w:rsid w:val="009C3991"/>
    <w:rsid w:val="009C3B16"/>
    <w:rsid w:val="009C3D16"/>
    <w:rsid w:val="009C41A9"/>
    <w:rsid w:val="009C44B7"/>
    <w:rsid w:val="009C46E1"/>
    <w:rsid w:val="009C55D6"/>
    <w:rsid w:val="009C577C"/>
    <w:rsid w:val="009C6474"/>
    <w:rsid w:val="009C6964"/>
    <w:rsid w:val="009C6B17"/>
    <w:rsid w:val="009C6B9E"/>
    <w:rsid w:val="009C759F"/>
    <w:rsid w:val="009C75EB"/>
    <w:rsid w:val="009C763A"/>
    <w:rsid w:val="009D030F"/>
    <w:rsid w:val="009D04BE"/>
    <w:rsid w:val="009D0C0B"/>
    <w:rsid w:val="009D119D"/>
    <w:rsid w:val="009D136F"/>
    <w:rsid w:val="009D1409"/>
    <w:rsid w:val="009D1A9B"/>
    <w:rsid w:val="009D1B3F"/>
    <w:rsid w:val="009D1DBE"/>
    <w:rsid w:val="009D1E67"/>
    <w:rsid w:val="009D20E5"/>
    <w:rsid w:val="009D2272"/>
    <w:rsid w:val="009D2343"/>
    <w:rsid w:val="009D26B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D7CA5"/>
    <w:rsid w:val="009E0692"/>
    <w:rsid w:val="009E0E34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2832"/>
    <w:rsid w:val="009E30B1"/>
    <w:rsid w:val="009E49BB"/>
    <w:rsid w:val="009E5A2C"/>
    <w:rsid w:val="009E5AEB"/>
    <w:rsid w:val="009E5CB5"/>
    <w:rsid w:val="009E60F0"/>
    <w:rsid w:val="009E66D6"/>
    <w:rsid w:val="009E77D1"/>
    <w:rsid w:val="009E7D9C"/>
    <w:rsid w:val="009E7E42"/>
    <w:rsid w:val="009F09F4"/>
    <w:rsid w:val="009F1157"/>
    <w:rsid w:val="009F1291"/>
    <w:rsid w:val="009F17E1"/>
    <w:rsid w:val="009F19CB"/>
    <w:rsid w:val="009F2010"/>
    <w:rsid w:val="009F2442"/>
    <w:rsid w:val="009F26EB"/>
    <w:rsid w:val="009F2824"/>
    <w:rsid w:val="009F2A56"/>
    <w:rsid w:val="009F49C7"/>
    <w:rsid w:val="009F4C5A"/>
    <w:rsid w:val="009F5871"/>
    <w:rsid w:val="009F6029"/>
    <w:rsid w:val="009F618A"/>
    <w:rsid w:val="009F66B1"/>
    <w:rsid w:val="009F6798"/>
    <w:rsid w:val="009F69BC"/>
    <w:rsid w:val="009F6D21"/>
    <w:rsid w:val="009F6E87"/>
    <w:rsid w:val="009F71CA"/>
    <w:rsid w:val="009F72D9"/>
    <w:rsid w:val="009F7423"/>
    <w:rsid w:val="009F7526"/>
    <w:rsid w:val="009F75EE"/>
    <w:rsid w:val="009F7703"/>
    <w:rsid w:val="00A000E9"/>
    <w:rsid w:val="00A00334"/>
    <w:rsid w:val="00A008BE"/>
    <w:rsid w:val="00A00ACE"/>
    <w:rsid w:val="00A01007"/>
    <w:rsid w:val="00A01590"/>
    <w:rsid w:val="00A01CD4"/>
    <w:rsid w:val="00A01EBC"/>
    <w:rsid w:val="00A0208D"/>
    <w:rsid w:val="00A02214"/>
    <w:rsid w:val="00A02443"/>
    <w:rsid w:val="00A02654"/>
    <w:rsid w:val="00A02CF0"/>
    <w:rsid w:val="00A02D45"/>
    <w:rsid w:val="00A03203"/>
    <w:rsid w:val="00A033F2"/>
    <w:rsid w:val="00A04048"/>
    <w:rsid w:val="00A04225"/>
    <w:rsid w:val="00A04941"/>
    <w:rsid w:val="00A04D8E"/>
    <w:rsid w:val="00A04DCE"/>
    <w:rsid w:val="00A04FA0"/>
    <w:rsid w:val="00A05156"/>
    <w:rsid w:val="00A058A7"/>
    <w:rsid w:val="00A05BA3"/>
    <w:rsid w:val="00A06338"/>
    <w:rsid w:val="00A071B9"/>
    <w:rsid w:val="00A07208"/>
    <w:rsid w:val="00A075D4"/>
    <w:rsid w:val="00A07694"/>
    <w:rsid w:val="00A07BF6"/>
    <w:rsid w:val="00A100D8"/>
    <w:rsid w:val="00A10921"/>
    <w:rsid w:val="00A10D0F"/>
    <w:rsid w:val="00A10E08"/>
    <w:rsid w:val="00A11505"/>
    <w:rsid w:val="00A11762"/>
    <w:rsid w:val="00A118FD"/>
    <w:rsid w:val="00A11FF3"/>
    <w:rsid w:val="00A120B6"/>
    <w:rsid w:val="00A124A3"/>
    <w:rsid w:val="00A12552"/>
    <w:rsid w:val="00A12831"/>
    <w:rsid w:val="00A128E9"/>
    <w:rsid w:val="00A131AB"/>
    <w:rsid w:val="00A1333E"/>
    <w:rsid w:val="00A1365C"/>
    <w:rsid w:val="00A137EA"/>
    <w:rsid w:val="00A138A0"/>
    <w:rsid w:val="00A13B1D"/>
    <w:rsid w:val="00A13E68"/>
    <w:rsid w:val="00A1457C"/>
    <w:rsid w:val="00A1466E"/>
    <w:rsid w:val="00A149B9"/>
    <w:rsid w:val="00A14DA5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7E6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67F0"/>
    <w:rsid w:val="00A2705B"/>
    <w:rsid w:val="00A2739D"/>
    <w:rsid w:val="00A3003F"/>
    <w:rsid w:val="00A30256"/>
    <w:rsid w:val="00A303F5"/>
    <w:rsid w:val="00A305BE"/>
    <w:rsid w:val="00A30865"/>
    <w:rsid w:val="00A308DA"/>
    <w:rsid w:val="00A309C2"/>
    <w:rsid w:val="00A30C47"/>
    <w:rsid w:val="00A30C6E"/>
    <w:rsid w:val="00A314D6"/>
    <w:rsid w:val="00A31623"/>
    <w:rsid w:val="00A3164D"/>
    <w:rsid w:val="00A31D95"/>
    <w:rsid w:val="00A3237D"/>
    <w:rsid w:val="00A323E2"/>
    <w:rsid w:val="00A32BE8"/>
    <w:rsid w:val="00A32D28"/>
    <w:rsid w:val="00A32D36"/>
    <w:rsid w:val="00A32E5D"/>
    <w:rsid w:val="00A338D3"/>
    <w:rsid w:val="00A33A6F"/>
    <w:rsid w:val="00A33BE3"/>
    <w:rsid w:val="00A33D2A"/>
    <w:rsid w:val="00A3439B"/>
    <w:rsid w:val="00A3466E"/>
    <w:rsid w:val="00A34DEB"/>
    <w:rsid w:val="00A35106"/>
    <w:rsid w:val="00A357D0"/>
    <w:rsid w:val="00A35916"/>
    <w:rsid w:val="00A35C0D"/>
    <w:rsid w:val="00A36318"/>
    <w:rsid w:val="00A36E15"/>
    <w:rsid w:val="00A36F30"/>
    <w:rsid w:val="00A37560"/>
    <w:rsid w:val="00A3792C"/>
    <w:rsid w:val="00A40118"/>
    <w:rsid w:val="00A4018D"/>
    <w:rsid w:val="00A40519"/>
    <w:rsid w:val="00A40D55"/>
    <w:rsid w:val="00A41012"/>
    <w:rsid w:val="00A41067"/>
    <w:rsid w:val="00A41C95"/>
    <w:rsid w:val="00A41D00"/>
    <w:rsid w:val="00A41E98"/>
    <w:rsid w:val="00A4256A"/>
    <w:rsid w:val="00A42621"/>
    <w:rsid w:val="00A42C1F"/>
    <w:rsid w:val="00A43045"/>
    <w:rsid w:val="00A43199"/>
    <w:rsid w:val="00A43368"/>
    <w:rsid w:val="00A43DAD"/>
    <w:rsid w:val="00A43E6D"/>
    <w:rsid w:val="00A4400A"/>
    <w:rsid w:val="00A44343"/>
    <w:rsid w:val="00A44791"/>
    <w:rsid w:val="00A44B5F"/>
    <w:rsid w:val="00A44C2A"/>
    <w:rsid w:val="00A44DCA"/>
    <w:rsid w:val="00A4518C"/>
    <w:rsid w:val="00A45356"/>
    <w:rsid w:val="00A453F9"/>
    <w:rsid w:val="00A45709"/>
    <w:rsid w:val="00A4581C"/>
    <w:rsid w:val="00A4620E"/>
    <w:rsid w:val="00A4698A"/>
    <w:rsid w:val="00A46ACA"/>
    <w:rsid w:val="00A46EBA"/>
    <w:rsid w:val="00A4713B"/>
    <w:rsid w:val="00A47903"/>
    <w:rsid w:val="00A50F06"/>
    <w:rsid w:val="00A5136C"/>
    <w:rsid w:val="00A5160E"/>
    <w:rsid w:val="00A516A5"/>
    <w:rsid w:val="00A516D4"/>
    <w:rsid w:val="00A51A74"/>
    <w:rsid w:val="00A51DDA"/>
    <w:rsid w:val="00A52025"/>
    <w:rsid w:val="00A527CC"/>
    <w:rsid w:val="00A528EB"/>
    <w:rsid w:val="00A53082"/>
    <w:rsid w:val="00A53368"/>
    <w:rsid w:val="00A534D5"/>
    <w:rsid w:val="00A53733"/>
    <w:rsid w:val="00A5376E"/>
    <w:rsid w:val="00A53779"/>
    <w:rsid w:val="00A549A5"/>
    <w:rsid w:val="00A5502C"/>
    <w:rsid w:val="00A55419"/>
    <w:rsid w:val="00A55A46"/>
    <w:rsid w:val="00A55A6F"/>
    <w:rsid w:val="00A55D21"/>
    <w:rsid w:val="00A56A77"/>
    <w:rsid w:val="00A56B0D"/>
    <w:rsid w:val="00A56CF4"/>
    <w:rsid w:val="00A56E3C"/>
    <w:rsid w:val="00A57105"/>
    <w:rsid w:val="00A57388"/>
    <w:rsid w:val="00A57850"/>
    <w:rsid w:val="00A57A40"/>
    <w:rsid w:val="00A57AE9"/>
    <w:rsid w:val="00A57BAE"/>
    <w:rsid w:val="00A60BE0"/>
    <w:rsid w:val="00A60C04"/>
    <w:rsid w:val="00A60CDF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D14"/>
    <w:rsid w:val="00A65E0D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1A3"/>
    <w:rsid w:val="00A703EC"/>
    <w:rsid w:val="00A70478"/>
    <w:rsid w:val="00A70BC9"/>
    <w:rsid w:val="00A70FBC"/>
    <w:rsid w:val="00A71398"/>
    <w:rsid w:val="00A71ABE"/>
    <w:rsid w:val="00A71B43"/>
    <w:rsid w:val="00A71BFA"/>
    <w:rsid w:val="00A71DA2"/>
    <w:rsid w:val="00A72968"/>
    <w:rsid w:val="00A72C66"/>
    <w:rsid w:val="00A73A22"/>
    <w:rsid w:val="00A743C3"/>
    <w:rsid w:val="00A74489"/>
    <w:rsid w:val="00A74C1C"/>
    <w:rsid w:val="00A74DA1"/>
    <w:rsid w:val="00A7514E"/>
    <w:rsid w:val="00A75BF7"/>
    <w:rsid w:val="00A75F11"/>
    <w:rsid w:val="00A75F2B"/>
    <w:rsid w:val="00A76126"/>
    <w:rsid w:val="00A766A6"/>
    <w:rsid w:val="00A766AF"/>
    <w:rsid w:val="00A76CF3"/>
    <w:rsid w:val="00A76D33"/>
    <w:rsid w:val="00A773FC"/>
    <w:rsid w:val="00A77580"/>
    <w:rsid w:val="00A775BB"/>
    <w:rsid w:val="00A77790"/>
    <w:rsid w:val="00A813F8"/>
    <w:rsid w:val="00A814C3"/>
    <w:rsid w:val="00A81556"/>
    <w:rsid w:val="00A817FE"/>
    <w:rsid w:val="00A822AE"/>
    <w:rsid w:val="00A82929"/>
    <w:rsid w:val="00A838E3"/>
    <w:rsid w:val="00A83DC1"/>
    <w:rsid w:val="00A840D7"/>
    <w:rsid w:val="00A8447F"/>
    <w:rsid w:val="00A845D0"/>
    <w:rsid w:val="00A84731"/>
    <w:rsid w:val="00A85124"/>
    <w:rsid w:val="00A85467"/>
    <w:rsid w:val="00A85B50"/>
    <w:rsid w:val="00A85C32"/>
    <w:rsid w:val="00A86000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0E18"/>
    <w:rsid w:val="00A9116A"/>
    <w:rsid w:val="00A911ED"/>
    <w:rsid w:val="00A9131C"/>
    <w:rsid w:val="00A91914"/>
    <w:rsid w:val="00A9192F"/>
    <w:rsid w:val="00A91981"/>
    <w:rsid w:val="00A91B57"/>
    <w:rsid w:val="00A91D24"/>
    <w:rsid w:val="00A9266B"/>
    <w:rsid w:val="00A9290A"/>
    <w:rsid w:val="00A930D8"/>
    <w:rsid w:val="00A93B0E"/>
    <w:rsid w:val="00A93CD8"/>
    <w:rsid w:val="00A93EB1"/>
    <w:rsid w:val="00A94E35"/>
    <w:rsid w:val="00A95961"/>
    <w:rsid w:val="00A95994"/>
    <w:rsid w:val="00A967C1"/>
    <w:rsid w:val="00A96B29"/>
    <w:rsid w:val="00A96BC2"/>
    <w:rsid w:val="00A9748D"/>
    <w:rsid w:val="00A978F3"/>
    <w:rsid w:val="00A97C04"/>
    <w:rsid w:val="00AA0F9B"/>
    <w:rsid w:val="00AA1071"/>
    <w:rsid w:val="00AA1275"/>
    <w:rsid w:val="00AA12FD"/>
    <w:rsid w:val="00AA167F"/>
    <w:rsid w:val="00AA1F9D"/>
    <w:rsid w:val="00AA20B0"/>
    <w:rsid w:val="00AA212B"/>
    <w:rsid w:val="00AA2901"/>
    <w:rsid w:val="00AA2A22"/>
    <w:rsid w:val="00AA3037"/>
    <w:rsid w:val="00AA3967"/>
    <w:rsid w:val="00AA4226"/>
    <w:rsid w:val="00AA4437"/>
    <w:rsid w:val="00AA4559"/>
    <w:rsid w:val="00AA469F"/>
    <w:rsid w:val="00AA4784"/>
    <w:rsid w:val="00AA4D1A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A7C97"/>
    <w:rsid w:val="00AB0546"/>
    <w:rsid w:val="00AB0C4B"/>
    <w:rsid w:val="00AB0C99"/>
    <w:rsid w:val="00AB0F51"/>
    <w:rsid w:val="00AB159A"/>
    <w:rsid w:val="00AB1D17"/>
    <w:rsid w:val="00AB2315"/>
    <w:rsid w:val="00AB2657"/>
    <w:rsid w:val="00AB266C"/>
    <w:rsid w:val="00AB2876"/>
    <w:rsid w:val="00AB2909"/>
    <w:rsid w:val="00AB30BC"/>
    <w:rsid w:val="00AB3582"/>
    <w:rsid w:val="00AB3B8A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43F"/>
    <w:rsid w:val="00AB65F2"/>
    <w:rsid w:val="00AB710A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782"/>
    <w:rsid w:val="00AC08B8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83"/>
    <w:rsid w:val="00AC29B5"/>
    <w:rsid w:val="00AC2A2F"/>
    <w:rsid w:val="00AC2B9A"/>
    <w:rsid w:val="00AC31CE"/>
    <w:rsid w:val="00AC33D0"/>
    <w:rsid w:val="00AC3576"/>
    <w:rsid w:val="00AC35B8"/>
    <w:rsid w:val="00AC3966"/>
    <w:rsid w:val="00AC3B3F"/>
    <w:rsid w:val="00AC3C92"/>
    <w:rsid w:val="00AC42E2"/>
    <w:rsid w:val="00AC4309"/>
    <w:rsid w:val="00AC47E2"/>
    <w:rsid w:val="00AC5088"/>
    <w:rsid w:val="00AC5864"/>
    <w:rsid w:val="00AC5FEF"/>
    <w:rsid w:val="00AC6100"/>
    <w:rsid w:val="00AC63F0"/>
    <w:rsid w:val="00AC705C"/>
    <w:rsid w:val="00AC71EB"/>
    <w:rsid w:val="00AC7910"/>
    <w:rsid w:val="00AC79D6"/>
    <w:rsid w:val="00AC7FCF"/>
    <w:rsid w:val="00AD0C7E"/>
    <w:rsid w:val="00AD0D24"/>
    <w:rsid w:val="00AD0E98"/>
    <w:rsid w:val="00AD180E"/>
    <w:rsid w:val="00AD1D47"/>
    <w:rsid w:val="00AD2176"/>
    <w:rsid w:val="00AD21EC"/>
    <w:rsid w:val="00AD234D"/>
    <w:rsid w:val="00AD2D0E"/>
    <w:rsid w:val="00AD2D6E"/>
    <w:rsid w:val="00AD30DE"/>
    <w:rsid w:val="00AD3B80"/>
    <w:rsid w:val="00AD3D3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322"/>
    <w:rsid w:val="00AE24A0"/>
    <w:rsid w:val="00AE2558"/>
    <w:rsid w:val="00AE2630"/>
    <w:rsid w:val="00AE2863"/>
    <w:rsid w:val="00AE3250"/>
    <w:rsid w:val="00AE329E"/>
    <w:rsid w:val="00AE36C7"/>
    <w:rsid w:val="00AE39DE"/>
    <w:rsid w:val="00AE4021"/>
    <w:rsid w:val="00AE434E"/>
    <w:rsid w:val="00AE4415"/>
    <w:rsid w:val="00AE50AD"/>
    <w:rsid w:val="00AE528F"/>
    <w:rsid w:val="00AE545F"/>
    <w:rsid w:val="00AE564B"/>
    <w:rsid w:val="00AE5D88"/>
    <w:rsid w:val="00AE633F"/>
    <w:rsid w:val="00AE6606"/>
    <w:rsid w:val="00AE68C1"/>
    <w:rsid w:val="00AE6E4F"/>
    <w:rsid w:val="00AE7439"/>
    <w:rsid w:val="00AE767A"/>
    <w:rsid w:val="00AE78CF"/>
    <w:rsid w:val="00AE7F61"/>
    <w:rsid w:val="00AF0163"/>
    <w:rsid w:val="00AF035E"/>
    <w:rsid w:val="00AF06BD"/>
    <w:rsid w:val="00AF071D"/>
    <w:rsid w:val="00AF13A4"/>
    <w:rsid w:val="00AF13B3"/>
    <w:rsid w:val="00AF1B77"/>
    <w:rsid w:val="00AF250B"/>
    <w:rsid w:val="00AF2C61"/>
    <w:rsid w:val="00AF2D82"/>
    <w:rsid w:val="00AF31AB"/>
    <w:rsid w:val="00AF356E"/>
    <w:rsid w:val="00AF395A"/>
    <w:rsid w:val="00AF45DA"/>
    <w:rsid w:val="00AF4B70"/>
    <w:rsid w:val="00AF4CD8"/>
    <w:rsid w:val="00AF5C84"/>
    <w:rsid w:val="00AF5CE6"/>
    <w:rsid w:val="00AF5FA6"/>
    <w:rsid w:val="00AF6497"/>
    <w:rsid w:val="00AF6788"/>
    <w:rsid w:val="00AF6CE2"/>
    <w:rsid w:val="00AF6D25"/>
    <w:rsid w:val="00AF6EF7"/>
    <w:rsid w:val="00AF78CE"/>
    <w:rsid w:val="00AF7ACB"/>
    <w:rsid w:val="00B007A5"/>
    <w:rsid w:val="00B00816"/>
    <w:rsid w:val="00B00BD2"/>
    <w:rsid w:val="00B00EBE"/>
    <w:rsid w:val="00B01B13"/>
    <w:rsid w:val="00B02137"/>
    <w:rsid w:val="00B0236A"/>
    <w:rsid w:val="00B033EC"/>
    <w:rsid w:val="00B036AB"/>
    <w:rsid w:val="00B0370B"/>
    <w:rsid w:val="00B037BD"/>
    <w:rsid w:val="00B03EC9"/>
    <w:rsid w:val="00B04566"/>
    <w:rsid w:val="00B0463E"/>
    <w:rsid w:val="00B04B58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4C0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17AB8"/>
    <w:rsid w:val="00B206BA"/>
    <w:rsid w:val="00B20852"/>
    <w:rsid w:val="00B20E1E"/>
    <w:rsid w:val="00B20E73"/>
    <w:rsid w:val="00B2157E"/>
    <w:rsid w:val="00B2185B"/>
    <w:rsid w:val="00B21C0D"/>
    <w:rsid w:val="00B21C59"/>
    <w:rsid w:val="00B2242E"/>
    <w:rsid w:val="00B23218"/>
    <w:rsid w:val="00B2394E"/>
    <w:rsid w:val="00B23DB5"/>
    <w:rsid w:val="00B23ED4"/>
    <w:rsid w:val="00B246F4"/>
    <w:rsid w:val="00B25001"/>
    <w:rsid w:val="00B2547A"/>
    <w:rsid w:val="00B254F8"/>
    <w:rsid w:val="00B2580B"/>
    <w:rsid w:val="00B25F21"/>
    <w:rsid w:val="00B26A03"/>
    <w:rsid w:val="00B26A29"/>
    <w:rsid w:val="00B26B95"/>
    <w:rsid w:val="00B273B6"/>
    <w:rsid w:val="00B27691"/>
    <w:rsid w:val="00B276C9"/>
    <w:rsid w:val="00B2784F"/>
    <w:rsid w:val="00B278DA"/>
    <w:rsid w:val="00B27E55"/>
    <w:rsid w:val="00B27EE7"/>
    <w:rsid w:val="00B301EA"/>
    <w:rsid w:val="00B30472"/>
    <w:rsid w:val="00B30850"/>
    <w:rsid w:val="00B3099D"/>
    <w:rsid w:val="00B30F39"/>
    <w:rsid w:val="00B31272"/>
    <w:rsid w:val="00B31291"/>
    <w:rsid w:val="00B31B8F"/>
    <w:rsid w:val="00B31F76"/>
    <w:rsid w:val="00B32389"/>
    <w:rsid w:val="00B323F2"/>
    <w:rsid w:val="00B3302D"/>
    <w:rsid w:val="00B33321"/>
    <w:rsid w:val="00B3336A"/>
    <w:rsid w:val="00B33793"/>
    <w:rsid w:val="00B33A08"/>
    <w:rsid w:val="00B33BF6"/>
    <w:rsid w:val="00B33C93"/>
    <w:rsid w:val="00B34043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61"/>
    <w:rsid w:val="00B35F8A"/>
    <w:rsid w:val="00B35FFA"/>
    <w:rsid w:val="00B360D7"/>
    <w:rsid w:val="00B36FF0"/>
    <w:rsid w:val="00B376F7"/>
    <w:rsid w:val="00B40254"/>
    <w:rsid w:val="00B408A9"/>
    <w:rsid w:val="00B409B3"/>
    <w:rsid w:val="00B4104A"/>
    <w:rsid w:val="00B4152B"/>
    <w:rsid w:val="00B41711"/>
    <w:rsid w:val="00B4184B"/>
    <w:rsid w:val="00B41B17"/>
    <w:rsid w:val="00B41CBB"/>
    <w:rsid w:val="00B41EF8"/>
    <w:rsid w:val="00B4204D"/>
    <w:rsid w:val="00B42290"/>
    <w:rsid w:val="00B42459"/>
    <w:rsid w:val="00B42468"/>
    <w:rsid w:val="00B429BF"/>
    <w:rsid w:val="00B42B0E"/>
    <w:rsid w:val="00B4326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567"/>
    <w:rsid w:val="00B45748"/>
    <w:rsid w:val="00B457B1"/>
    <w:rsid w:val="00B45A12"/>
    <w:rsid w:val="00B46792"/>
    <w:rsid w:val="00B46DB4"/>
    <w:rsid w:val="00B47DAE"/>
    <w:rsid w:val="00B50319"/>
    <w:rsid w:val="00B504F6"/>
    <w:rsid w:val="00B50E9A"/>
    <w:rsid w:val="00B50FCD"/>
    <w:rsid w:val="00B5196A"/>
    <w:rsid w:val="00B51A93"/>
    <w:rsid w:val="00B51A9D"/>
    <w:rsid w:val="00B51C65"/>
    <w:rsid w:val="00B51E26"/>
    <w:rsid w:val="00B51EAB"/>
    <w:rsid w:val="00B5212F"/>
    <w:rsid w:val="00B523E3"/>
    <w:rsid w:val="00B528AA"/>
    <w:rsid w:val="00B528C3"/>
    <w:rsid w:val="00B53272"/>
    <w:rsid w:val="00B5339E"/>
    <w:rsid w:val="00B5346C"/>
    <w:rsid w:val="00B53619"/>
    <w:rsid w:val="00B537EE"/>
    <w:rsid w:val="00B53CAF"/>
    <w:rsid w:val="00B544A7"/>
    <w:rsid w:val="00B54ACC"/>
    <w:rsid w:val="00B54CBF"/>
    <w:rsid w:val="00B54D51"/>
    <w:rsid w:val="00B55CD4"/>
    <w:rsid w:val="00B55FB2"/>
    <w:rsid w:val="00B56114"/>
    <w:rsid w:val="00B569FA"/>
    <w:rsid w:val="00B56CE4"/>
    <w:rsid w:val="00B56E55"/>
    <w:rsid w:val="00B57005"/>
    <w:rsid w:val="00B57783"/>
    <w:rsid w:val="00B57833"/>
    <w:rsid w:val="00B6000F"/>
    <w:rsid w:val="00B60138"/>
    <w:rsid w:val="00B60CB0"/>
    <w:rsid w:val="00B61252"/>
    <w:rsid w:val="00B61832"/>
    <w:rsid w:val="00B618BD"/>
    <w:rsid w:val="00B618E4"/>
    <w:rsid w:val="00B619FC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8D4"/>
    <w:rsid w:val="00B64901"/>
    <w:rsid w:val="00B64B1F"/>
    <w:rsid w:val="00B64B7C"/>
    <w:rsid w:val="00B64E21"/>
    <w:rsid w:val="00B65433"/>
    <w:rsid w:val="00B65F27"/>
    <w:rsid w:val="00B65F63"/>
    <w:rsid w:val="00B663CB"/>
    <w:rsid w:val="00B6641F"/>
    <w:rsid w:val="00B666CD"/>
    <w:rsid w:val="00B666F7"/>
    <w:rsid w:val="00B66722"/>
    <w:rsid w:val="00B66794"/>
    <w:rsid w:val="00B66B6A"/>
    <w:rsid w:val="00B66C1C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0E5"/>
    <w:rsid w:val="00B715DF"/>
    <w:rsid w:val="00B71A9D"/>
    <w:rsid w:val="00B71C68"/>
    <w:rsid w:val="00B71D1E"/>
    <w:rsid w:val="00B7215A"/>
    <w:rsid w:val="00B7280D"/>
    <w:rsid w:val="00B73139"/>
    <w:rsid w:val="00B73CE7"/>
    <w:rsid w:val="00B740E2"/>
    <w:rsid w:val="00B743E3"/>
    <w:rsid w:val="00B74814"/>
    <w:rsid w:val="00B74C84"/>
    <w:rsid w:val="00B75167"/>
    <w:rsid w:val="00B75444"/>
    <w:rsid w:val="00B76007"/>
    <w:rsid w:val="00B7612D"/>
    <w:rsid w:val="00B76179"/>
    <w:rsid w:val="00B764C4"/>
    <w:rsid w:val="00B766F9"/>
    <w:rsid w:val="00B767FF"/>
    <w:rsid w:val="00B76E90"/>
    <w:rsid w:val="00B77103"/>
    <w:rsid w:val="00B77528"/>
    <w:rsid w:val="00B775E5"/>
    <w:rsid w:val="00B775F2"/>
    <w:rsid w:val="00B77636"/>
    <w:rsid w:val="00B77C45"/>
    <w:rsid w:val="00B77D0A"/>
    <w:rsid w:val="00B77D79"/>
    <w:rsid w:val="00B808ED"/>
    <w:rsid w:val="00B810F0"/>
    <w:rsid w:val="00B8147D"/>
    <w:rsid w:val="00B81857"/>
    <w:rsid w:val="00B81B0B"/>
    <w:rsid w:val="00B82011"/>
    <w:rsid w:val="00B822EB"/>
    <w:rsid w:val="00B82526"/>
    <w:rsid w:val="00B82573"/>
    <w:rsid w:val="00B828C2"/>
    <w:rsid w:val="00B82B28"/>
    <w:rsid w:val="00B82B5F"/>
    <w:rsid w:val="00B82EE1"/>
    <w:rsid w:val="00B83248"/>
    <w:rsid w:val="00B835AE"/>
    <w:rsid w:val="00B8386B"/>
    <w:rsid w:val="00B83B2D"/>
    <w:rsid w:val="00B84265"/>
    <w:rsid w:val="00B84426"/>
    <w:rsid w:val="00B84A8B"/>
    <w:rsid w:val="00B864AA"/>
    <w:rsid w:val="00B865B9"/>
    <w:rsid w:val="00B865C0"/>
    <w:rsid w:val="00B86871"/>
    <w:rsid w:val="00B86CD2"/>
    <w:rsid w:val="00B90061"/>
    <w:rsid w:val="00B908F1"/>
    <w:rsid w:val="00B90FE5"/>
    <w:rsid w:val="00B910B1"/>
    <w:rsid w:val="00B91150"/>
    <w:rsid w:val="00B9146B"/>
    <w:rsid w:val="00B91A6A"/>
    <w:rsid w:val="00B92BE9"/>
    <w:rsid w:val="00B92F1E"/>
    <w:rsid w:val="00B92F8C"/>
    <w:rsid w:val="00B93089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97908"/>
    <w:rsid w:val="00BA0074"/>
    <w:rsid w:val="00BA0100"/>
    <w:rsid w:val="00BA0708"/>
    <w:rsid w:val="00BA09FE"/>
    <w:rsid w:val="00BA0A82"/>
    <w:rsid w:val="00BA0A9E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4CC9"/>
    <w:rsid w:val="00BA50C8"/>
    <w:rsid w:val="00BA56CE"/>
    <w:rsid w:val="00BA5ECC"/>
    <w:rsid w:val="00BA6472"/>
    <w:rsid w:val="00BA6A64"/>
    <w:rsid w:val="00BA6D3F"/>
    <w:rsid w:val="00BA6D50"/>
    <w:rsid w:val="00BA6ED6"/>
    <w:rsid w:val="00BA72CE"/>
    <w:rsid w:val="00BA72DA"/>
    <w:rsid w:val="00BA74AE"/>
    <w:rsid w:val="00BA7C4E"/>
    <w:rsid w:val="00BB08A8"/>
    <w:rsid w:val="00BB0B1F"/>
    <w:rsid w:val="00BB1002"/>
    <w:rsid w:val="00BB368B"/>
    <w:rsid w:val="00BB38C5"/>
    <w:rsid w:val="00BB3C07"/>
    <w:rsid w:val="00BB42FC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6FE2"/>
    <w:rsid w:val="00BB7535"/>
    <w:rsid w:val="00BB765F"/>
    <w:rsid w:val="00BC08CD"/>
    <w:rsid w:val="00BC09D4"/>
    <w:rsid w:val="00BC0B9E"/>
    <w:rsid w:val="00BC0C17"/>
    <w:rsid w:val="00BC1C1D"/>
    <w:rsid w:val="00BC2015"/>
    <w:rsid w:val="00BC2506"/>
    <w:rsid w:val="00BC2526"/>
    <w:rsid w:val="00BC29DA"/>
    <w:rsid w:val="00BC2F57"/>
    <w:rsid w:val="00BC33CC"/>
    <w:rsid w:val="00BC346D"/>
    <w:rsid w:val="00BC3BCB"/>
    <w:rsid w:val="00BC42D5"/>
    <w:rsid w:val="00BC4B4B"/>
    <w:rsid w:val="00BC502D"/>
    <w:rsid w:val="00BC5043"/>
    <w:rsid w:val="00BC57B2"/>
    <w:rsid w:val="00BC58C9"/>
    <w:rsid w:val="00BC5D44"/>
    <w:rsid w:val="00BC6330"/>
    <w:rsid w:val="00BC6394"/>
    <w:rsid w:val="00BC65E6"/>
    <w:rsid w:val="00BC68AB"/>
    <w:rsid w:val="00BC772C"/>
    <w:rsid w:val="00BC7994"/>
    <w:rsid w:val="00BD071B"/>
    <w:rsid w:val="00BD0F32"/>
    <w:rsid w:val="00BD1397"/>
    <w:rsid w:val="00BD1D06"/>
    <w:rsid w:val="00BD1FF4"/>
    <w:rsid w:val="00BD24A9"/>
    <w:rsid w:val="00BD2980"/>
    <w:rsid w:val="00BD2DBD"/>
    <w:rsid w:val="00BD314A"/>
    <w:rsid w:val="00BD3746"/>
    <w:rsid w:val="00BD3835"/>
    <w:rsid w:val="00BD41CA"/>
    <w:rsid w:val="00BD4829"/>
    <w:rsid w:val="00BD4E81"/>
    <w:rsid w:val="00BD5855"/>
    <w:rsid w:val="00BD5980"/>
    <w:rsid w:val="00BD5D87"/>
    <w:rsid w:val="00BD5DFA"/>
    <w:rsid w:val="00BD62C7"/>
    <w:rsid w:val="00BD6354"/>
    <w:rsid w:val="00BD6B26"/>
    <w:rsid w:val="00BD7136"/>
    <w:rsid w:val="00BD713D"/>
    <w:rsid w:val="00BD755B"/>
    <w:rsid w:val="00BE062C"/>
    <w:rsid w:val="00BE08C8"/>
    <w:rsid w:val="00BE08D7"/>
    <w:rsid w:val="00BE09AE"/>
    <w:rsid w:val="00BE0E99"/>
    <w:rsid w:val="00BE1509"/>
    <w:rsid w:val="00BE1549"/>
    <w:rsid w:val="00BE1EE9"/>
    <w:rsid w:val="00BE27AD"/>
    <w:rsid w:val="00BE2F3F"/>
    <w:rsid w:val="00BE2FD4"/>
    <w:rsid w:val="00BE3492"/>
    <w:rsid w:val="00BE3C8F"/>
    <w:rsid w:val="00BE3C94"/>
    <w:rsid w:val="00BE4291"/>
    <w:rsid w:val="00BE463A"/>
    <w:rsid w:val="00BE4AAB"/>
    <w:rsid w:val="00BE4B62"/>
    <w:rsid w:val="00BE542E"/>
    <w:rsid w:val="00BE5EE7"/>
    <w:rsid w:val="00BE650E"/>
    <w:rsid w:val="00BE6920"/>
    <w:rsid w:val="00BE7518"/>
    <w:rsid w:val="00BE76E7"/>
    <w:rsid w:val="00BE7F02"/>
    <w:rsid w:val="00BF0B94"/>
    <w:rsid w:val="00BF0D31"/>
    <w:rsid w:val="00BF0D48"/>
    <w:rsid w:val="00BF0E57"/>
    <w:rsid w:val="00BF1455"/>
    <w:rsid w:val="00BF147E"/>
    <w:rsid w:val="00BF2A63"/>
    <w:rsid w:val="00BF32BD"/>
    <w:rsid w:val="00BF3475"/>
    <w:rsid w:val="00BF34DD"/>
    <w:rsid w:val="00BF3738"/>
    <w:rsid w:val="00BF395A"/>
    <w:rsid w:val="00BF3A93"/>
    <w:rsid w:val="00BF3B78"/>
    <w:rsid w:val="00BF3FB3"/>
    <w:rsid w:val="00BF4308"/>
    <w:rsid w:val="00BF4A7A"/>
    <w:rsid w:val="00BF4E24"/>
    <w:rsid w:val="00BF533B"/>
    <w:rsid w:val="00BF53A9"/>
    <w:rsid w:val="00BF59B2"/>
    <w:rsid w:val="00BF5D80"/>
    <w:rsid w:val="00BF63E1"/>
    <w:rsid w:val="00BF6937"/>
    <w:rsid w:val="00BF6A70"/>
    <w:rsid w:val="00BF6B84"/>
    <w:rsid w:val="00BF6F6D"/>
    <w:rsid w:val="00BF7041"/>
    <w:rsid w:val="00BF76AA"/>
    <w:rsid w:val="00BF787A"/>
    <w:rsid w:val="00BF7C1D"/>
    <w:rsid w:val="00C00004"/>
    <w:rsid w:val="00C01242"/>
    <w:rsid w:val="00C01578"/>
    <w:rsid w:val="00C0168B"/>
    <w:rsid w:val="00C01E0A"/>
    <w:rsid w:val="00C020F1"/>
    <w:rsid w:val="00C023C5"/>
    <w:rsid w:val="00C02682"/>
    <w:rsid w:val="00C02A1E"/>
    <w:rsid w:val="00C02DE2"/>
    <w:rsid w:val="00C02E00"/>
    <w:rsid w:val="00C0355E"/>
    <w:rsid w:val="00C03755"/>
    <w:rsid w:val="00C03951"/>
    <w:rsid w:val="00C04057"/>
    <w:rsid w:val="00C0426F"/>
    <w:rsid w:val="00C04287"/>
    <w:rsid w:val="00C0455F"/>
    <w:rsid w:val="00C046A4"/>
    <w:rsid w:val="00C04AD2"/>
    <w:rsid w:val="00C04C36"/>
    <w:rsid w:val="00C052AA"/>
    <w:rsid w:val="00C054AD"/>
    <w:rsid w:val="00C055E8"/>
    <w:rsid w:val="00C058C2"/>
    <w:rsid w:val="00C06166"/>
    <w:rsid w:val="00C0623D"/>
    <w:rsid w:val="00C0647D"/>
    <w:rsid w:val="00C0652C"/>
    <w:rsid w:val="00C0658C"/>
    <w:rsid w:val="00C066A9"/>
    <w:rsid w:val="00C06F59"/>
    <w:rsid w:val="00C07113"/>
    <w:rsid w:val="00C07702"/>
    <w:rsid w:val="00C077AC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014"/>
    <w:rsid w:val="00C1279D"/>
    <w:rsid w:val="00C12B03"/>
    <w:rsid w:val="00C12F5D"/>
    <w:rsid w:val="00C13742"/>
    <w:rsid w:val="00C13A74"/>
    <w:rsid w:val="00C13BBE"/>
    <w:rsid w:val="00C14464"/>
    <w:rsid w:val="00C14B22"/>
    <w:rsid w:val="00C14C60"/>
    <w:rsid w:val="00C14D4A"/>
    <w:rsid w:val="00C1537D"/>
    <w:rsid w:val="00C156DE"/>
    <w:rsid w:val="00C15BEA"/>
    <w:rsid w:val="00C15E7C"/>
    <w:rsid w:val="00C1701C"/>
    <w:rsid w:val="00C177DF"/>
    <w:rsid w:val="00C17963"/>
    <w:rsid w:val="00C17B89"/>
    <w:rsid w:val="00C17D49"/>
    <w:rsid w:val="00C20267"/>
    <w:rsid w:val="00C203EB"/>
    <w:rsid w:val="00C2054B"/>
    <w:rsid w:val="00C2077F"/>
    <w:rsid w:val="00C207A7"/>
    <w:rsid w:val="00C209DA"/>
    <w:rsid w:val="00C20A9E"/>
    <w:rsid w:val="00C20F29"/>
    <w:rsid w:val="00C2115F"/>
    <w:rsid w:val="00C219AF"/>
    <w:rsid w:val="00C21E18"/>
    <w:rsid w:val="00C221E9"/>
    <w:rsid w:val="00C2223B"/>
    <w:rsid w:val="00C23A93"/>
    <w:rsid w:val="00C23CCC"/>
    <w:rsid w:val="00C23D3E"/>
    <w:rsid w:val="00C23FEE"/>
    <w:rsid w:val="00C246E1"/>
    <w:rsid w:val="00C24930"/>
    <w:rsid w:val="00C24BCB"/>
    <w:rsid w:val="00C24CC5"/>
    <w:rsid w:val="00C24DB7"/>
    <w:rsid w:val="00C24E14"/>
    <w:rsid w:val="00C24F6A"/>
    <w:rsid w:val="00C2520D"/>
    <w:rsid w:val="00C25924"/>
    <w:rsid w:val="00C25E6D"/>
    <w:rsid w:val="00C25EC6"/>
    <w:rsid w:val="00C262D7"/>
    <w:rsid w:val="00C2683C"/>
    <w:rsid w:val="00C26C44"/>
    <w:rsid w:val="00C26F18"/>
    <w:rsid w:val="00C2705E"/>
    <w:rsid w:val="00C27BEE"/>
    <w:rsid w:val="00C27F0C"/>
    <w:rsid w:val="00C30043"/>
    <w:rsid w:val="00C30597"/>
    <w:rsid w:val="00C311BF"/>
    <w:rsid w:val="00C314A5"/>
    <w:rsid w:val="00C319AC"/>
    <w:rsid w:val="00C31D7B"/>
    <w:rsid w:val="00C32EAC"/>
    <w:rsid w:val="00C330A3"/>
    <w:rsid w:val="00C33890"/>
    <w:rsid w:val="00C3391C"/>
    <w:rsid w:val="00C34016"/>
    <w:rsid w:val="00C3407E"/>
    <w:rsid w:val="00C344A0"/>
    <w:rsid w:val="00C3465A"/>
    <w:rsid w:val="00C34B78"/>
    <w:rsid w:val="00C351F4"/>
    <w:rsid w:val="00C3578A"/>
    <w:rsid w:val="00C35C70"/>
    <w:rsid w:val="00C365CB"/>
    <w:rsid w:val="00C37A09"/>
    <w:rsid w:val="00C37D6F"/>
    <w:rsid w:val="00C37D96"/>
    <w:rsid w:val="00C400EB"/>
    <w:rsid w:val="00C400ED"/>
    <w:rsid w:val="00C40267"/>
    <w:rsid w:val="00C40472"/>
    <w:rsid w:val="00C406CD"/>
    <w:rsid w:val="00C40B3C"/>
    <w:rsid w:val="00C4180F"/>
    <w:rsid w:val="00C41E5F"/>
    <w:rsid w:val="00C4203F"/>
    <w:rsid w:val="00C42100"/>
    <w:rsid w:val="00C426AE"/>
    <w:rsid w:val="00C429D3"/>
    <w:rsid w:val="00C42C60"/>
    <w:rsid w:val="00C43282"/>
    <w:rsid w:val="00C43D09"/>
    <w:rsid w:val="00C44C0D"/>
    <w:rsid w:val="00C44CA9"/>
    <w:rsid w:val="00C45C6D"/>
    <w:rsid w:val="00C45D0A"/>
    <w:rsid w:val="00C474E0"/>
    <w:rsid w:val="00C47D4E"/>
    <w:rsid w:val="00C50EB7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824"/>
    <w:rsid w:val="00C52C66"/>
    <w:rsid w:val="00C52F3D"/>
    <w:rsid w:val="00C53013"/>
    <w:rsid w:val="00C53564"/>
    <w:rsid w:val="00C535C8"/>
    <w:rsid w:val="00C5386A"/>
    <w:rsid w:val="00C53AA6"/>
    <w:rsid w:val="00C54119"/>
    <w:rsid w:val="00C54A35"/>
    <w:rsid w:val="00C55155"/>
    <w:rsid w:val="00C55439"/>
    <w:rsid w:val="00C5559F"/>
    <w:rsid w:val="00C560D9"/>
    <w:rsid w:val="00C56113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57EA3"/>
    <w:rsid w:val="00C60CE4"/>
    <w:rsid w:val="00C6130C"/>
    <w:rsid w:val="00C618BF"/>
    <w:rsid w:val="00C61C01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72F"/>
    <w:rsid w:val="00C64B8C"/>
    <w:rsid w:val="00C64C7F"/>
    <w:rsid w:val="00C65749"/>
    <w:rsid w:val="00C65DC2"/>
    <w:rsid w:val="00C66290"/>
    <w:rsid w:val="00C6695F"/>
    <w:rsid w:val="00C66FD4"/>
    <w:rsid w:val="00C6711D"/>
    <w:rsid w:val="00C67231"/>
    <w:rsid w:val="00C67309"/>
    <w:rsid w:val="00C67EB6"/>
    <w:rsid w:val="00C71361"/>
    <w:rsid w:val="00C714AA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2D8D"/>
    <w:rsid w:val="00C732BE"/>
    <w:rsid w:val="00C73487"/>
    <w:rsid w:val="00C73E30"/>
    <w:rsid w:val="00C74154"/>
    <w:rsid w:val="00C742DA"/>
    <w:rsid w:val="00C74B54"/>
    <w:rsid w:val="00C74D87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63"/>
    <w:rsid w:val="00C8017B"/>
    <w:rsid w:val="00C801DD"/>
    <w:rsid w:val="00C80589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39A3"/>
    <w:rsid w:val="00C84304"/>
    <w:rsid w:val="00C84A60"/>
    <w:rsid w:val="00C85E1F"/>
    <w:rsid w:val="00C85FF0"/>
    <w:rsid w:val="00C86084"/>
    <w:rsid w:val="00C86386"/>
    <w:rsid w:val="00C86489"/>
    <w:rsid w:val="00C865A8"/>
    <w:rsid w:val="00C86A0B"/>
    <w:rsid w:val="00C86E3B"/>
    <w:rsid w:val="00C87014"/>
    <w:rsid w:val="00C87721"/>
    <w:rsid w:val="00C878E0"/>
    <w:rsid w:val="00C87F73"/>
    <w:rsid w:val="00C90097"/>
    <w:rsid w:val="00C90116"/>
    <w:rsid w:val="00C907FE"/>
    <w:rsid w:val="00C90946"/>
    <w:rsid w:val="00C90B44"/>
    <w:rsid w:val="00C919B8"/>
    <w:rsid w:val="00C91DFF"/>
    <w:rsid w:val="00C9299D"/>
    <w:rsid w:val="00C92C3D"/>
    <w:rsid w:val="00C93097"/>
    <w:rsid w:val="00C93A85"/>
    <w:rsid w:val="00C93C7D"/>
    <w:rsid w:val="00C93D22"/>
    <w:rsid w:val="00C9443A"/>
    <w:rsid w:val="00C94D8F"/>
    <w:rsid w:val="00C95BBB"/>
    <w:rsid w:val="00C964EF"/>
    <w:rsid w:val="00C96837"/>
    <w:rsid w:val="00C96FBB"/>
    <w:rsid w:val="00C9713C"/>
    <w:rsid w:val="00C97A83"/>
    <w:rsid w:val="00C97B16"/>
    <w:rsid w:val="00CA0306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3C3"/>
    <w:rsid w:val="00CA448A"/>
    <w:rsid w:val="00CA45E1"/>
    <w:rsid w:val="00CA46C4"/>
    <w:rsid w:val="00CA4EE5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346"/>
    <w:rsid w:val="00CB09A6"/>
    <w:rsid w:val="00CB0B41"/>
    <w:rsid w:val="00CB1AF8"/>
    <w:rsid w:val="00CB1B24"/>
    <w:rsid w:val="00CB1EA3"/>
    <w:rsid w:val="00CB1F1A"/>
    <w:rsid w:val="00CB2381"/>
    <w:rsid w:val="00CB276F"/>
    <w:rsid w:val="00CB2AE3"/>
    <w:rsid w:val="00CB2B49"/>
    <w:rsid w:val="00CB2CCC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89A"/>
    <w:rsid w:val="00CB693B"/>
    <w:rsid w:val="00CB6B74"/>
    <w:rsid w:val="00CB6C60"/>
    <w:rsid w:val="00CB7644"/>
    <w:rsid w:val="00CB7881"/>
    <w:rsid w:val="00CB790F"/>
    <w:rsid w:val="00CB7B72"/>
    <w:rsid w:val="00CC0219"/>
    <w:rsid w:val="00CC05FC"/>
    <w:rsid w:val="00CC1138"/>
    <w:rsid w:val="00CC11AD"/>
    <w:rsid w:val="00CC17F6"/>
    <w:rsid w:val="00CC1E07"/>
    <w:rsid w:val="00CC245D"/>
    <w:rsid w:val="00CC28AA"/>
    <w:rsid w:val="00CC2B30"/>
    <w:rsid w:val="00CC2C05"/>
    <w:rsid w:val="00CC2DB1"/>
    <w:rsid w:val="00CC2F28"/>
    <w:rsid w:val="00CC2F4A"/>
    <w:rsid w:val="00CC31EE"/>
    <w:rsid w:val="00CC3426"/>
    <w:rsid w:val="00CC41E1"/>
    <w:rsid w:val="00CC480D"/>
    <w:rsid w:val="00CC4EE8"/>
    <w:rsid w:val="00CC4FBA"/>
    <w:rsid w:val="00CC539A"/>
    <w:rsid w:val="00CC53E9"/>
    <w:rsid w:val="00CC5512"/>
    <w:rsid w:val="00CC55CA"/>
    <w:rsid w:val="00CC5824"/>
    <w:rsid w:val="00CC5A90"/>
    <w:rsid w:val="00CC5B01"/>
    <w:rsid w:val="00CC5C96"/>
    <w:rsid w:val="00CC60A7"/>
    <w:rsid w:val="00CC62F8"/>
    <w:rsid w:val="00CC6449"/>
    <w:rsid w:val="00CC64C6"/>
    <w:rsid w:val="00CC6762"/>
    <w:rsid w:val="00CC6F37"/>
    <w:rsid w:val="00CC7072"/>
    <w:rsid w:val="00CC70AB"/>
    <w:rsid w:val="00CD0874"/>
    <w:rsid w:val="00CD0C30"/>
    <w:rsid w:val="00CD16C4"/>
    <w:rsid w:val="00CD1FEE"/>
    <w:rsid w:val="00CD2336"/>
    <w:rsid w:val="00CD25E3"/>
    <w:rsid w:val="00CD27FF"/>
    <w:rsid w:val="00CD356F"/>
    <w:rsid w:val="00CD370D"/>
    <w:rsid w:val="00CD44E6"/>
    <w:rsid w:val="00CD452C"/>
    <w:rsid w:val="00CD4B86"/>
    <w:rsid w:val="00CD4EEC"/>
    <w:rsid w:val="00CD5584"/>
    <w:rsid w:val="00CD5666"/>
    <w:rsid w:val="00CD5816"/>
    <w:rsid w:val="00CD5C5A"/>
    <w:rsid w:val="00CD5F90"/>
    <w:rsid w:val="00CD6313"/>
    <w:rsid w:val="00CD6AAC"/>
    <w:rsid w:val="00CD6CBD"/>
    <w:rsid w:val="00CD7568"/>
    <w:rsid w:val="00CE022A"/>
    <w:rsid w:val="00CE06D4"/>
    <w:rsid w:val="00CE07D7"/>
    <w:rsid w:val="00CE07E0"/>
    <w:rsid w:val="00CE13D3"/>
    <w:rsid w:val="00CE1621"/>
    <w:rsid w:val="00CE16E2"/>
    <w:rsid w:val="00CE1780"/>
    <w:rsid w:val="00CE1951"/>
    <w:rsid w:val="00CE240E"/>
    <w:rsid w:val="00CE253F"/>
    <w:rsid w:val="00CE2A76"/>
    <w:rsid w:val="00CE2B42"/>
    <w:rsid w:val="00CE2B82"/>
    <w:rsid w:val="00CE3AC5"/>
    <w:rsid w:val="00CE420D"/>
    <w:rsid w:val="00CE487B"/>
    <w:rsid w:val="00CE49DE"/>
    <w:rsid w:val="00CE4A20"/>
    <w:rsid w:val="00CE4A8D"/>
    <w:rsid w:val="00CE4FCE"/>
    <w:rsid w:val="00CE56D5"/>
    <w:rsid w:val="00CE5954"/>
    <w:rsid w:val="00CE6015"/>
    <w:rsid w:val="00CE61F7"/>
    <w:rsid w:val="00CE6527"/>
    <w:rsid w:val="00CE6C0B"/>
    <w:rsid w:val="00CE6DB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036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055"/>
    <w:rsid w:val="00D00F0F"/>
    <w:rsid w:val="00D011CB"/>
    <w:rsid w:val="00D01441"/>
    <w:rsid w:val="00D01713"/>
    <w:rsid w:val="00D01A8D"/>
    <w:rsid w:val="00D01B36"/>
    <w:rsid w:val="00D01CC2"/>
    <w:rsid w:val="00D02591"/>
    <w:rsid w:val="00D029D4"/>
    <w:rsid w:val="00D02E43"/>
    <w:rsid w:val="00D0325E"/>
    <w:rsid w:val="00D03612"/>
    <w:rsid w:val="00D037F5"/>
    <w:rsid w:val="00D0392C"/>
    <w:rsid w:val="00D03C7F"/>
    <w:rsid w:val="00D03F64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56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07F5C"/>
    <w:rsid w:val="00D102B2"/>
    <w:rsid w:val="00D1054E"/>
    <w:rsid w:val="00D10B61"/>
    <w:rsid w:val="00D119D8"/>
    <w:rsid w:val="00D11BA7"/>
    <w:rsid w:val="00D11D6E"/>
    <w:rsid w:val="00D125C0"/>
    <w:rsid w:val="00D1273A"/>
    <w:rsid w:val="00D138CF"/>
    <w:rsid w:val="00D139BD"/>
    <w:rsid w:val="00D13D73"/>
    <w:rsid w:val="00D13DBF"/>
    <w:rsid w:val="00D1404E"/>
    <w:rsid w:val="00D14219"/>
    <w:rsid w:val="00D146BC"/>
    <w:rsid w:val="00D1495F"/>
    <w:rsid w:val="00D14BCF"/>
    <w:rsid w:val="00D15054"/>
    <w:rsid w:val="00D153CD"/>
    <w:rsid w:val="00D15B40"/>
    <w:rsid w:val="00D15D61"/>
    <w:rsid w:val="00D160D1"/>
    <w:rsid w:val="00D16900"/>
    <w:rsid w:val="00D16DE8"/>
    <w:rsid w:val="00D16FDA"/>
    <w:rsid w:val="00D173D9"/>
    <w:rsid w:val="00D174A3"/>
    <w:rsid w:val="00D174AD"/>
    <w:rsid w:val="00D1776F"/>
    <w:rsid w:val="00D177D7"/>
    <w:rsid w:val="00D1784B"/>
    <w:rsid w:val="00D17DC8"/>
    <w:rsid w:val="00D203C8"/>
    <w:rsid w:val="00D204B2"/>
    <w:rsid w:val="00D20961"/>
    <w:rsid w:val="00D20A37"/>
    <w:rsid w:val="00D20C85"/>
    <w:rsid w:val="00D20D5C"/>
    <w:rsid w:val="00D21066"/>
    <w:rsid w:val="00D21418"/>
    <w:rsid w:val="00D21439"/>
    <w:rsid w:val="00D219FC"/>
    <w:rsid w:val="00D21BFE"/>
    <w:rsid w:val="00D2209B"/>
    <w:rsid w:val="00D220C1"/>
    <w:rsid w:val="00D222F7"/>
    <w:rsid w:val="00D223CE"/>
    <w:rsid w:val="00D226B0"/>
    <w:rsid w:val="00D2275E"/>
    <w:rsid w:val="00D22DDE"/>
    <w:rsid w:val="00D22EBC"/>
    <w:rsid w:val="00D22F07"/>
    <w:rsid w:val="00D23333"/>
    <w:rsid w:val="00D23AAE"/>
    <w:rsid w:val="00D23CA1"/>
    <w:rsid w:val="00D23D4D"/>
    <w:rsid w:val="00D2422A"/>
    <w:rsid w:val="00D243F4"/>
    <w:rsid w:val="00D24AA4"/>
    <w:rsid w:val="00D24EF3"/>
    <w:rsid w:val="00D258DD"/>
    <w:rsid w:val="00D25E3A"/>
    <w:rsid w:val="00D2650D"/>
    <w:rsid w:val="00D2652A"/>
    <w:rsid w:val="00D26631"/>
    <w:rsid w:val="00D266CD"/>
    <w:rsid w:val="00D26D32"/>
    <w:rsid w:val="00D26EE7"/>
    <w:rsid w:val="00D2727E"/>
    <w:rsid w:val="00D2760C"/>
    <w:rsid w:val="00D27E30"/>
    <w:rsid w:val="00D3060C"/>
    <w:rsid w:val="00D308C5"/>
    <w:rsid w:val="00D30DB0"/>
    <w:rsid w:val="00D31163"/>
    <w:rsid w:val="00D31193"/>
    <w:rsid w:val="00D31260"/>
    <w:rsid w:val="00D315B2"/>
    <w:rsid w:val="00D318E1"/>
    <w:rsid w:val="00D31E13"/>
    <w:rsid w:val="00D31EAC"/>
    <w:rsid w:val="00D32954"/>
    <w:rsid w:val="00D329F4"/>
    <w:rsid w:val="00D32D47"/>
    <w:rsid w:val="00D3307E"/>
    <w:rsid w:val="00D330D7"/>
    <w:rsid w:val="00D330DA"/>
    <w:rsid w:val="00D341B1"/>
    <w:rsid w:val="00D34392"/>
    <w:rsid w:val="00D34845"/>
    <w:rsid w:val="00D350FB"/>
    <w:rsid w:val="00D35102"/>
    <w:rsid w:val="00D35328"/>
    <w:rsid w:val="00D35650"/>
    <w:rsid w:val="00D362AA"/>
    <w:rsid w:val="00D3637A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DBD"/>
    <w:rsid w:val="00D41E17"/>
    <w:rsid w:val="00D4211E"/>
    <w:rsid w:val="00D422D3"/>
    <w:rsid w:val="00D42876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6661"/>
    <w:rsid w:val="00D466AA"/>
    <w:rsid w:val="00D475AB"/>
    <w:rsid w:val="00D47D95"/>
    <w:rsid w:val="00D47DEC"/>
    <w:rsid w:val="00D47E9A"/>
    <w:rsid w:val="00D50244"/>
    <w:rsid w:val="00D5032E"/>
    <w:rsid w:val="00D5047A"/>
    <w:rsid w:val="00D50E8C"/>
    <w:rsid w:val="00D510C9"/>
    <w:rsid w:val="00D512BB"/>
    <w:rsid w:val="00D51632"/>
    <w:rsid w:val="00D52009"/>
    <w:rsid w:val="00D521C2"/>
    <w:rsid w:val="00D527C0"/>
    <w:rsid w:val="00D528F6"/>
    <w:rsid w:val="00D52AAD"/>
    <w:rsid w:val="00D52D42"/>
    <w:rsid w:val="00D53139"/>
    <w:rsid w:val="00D53334"/>
    <w:rsid w:val="00D53403"/>
    <w:rsid w:val="00D5366F"/>
    <w:rsid w:val="00D53692"/>
    <w:rsid w:val="00D538FD"/>
    <w:rsid w:val="00D53AE0"/>
    <w:rsid w:val="00D5421B"/>
    <w:rsid w:val="00D54702"/>
    <w:rsid w:val="00D54AF2"/>
    <w:rsid w:val="00D54F51"/>
    <w:rsid w:val="00D56692"/>
    <w:rsid w:val="00D567A3"/>
    <w:rsid w:val="00D56BA8"/>
    <w:rsid w:val="00D56CB2"/>
    <w:rsid w:val="00D56D8B"/>
    <w:rsid w:val="00D5722A"/>
    <w:rsid w:val="00D57F75"/>
    <w:rsid w:val="00D6008A"/>
    <w:rsid w:val="00D60518"/>
    <w:rsid w:val="00D6078E"/>
    <w:rsid w:val="00D60D49"/>
    <w:rsid w:val="00D60F08"/>
    <w:rsid w:val="00D60FC3"/>
    <w:rsid w:val="00D61399"/>
    <w:rsid w:val="00D613E5"/>
    <w:rsid w:val="00D61A9A"/>
    <w:rsid w:val="00D61C53"/>
    <w:rsid w:val="00D61DB3"/>
    <w:rsid w:val="00D62D66"/>
    <w:rsid w:val="00D63447"/>
    <w:rsid w:val="00D63A6D"/>
    <w:rsid w:val="00D63B2D"/>
    <w:rsid w:val="00D64243"/>
    <w:rsid w:val="00D6443C"/>
    <w:rsid w:val="00D647F3"/>
    <w:rsid w:val="00D649B3"/>
    <w:rsid w:val="00D64AF9"/>
    <w:rsid w:val="00D64FAB"/>
    <w:rsid w:val="00D651D0"/>
    <w:rsid w:val="00D6577A"/>
    <w:rsid w:val="00D6599D"/>
    <w:rsid w:val="00D65A84"/>
    <w:rsid w:val="00D65CBB"/>
    <w:rsid w:val="00D65D02"/>
    <w:rsid w:val="00D6628B"/>
    <w:rsid w:val="00D663F4"/>
    <w:rsid w:val="00D665F0"/>
    <w:rsid w:val="00D669E2"/>
    <w:rsid w:val="00D670BF"/>
    <w:rsid w:val="00D671FE"/>
    <w:rsid w:val="00D675F6"/>
    <w:rsid w:val="00D67D5F"/>
    <w:rsid w:val="00D7004F"/>
    <w:rsid w:val="00D7037C"/>
    <w:rsid w:val="00D70700"/>
    <w:rsid w:val="00D70829"/>
    <w:rsid w:val="00D709BA"/>
    <w:rsid w:val="00D70AF9"/>
    <w:rsid w:val="00D713F1"/>
    <w:rsid w:val="00D713FE"/>
    <w:rsid w:val="00D7177C"/>
    <w:rsid w:val="00D71882"/>
    <w:rsid w:val="00D71A39"/>
    <w:rsid w:val="00D72D21"/>
    <w:rsid w:val="00D731B7"/>
    <w:rsid w:val="00D73316"/>
    <w:rsid w:val="00D73373"/>
    <w:rsid w:val="00D733EC"/>
    <w:rsid w:val="00D73AA6"/>
    <w:rsid w:val="00D740C9"/>
    <w:rsid w:val="00D7463B"/>
    <w:rsid w:val="00D746CB"/>
    <w:rsid w:val="00D74CCE"/>
    <w:rsid w:val="00D74F17"/>
    <w:rsid w:val="00D7517E"/>
    <w:rsid w:val="00D7541D"/>
    <w:rsid w:val="00D75B2C"/>
    <w:rsid w:val="00D75B3C"/>
    <w:rsid w:val="00D7635E"/>
    <w:rsid w:val="00D76C91"/>
    <w:rsid w:val="00D7702F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554"/>
    <w:rsid w:val="00D81950"/>
    <w:rsid w:val="00D81BF8"/>
    <w:rsid w:val="00D81DB4"/>
    <w:rsid w:val="00D81E3E"/>
    <w:rsid w:val="00D82204"/>
    <w:rsid w:val="00D82E36"/>
    <w:rsid w:val="00D82F9A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A14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12D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2C1"/>
    <w:rsid w:val="00D9556E"/>
    <w:rsid w:val="00D95A8E"/>
    <w:rsid w:val="00D96962"/>
    <w:rsid w:val="00D96AD4"/>
    <w:rsid w:val="00D96F33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CC3"/>
    <w:rsid w:val="00DA4D64"/>
    <w:rsid w:val="00DA5516"/>
    <w:rsid w:val="00DA5619"/>
    <w:rsid w:val="00DA6061"/>
    <w:rsid w:val="00DA6308"/>
    <w:rsid w:val="00DA636D"/>
    <w:rsid w:val="00DA67FA"/>
    <w:rsid w:val="00DA7572"/>
    <w:rsid w:val="00DA7C36"/>
    <w:rsid w:val="00DA7E0B"/>
    <w:rsid w:val="00DB00C1"/>
    <w:rsid w:val="00DB0296"/>
    <w:rsid w:val="00DB0979"/>
    <w:rsid w:val="00DB1131"/>
    <w:rsid w:val="00DB1313"/>
    <w:rsid w:val="00DB1320"/>
    <w:rsid w:val="00DB22A6"/>
    <w:rsid w:val="00DB23A9"/>
    <w:rsid w:val="00DB2484"/>
    <w:rsid w:val="00DB320F"/>
    <w:rsid w:val="00DB3B2D"/>
    <w:rsid w:val="00DB4FC0"/>
    <w:rsid w:val="00DB55F2"/>
    <w:rsid w:val="00DB58D1"/>
    <w:rsid w:val="00DB5E80"/>
    <w:rsid w:val="00DB5FAF"/>
    <w:rsid w:val="00DB60E2"/>
    <w:rsid w:val="00DB62BC"/>
    <w:rsid w:val="00DB6392"/>
    <w:rsid w:val="00DB6BE7"/>
    <w:rsid w:val="00DB771A"/>
    <w:rsid w:val="00DB7A44"/>
    <w:rsid w:val="00DB7DF9"/>
    <w:rsid w:val="00DC0581"/>
    <w:rsid w:val="00DC07B0"/>
    <w:rsid w:val="00DC0808"/>
    <w:rsid w:val="00DC109C"/>
    <w:rsid w:val="00DC1563"/>
    <w:rsid w:val="00DC1970"/>
    <w:rsid w:val="00DC23E2"/>
    <w:rsid w:val="00DC2749"/>
    <w:rsid w:val="00DC3EF6"/>
    <w:rsid w:val="00DC3F85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D007B"/>
    <w:rsid w:val="00DD08DA"/>
    <w:rsid w:val="00DD0AFC"/>
    <w:rsid w:val="00DD0EB3"/>
    <w:rsid w:val="00DD10F1"/>
    <w:rsid w:val="00DD1987"/>
    <w:rsid w:val="00DD1C87"/>
    <w:rsid w:val="00DD1CE3"/>
    <w:rsid w:val="00DD1E21"/>
    <w:rsid w:val="00DD20B6"/>
    <w:rsid w:val="00DD2A56"/>
    <w:rsid w:val="00DD2A70"/>
    <w:rsid w:val="00DD2BFE"/>
    <w:rsid w:val="00DD2F60"/>
    <w:rsid w:val="00DD32E6"/>
    <w:rsid w:val="00DD352D"/>
    <w:rsid w:val="00DD35FC"/>
    <w:rsid w:val="00DD363F"/>
    <w:rsid w:val="00DD3CD3"/>
    <w:rsid w:val="00DD3D7A"/>
    <w:rsid w:val="00DD4649"/>
    <w:rsid w:val="00DD46CD"/>
    <w:rsid w:val="00DD4991"/>
    <w:rsid w:val="00DD5BBF"/>
    <w:rsid w:val="00DD6360"/>
    <w:rsid w:val="00DD63FF"/>
    <w:rsid w:val="00DD67D5"/>
    <w:rsid w:val="00DD770E"/>
    <w:rsid w:val="00DD7750"/>
    <w:rsid w:val="00DD77C8"/>
    <w:rsid w:val="00DD7F2B"/>
    <w:rsid w:val="00DE03F4"/>
    <w:rsid w:val="00DE07CE"/>
    <w:rsid w:val="00DE1102"/>
    <w:rsid w:val="00DE11B0"/>
    <w:rsid w:val="00DE1602"/>
    <w:rsid w:val="00DE17AD"/>
    <w:rsid w:val="00DE1898"/>
    <w:rsid w:val="00DE1AD9"/>
    <w:rsid w:val="00DE29BA"/>
    <w:rsid w:val="00DE2ABE"/>
    <w:rsid w:val="00DE31FC"/>
    <w:rsid w:val="00DE3A1A"/>
    <w:rsid w:val="00DE4DDE"/>
    <w:rsid w:val="00DE4F2F"/>
    <w:rsid w:val="00DE5D47"/>
    <w:rsid w:val="00DE62CF"/>
    <w:rsid w:val="00DE71F4"/>
    <w:rsid w:val="00DE7596"/>
    <w:rsid w:val="00DF00B5"/>
    <w:rsid w:val="00DF05B2"/>
    <w:rsid w:val="00DF10C2"/>
    <w:rsid w:val="00DF18C8"/>
    <w:rsid w:val="00DF1C23"/>
    <w:rsid w:val="00DF203E"/>
    <w:rsid w:val="00DF2679"/>
    <w:rsid w:val="00DF3340"/>
    <w:rsid w:val="00DF38C6"/>
    <w:rsid w:val="00DF3920"/>
    <w:rsid w:val="00DF3A07"/>
    <w:rsid w:val="00DF3CCA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8B5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7C5"/>
    <w:rsid w:val="00E04BC9"/>
    <w:rsid w:val="00E0660C"/>
    <w:rsid w:val="00E06C38"/>
    <w:rsid w:val="00E06D78"/>
    <w:rsid w:val="00E07ECB"/>
    <w:rsid w:val="00E07F71"/>
    <w:rsid w:val="00E100A7"/>
    <w:rsid w:val="00E103E6"/>
    <w:rsid w:val="00E106ED"/>
    <w:rsid w:val="00E10B5F"/>
    <w:rsid w:val="00E110E7"/>
    <w:rsid w:val="00E12502"/>
    <w:rsid w:val="00E12847"/>
    <w:rsid w:val="00E12E9E"/>
    <w:rsid w:val="00E13364"/>
    <w:rsid w:val="00E13CB6"/>
    <w:rsid w:val="00E14299"/>
    <w:rsid w:val="00E1461A"/>
    <w:rsid w:val="00E148B9"/>
    <w:rsid w:val="00E14F61"/>
    <w:rsid w:val="00E153B3"/>
    <w:rsid w:val="00E1563E"/>
    <w:rsid w:val="00E159F8"/>
    <w:rsid w:val="00E1615F"/>
    <w:rsid w:val="00E166D2"/>
    <w:rsid w:val="00E1686B"/>
    <w:rsid w:val="00E16892"/>
    <w:rsid w:val="00E169B9"/>
    <w:rsid w:val="00E169E3"/>
    <w:rsid w:val="00E16A55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184"/>
    <w:rsid w:val="00E21864"/>
    <w:rsid w:val="00E21AC0"/>
    <w:rsid w:val="00E21FFC"/>
    <w:rsid w:val="00E22926"/>
    <w:rsid w:val="00E22E96"/>
    <w:rsid w:val="00E2301E"/>
    <w:rsid w:val="00E235F8"/>
    <w:rsid w:val="00E23A7D"/>
    <w:rsid w:val="00E23B03"/>
    <w:rsid w:val="00E2407E"/>
    <w:rsid w:val="00E24377"/>
    <w:rsid w:val="00E24389"/>
    <w:rsid w:val="00E2441D"/>
    <w:rsid w:val="00E246F2"/>
    <w:rsid w:val="00E24B8F"/>
    <w:rsid w:val="00E24BC5"/>
    <w:rsid w:val="00E25490"/>
    <w:rsid w:val="00E2561B"/>
    <w:rsid w:val="00E25628"/>
    <w:rsid w:val="00E2570F"/>
    <w:rsid w:val="00E25A4B"/>
    <w:rsid w:val="00E25AB0"/>
    <w:rsid w:val="00E265DA"/>
    <w:rsid w:val="00E26730"/>
    <w:rsid w:val="00E26F9D"/>
    <w:rsid w:val="00E27174"/>
    <w:rsid w:val="00E271E2"/>
    <w:rsid w:val="00E274C0"/>
    <w:rsid w:val="00E27DD6"/>
    <w:rsid w:val="00E27E18"/>
    <w:rsid w:val="00E27EA4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36"/>
    <w:rsid w:val="00E32F81"/>
    <w:rsid w:val="00E32FA8"/>
    <w:rsid w:val="00E338EC"/>
    <w:rsid w:val="00E33998"/>
    <w:rsid w:val="00E33CB3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416"/>
    <w:rsid w:val="00E37752"/>
    <w:rsid w:val="00E37B05"/>
    <w:rsid w:val="00E37C03"/>
    <w:rsid w:val="00E37EB9"/>
    <w:rsid w:val="00E40F75"/>
    <w:rsid w:val="00E410C8"/>
    <w:rsid w:val="00E41224"/>
    <w:rsid w:val="00E41673"/>
    <w:rsid w:val="00E41FBB"/>
    <w:rsid w:val="00E426DF"/>
    <w:rsid w:val="00E42A3A"/>
    <w:rsid w:val="00E42D34"/>
    <w:rsid w:val="00E42FF2"/>
    <w:rsid w:val="00E43105"/>
    <w:rsid w:val="00E4314E"/>
    <w:rsid w:val="00E435F8"/>
    <w:rsid w:val="00E44029"/>
    <w:rsid w:val="00E44181"/>
    <w:rsid w:val="00E44640"/>
    <w:rsid w:val="00E44DF5"/>
    <w:rsid w:val="00E44F3F"/>
    <w:rsid w:val="00E45050"/>
    <w:rsid w:val="00E453FF"/>
    <w:rsid w:val="00E45D33"/>
    <w:rsid w:val="00E4775D"/>
    <w:rsid w:val="00E47BB0"/>
    <w:rsid w:val="00E47D4D"/>
    <w:rsid w:val="00E47E18"/>
    <w:rsid w:val="00E5044B"/>
    <w:rsid w:val="00E510F5"/>
    <w:rsid w:val="00E512B7"/>
    <w:rsid w:val="00E51879"/>
    <w:rsid w:val="00E51D7C"/>
    <w:rsid w:val="00E51E83"/>
    <w:rsid w:val="00E5223C"/>
    <w:rsid w:val="00E5268E"/>
    <w:rsid w:val="00E52D2D"/>
    <w:rsid w:val="00E52D55"/>
    <w:rsid w:val="00E531D7"/>
    <w:rsid w:val="00E53BB3"/>
    <w:rsid w:val="00E53C81"/>
    <w:rsid w:val="00E53D27"/>
    <w:rsid w:val="00E541E5"/>
    <w:rsid w:val="00E5433F"/>
    <w:rsid w:val="00E5437A"/>
    <w:rsid w:val="00E55312"/>
    <w:rsid w:val="00E55359"/>
    <w:rsid w:val="00E55624"/>
    <w:rsid w:val="00E55652"/>
    <w:rsid w:val="00E557B8"/>
    <w:rsid w:val="00E55A87"/>
    <w:rsid w:val="00E55E8D"/>
    <w:rsid w:val="00E5624A"/>
    <w:rsid w:val="00E56507"/>
    <w:rsid w:val="00E5676C"/>
    <w:rsid w:val="00E5684E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A5"/>
    <w:rsid w:val="00E616B9"/>
    <w:rsid w:val="00E616D6"/>
    <w:rsid w:val="00E61922"/>
    <w:rsid w:val="00E61F72"/>
    <w:rsid w:val="00E62966"/>
    <w:rsid w:val="00E62E1D"/>
    <w:rsid w:val="00E62FEB"/>
    <w:rsid w:val="00E63067"/>
    <w:rsid w:val="00E63070"/>
    <w:rsid w:val="00E63A16"/>
    <w:rsid w:val="00E643C4"/>
    <w:rsid w:val="00E64DE5"/>
    <w:rsid w:val="00E6507A"/>
    <w:rsid w:val="00E650B8"/>
    <w:rsid w:val="00E65183"/>
    <w:rsid w:val="00E65414"/>
    <w:rsid w:val="00E654E3"/>
    <w:rsid w:val="00E6560B"/>
    <w:rsid w:val="00E65BC2"/>
    <w:rsid w:val="00E66082"/>
    <w:rsid w:val="00E662C1"/>
    <w:rsid w:val="00E6633E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4C7"/>
    <w:rsid w:val="00E717CE"/>
    <w:rsid w:val="00E72483"/>
    <w:rsid w:val="00E7297B"/>
    <w:rsid w:val="00E72BD3"/>
    <w:rsid w:val="00E72BD4"/>
    <w:rsid w:val="00E72F51"/>
    <w:rsid w:val="00E73277"/>
    <w:rsid w:val="00E733F2"/>
    <w:rsid w:val="00E73673"/>
    <w:rsid w:val="00E7371E"/>
    <w:rsid w:val="00E73A04"/>
    <w:rsid w:val="00E73A64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63A5"/>
    <w:rsid w:val="00E7659A"/>
    <w:rsid w:val="00E77360"/>
    <w:rsid w:val="00E7768C"/>
    <w:rsid w:val="00E779B7"/>
    <w:rsid w:val="00E77C3C"/>
    <w:rsid w:val="00E77F8D"/>
    <w:rsid w:val="00E80023"/>
    <w:rsid w:val="00E80346"/>
    <w:rsid w:val="00E81044"/>
    <w:rsid w:val="00E81BF8"/>
    <w:rsid w:val="00E82150"/>
    <w:rsid w:val="00E829ED"/>
    <w:rsid w:val="00E82A02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676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87995"/>
    <w:rsid w:val="00E879B2"/>
    <w:rsid w:val="00E87A07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4A"/>
    <w:rsid w:val="00E95F5B"/>
    <w:rsid w:val="00E95FF4"/>
    <w:rsid w:val="00E96680"/>
    <w:rsid w:val="00E972B4"/>
    <w:rsid w:val="00E973C7"/>
    <w:rsid w:val="00E97F80"/>
    <w:rsid w:val="00EA00BA"/>
    <w:rsid w:val="00EA0252"/>
    <w:rsid w:val="00EA0446"/>
    <w:rsid w:val="00EA050E"/>
    <w:rsid w:val="00EA098C"/>
    <w:rsid w:val="00EA0C61"/>
    <w:rsid w:val="00EA1436"/>
    <w:rsid w:val="00EA17C3"/>
    <w:rsid w:val="00EA19CE"/>
    <w:rsid w:val="00EA2396"/>
    <w:rsid w:val="00EA23B6"/>
    <w:rsid w:val="00EA243B"/>
    <w:rsid w:val="00EA2C5F"/>
    <w:rsid w:val="00EA3DB9"/>
    <w:rsid w:val="00EA400F"/>
    <w:rsid w:val="00EA427C"/>
    <w:rsid w:val="00EA44F6"/>
    <w:rsid w:val="00EA4538"/>
    <w:rsid w:val="00EA462F"/>
    <w:rsid w:val="00EA495C"/>
    <w:rsid w:val="00EA4D1D"/>
    <w:rsid w:val="00EA50BC"/>
    <w:rsid w:val="00EA53FD"/>
    <w:rsid w:val="00EA543C"/>
    <w:rsid w:val="00EA5EED"/>
    <w:rsid w:val="00EA61FB"/>
    <w:rsid w:val="00EA6573"/>
    <w:rsid w:val="00EA65A6"/>
    <w:rsid w:val="00EA688E"/>
    <w:rsid w:val="00EA6978"/>
    <w:rsid w:val="00EA69A0"/>
    <w:rsid w:val="00EA6AB9"/>
    <w:rsid w:val="00EA6F7A"/>
    <w:rsid w:val="00EA7210"/>
    <w:rsid w:val="00EA7813"/>
    <w:rsid w:val="00EA7AC6"/>
    <w:rsid w:val="00EA7B4D"/>
    <w:rsid w:val="00EA7D6C"/>
    <w:rsid w:val="00EB049A"/>
    <w:rsid w:val="00EB0539"/>
    <w:rsid w:val="00EB1191"/>
    <w:rsid w:val="00EB1278"/>
    <w:rsid w:val="00EB1361"/>
    <w:rsid w:val="00EB2579"/>
    <w:rsid w:val="00EB25B4"/>
    <w:rsid w:val="00EB2973"/>
    <w:rsid w:val="00EB2ADD"/>
    <w:rsid w:val="00EB2CD0"/>
    <w:rsid w:val="00EB32F0"/>
    <w:rsid w:val="00EB330F"/>
    <w:rsid w:val="00EB3359"/>
    <w:rsid w:val="00EB335D"/>
    <w:rsid w:val="00EB3FE7"/>
    <w:rsid w:val="00EB46DE"/>
    <w:rsid w:val="00EB4763"/>
    <w:rsid w:val="00EB4821"/>
    <w:rsid w:val="00EB4909"/>
    <w:rsid w:val="00EB4AA6"/>
    <w:rsid w:val="00EB4B5C"/>
    <w:rsid w:val="00EB4CBA"/>
    <w:rsid w:val="00EB54F1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AE5"/>
    <w:rsid w:val="00EC2CE5"/>
    <w:rsid w:val="00EC3878"/>
    <w:rsid w:val="00EC4AF6"/>
    <w:rsid w:val="00EC4DA8"/>
    <w:rsid w:val="00EC5416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53"/>
    <w:rsid w:val="00ED0EBC"/>
    <w:rsid w:val="00ED0F4F"/>
    <w:rsid w:val="00ED118F"/>
    <w:rsid w:val="00ED1639"/>
    <w:rsid w:val="00ED1796"/>
    <w:rsid w:val="00ED1E39"/>
    <w:rsid w:val="00ED1F44"/>
    <w:rsid w:val="00ED1FA6"/>
    <w:rsid w:val="00ED22DE"/>
    <w:rsid w:val="00ED36DE"/>
    <w:rsid w:val="00ED3A39"/>
    <w:rsid w:val="00ED49E2"/>
    <w:rsid w:val="00ED4CAB"/>
    <w:rsid w:val="00ED53CE"/>
    <w:rsid w:val="00ED5CD1"/>
    <w:rsid w:val="00ED5EE8"/>
    <w:rsid w:val="00ED632A"/>
    <w:rsid w:val="00ED68E0"/>
    <w:rsid w:val="00ED6959"/>
    <w:rsid w:val="00ED7306"/>
    <w:rsid w:val="00ED773B"/>
    <w:rsid w:val="00EE05D6"/>
    <w:rsid w:val="00EE093E"/>
    <w:rsid w:val="00EE09AE"/>
    <w:rsid w:val="00EE0A7D"/>
    <w:rsid w:val="00EE1305"/>
    <w:rsid w:val="00EE15C3"/>
    <w:rsid w:val="00EE1889"/>
    <w:rsid w:val="00EE1DDA"/>
    <w:rsid w:val="00EE1DFA"/>
    <w:rsid w:val="00EE22D2"/>
    <w:rsid w:val="00EE2330"/>
    <w:rsid w:val="00EE3321"/>
    <w:rsid w:val="00EE343B"/>
    <w:rsid w:val="00EE3E96"/>
    <w:rsid w:val="00EE429E"/>
    <w:rsid w:val="00EE4304"/>
    <w:rsid w:val="00EE47C8"/>
    <w:rsid w:val="00EE486D"/>
    <w:rsid w:val="00EE54D7"/>
    <w:rsid w:val="00EE5D54"/>
    <w:rsid w:val="00EE6DE1"/>
    <w:rsid w:val="00EE6DEF"/>
    <w:rsid w:val="00EE6E2C"/>
    <w:rsid w:val="00EE6E8E"/>
    <w:rsid w:val="00EE6F6B"/>
    <w:rsid w:val="00EE7103"/>
    <w:rsid w:val="00EE72A9"/>
    <w:rsid w:val="00EE73BF"/>
    <w:rsid w:val="00EE7963"/>
    <w:rsid w:val="00EE7C6B"/>
    <w:rsid w:val="00EE7DA0"/>
    <w:rsid w:val="00EF0183"/>
    <w:rsid w:val="00EF058F"/>
    <w:rsid w:val="00EF1720"/>
    <w:rsid w:val="00EF1948"/>
    <w:rsid w:val="00EF1D8D"/>
    <w:rsid w:val="00EF1EBA"/>
    <w:rsid w:val="00EF1FF8"/>
    <w:rsid w:val="00EF253D"/>
    <w:rsid w:val="00EF2DB9"/>
    <w:rsid w:val="00EF3786"/>
    <w:rsid w:val="00EF39B7"/>
    <w:rsid w:val="00EF3AA2"/>
    <w:rsid w:val="00EF3D4C"/>
    <w:rsid w:val="00EF3EE0"/>
    <w:rsid w:val="00EF3F34"/>
    <w:rsid w:val="00EF41BD"/>
    <w:rsid w:val="00EF42F7"/>
    <w:rsid w:val="00EF4480"/>
    <w:rsid w:val="00EF454F"/>
    <w:rsid w:val="00EF491F"/>
    <w:rsid w:val="00EF49B6"/>
    <w:rsid w:val="00EF4EB6"/>
    <w:rsid w:val="00EF4F13"/>
    <w:rsid w:val="00EF5305"/>
    <w:rsid w:val="00EF58D2"/>
    <w:rsid w:val="00EF5CFE"/>
    <w:rsid w:val="00EF5DBA"/>
    <w:rsid w:val="00EF6439"/>
    <w:rsid w:val="00EF693E"/>
    <w:rsid w:val="00EF718C"/>
    <w:rsid w:val="00EF7974"/>
    <w:rsid w:val="00EF7E84"/>
    <w:rsid w:val="00EF7F31"/>
    <w:rsid w:val="00F00186"/>
    <w:rsid w:val="00F003E1"/>
    <w:rsid w:val="00F00417"/>
    <w:rsid w:val="00F004F8"/>
    <w:rsid w:val="00F005DD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3E08"/>
    <w:rsid w:val="00F04190"/>
    <w:rsid w:val="00F042CE"/>
    <w:rsid w:val="00F04D81"/>
    <w:rsid w:val="00F0507B"/>
    <w:rsid w:val="00F056D2"/>
    <w:rsid w:val="00F0588D"/>
    <w:rsid w:val="00F05ADE"/>
    <w:rsid w:val="00F05BFF"/>
    <w:rsid w:val="00F05D9F"/>
    <w:rsid w:val="00F060A2"/>
    <w:rsid w:val="00F06248"/>
    <w:rsid w:val="00F065D2"/>
    <w:rsid w:val="00F06A25"/>
    <w:rsid w:val="00F06D23"/>
    <w:rsid w:val="00F075B0"/>
    <w:rsid w:val="00F0778E"/>
    <w:rsid w:val="00F079D8"/>
    <w:rsid w:val="00F07AA8"/>
    <w:rsid w:val="00F07AD8"/>
    <w:rsid w:val="00F1053E"/>
    <w:rsid w:val="00F107A6"/>
    <w:rsid w:val="00F11B2B"/>
    <w:rsid w:val="00F11C5E"/>
    <w:rsid w:val="00F12131"/>
    <w:rsid w:val="00F12BEB"/>
    <w:rsid w:val="00F12D3D"/>
    <w:rsid w:val="00F134EE"/>
    <w:rsid w:val="00F13AE6"/>
    <w:rsid w:val="00F13B30"/>
    <w:rsid w:val="00F1415D"/>
    <w:rsid w:val="00F14B45"/>
    <w:rsid w:val="00F14E28"/>
    <w:rsid w:val="00F15637"/>
    <w:rsid w:val="00F158DC"/>
    <w:rsid w:val="00F15DB6"/>
    <w:rsid w:val="00F15E7A"/>
    <w:rsid w:val="00F15FAA"/>
    <w:rsid w:val="00F16518"/>
    <w:rsid w:val="00F171AB"/>
    <w:rsid w:val="00F17240"/>
    <w:rsid w:val="00F1732A"/>
    <w:rsid w:val="00F17349"/>
    <w:rsid w:val="00F174E8"/>
    <w:rsid w:val="00F17FA9"/>
    <w:rsid w:val="00F20525"/>
    <w:rsid w:val="00F205E1"/>
    <w:rsid w:val="00F20BD0"/>
    <w:rsid w:val="00F20E77"/>
    <w:rsid w:val="00F20F5F"/>
    <w:rsid w:val="00F22024"/>
    <w:rsid w:val="00F22686"/>
    <w:rsid w:val="00F22A96"/>
    <w:rsid w:val="00F23336"/>
    <w:rsid w:val="00F235E6"/>
    <w:rsid w:val="00F238D6"/>
    <w:rsid w:val="00F23B8E"/>
    <w:rsid w:val="00F2442C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AB"/>
    <w:rsid w:val="00F311E4"/>
    <w:rsid w:val="00F31492"/>
    <w:rsid w:val="00F32469"/>
    <w:rsid w:val="00F32707"/>
    <w:rsid w:val="00F327E1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0AC"/>
    <w:rsid w:val="00F37D8A"/>
    <w:rsid w:val="00F37FE0"/>
    <w:rsid w:val="00F4007C"/>
    <w:rsid w:val="00F4009A"/>
    <w:rsid w:val="00F40464"/>
    <w:rsid w:val="00F40F67"/>
    <w:rsid w:val="00F4115B"/>
    <w:rsid w:val="00F41610"/>
    <w:rsid w:val="00F41A4E"/>
    <w:rsid w:val="00F41E99"/>
    <w:rsid w:val="00F41F4E"/>
    <w:rsid w:val="00F428EC"/>
    <w:rsid w:val="00F42998"/>
    <w:rsid w:val="00F42A0D"/>
    <w:rsid w:val="00F42CF3"/>
    <w:rsid w:val="00F439FD"/>
    <w:rsid w:val="00F43A2D"/>
    <w:rsid w:val="00F43D45"/>
    <w:rsid w:val="00F455F5"/>
    <w:rsid w:val="00F45982"/>
    <w:rsid w:val="00F45EBF"/>
    <w:rsid w:val="00F46529"/>
    <w:rsid w:val="00F47817"/>
    <w:rsid w:val="00F47FC3"/>
    <w:rsid w:val="00F50885"/>
    <w:rsid w:val="00F50F02"/>
    <w:rsid w:val="00F51364"/>
    <w:rsid w:val="00F517FE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8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8D9"/>
    <w:rsid w:val="00F6196D"/>
    <w:rsid w:val="00F61A8F"/>
    <w:rsid w:val="00F62172"/>
    <w:rsid w:val="00F624AC"/>
    <w:rsid w:val="00F62B6C"/>
    <w:rsid w:val="00F62D59"/>
    <w:rsid w:val="00F631A4"/>
    <w:rsid w:val="00F6340D"/>
    <w:rsid w:val="00F63A8E"/>
    <w:rsid w:val="00F64201"/>
    <w:rsid w:val="00F642E5"/>
    <w:rsid w:val="00F6439E"/>
    <w:rsid w:val="00F64DC5"/>
    <w:rsid w:val="00F65915"/>
    <w:rsid w:val="00F65A75"/>
    <w:rsid w:val="00F6616D"/>
    <w:rsid w:val="00F66734"/>
    <w:rsid w:val="00F667AD"/>
    <w:rsid w:val="00F66C15"/>
    <w:rsid w:val="00F670CC"/>
    <w:rsid w:val="00F671BA"/>
    <w:rsid w:val="00F6722D"/>
    <w:rsid w:val="00F67358"/>
    <w:rsid w:val="00F674FC"/>
    <w:rsid w:val="00F67AB7"/>
    <w:rsid w:val="00F67BAE"/>
    <w:rsid w:val="00F710E1"/>
    <w:rsid w:val="00F71CBF"/>
    <w:rsid w:val="00F72796"/>
    <w:rsid w:val="00F72E30"/>
    <w:rsid w:val="00F73312"/>
    <w:rsid w:val="00F733D1"/>
    <w:rsid w:val="00F738E9"/>
    <w:rsid w:val="00F73A4C"/>
    <w:rsid w:val="00F73C78"/>
    <w:rsid w:val="00F74682"/>
    <w:rsid w:val="00F748A1"/>
    <w:rsid w:val="00F749BF"/>
    <w:rsid w:val="00F74D97"/>
    <w:rsid w:val="00F74E9C"/>
    <w:rsid w:val="00F75056"/>
    <w:rsid w:val="00F753BA"/>
    <w:rsid w:val="00F75717"/>
    <w:rsid w:val="00F758C3"/>
    <w:rsid w:val="00F759B4"/>
    <w:rsid w:val="00F75AC7"/>
    <w:rsid w:val="00F760BD"/>
    <w:rsid w:val="00F76BED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112"/>
    <w:rsid w:val="00F811AF"/>
    <w:rsid w:val="00F816C4"/>
    <w:rsid w:val="00F81F72"/>
    <w:rsid w:val="00F82478"/>
    <w:rsid w:val="00F8272F"/>
    <w:rsid w:val="00F828A2"/>
    <w:rsid w:val="00F83BA5"/>
    <w:rsid w:val="00F83BB8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525"/>
    <w:rsid w:val="00F87629"/>
    <w:rsid w:val="00F876A1"/>
    <w:rsid w:val="00F876E2"/>
    <w:rsid w:val="00F87DE7"/>
    <w:rsid w:val="00F87EA1"/>
    <w:rsid w:val="00F87FEA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4C4C"/>
    <w:rsid w:val="00F9513D"/>
    <w:rsid w:val="00F954BA"/>
    <w:rsid w:val="00F955D6"/>
    <w:rsid w:val="00F956CD"/>
    <w:rsid w:val="00F9573F"/>
    <w:rsid w:val="00F95B25"/>
    <w:rsid w:val="00F95B5D"/>
    <w:rsid w:val="00F96128"/>
    <w:rsid w:val="00F961E5"/>
    <w:rsid w:val="00F96269"/>
    <w:rsid w:val="00F962F9"/>
    <w:rsid w:val="00F96586"/>
    <w:rsid w:val="00F967A6"/>
    <w:rsid w:val="00F96812"/>
    <w:rsid w:val="00F96D6B"/>
    <w:rsid w:val="00F96E9E"/>
    <w:rsid w:val="00FA0189"/>
    <w:rsid w:val="00FA053D"/>
    <w:rsid w:val="00FA06A1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6D6"/>
    <w:rsid w:val="00FA27FB"/>
    <w:rsid w:val="00FA2820"/>
    <w:rsid w:val="00FA2B26"/>
    <w:rsid w:val="00FA2F31"/>
    <w:rsid w:val="00FA30B1"/>
    <w:rsid w:val="00FA38F2"/>
    <w:rsid w:val="00FA392D"/>
    <w:rsid w:val="00FA3E9A"/>
    <w:rsid w:val="00FA425D"/>
    <w:rsid w:val="00FA46E8"/>
    <w:rsid w:val="00FA4B25"/>
    <w:rsid w:val="00FA4BCD"/>
    <w:rsid w:val="00FA52E9"/>
    <w:rsid w:val="00FA583B"/>
    <w:rsid w:val="00FA5D1B"/>
    <w:rsid w:val="00FA6921"/>
    <w:rsid w:val="00FA6AF4"/>
    <w:rsid w:val="00FA6FD6"/>
    <w:rsid w:val="00FA77EC"/>
    <w:rsid w:val="00FB01E5"/>
    <w:rsid w:val="00FB0478"/>
    <w:rsid w:val="00FB101B"/>
    <w:rsid w:val="00FB1299"/>
    <w:rsid w:val="00FB214F"/>
    <w:rsid w:val="00FB247A"/>
    <w:rsid w:val="00FB2F6E"/>
    <w:rsid w:val="00FB301E"/>
    <w:rsid w:val="00FB3486"/>
    <w:rsid w:val="00FB3701"/>
    <w:rsid w:val="00FB37F1"/>
    <w:rsid w:val="00FB3919"/>
    <w:rsid w:val="00FB3C69"/>
    <w:rsid w:val="00FB3EDD"/>
    <w:rsid w:val="00FB3F8D"/>
    <w:rsid w:val="00FB42DE"/>
    <w:rsid w:val="00FB4345"/>
    <w:rsid w:val="00FB43CB"/>
    <w:rsid w:val="00FB473E"/>
    <w:rsid w:val="00FB4BAA"/>
    <w:rsid w:val="00FB4F45"/>
    <w:rsid w:val="00FB5157"/>
    <w:rsid w:val="00FB59A5"/>
    <w:rsid w:val="00FB62E9"/>
    <w:rsid w:val="00FB678D"/>
    <w:rsid w:val="00FB6E05"/>
    <w:rsid w:val="00FB702E"/>
    <w:rsid w:val="00FB70D0"/>
    <w:rsid w:val="00FB76AE"/>
    <w:rsid w:val="00FC01E6"/>
    <w:rsid w:val="00FC051A"/>
    <w:rsid w:val="00FC05B3"/>
    <w:rsid w:val="00FC0753"/>
    <w:rsid w:val="00FC08A1"/>
    <w:rsid w:val="00FC0C7B"/>
    <w:rsid w:val="00FC0D6B"/>
    <w:rsid w:val="00FC1149"/>
    <w:rsid w:val="00FC13CD"/>
    <w:rsid w:val="00FC1919"/>
    <w:rsid w:val="00FC1A46"/>
    <w:rsid w:val="00FC1BAC"/>
    <w:rsid w:val="00FC1E3E"/>
    <w:rsid w:val="00FC3230"/>
    <w:rsid w:val="00FC38EB"/>
    <w:rsid w:val="00FC3BE1"/>
    <w:rsid w:val="00FC4143"/>
    <w:rsid w:val="00FC44DB"/>
    <w:rsid w:val="00FC485E"/>
    <w:rsid w:val="00FC4E1E"/>
    <w:rsid w:val="00FC4EDF"/>
    <w:rsid w:val="00FC51B7"/>
    <w:rsid w:val="00FC51CF"/>
    <w:rsid w:val="00FC5521"/>
    <w:rsid w:val="00FC6065"/>
    <w:rsid w:val="00FC611E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4B"/>
    <w:rsid w:val="00FD38F0"/>
    <w:rsid w:val="00FD3D50"/>
    <w:rsid w:val="00FD4D7C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D7E2C"/>
    <w:rsid w:val="00FE0437"/>
    <w:rsid w:val="00FE0654"/>
    <w:rsid w:val="00FE1397"/>
    <w:rsid w:val="00FE27A4"/>
    <w:rsid w:val="00FE2BE3"/>
    <w:rsid w:val="00FE2FFD"/>
    <w:rsid w:val="00FE32BB"/>
    <w:rsid w:val="00FE348E"/>
    <w:rsid w:val="00FE3AFA"/>
    <w:rsid w:val="00FE3D25"/>
    <w:rsid w:val="00FE40DE"/>
    <w:rsid w:val="00FE46D3"/>
    <w:rsid w:val="00FE490E"/>
    <w:rsid w:val="00FE5571"/>
    <w:rsid w:val="00FE58E7"/>
    <w:rsid w:val="00FE5CDB"/>
    <w:rsid w:val="00FE6009"/>
    <w:rsid w:val="00FE6365"/>
    <w:rsid w:val="00FE64CA"/>
    <w:rsid w:val="00FE67F9"/>
    <w:rsid w:val="00FE6E5A"/>
    <w:rsid w:val="00FE6FC4"/>
    <w:rsid w:val="00FE7ACD"/>
    <w:rsid w:val="00FE7EEF"/>
    <w:rsid w:val="00FF021B"/>
    <w:rsid w:val="00FF0369"/>
    <w:rsid w:val="00FF05CE"/>
    <w:rsid w:val="00FF0C91"/>
    <w:rsid w:val="00FF0D96"/>
    <w:rsid w:val="00FF0E3F"/>
    <w:rsid w:val="00FF0F70"/>
    <w:rsid w:val="00FF16D0"/>
    <w:rsid w:val="00FF18F7"/>
    <w:rsid w:val="00FF217F"/>
    <w:rsid w:val="00FF2989"/>
    <w:rsid w:val="00FF2E8F"/>
    <w:rsid w:val="00FF32CD"/>
    <w:rsid w:val="00FF3802"/>
    <w:rsid w:val="00FF3B1E"/>
    <w:rsid w:val="00FF428C"/>
    <w:rsid w:val="00FF4ABC"/>
    <w:rsid w:val="00FF4EE0"/>
    <w:rsid w:val="00FF5077"/>
    <w:rsid w:val="00FF5D51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0A5888"/>
  <w15:docId w15:val="{92EEE050-E3A7-4A07-963B-7F2A2220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D5C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5CD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5C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5C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5C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5C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5C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5C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5CDB"/>
  </w:style>
  <w:style w:type="paragraph" w:customStyle="1" w:styleId="TableParagraph">
    <w:name w:val="Table Paragraph"/>
    <w:basedOn w:val="Normal"/>
    <w:uiPriority w:val="1"/>
    <w:qFormat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5C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5C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F72D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AE5D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1BBEDC-2AF3-421F-821A-F1128CDECF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935495-028D-43C4-8660-867141220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40CA5-04E8-4DC9-9E1E-AE7E5AA1A9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5CEC0C-58F9-4199-9D8C-C7F0CBDF44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7</Pages>
  <Words>2125</Words>
  <Characters>8246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Somjai, Nigonyanont</cp:lastModifiedBy>
  <cp:revision>3</cp:revision>
  <cp:lastPrinted>2025-01-31T11:09:00Z</cp:lastPrinted>
  <dcterms:created xsi:type="dcterms:W3CDTF">2025-02-11T02:51:00Z</dcterms:created>
  <dcterms:modified xsi:type="dcterms:W3CDTF">2025-02-11T03:02:00Z</dcterms:modified>
</cp:coreProperties>
</file>