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217C08" w:rsidRPr="004258D3" w14:paraId="0514B1A9" w14:textId="77777777" w:rsidTr="00B2547A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76E27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99978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9D17F7D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217C08" w:rsidRPr="004258D3" w14:paraId="7D16727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F04C4E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AC10BE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0B4301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17C08" w:rsidRPr="004258D3" w14:paraId="66667A3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132887C" w14:textId="21089A53" w:rsidR="004D5CDB" w:rsidRPr="004258D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AAF90D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21592A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217C08" w:rsidRPr="004258D3" w14:paraId="29FFBAD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46CA280" w14:textId="552F93C6" w:rsidR="004D5CDB" w:rsidRPr="004258D3" w:rsidRDefault="00D6443C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A2B348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4C67F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17C08" w:rsidRPr="004258D3" w14:paraId="1E1AC3F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910D984" w14:textId="2A8DE940" w:rsidR="004D5CDB" w:rsidRPr="004258D3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6756483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09DBAF9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7C08" w:rsidRPr="004258D3" w14:paraId="69806C6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3DBB418" w14:textId="4CCA3DE3" w:rsidR="004D5CDB" w:rsidRPr="004258D3" w:rsidRDefault="00283F3D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E98B165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2DA3DC4" w14:textId="77777777" w:rsidR="004D5CDB" w:rsidRPr="004258D3" w:rsidRDefault="004D5CDB" w:rsidP="00B254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217C08" w:rsidRPr="004258D3" w14:paraId="27D5753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0E629589" w14:textId="4BB048B9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70F6B74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59A344F" w14:textId="626D5645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17C08" w:rsidRPr="004258D3" w14:paraId="4B2DBF78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ECABFD1" w14:textId="0E6028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2DBB6C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C7BF9DF" w14:textId="5AAED501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ลูกหนี้หมุนเวียนอื่น</w:t>
            </w:r>
          </w:p>
        </w:tc>
      </w:tr>
      <w:tr w:rsidR="00217C08" w:rsidRPr="004258D3" w14:paraId="6FCED85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517482B" w14:textId="1CF81B9C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3870D6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54DAC10" w14:textId="77777777" w:rsidR="00CC6F37" w:rsidRPr="004258D3" w:rsidRDefault="00CC6F37" w:rsidP="00CC6F37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217C08" w:rsidRPr="004258D3" w14:paraId="5EE73333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D4EB5CE" w14:textId="62C51042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FA19A31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5A53B77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17C08" w:rsidRPr="004258D3" w14:paraId="63D6A7A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66A405D0" w14:textId="4EEBFB3B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D7FF80B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15BA505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217C08" w:rsidRPr="004258D3" w14:paraId="69034E0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CEA8ECE" w14:textId="552D3A8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D754636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7134322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17C08" w:rsidRPr="004258D3" w14:paraId="33EC75B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3ED68611" w14:textId="69DE5981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6E2143D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6A2F4EBC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217C08" w:rsidRPr="004258D3" w14:paraId="4F7C7D2D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116BB04A" w14:textId="6D81E4B4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B56C811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7B46356C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217C08" w:rsidRPr="004258D3" w14:paraId="46447F24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75DAF472" w14:textId="61A78C24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BE0B618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6B69A27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17C08" w:rsidRPr="004258D3" w14:paraId="107D18C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4CCE7207" w14:textId="7D7F666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6F94A3D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44A1DBE1" w14:textId="47D65455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</w:p>
        </w:tc>
      </w:tr>
      <w:tr w:rsidR="00217C08" w:rsidRPr="004258D3" w14:paraId="79BFF526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2A2CACE4" w14:textId="5FD4BCA9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EF16074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D0DE967" w14:textId="710ABBEE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17C08" w:rsidRPr="004258D3" w14:paraId="167C9A50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  <w:shd w:val="clear" w:color="auto" w:fill="auto"/>
          </w:tcPr>
          <w:p w14:paraId="542C9FC0" w14:textId="35728D94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EF966C9" w14:textId="77777777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0E90549" w14:textId="46972478" w:rsidR="00CC6F37" w:rsidRPr="004258D3" w:rsidRDefault="00CC6F37" w:rsidP="00CC6F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17C08" w:rsidRPr="004258D3" w14:paraId="0765881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FBFB07D" w14:textId="30C937F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86A9C"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E27211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3EDB07" w14:textId="13D09460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17C08" w:rsidRPr="004258D3" w14:paraId="06023429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3A204" w14:textId="4394998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586A9C"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B0B595B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6FD319" w14:textId="4EF154E1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="00735AB6"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217C08" w:rsidRPr="004258D3" w14:paraId="093F568C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3E7D8E7" w14:textId="47351009" w:rsidR="008C1347" w:rsidRPr="004258D3" w:rsidRDefault="00586A9C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078DDB3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DDF651" w14:textId="19EDF4B5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17C08" w:rsidRPr="004258D3" w14:paraId="19F546B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F16EBD9" w14:textId="133084B0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86A9C"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D62E83B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73F7C6" w14:textId="794D67C8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17C08" w:rsidRPr="004258D3" w14:paraId="7D5FE8C1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1A5AD05" w14:textId="22CEE924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86A9C"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EB85E9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7D2778" w14:textId="13544429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17C08" w:rsidRPr="004258D3" w14:paraId="77444D7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3711CDC" w14:textId="67146A36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86A9C"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6D21BB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B3B56F" w14:textId="5F6BE722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17C08" w:rsidRPr="004258D3" w14:paraId="29A284D7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96C5690" w14:textId="269ACC3A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86A9C"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C41A7CF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CF6D57" w14:textId="0DD31869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217C08" w:rsidRPr="004258D3" w14:paraId="1936E26F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E16B4F1" w14:textId="6E43A5BB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86A9C"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8284F08" w14:textId="77777777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6C9258" w14:textId="47018099" w:rsidR="008C1347" w:rsidRPr="004258D3" w:rsidRDefault="008C1347" w:rsidP="008C13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217C08" w:rsidRPr="004258D3" w14:paraId="7C29601A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213061D" w14:textId="4CAAC2F2" w:rsidR="00D02591" w:rsidRPr="004258D3" w:rsidRDefault="00397B29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5EDE69E3" w14:textId="77777777" w:rsidR="00D02591" w:rsidRPr="004258D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912446" w14:textId="5BD0FD58" w:rsidR="00D02591" w:rsidRPr="004258D3" w:rsidRDefault="00397B29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  <w:lang w:val="th-TH"/>
              </w:rPr>
              <w:t>คดีความที่สำคัญ</w:t>
            </w:r>
          </w:p>
        </w:tc>
      </w:tr>
      <w:tr w:rsidR="00217C08" w:rsidRPr="004258D3" w14:paraId="42DD8A6E" w14:textId="77777777" w:rsidTr="00B254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25DE9BD" w14:textId="62A30C7F" w:rsidR="00D02591" w:rsidRPr="004258D3" w:rsidRDefault="00D02591" w:rsidP="007B18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strike/>
              </w:rPr>
            </w:pPr>
          </w:p>
        </w:tc>
        <w:tc>
          <w:tcPr>
            <w:tcW w:w="270" w:type="dxa"/>
          </w:tcPr>
          <w:p w14:paraId="37DCC104" w14:textId="77777777" w:rsidR="00D02591" w:rsidRPr="004258D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E589A0" w14:textId="3510DAB4" w:rsidR="00D02591" w:rsidRPr="004258D3" w:rsidRDefault="00D02591" w:rsidP="00D02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trike/>
                <w:sz w:val="30"/>
                <w:szCs w:val="30"/>
                <w:cs/>
              </w:rPr>
            </w:pPr>
          </w:p>
        </w:tc>
      </w:tr>
    </w:tbl>
    <w:p w14:paraId="145FA4BD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</w:rPr>
        <w:br w:type="page"/>
      </w:r>
      <w:r w:rsidRPr="004258D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43F92CB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EF4F11" w14:textId="1F6C2B8F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Pr="004258D3">
        <w:rPr>
          <w:rFonts w:ascii="Angsana New" w:hAnsi="Angsana New" w:hint="cs"/>
          <w:sz w:val="30"/>
          <w:szCs w:val="30"/>
          <w:cs/>
        </w:rPr>
        <w:t>คณะ</w:t>
      </w:r>
      <w:r w:rsidRPr="004258D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6418E2"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="00F74682" w:rsidRPr="004258D3">
        <w:rPr>
          <w:rFonts w:ascii="Angsana New" w:hAnsi="Angsana New"/>
          <w:sz w:val="30"/>
          <w:szCs w:val="30"/>
        </w:rPr>
        <w:t>11</w:t>
      </w:r>
      <w:r w:rsidR="006F34E3" w:rsidRPr="004258D3">
        <w:rPr>
          <w:rFonts w:ascii="Angsana New" w:hAnsi="Angsana New"/>
          <w:sz w:val="30"/>
          <w:szCs w:val="30"/>
        </w:rPr>
        <w:t xml:space="preserve"> </w:t>
      </w:r>
      <w:r w:rsidR="006F34E3" w:rsidRPr="004258D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="00D6443C" w:rsidRPr="004258D3">
        <w:rPr>
          <w:rFonts w:ascii="Angsana New" w:hAnsi="Angsana New"/>
          <w:sz w:val="30"/>
          <w:szCs w:val="30"/>
        </w:rPr>
        <w:t>256</w:t>
      </w:r>
      <w:r w:rsidR="000E7798" w:rsidRPr="004258D3">
        <w:rPr>
          <w:rFonts w:ascii="Angsana New" w:hAnsi="Angsana New"/>
          <w:sz w:val="30"/>
          <w:szCs w:val="30"/>
        </w:rPr>
        <w:t>8</w:t>
      </w:r>
    </w:p>
    <w:p w14:paraId="48B8E012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8E269" w14:textId="77777777" w:rsidR="004D5CDB" w:rsidRPr="004258D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7392C81C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13BEA6" w14:textId="6D6D27F0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 xml:space="preserve">บริษัท </w:t>
      </w:r>
      <w:r w:rsidRPr="004258D3">
        <w:rPr>
          <w:rFonts w:ascii="Angsana New" w:hAnsi="Angsana New" w:hint="cs"/>
          <w:sz w:val="30"/>
          <w:szCs w:val="30"/>
          <w:cs/>
        </w:rPr>
        <w:t>ผลิตภัณฑ์ตราเพชร</w:t>
      </w:r>
      <w:r w:rsidRPr="004258D3">
        <w:rPr>
          <w:rFonts w:ascii="Angsana New" w:hAnsi="Angsana New"/>
          <w:sz w:val="30"/>
          <w:szCs w:val="30"/>
          <w:cs/>
        </w:rPr>
        <w:t xml:space="preserve"> จำกัด </w:t>
      </w:r>
      <w:r w:rsidRPr="004258D3">
        <w:rPr>
          <w:rFonts w:ascii="Angsana New" w:hAnsi="Angsana New"/>
          <w:sz w:val="30"/>
          <w:szCs w:val="30"/>
        </w:rPr>
        <w:t>(</w:t>
      </w:r>
      <w:r w:rsidRPr="004258D3">
        <w:rPr>
          <w:rFonts w:ascii="Angsana New" w:hAnsi="Angsana New"/>
          <w:sz w:val="30"/>
          <w:szCs w:val="30"/>
          <w:cs/>
        </w:rPr>
        <w:t>มหาชน</w:t>
      </w:r>
      <w:r w:rsidRPr="004258D3">
        <w:rPr>
          <w:rFonts w:ascii="Angsana New" w:hAnsi="Angsana New"/>
          <w:sz w:val="30"/>
          <w:szCs w:val="30"/>
        </w:rPr>
        <w:t>) “</w:t>
      </w:r>
      <w:r w:rsidRPr="004258D3">
        <w:rPr>
          <w:rFonts w:ascii="Angsana New" w:hAnsi="Angsana New"/>
          <w:sz w:val="30"/>
          <w:szCs w:val="30"/>
          <w:cs/>
        </w:rPr>
        <w:t>บริษัท</w:t>
      </w:r>
      <w:r w:rsidRPr="004258D3">
        <w:rPr>
          <w:rFonts w:ascii="Angsana New" w:hAnsi="Angsana New"/>
          <w:sz w:val="30"/>
          <w:szCs w:val="30"/>
        </w:rPr>
        <w:t>”</w:t>
      </w:r>
      <w:r w:rsidRPr="004258D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เมื่อ</w:t>
      </w:r>
      <w:r w:rsidRPr="004258D3">
        <w:rPr>
          <w:rFonts w:ascii="Angsana New" w:hAnsi="Angsana New" w:hint="cs"/>
          <w:sz w:val="30"/>
          <w:szCs w:val="30"/>
          <w:cs/>
        </w:rPr>
        <w:t>เดือนพฤศจิกายน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  <w:r w:rsidR="00D6443C" w:rsidRPr="004258D3">
        <w:rPr>
          <w:rFonts w:ascii="Angsana New" w:hAnsi="Angsana New"/>
          <w:sz w:val="30"/>
          <w:szCs w:val="30"/>
        </w:rPr>
        <w:t>2548</w:t>
      </w:r>
      <w:r w:rsidRPr="004258D3">
        <w:rPr>
          <w:rFonts w:ascii="Angsana New" w:hAnsi="Angsana New" w:hint="cs"/>
          <w:sz w:val="30"/>
          <w:szCs w:val="30"/>
          <w:cs/>
        </w:rPr>
        <w:t xml:space="preserve"> โดยมี</w:t>
      </w:r>
      <w:r w:rsidRPr="004258D3">
        <w:rPr>
          <w:rFonts w:ascii="Angsana New" w:hAnsi="Angsana New"/>
          <w:sz w:val="30"/>
          <w:szCs w:val="30"/>
          <w:cs/>
        </w:rPr>
        <w:t>ที่อยู่จดทะเบียน</w:t>
      </w:r>
      <w:r w:rsidRPr="004258D3">
        <w:rPr>
          <w:rFonts w:ascii="Angsana New" w:hAnsi="Angsana New" w:hint="cs"/>
          <w:sz w:val="30"/>
          <w:szCs w:val="30"/>
          <w:cs/>
        </w:rPr>
        <w:t>ของบริษัท</w:t>
      </w:r>
      <w:r w:rsidRPr="004258D3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D6443C" w:rsidRPr="004258D3">
        <w:rPr>
          <w:rFonts w:ascii="Angsana New" w:hAnsi="Angsana New"/>
          <w:sz w:val="30"/>
          <w:szCs w:val="30"/>
        </w:rPr>
        <w:t>69</w:t>
      </w:r>
      <w:r w:rsidRPr="004258D3">
        <w:rPr>
          <w:rFonts w:ascii="Angsana New" w:hAnsi="Angsana New"/>
          <w:sz w:val="30"/>
          <w:szCs w:val="30"/>
        </w:rPr>
        <w:t xml:space="preserve"> - </w:t>
      </w:r>
      <w:r w:rsidR="00D6443C" w:rsidRPr="004258D3">
        <w:rPr>
          <w:rFonts w:ascii="Angsana New" w:hAnsi="Angsana New"/>
          <w:sz w:val="30"/>
          <w:szCs w:val="30"/>
        </w:rPr>
        <w:t>70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 xml:space="preserve">หมู่ </w:t>
      </w:r>
      <w:r w:rsidR="00D6443C" w:rsidRPr="004258D3">
        <w:rPr>
          <w:rFonts w:ascii="Angsana New" w:hAnsi="Angsana New"/>
          <w:sz w:val="30"/>
          <w:szCs w:val="30"/>
        </w:rPr>
        <w:t>1</w:t>
      </w:r>
      <w:r w:rsidRPr="004258D3">
        <w:rPr>
          <w:rFonts w:ascii="Angsana New" w:hAnsi="Angsana New"/>
          <w:sz w:val="30"/>
          <w:szCs w:val="30"/>
          <w:cs/>
        </w:rPr>
        <w:t xml:space="preserve"> ถนนมิตรภาพ (กม. </w:t>
      </w:r>
      <w:r w:rsidR="00D6443C" w:rsidRPr="004258D3">
        <w:rPr>
          <w:rFonts w:ascii="Angsana New" w:hAnsi="Angsana New"/>
          <w:sz w:val="30"/>
          <w:szCs w:val="30"/>
        </w:rPr>
        <w:t>115</w:t>
      </w:r>
      <w:r w:rsidRPr="004258D3">
        <w:rPr>
          <w:rFonts w:ascii="Angsana New" w:hAnsi="Angsana New"/>
          <w:sz w:val="30"/>
          <w:szCs w:val="30"/>
          <w:cs/>
        </w:rPr>
        <w:t>) ตำบลตลิ่งชัน อำเภอเมือง จังหวัดสระบุรี ประเทศไทย</w:t>
      </w:r>
    </w:p>
    <w:p w14:paraId="4D85D679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1B694" w14:textId="6B8E3C95" w:rsidR="004D5CDB" w:rsidRPr="004258D3" w:rsidRDefault="004D5CDB" w:rsidP="004D5CDB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="005C056D" w:rsidRPr="004258D3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4258D3">
        <w:rPr>
          <w:rFonts w:ascii="Angsana New" w:hAnsi="Angsana New"/>
          <w:sz w:val="30"/>
          <w:szCs w:val="30"/>
          <w:cs/>
        </w:rPr>
        <w:t xml:space="preserve">คือ บริษัท มายเรียด วัสดุ จำกัด </w:t>
      </w:r>
      <w:r w:rsidRPr="004258D3">
        <w:rPr>
          <w:rFonts w:ascii="Angsana New" w:hAnsi="Angsana New"/>
          <w:sz w:val="30"/>
          <w:szCs w:val="30"/>
        </w:rPr>
        <w:t>(</w:t>
      </w:r>
      <w:r w:rsidRPr="004258D3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D6443C" w:rsidRPr="004258D3">
        <w:rPr>
          <w:rFonts w:ascii="Angsana New" w:hAnsi="Angsana New"/>
          <w:sz w:val="30"/>
          <w:szCs w:val="30"/>
        </w:rPr>
        <w:t>5</w:t>
      </w:r>
      <w:r w:rsidR="00424D83" w:rsidRPr="004258D3">
        <w:rPr>
          <w:rFonts w:ascii="Angsana New" w:hAnsi="Angsana New"/>
          <w:sz w:val="30"/>
          <w:szCs w:val="30"/>
        </w:rPr>
        <w:t>7</w:t>
      </w:r>
      <w:r w:rsidRPr="004258D3">
        <w:rPr>
          <w:rFonts w:ascii="Angsana New" w:hAnsi="Angsana New"/>
          <w:sz w:val="30"/>
          <w:szCs w:val="30"/>
        </w:rPr>
        <w:t>.</w:t>
      </w:r>
      <w:r w:rsidR="00424D83" w:rsidRPr="004258D3">
        <w:rPr>
          <w:rFonts w:ascii="Angsana New" w:hAnsi="Angsana New"/>
          <w:sz w:val="30"/>
          <w:szCs w:val="30"/>
        </w:rPr>
        <w:t>0</w:t>
      </w:r>
      <w:r w:rsidR="00D6443C" w:rsidRPr="004258D3">
        <w:rPr>
          <w:rFonts w:ascii="Angsana New" w:hAnsi="Angsana New"/>
          <w:sz w:val="30"/>
          <w:szCs w:val="30"/>
        </w:rPr>
        <w:t>6</w:t>
      </w:r>
      <w:r w:rsidRPr="004258D3">
        <w:rPr>
          <w:rFonts w:ascii="Angsana New" w:hAnsi="Angsana New"/>
          <w:sz w:val="30"/>
          <w:szCs w:val="30"/>
        </w:rPr>
        <w:t>)</w:t>
      </w:r>
      <w:r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ซึ่ง</w:t>
      </w:r>
      <w:r w:rsidRPr="004258D3">
        <w:rPr>
          <w:rFonts w:ascii="Angsana New" w:hAnsi="Angsana New" w:hint="cs"/>
          <w:sz w:val="30"/>
          <w:szCs w:val="30"/>
          <w:cs/>
        </w:rPr>
        <w:t>บริษัทเป็นนิติบุคคล</w:t>
      </w:r>
      <w:r w:rsidRPr="004258D3">
        <w:rPr>
          <w:rFonts w:ascii="Angsana New" w:hAnsi="Angsana New"/>
          <w:sz w:val="30"/>
          <w:szCs w:val="30"/>
          <w:cs/>
        </w:rPr>
        <w:t>ที่จัดตั้งขึ้นในประเทศไทย</w:t>
      </w:r>
    </w:p>
    <w:p w14:paraId="6545FE57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3B40BF" w14:textId="1235651B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บริษัท</w:t>
      </w:r>
      <w:r w:rsidRPr="004258D3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4258D3">
        <w:rPr>
          <w:rFonts w:ascii="Angsana New" w:hAnsi="Angsana New"/>
          <w:sz w:val="30"/>
          <w:szCs w:val="30"/>
          <w:cs/>
        </w:rPr>
        <w:t>ดำเนินธุรกิจหลักเกี่ยวกับการผลิต</w:t>
      </w:r>
      <w:r w:rsidRPr="004258D3">
        <w:rPr>
          <w:rFonts w:ascii="Angsana New" w:hAnsi="Angsana New" w:hint="cs"/>
          <w:sz w:val="30"/>
          <w:szCs w:val="30"/>
          <w:cs/>
        </w:rPr>
        <w:t>กระเบื้อง</w:t>
      </w:r>
      <w:r w:rsidRPr="004258D3">
        <w:rPr>
          <w:rFonts w:ascii="Angsana New" w:hAnsi="Angsana New"/>
          <w:sz w:val="30"/>
          <w:szCs w:val="30"/>
          <w:cs/>
        </w:rPr>
        <w:t>มุงหลังคา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วัสดุแทนไม้และคอนกรีตมวลเบา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 w:hint="cs"/>
          <w:spacing w:val="6"/>
          <w:sz w:val="30"/>
          <w:szCs w:val="30"/>
          <w:cs/>
        </w:rPr>
        <w:t>รายละเอียดของบริษัท</w:t>
      </w:r>
      <w:r w:rsidRPr="004258D3">
        <w:rPr>
          <w:rFonts w:ascii="Angsana New" w:hAnsi="Angsana New" w:hint="cs"/>
          <w:spacing w:val="-6"/>
          <w:sz w:val="30"/>
          <w:szCs w:val="30"/>
          <w:cs/>
        </w:rPr>
        <w:t xml:space="preserve">ย่อย ณ วันที่ </w:t>
      </w:r>
      <w:r w:rsidR="00D6443C" w:rsidRPr="004258D3">
        <w:rPr>
          <w:rFonts w:ascii="Angsana New" w:hAnsi="Angsana New"/>
          <w:spacing w:val="-6"/>
          <w:sz w:val="30"/>
          <w:szCs w:val="30"/>
        </w:rPr>
        <w:t>31</w:t>
      </w:r>
      <w:r w:rsidRPr="004258D3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D6443C" w:rsidRPr="004258D3">
        <w:rPr>
          <w:rFonts w:ascii="Angsana New" w:hAnsi="Angsana New"/>
          <w:spacing w:val="-6"/>
          <w:sz w:val="30"/>
          <w:szCs w:val="30"/>
        </w:rPr>
        <w:t>256</w:t>
      </w:r>
      <w:r w:rsidR="000E7798" w:rsidRPr="004258D3">
        <w:rPr>
          <w:rFonts w:ascii="Angsana New" w:hAnsi="Angsana New"/>
          <w:spacing w:val="-6"/>
          <w:sz w:val="30"/>
          <w:szCs w:val="30"/>
        </w:rPr>
        <w:t>7</w:t>
      </w:r>
      <w:r w:rsidRPr="004258D3">
        <w:rPr>
          <w:rFonts w:ascii="Angsana New" w:hAnsi="Angsana New"/>
          <w:spacing w:val="-6"/>
          <w:sz w:val="30"/>
          <w:szCs w:val="30"/>
        </w:rPr>
        <w:t xml:space="preserve"> </w:t>
      </w:r>
      <w:r w:rsidRPr="004258D3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4258D3">
        <w:rPr>
          <w:rFonts w:ascii="Angsana New" w:hAnsi="Angsana New"/>
          <w:spacing w:val="-6"/>
          <w:sz w:val="30"/>
          <w:szCs w:val="30"/>
        </w:rPr>
        <w:t xml:space="preserve"> </w:t>
      </w:r>
      <w:r w:rsidR="00D6443C" w:rsidRPr="004258D3">
        <w:rPr>
          <w:rFonts w:ascii="Angsana New" w:hAnsi="Angsana New"/>
          <w:spacing w:val="-6"/>
          <w:sz w:val="30"/>
          <w:szCs w:val="30"/>
        </w:rPr>
        <w:t>25</w:t>
      </w:r>
      <w:r w:rsidR="00D6443C" w:rsidRPr="004258D3">
        <w:rPr>
          <w:rFonts w:ascii="Angsana New" w:hAnsi="Angsana New" w:hint="cs"/>
          <w:spacing w:val="-6"/>
          <w:sz w:val="30"/>
          <w:szCs w:val="30"/>
        </w:rPr>
        <w:t>6</w:t>
      </w:r>
      <w:r w:rsidR="000E7798" w:rsidRPr="004258D3">
        <w:rPr>
          <w:rFonts w:ascii="Angsana New" w:hAnsi="Angsana New"/>
          <w:spacing w:val="-6"/>
          <w:sz w:val="30"/>
          <w:szCs w:val="30"/>
        </w:rPr>
        <w:t>6</w:t>
      </w:r>
      <w:r w:rsidRPr="004258D3">
        <w:rPr>
          <w:rFonts w:ascii="Angsana New" w:hAnsi="Angsana New"/>
          <w:spacing w:val="-6"/>
          <w:sz w:val="30"/>
          <w:szCs w:val="30"/>
        </w:rPr>
        <w:t xml:space="preserve"> </w:t>
      </w:r>
      <w:r w:rsidRPr="004258D3">
        <w:rPr>
          <w:rFonts w:ascii="Angsana New" w:hAnsi="Angsana New" w:hint="cs"/>
          <w:spacing w:val="-6"/>
          <w:sz w:val="30"/>
          <w:szCs w:val="30"/>
          <w:cs/>
        </w:rPr>
        <w:t>ได้</w:t>
      </w:r>
      <w:r w:rsidRPr="004258D3">
        <w:rPr>
          <w:rFonts w:ascii="Angsana New" w:hAnsi="Angsana New" w:hint="cs"/>
          <w:spacing w:val="6"/>
          <w:sz w:val="30"/>
          <w:szCs w:val="30"/>
          <w:cs/>
        </w:rPr>
        <w:t>เปิดเผยไว้ในหมายเหตุประกอบ</w:t>
      </w:r>
      <w:r w:rsidRPr="004258D3">
        <w:rPr>
          <w:rFonts w:ascii="Angsana New" w:hAnsi="Angsana New" w:hint="cs"/>
          <w:sz w:val="30"/>
          <w:szCs w:val="30"/>
          <w:cs/>
        </w:rPr>
        <w:t>งบการเงิน</w:t>
      </w:r>
      <w:r w:rsidRPr="004258D3">
        <w:rPr>
          <w:rFonts w:ascii="Angsana New" w:hAnsi="Angsana New"/>
          <w:sz w:val="30"/>
          <w:szCs w:val="30"/>
          <w:cs/>
        </w:rPr>
        <w:br/>
      </w:r>
      <w:r w:rsidRPr="004258D3">
        <w:rPr>
          <w:rFonts w:ascii="Angsana New" w:hAnsi="Angsana New" w:hint="cs"/>
          <w:sz w:val="30"/>
          <w:szCs w:val="30"/>
          <w:cs/>
        </w:rPr>
        <w:t>ข้อ</w:t>
      </w:r>
      <w:r w:rsidR="009104ED" w:rsidRPr="004258D3">
        <w:rPr>
          <w:rFonts w:ascii="Angsana New" w:hAnsi="Angsana New"/>
          <w:sz w:val="30"/>
          <w:szCs w:val="30"/>
        </w:rPr>
        <w:t xml:space="preserve"> </w:t>
      </w:r>
      <w:r w:rsidR="00677B0E" w:rsidRPr="004258D3">
        <w:rPr>
          <w:rFonts w:ascii="Angsana New" w:hAnsi="Angsana New"/>
          <w:sz w:val="30"/>
          <w:szCs w:val="30"/>
        </w:rPr>
        <w:t>8</w:t>
      </w:r>
    </w:p>
    <w:p w14:paraId="012FC3DF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79E561" w14:textId="77777777" w:rsidR="004D5CDB" w:rsidRPr="004258D3" w:rsidRDefault="004D5CDB" w:rsidP="007E08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14:paraId="2F018FA2" w14:textId="77777777" w:rsidR="004D5CDB" w:rsidRPr="004258D3" w:rsidRDefault="004D5CDB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F01290" w14:textId="41CD3033" w:rsidR="004D5CDB" w:rsidRPr="004258D3" w:rsidRDefault="004D5CDB" w:rsidP="008D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10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งบการเงิน</w:t>
      </w:r>
      <w:r w:rsidRPr="004258D3">
        <w:rPr>
          <w:rFonts w:ascii="Angsana New" w:hAnsi="Angsana New" w:hint="cs"/>
          <w:sz w:val="30"/>
          <w:szCs w:val="30"/>
          <w:cs/>
        </w:rPr>
        <w:t>นี้</w:t>
      </w:r>
      <w:r w:rsidRPr="004258D3">
        <w:rPr>
          <w:rFonts w:ascii="Angsana New" w:hAnsi="Angsana New"/>
          <w:sz w:val="30"/>
          <w:szCs w:val="30"/>
          <w:cs/>
        </w:rPr>
        <w:t>จัดทำขึ้นตาม</w:t>
      </w:r>
      <w:r w:rsidRPr="004258D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4258D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Pr="004258D3">
        <w:rPr>
          <w:rFonts w:ascii="Angsana New" w:hAnsi="Angsana New"/>
          <w:sz w:val="30"/>
          <w:szCs w:val="30"/>
        </w:rPr>
        <w:br/>
      </w:r>
      <w:r w:rsidRPr="004258D3">
        <w:rPr>
          <w:rFonts w:ascii="Angsana New" w:hAnsi="Angsana New"/>
          <w:spacing w:val="10"/>
          <w:sz w:val="30"/>
          <w:szCs w:val="30"/>
          <w:cs/>
        </w:rPr>
        <w:t>สภาวิชาชีพบัญชี</w:t>
      </w:r>
      <w:r w:rsidRPr="004258D3">
        <w:rPr>
          <w:rFonts w:ascii="Angsana New" w:hAnsi="Angsana New" w:hint="cs"/>
          <w:spacing w:val="10"/>
          <w:sz w:val="30"/>
          <w:szCs w:val="30"/>
          <w:cs/>
        </w:rPr>
        <w:t>ฯ กฎระเบียบและประกาศคณะกรรมการกำกับหลักทรัพย์และตลาดหลักทรัพย์ที่เกี่ยวข้อง</w:t>
      </w:r>
      <w:r w:rsidR="00885D0C" w:rsidRPr="004258D3">
        <w:rPr>
          <w:rFonts w:ascii="Angsana New" w:hAnsi="Angsana New"/>
          <w:spacing w:val="10"/>
          <w:sz w:val="30"/>
          <w:szCs w:val="30"/>
        </w:rPr>
        <w:t xml:space="preserve"> </w:t>
      </w:r>
      <w:r w:rsidR="00885D0C" w:rsidRPr="004258D3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885D0C"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="00885D0C" w:rsidRPr="004258D3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="00885D0C" w:rsidRPr="004258D3">
        <w:rPr>
          <w:rFonts w:ascii="Angsana New" w:hAnsi="Angsana New" w:hint="cs"/>
          <w:sz w:val="30"/>
          <w:szCs w:val="30"/>
          <w:cs/>
        </w:rPr>
        <w:t>เปิดเผยในหมายเหตุแต่ละข้อ</w:t>
      </w:r>
      <w:r w:rsidR="00885D0C" w:rsidRPr="004258D3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BBF2AFD" w14:textId="4FE10812" w:rsidR="00885D0C" w:rsidRPr="004258D3" w:rsidRDefault="00885D0C" w:rsidP="0088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6FF846B" w14:textId="75BB4633" w:rsidR="00885D0C" w:rsidRPr="004258D3" w:rsidRDefault="00885D0C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4258D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677B0E" w:rsidRPr="004258D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B528AA" w:rsidRPr="004258D3">
        <w:rPr>
          <w:rFonts w:asciiTheme="majorBidi" w:hAnsiTheme="majorBidi" w:cstheme="majorBidi"/>
          <w:sz w:val="30"/>
          <w:szCs w:val="30"/>
          <w:lang w:val="en-GB"/>
        </w:rPr>
        <w:br/>
      </w: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4258D3">
        <w:rPr>
          <w:rFonts w:asciiTheme="majorBidi" w:hAnsiTheme="majorBidi" w:cstheme="majorBidi" w:hint="cs"/>
          <w:sz w:val="30"/>
          <w:szCs w:val="30"/>
          <w:cs/>
          <w:lang w:val="en-GB"/>
        </w:rPr>
        <w:t>ไป</w:t>
      </w:r>
    </w:p>
    <w:p w14:paraId="4DCE976E" w14:textId="77777777" w:rsidR="00EC5416" w:rsidRPr="004258D3" w:rsidRDefault="00EC5416" w:rsidP="009F72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E2ED77" w14:textId="0DCE7D97" w:rsidR="00DD770E" w:rsidRPr="004258D3" w:rsidRDefault="00DD770E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5B4C546" w14:textId="4300E9D8" w:rsidR="00885D0C" w:rsidRPr="004258D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1517CE06" w14:textId="4D478BC1" w:rsidR="00885D0C" w:rsidRPr="004258D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4CC94135" w14:textId="5FD75CC7" w:rsidR="00885D0C" w:rsidRPr="004258D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40F25EB" w14:textId="342E8A3A" w:rsidR="00885D0C" w:rsidRPr="004258D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879B573" w14:textId="7032E992" w:rsidR="00885D0C" w:rsidRPr="004258D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C377C59" w14:textId="77777777" w:rsidR="00885D0C" w:rsidRPr="004258D3" w:rsidRDefault="00885D0C" w:rsidP="00DD7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76999977" w14:textId="280004D8" w:rsidR="004D5CDB" w:rsidRPr="004258D3" w:rsidRDefault="00283F3D" w:rsidP="00CD2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CD2336" w:rsidRPr="004258D3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4D5CDB" w:rsidRPr="004258D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DA16C9A" w14:textId="2A05E243" w:rsidR="004D5CDB" w:rsidRPr="004258D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2F6E9A" w14:textId="7A150299" w:rsidR="00CD2336" w:rsidRPr="004258D3" w:rsidRDefault="00CD2336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677B0E"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0A9BFA2" w14:textId="77777777" w:rsidR="00CC4FBA" w:rsidRPr="004258D3" w:rsidRDefault="00CC4FBA" w:rsidP="00CC4F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D0523F" w14:textId="02839400" w:rsidR="004D5CDB" w:rsidRPr="004258D3" w:rsidRDefault="004D5CDB" w:rsidP="004D5CDB">
      <w:pPr>
        <w:ind w:left="540" w:right="45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6F34E3" w:rsidRPr="004258D3">
        <w:rPr>
          <w:rFonts w:ascii="Angsana New" w:hAnsi="Angsana New" w:hint="cs"/>
          <w:sz w:val="30"/>
          <w:szCs w:val="30"/>
          <w:cs/>
        </w:rPr>
        <w:t>บริษัทใหญ่</w:t>
      </w:r>
      <w:r w:rsidR="00EC2AE5" w:rsidRPr="004258D3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6F34E3" w:rsidRPr="004258D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4258D3">
        <w:rPr>
          <w:rFonts w:ascii="Angsana New" w:hAnsi="Angsana New"/>
          <w:sz w:val="30"/>
          <w:szCs w:val="30"/>
          <w:cs/>
        </w:rPr>
        <w:t xml:space="preserve">บริษัทย่อย ได้เปิดเผยในหมายเหตุข้อ </w:t>
      </w:r>
      <w:r w:rsidR="006F34E3" w:rsidRPr="004258D3">
        <w:rPr>
          <w:rFonts w:ascii="Angsana New" w:hAnsi="Angsana New"/>
          <w:sz w:val="30"/>
          <w:szCs w:val="30"/>
        </w:rPr>
        <w:t xml:space="preserve">1 </w:t>
      </w:r>
      <w:r w:rsidR="006F34E3" w:rsidRPr="004258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677B0E" w:rsidRPr="004258D3">
        <w:rPr>
          <w:rFonts w:ascii="Angsana New" w:hAnsi="Angsana New"/>
          <w:sz w:val="30"/>
          <w:szCs w:val="30"/>
        </w:rPr>
        <w:t>8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  <w:r w:rsidR="00CC4FBA" w:rsidRPr="004258D3">
        <w:rPr>
          <w:rFonts w:ascii="Angsana New" w:hAnsi="Angsana New"/>
          <w:sz w:val="30"/>
          <w:szCs w:val="30"/>
          <w:cs/>
        </w:rPr>
        <w:t>สำหรับ</w:t>
      </w:r>
      <w:r w:rsidRPr="004258D3">
        <w:rPr>
          <w:rFonts w:ascii="Angsana New" w:hAnsi="Angsana New"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 </w:t>
      </w:r>
    </w:p>
    <w:p w14:paraId="36F00FEE" w14:textId="77777777" w:rsidR="004D5CDB" w:rsidRPr="004258D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360" w:type="dxa"/>
        <w:tblLook w:val="0000" w:firstRow="0" w:lastRow="0" w:firstColumn="0" w:lastColumn="0" w:noHBand="0" w:noVBand="0"/>
      </w:tblPr>
      <w:tblGrid>
        <w:gridCol w:w="3488"/>
        <w:gridCol w:w="1462"/>
        <w:gridCol w:w="4217"/>
      </w:tblGrid>
      <w:tr w:rsidR="00217C08" w:rsidRPr="004258D3" w14:paraId="76D29C70" w14:textId="77777777" w:rsidTr="00AA12FD">
        <w:trPr>
          <w:trHeight w:val="337"/>
        </w:trPr>
        <w:tc>
          <w:tcPr>
            <w:tcW w:w="3488" w:type="dxa"/>
          </w:tcPr>
          <w:p w14:paraId="51910465" w14:textId="3B519AEF" w:rsidR="00AA12FD" w:rsidRPr="004258D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62" w:type="dxa"/>
          </w:tcPr>
          <w:p w14:paraId="4362757A" w14:textId="6CA319A0" w:rsidR="00AA12FD" w:rsidRPr="004258D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17" w:type="dxa"/>
          </w:tcPr>
          <w:p w14:paraId="33419A8B" w14:textId="5016C779" w:rsidR="00AA12FD" w:rsidRPr="004258D3" w:rsidRDefault="00AA12FD" w:rsidP="00AA12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7C08" w:rsidRPr="004258D3" w14:paraId="4F91B400" w14:textId="77777777" w:rsidTr="00AA12FD">
        <w:trPr>
          <w:trHeight w:val="337"/>
        </w:trPr>
        <w:tc>
          <w:tcPr>
            <w:tcW w:w="3488" w:type="dxa"/>
          </w:tcPr>
          <w:p w14:paraId="6DBFAE46" w14:textId="2D6976FC" w:rsidR="00C74D87" w:rsidRPr="004258D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พหล </w:t>
            </w:r>
            <w:r w:rsidRPr="004258D3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6D8D9BA7" w14:textId="42067CE2" w:rsidR="00C74D87" w:rsidRPr="004258D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6C9948FB" w14:textId="0DF1D40E" w:rsidR="00C74D87" w:rsidRPr="004258D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74D87" w:rsidRPr="004258D3" w14:paraId="6E60C2E3" w14:textId="77777777" w:rsidTr="00AA12FD">
        <w:trPr>
          <w:trHeight w:val="337"/>
        </w:trPr>
        <w:tc>
          <w:tcPr>
            <w:tcW w:w="3488" w:type="dxa"/>
          </w:tcPr>
          <w:p w14:paraId="590DABE2" w14:textId="3E405CA5" w:rsidR="00C74D87" w:rsidRPr="004258D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90" w:hanging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7182998"/>
            <w:r w:rsidRPr="004258D3">
              <w:rPr>
                <w:rFonts w:ascii="Angsana New" w:hAnsi="Angsana New"/>
                <w:sz w:val="30"/>
                <w:szCs w:val="30"/>
                <w:cs/>
              </w:rPr>
              <w:t>บริษัท พัทยา แกรนด์ วิลเลจ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bookmarkEnd w:id="0"/>
          </w:p>
        </w:tc>
        <w:tc>
          <w:tcPr>
            <w:tcW w:w="1462" w:type="dxa"/>
          </w:tcPr>
          <w:p w14:paraId="7C87F548" w14:textId="1099758D" w:rsidR="00C74D87" w:rsidRPr="004258D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217" w:type="dxa"/>
          </w:tcPr>
          <w:p w14:paraId="06D9D8D9" w14:textId="1D0F0B73" w:rsidR="00C74D87" w:rsidRPr="004258D3" w:rsidRDefault="00C74D87" w:rsidP="00C7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3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59D57FCB" w14:textId="77777777" w:rsidR="004D5CDB" w:rsidRPr="004258D3" w:rsidRDefault="004D5CDB" w:rsidP="004D5CDB">
      <w:pPr>
        <w:pStyle w:val="a"/>
        <w:tabs>
          <w:tab w:val="clear" w:pos="1080"/>
        </w:tabs>
        <w:ind w:right="47"/>
        <w:jc w:val="thaiDistribute"/>
        <w:rPr>
          <w:rFonts w:ascii="Angsana New" w:hAnsi="Angsana New" w:cs="Angsana New"/>
          <w:cs/>
        </w:rPr>
      </w:pPr>
    </w:p>
    <w:p w14:paraId="4E4F163C" w14:textId="169FE56B" w:rsidR="004D5CDB" w:rsidRPr="004258D3" w:rsidRDefault="004D5CDB" w:rsidP="004D5CDB">
      <w:pPr>
        <w:pStyle w:val="a"/>
        <w:tabs>
          <w:tab w:val="clear" w:pos="1080"/>
        </w:tabs>
        <w:ind w:right="47" w:firstLine="540"/>
        <w:jc w:val="thaiDistribute"/>
        <w:rPr>
          <w:rFonts w:ascii="Angsana New" w:hAnsi="Angsana New" w:cs="Angsana New"/>
          <w:lang w:val="en-US"/>
        </w:rPr>
      </w:pPr>
      <w:r w:rsidRPr="004258D3">
        <w:rPr>
          <w:rFonts w:ascii="Angsana New" w:hAnsi="Angsana New" w:cs="Angsana New"/>
          <w:cs/>
        </w:rPr>
        <w:t>นโยบายการกำหนดราคาสำหรับรายการ</w:t>
      </w:r>
      <w:r w:rsidRPr="004258D3">
        <w:rPr>
          <w:rFonts w:ascii="Angsana New" w:hAnsi="Angsana New" w:cs="Angsana New" w:hint="cs"/>
          <w:cs/>
        </w:rPr>
        <w:t>กับ</w:t>
      </w:r>
      <w:r w:rsidR="00211E35" w:rsidRPr="004258D3">
        <w:rPr>
          <w:rFonts w:ascii="Angsana New" w:hAnsi="Angsana New" w:cs="Angsana New" w:hint="cs"/>
          <w:cs/>
        </w:rPr>
        <w:t>แต่ละประเภทมี</w:t>
      </w:r>
      <w:r w:rsidRPr="004258D3">
        <w:rPr>
          <w:rFonts w:ascii="Angsana New" w:hAnsi="Angsana New" w:cs="Angsana New"/>
          <w:cs/>
        </w:rPr>
        <w:t>ดังต่อไปนี้</w:t>
      </w:r>
    </w:p>
    <w:p w14:paraId="4B14CA8C" w14:textId="77777777" w:rsidR="004D5CDB" w:rsidRPr="004258D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8489" w:type="dxa"/>
        <w:tblInd w:w="450" w:type="dxa"/>
        <w:tblLook w:val="0000" w:firstRow="0" w:lastRow="0" w:firstColumn="0" w:lastColumn="0" w:noHBand="0" w:noVBand="0"/>
      </w:tblPr>
      <w:tblGrid>
        <w:gridCol w:w="4068"/>
        <w:gridCol w:w="4410"/>
        <w:gridCol w:w="11"/>
      </w:tblGrid>
      <w:tr w:rsidR="00217C08" w:rsidRPr="004258D3" w14:paraId="65B761D9" w14:textId="77777777" w:rsidTr="00B2547A">
        <w:tc>
          <w:tcPr>
            <w:tcW w:w="4068" w:type="dxa"/>
          </w:tcPr>
          <w:p w14:paraId="77AB330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421" w:type="dxa"/>
            <w:gridSpan w:val="2"/>
            <w:tcBorders>
              <w:left w:val="nil"/>
            </w:tcBorders>
          </w:tcPr>
          <w:p w14:paraId="7DD16908" w14:textId="77777777" w:rsidR="004D5CDB" w:rsidRPr="004258D3" w:rsidRDefault="004D5CDB" w:rsidP="00B2547A">
            <w:pPr>
              <w:tabs>
                <w:tab w:val="left" w:pos="360"/>
              </w:tabs>
              <w:ind w:lef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4D5CDB" w:rsidRPr="004258D3" w14:paraId="6935B2F0" w14:textId="77777777" w:rsidTr="00B2547A">
        <w:trPr>
          <w:gridAfter w:val="1"/>
          <w:wAfter w:w="11" w:type="dxa"/>
          <w:trHeight w:val="119"/>
        </w:trPr>
        <w:tc>
          <w:tcPr>
            <w:tcW w:w="4068" w:type="dxa"/>
          </w:tcPr>
          <w:p w14:paraId="4731AB1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ขายสินค้าและการให้บริการ</w:t>
            </w:r>
          </w:p>
          <w:p w14:paraId="1E4CDEBA" w14:textId="1BA2E5DB" w:rsidR="00A10921" w:rsidRPr="004258D3" w:rsidRDefault="00A1092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ขายวัตถุดิบ อุปกรณ์ และวัสดุสิ้นเปลือง</w:t>
            </w:r>
          </w:p>
          <w:p w14:paraId="577E0C84" w14:textId="1DC63EB5" w:rsidR="004D5CDB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ซื้อสินค้าสำเร็จรูป</w:t>
            </w:r>
          </w:p>
          <w:p w14:paraId="6C2A5DAF" w14:textId="51F2A8FD" w:rsidR="006D7B7A" w:rsidRPr="004258D3" w:rsidRDefault="006D7B7A" w:rsidP="006D7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 w:firstLine="2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</w:t>
            </w:r>
          </w:p>
          <w:p w14:paraId="19B2F866" w14:textId="02348441" w:rsidR="004D5CDB" w:rsidRPr="004258D3" w:rsidRDefault="004D5CDB" w:rsidP="008D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</w:t>
            </w:r>
          </w:p>
        </w:tc>
        <w:tc>
          <w:tcPr>
            <w:tcW w:w="4410" w:type="dxa"/>
          </w:tcPr>
          <w:p w14:paraId="01F02FB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2EB286EF" w14:textId="6E3E731C" w:rsidR="00A10921" w:rsidRPr="004258D3" w:rsidRDefault="00A10921" w:rsidP="00A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663E821" w14:textId="61AC12CD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D2A39DA" w14:textId="77777777" w:rsidR="004D5CDB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  <w:p w14:paraId="71CD39F7" w14:textId="57FA4DD0" w:rsidR="006D7B7A" w:rsidRPr="004258D3" w:rsidRDefault="006D7B7A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ราคาตลาดซึ่งเป็นไปตามปกติธุรกิจ</w:t>
            </w:r>
          </w:p>
        </w:tc>
      </w:tr>
    </w:tbl>
    <w:p w14:paraId="4C1E84EB" w14:textId="1E9DB6B4" w:rsidR="000A38C1" w:rsidRPr="004258D3" w:rsidRDefault="000A38C1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49DDFC25" w14:textId="66CC4AF0" w:rsidR="004D5CDB" w:rsidRPr="004258D3" w:rsidRDefault="004D5CDB" w:rsidP="00BF3738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4258D3">
        <w:rPr>
          <w:rFonts w:asciiTheme="majorBidi" w:hAnsiTheme="majorBidi" w:cstheme="majorBidi"/>
          <w:cs/>
          <w:lang w:val="en-US"/>
        </w:rPr>
        <w:t>รายการที่สำคัญกับบุคคล</w:t>
      </w:r>
      <w:r w:rsidRPr="004258D3">
        <w:rPr>
          <w:rFonts w:asciiTheme="majorBidi" w:hAnsiTheme="majorBidi" w:cstheme="majorBidi" w:hint="cs"/>
          <w:cs/>
          <w:lang w:val="en-US"/>
        </w:rPr>
        <w:t>หรือ</w:t>
      </w:r>
      <w:r w:rsidRPr="004258D3">
        <w:rPr>
          <w:rFonts w:asciiTheme="majorBidi" w:hAnsiTheme="majorBidi" w:cstheme="majorBidi"/>
          <w:cs/>
          <w:lang w:val="en-US"/>
        </w:rPr>
        <w:t>กิจการที่เกี่ยวข้องกันสำหรับ</w:t>
      </w:r>
      <w:r w:rsidRPr="004258D3">
        <w:rPr>
          <w:rFonts w:asciiTheme="majorBidi" w:hAnsiTheme="majorBidi" w:cstheme="majorBidi" w:hint="cs"/>
          <w:cs/>
          <w:lang w:val="en-US"/>
        </w:rPr>
        <w:t>แต่ละปี</w:t>
      </w:r>
      <w:r w:rsidRPr="004258D3">
        <w:rPr>
          <w:rFonts w:asciiTheme="majorBidi" w:hAnsiTheme="majorBidi" w:cstheme="majorBidi"/>
          <w:cs/>
          <w:lang w:val="en-US"/>
        </w:rPr>
        <w:t xml:space="preserve">สิ้นสุดวันที่ </w:t>
      </w:r>
      <w:r w:rsidR="00D6443C" w:rsidRPr="004258D3">
        <w:rPr>
          <w:rFonts w:asciiTheme="majorBidi" w:hAnsiTheme="majorBidi" w:cstheme="majorBidi"/>
          <w:lang w:val="en-US"/>
        </w:rPr>
        <w:t>31</w:t>
      </w:r>
      <w:r w:rsidRPr="004258D3">
        <w:rPr>
          <w:rFonts w:asciiTheme="majorBidi" w:hAnsiTheme="majorBidi" w:cstheme="majorBidi"/>
          <w:lang w:val="en-US"/>
        </w:rPr>
        <w:t xml:space="preserve"> </w:t>
      </w:r>
      <w:r w:rsidRPr="004258D3">
        <w:rPr>
          <w:rFonts w:asciiTheme="majorBidi" w:hAnsiTheme="majorBidi" w:cstheme="majorBidi" w:hint="cs"/>
          <w:cs/>
          <w:lang w:val="en-US"/>
        </w:rPr>
        <w:t>ธันวาคม</w:t>
      </w:r>
      <w:r w:rsidRPr="004258D3">
        <w:rPr>
          <w:rFonts w:asciiTheme="majorBidi" w:hAnsiTheme="majorBidi" w:cstheme="majorBidi"/>
          <w:cs/>
          <w:lang w:val="en-US"/>
        </w:rPr>
        <w:t xml:space="preserve"> สรุปได้ดังนี้</w:t>
      </w:r>
    </w:p>
    <w:p w14:paraId="641EE9F0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8"/>
        <w:gridCol w:w="1172"/>
        <w:gridCol w:w="270"/>
        <w:gridCol w:w="1172"/>
        <w:gridCol w:w="270"/>
        <w:gridCol w:w="1196"/>
        <w:gridCol w:w="270"/>
        <w:gridCol w:w="1196"/>
      </w:tblGrid>
      <w:tr w:rsidR="00217C08" w:rsidRPr="004258D3" w14:paraId="56FCA5B1" w14:textId="77777777" w:rsidTr="005B0686">
        <w:trPr>
          <w:tblHeader/>
        </w:trPr>
        <w:tc>
          <w:tcPr>
            <w:tcW w:w="1977" w:type="pct"/>
          </w:tcPr>
          <w:p w14:paraId="11017581" w14:textId="0CFED209" w:rsidR="00CC4FBA" w:rsidRPr="004258D3" w:rsidRDefault="00CC4FBA" w:rsidP="00CC4F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pct"/>
            <w:gridSpan w:val="3"/>
          </w:tcPr>
          <w:p w14:paraId="00059D20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2697E22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5418D051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6E2211DC" w14:textId="77777777" w:rsidTr="005B0686">
        <w:trPr>
          <w:trHeight w:val="434"/>
          <w:tblHeader/>
        </w:trPr>
        <w:tc>
          <w:tcPr>
            <w:tcW w:w="1977" w:type="pct"/>
          </w:tcPr>
          <w:p w14:paraId="356D5137" w14:textId="7CA684E1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hanging="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3DD1839F" w14:textId="7DBC5BF0" w:rsidR="00CC4FBA" w:rsidRPr="004258D3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E7798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9B34008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CAC4181" w14:textId="6AFB9A98" w:rsidR="00CC4FBA" w:rsidRPr="004258D3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E7798" w:rsidRPr="004258D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759E075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2E04C63E" w14:textId="6A23F5BD" w:rsidR="00CC4FBA" w:rsidRPr="004258D3" w:rsidRDefault="00B528AA" w:rsidP="000A16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E7798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835F4EB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9019E49" w14:textId="46934CD0" w:rsidR="00CC4FBA" w:rsidRPr="004258D3" w:rsidRDefault="00B528A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E7798" w:rsidRPr="004258D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17C08" w:rsidRPr="004258D3" w14:paraId="20236ABE" w14:textId="77777777" w:rsidTr="00D6008A">
        <w:trPr>
          <w:trHeight w:val="317"/>
          <w:tblHeader/>
        </w:trPr>
        <w:tc>
          <w:tcPr>
            <w:tcW w:w="1977" w:type="pct"/>
          </w:tcPr>
          <w:p w14:paraId="2C141FBB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1B1217B0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4137B9E0" w14:textId="77777777" w:rsidTr="005B0686">
        <w:tc>
          <w:tcPr>
            <w:tcW w:w="1977" w:type="pct"/>
          </w:tcPr>
          <w:p w14:paraId="09C2D085" w14:textId="77777777" w:rsidR="00CC4FBA" w:rsidRPr="004258D3" w:rsidRDefault="00CC4FBA" w:rsidP="00CC4FBA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258D3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639" w:type="pct"/>
          </w:tcPr>
          <w:p w14:paraId="11C63B76" w14:textId="77777777" w:rsidR="00CC4FBA" w:rsidRPr="004258D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E3D9BB" w14:textId="77777777" w:rsidR="00CC4FBA" w:rsidRPr="004258D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24E028" w14:textId="77777777" w:rsidR="00CC4FBA" w:rsidRPr="004258D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B836DF" w14:textId="77777777" w:rsidR="00CC4FBA" w:rsidRPr="004258D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F1DE8C5" w14:textId="77777777" w:rsidR="00CC4FBA" w:rsidRPr="004258D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77ACA7" w14:textId="77777777" w:rsidR="00CC4FBA" w:rsidRPr="004258D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F274967" w14:textId="77777777" w:rsidR="00CC4FBA" w:rsidRPr="004258D3" w:rsidRDefault="00CC4FB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322" w:rsidRPr="004258D3" w14:paraId="421C9910" w14:textId="77777777" w:rsidTr="005B0686">
        <w:tc>
          <w:tcPr>
            <w:tcW w:w="1977" w:type="pct"/>
          </w:tcPr>
          <w:p w14:paraId="3E6941BB" w14:textId="3A497BC7" w:rsidR="00336322" w:rsidRPr="004258D3" w:rsidRDefault="00336322" w:rsidP="0033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639" w:type="pct"/>
          </w:tcPr>
          <w:p w14:paraId="670B89E2" w14:textId="72B1C6D1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0B592F8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0D41534" w14:textId="29253D22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33E2EF4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39C0FEB" w14:textId="6662985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451B9CF0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F6072B0" w14:textId="3963BAD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firstLine="1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/>
              </w:rPr>
              <w:t>472</w:t>
            </w:r>
          </w:p>
        </w:tc>
      </w:tr>
      <w:tr w:rsidR="00336322" w:rsidRPr="004258D3" w14:paraId="43028D51" w14:textId="77777777" w:rsidTr="005B0686">
        <w:tc>
          <w:tcPr>
            <w:tcW w:w="1977" w:type="pct"/>
          </w:tcPr>
          <w:p w14:paraId="552D278B" w14:textId="301E44E1" w:rsidR="00336322" w:rsidRPr="004258D3" w:rsidRDefault="00336322" w:rsidP="0033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ขายอุปกรณ์</w:t>
            </w:r>
            <w:r w:rsidRPr="004258D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9" w:type="pct"/>
          </w:tcPr>
          <w:p w14:paraId="4052F5BC" w14:textId="14A708E9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9F8E6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8BE73F6" w14:textId="670D980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D736720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4830C2" w14:textId="6F7B3F7C" w:rsidR="00336322" w:rsidRPr="004258D3" w:rsidRDefault="00336322" w:rsidP="00A3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7F835F29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DE69C2E" w14:textId="1F5C5C1B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firstLine="13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/>
              </w:rPr>
              <w:t>36</w:t>
            </w:r>
          </w:p>
        </w:tc>
      </w:tr>
      <w:tr w:rsidR="00336322" w:rsidRPr="004258D3" w14:paraId="170F2DD6" w14:textId="77777777" w:rsidTr="005B0686">
        <w:tc>
          <w:tcPr>
            <w:tcW w:w="1977" w:type="pct"/>
          </w:tcPr>
          <w:p w14:paraId="6A688D09" w14:textId="14453F70" w:rsidR="00336322" w:rsidRPr="004258D3" w:rsidRDefault="00336322" w:rsidP="0033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ขายวัตถุดิบ</w:t>
            </w:r>
          </w:p>
        </w:tc>
        <w:tc>
          <w:tcPr>
            <w:tcW w:w="639" w:type="pct"/>
          </w:tcPr>
          <w:p w14:paraId="47F7812A" w14:textId="0F8E260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22FB80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2175622" w14:textId="5B559A15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504147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5E4FBFC" w14:textId="663F57E1" w:rsidR="00336322" w:rsidRPr="004258D3" w:rsidRDefault="00336322" w:rsidP="00A37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1CA3DF6C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5BEE2C9" w14:textId="6504E6FE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firstLine="130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/>
              </w:rPr>
              <w:t>12</w:t>
            </w:r>
          </w:p>
        </w:tc>
      </w:tr>
      <w:tr w:rsidR="00336322" w:rsidRPr="004258D3" w14:paraId="4FA1F997" w14:textId="77777777" w:rsidTr="005B0686">
        <w:tc>
          <w:tcPr>
            <w:tcW w:w="1977" w:type="pct"/>
          </w:tcPr>
          <w:p w14:paraId="11E2AED4" w14:textId="3F9F5B0B" w:rsidR="00336322" w:rsidRPr="004258D3" w:rsidRDefault="00336322" w:rsidP="0033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639" w:type="pct"/>
          </w:tcPr>
          <w:p w14:paraId="4059B66F" w14:textId="7E04F2AA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B89BBC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13B6C36" w14:textId="1EDE5833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B3498E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19A2AD" w14:textId="03E1BC2F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4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/>
              </w:rPr>
              <w:t>150,713</w:t>
            </w:r>
          </w:p>
        </w:tc>
        <w:tc>
          <w:tcPr>
            <w:tcW w:w="147" w:type="pct"/>
          </w:tcPr>
          <w:p w14:paraId="5E82BBBC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86902EC" w14:textId="091178A0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firstLine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205,062</w:t>
            </w:r>
          </w:p>
        </w:tc>
      </w:tr>
      <w:tr w:rsidR="00336322" w:rsidRPr="004258D3" w14:paraId="426DFA22" w14:textId="77777777" w:rsidTr="005B0686">
        <w:tc>
          <w:tcPr>
            <w:tcW w:w="1977" w:type="pct"/>
          </w:tcPr>
          <w:p w14:paraId="05B24FE2" w14:textId="5F74870A" w:rsidR="00336322" w:rsidRPr="004258D3" w:rsidRDefault="00336322" w:rsidP="003363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39" w:type="pct"/>
          </w:tcPr>
          <w:p w14:paraId="24AF4B8C" w14:textId="52EA5A7E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3F20768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941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71320E9" w14:textId="039E75EF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E25580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CF6D496" w14:textId="05FD08AE" w:rsidR="00336322" w:rsidRPr="004258D3" w:rsidRDefault="00336322" w:rsidP="00381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right="-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4464419" w14:textId="77777777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6AF6977" w14:textId="10C6B66F" w:rsidR="00336322" w:rsidRPr="004258D3" w:rsidRDefault="00336322" w:rsidP="00336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20" w:firstLine="1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0E7798" w:rsidRPr="004258D3" w14:paraId="31D6E646" w14:textId="77777777" w:rsidTr="005B0686">
        <w:tc>
          <w:tcPr>
            <w:tcW w:w="1977" w:type="pct"/>
          </w:tcPr>
          <w:p w14:paraId="172BE63C" w14:textId="77777777" w:rsidR="000E7798" w:rsidRPr="004258D3" w:rsidRDefault="000E7798" w:rsidP="00336322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</w:p>
          <w:p w14:paraId="251C1CCA" w14:textId="48343D99" w:rsidR="000E7798" w:rsidRPr="004258D3" w:rsidRDefault="000E7798" w:rsidP="000E7798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258D3">
              <w:rPr>
                <w:rFonts w:ascii="Angsana New" w:hAnsi="Angsana New" w:cs="Angsana New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</w:tcPr>
          <w:p w14:paraId="4289338B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8B443F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DC5FC2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F683BA3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CC4CEA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37DE6B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C5FE0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798" w:rsidRPr="004258D3" w14:paraId="6D1BA323" w14:textId="77777777" w:rsidTr="005B0686">
        <w:tc>
          <w:tcPr>
            <w:tcW w:w="1977" w:type="pct"/>
          </w:tcPr>
          <w:p w14:paraId="1C4CD35D" w14:textId="77777777" w:rsidR="000E7798" w:rsidRPr="004258D3" w:rsidRDefault="000E7798" w:rsidP="000E7798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4258D3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</w:tcPr>
          <w:p w14:paraId="4A5558A6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6A52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6BBD7D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512DD7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4B586B3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7171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2DCD673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798" w:rsidRPr="004258D3" w14:paraId="35C81DD9" w14:textId="77777777" w:rsidTr="005B0686">
        <w:tc>
          <w:tcPr>
            <w:tcW w:w="1977" w:type="pct"/>
          </w:tcPr>
          <w:p w14:paraId="44626775" w14:textId="778AE3CC" w:rsidR="000E7798" w:rsidRPr="004258D3" w:rsidRDefault="000E7798" w:rsidP="000E7798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4258D3">
              <w:rPr>
                <w:rFonts w:ascii="Angsana New" w:hAnsi="Angsana New" w:cs="Angsana New"/>
                <w:lang w:val="en-US"/>
              </w:rPr>
              <w:t xml:space="preserve">  </w:t>
            </w:r>
            <w:r w:rsidRPr="004258D3">
              <w:rPr>
                <w:rFonts w:ascii="Angsana New" w:hAnsi="Angsana New" w:cs="Angsana New"/>
                <w:cs/>
                <w:lang w:val="en-US"/>
              </w:rPr>
              <w:t>ผลประโยชน์ระยะสั้น</w:t>
            </w:r>
            <w:r w:rsidRPr="004258D3">
              <w:rPr>
                <w:rFonts w:ascii="Angsana New" w:hAnsi="Angsana New" w:cs="Angsana New" w:hint="cs"/>
                <w:cs/>
                <w:lang w:val="en-US"/>
              </w:rPr>
              <w:t>ของพนักงาน</w:t>
            </w:r>
            <w:r w:rsidRPr="004258D3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639" w:type="pct"/>
          </w:tcPr>
          <w:p w14:paraId="0E27CF4B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483748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57D801F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A92397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5C73B48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3A3AC7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FEDEDCA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7C3E" w:rsidRPr="004258D3" w14:paraId="6087B108" w14:textId="77777777" w:rsidTr="005B0686">
        <w:tc>
          <w:tcPr>
            <w:tcW w:w="1977" w:type="pct"/>
          </w:tcPr>
          <w:p w14:paraId="584E59BF" w14:textId="42D16E8D" w:rsidR="00997C3E" w:rsidRPr="004258D3" w:rsidRDefault="00997C3E" w:rsidP="00997C3E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4258D3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258D3">
              <w:rPr>
                <w:rFonts w:ascii="Angsana New" w:hAnsi="Angsana New" w:cs="Angsana New"/>
                <w:lang w:val="en-US"/>
              </w:rPr>
              <w:t xml:space="preserve">   </w:t>
            </w:r>
            <w:r w:rsidR="00A96BC2" w:rsidRPr="004258D3">
              <w:rPr>
                <w:rFonts w:ascii="Angsana New" w:hAnsi="Angsana New" w:cs="Angsana New"/>
                <w:i/>
                <w:iCs/>
                <w:cs/>
                <w:lang w:val="en-US"/>
              </w:rPr>
              <w:t>(รว</w:t>
            </w:r>
            <w:r w:rsidR="00A96BC2" w:rsidRPr="004258D3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ม</w:t>
            </w:r>
            <w:r w:rsidRPr="004258D3">
              <w:rPr>
                <w:rFonts w:ascii="Angsana New" w:hAnsi="Angsana New" w:cs="Angsana New"/>
                <w:i/>
                <w:iCs/>
                <w:cs/>
                <w:lang w:val="en-US"/>
              </w:rPr>
              <w:t>ค่าตอบแทนกรรมการ</w:t>
            </w:r>
            <w:r w:rsidRPr="004258D3">
              <w:rPr>
                <w:rFonts w:ascii="Angsana New" w:hAnsi="Angsana New" w:cs="Angsana New"/>
                <w:i/>
                <w:iCs/>
                <w:lang w:val="en-US"/>
              </w:rPr>
              <w:t>)</w:t>
            </w:r>
          </w:p>
        </w:tc>
        <w:tc>
          <w:tcPr>
            <w:tcW w:w="639" w:type="pct"/>
          </w:tcPr>
          <w:p w14:paraId="50D5D1AC" w14:textId="1E5BA60D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65,118</w:t>
            </w:r>
          </w:p>
        </w:tc>
        <w:tc>
          <w:tcPr>
            <w:tcW w:w="147" w:type="pct"/>
          </w:tcPr>
          <w:p w14:paraId="35D992CB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6E15161" w14:textId="114480AE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55,648</w:t>
            </w:r>
          </w:p>
        </w:tc>
        <w:tc>
          <w:tcPr>
            <w:tcW w:w="147" w:type="pct"/>
          </w:tcPr>
          <w:p w14:paraId="3CFBFC10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A01B52D" w14:textId="7A7AB7DA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65,118</w:t>
            </w:r>
          </w:p>
        </w:tc>
        <w:tc>
          <w:tcPr>
            <w:tcW w:w="147" w:type="pct"/>
          </w:tcPr>
          <w:p w14:paraId="1E903E24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1EACA6CC" w14:textId="59F2B0A8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55,648</w:t>
            </w:r>
          </w:p>
        </w:tc>
      </w:tr>
      <w:tr w:rsidR="00997C3E" w:rsidRPr="004258D3" w14:paraId="4D9DABF5" w14:textId="77777777" w:rsidTr="005B0686">
        <w:tc>
          <w:tcPr>
            <w:tcW w:w="1977" w:type="pct"/>
          </w:tcPr>
          <w:p w14:paraId="509F6057" w14:textId="77777777" w:rsidR="00997C3E" w:rsidRPr="004258D3" w:rsidRDefault="00997C3E" w:rsidP="00997C3E">
            <w:pPr>
              <w:pStyle w:val="a"/>
              <w:tabs>
                <w:tab w:val="clear" w:pos="1080"/>
              </w:tabs>
              <w:ind w:left="-20"/>
              <w:rPr>
                <w:rFonts w:ascii="Angsana New" w:hAnsi="Angsana New" w:cs="Angsana New"/>
                <w:cs/>
                <w:lang w:val="en-US"/>
              </w:rPr>
            </w:pPr>
            <w:r w:rsidRPr="004258D3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4258D3">
              <w:rPr>
                <w:rFonts w:ascii="Angsana New" w:hAnsi="Angsana New" w:cs="Angsana New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D3FBAAE" w14:textId="47C66380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47" w:type="pct"/>
          </w:tcPr>
          <w:p w14:paraId="60E96D37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60FC62C" w14:textId="34F9E325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47" w:type="pct"/>
          </w:tcPr>
          <w:p w14:paraId="5632751A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68C34EAB" w14:textId="50EC225A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1,739</w:t>
            </w:r>
          </w:p>
        </w:tc>
        <w:tc>
          <w:tcPr>
            <w:tcW w:w="147" w:type="pct"/>
          </w:tcPr>
          <w:p w14:paraId="27ADE95D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5DE5632" w14:textId="37D780C3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</w:tr>
      <w:tr w:rsidR="00997C3E" w:rsidRPr="004258D3" w14:paraId="5B7D3275" w14:textId="77777777" w:rsidTr="005B0686">
        <w:tc>
          <w:tcPr>
            <w:tcW w:w="1977" w:type="pct"/>
          </w:tcPr>
          <w:p w14:paraId="34DAB025" w14:textId="276F07C2" w:rsidR="00997C3E" w:rsidRPr="004258D3" w:rsidRDefault="00997C3E" w:rsidP="00997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4A442A0" w14:textId="0F5ABCFA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66,857</w:t>
            </w:r>
          </w:p>
        </w:tc>
        <w:tc>
          <w:tcPr>
            <w:tcW w:w="147" w:type="pct"/>
          </w:tcPr>
          <w:p w14:paraId="6C9CBD07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40CABA1" w14:textId="22350E13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57,928</w:t>
            </w:r>
          </w:p>
        </w:tc>
        <w:tc>
          <w:tcPr>
            <w:tcW w:w="147" w:type="pct"/>
          </w:tcPr>
          <w:p w14:paraId="05212385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635C6B99" w14:textId="0DEEAFCA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66,857</w:t>
            </w:r>
          </w:p>
        </w:tc>
        <w:tc>
          <w:tcPr>
            <w:tcW w:w="147" w:type="pct"/>
          </w:tcPr>
          <w:p w14:paraId="6B98B4F4" w14:textId="77777777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5C62F5D1" w14:textId="2A058C6D" w:rsidR="00997C3E" w:rsidRPr="004258D3" w:rsidRDefault="00997C3E" w:rsidP="00997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57,928</w:t>
            </w:r>
          </w:p>
        </w:tc>
      </w:tr>
      <w:tr w:rsidR="000E7798" w:rsidRPr="004258D3" w14:paraId="0FCCF2D2" w14:textId="77777777" w:rsidTr="005B0686">
        <w:tc>
          <w:tcPr>
            <w:tcW w:w="1977" w:type="pct"/>
          </w:tcPr>
          <w:p w14:paraId="6D05A30B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C4CD67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C0AE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00CB86A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AF89D3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4EB50354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14D8E83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761036A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E7798" w:rsidRPr="004258D3" w14:paraId="22FA81F5" w14:textId="77777777" w:rsidTr="005B0686">
        <w:tc>
          <w:tcPr>
            <w:tcW w:w="1977" w:type="pct"/>
          </w:tcPr>
          <w:p w14:paraId="448C18B0" w14:textId="77777777" w:rsidR="000E7798" w:rsidRPr="004258D3" w:rsidRDefault="000E7798" w:rsidP="000E7798">
            <w:pPr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9" w:type="pct"/>
          </w:tcPr>
          <w:p w14:paraId="4D9BECD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1D9797F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F170056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74BF2D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49D71CA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C741873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6CDADA6D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798" w:rsidRPr="004258D3" w14:paraId="30C57D25" w14:textId="77777777" w:rsidTr="005B0686">
        <w:tc>
          <w:tcPr>
            <w:tcW w:w="1977" w:type="pct"/>
          </w:tcPr>
          <w:p w14:paraId="1CAE0B69" w14:textId="74D9B5FF" w:rsidR="000E7798" w:rsidRPr="004258D3" w:rsidRDefault="000E7798" w:rsidP="000E7798">
            <w:pPr>
              <w:ind w:lef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639" w:type="pct"/>
          </w:tcPr>
          <w:p w14:paraId="5BF875BD" w14:textId="20D765C0" w:rsidR="000E7798" w:rsidRPr="004258D3" w:rsidRDefault="00C57EA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C57EA3">
              <w:rPr>
                <w:rFonts w:ascii="Angsana New" w:hAnsi="Angsana New" w:hint="cs"/>
                <w:sz w:val="30"/>
                <w:szCs w:val="30"/>
              </w:rPr>
              <w:t>1</w:t>
            </w:r>
            <w:r w:rsidR="00EE6DE1" w:rsidRPr="004258D3">
              <w:rPr>
                <w:rFonts w:ascii="Angsana New" w:hAnsi="Angsana New"/>
                <w:sz w:val="30"/>
                <w:szCs w:val="30"/>
              </w:rPr>
              <w:t>,323</w:t>
            </w:r>
          </w:p>
        </w:tc>
        <w:tc>
          <w:tcPr>
            <w:tcW w:w="147" w:type="pct"/>
          </w:tcPr>
          <w:p w14:paraId="65C9AF2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5511655" w14:textId="3249C058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2D25FF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2BB88390" w14:textId="4AA3868D" w:rsidR="000E7798" w:rsidRPr="004258D3" w:rsidRDefault="00C57EA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C57EA3">
              <w:rPr>
                <w:rFonts w:ascii="Angsana New" w:hAnsi="Angsana New" w:hint="cs"/>
                <w:sz w:val="30"/>
                <w:szCs w:val="30"/>
              </w:rPr>
              <w:t>1</w:t>
            </w:r>
            <w:r w:rsidR="00EE6DE1" w:rsidRPr="004258D3">
              <w:rPr>
                <w:rFonts w:ascii="Angsana New" w:hAnsi="Angsana New"/>
                <w:sz w:val="30"/>
                <w:szCs w:val="30"/>
              </w:rPr>
              <w:t>,323</w:t>
            </w:r>
          </w:p>
        </w:tc>
        <w:tc>
          <w:tcPr>
            <w:tcW w:w="147" w:type="pct"/>
          </w:tcPr>
          <w:p w14:paraId="609BF650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A455472" w14:textId="394E5B9C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E7798" w:rsidRPr="004258D3" w14:paraId="655A6DD2" w14:textId="77777777" w:rsidTr="005B0686">
        <w:tc>
          <w:tcPr>
            <w:tcW w:w="1977" w:type="pct"/>
          </w:tcPr>
          <w:p w14:paraId="5E500311" w14:textId="6FE578A9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ค่าบริการพื้นที่</w:t>
            </w:r>
          </w:p>
        </w:tc>
        <w:tc>
          <w:tcPr>
            <w:tcW w:w="639" w:type="pct"/>
          </w:tcPr>
          <w:p w14:paraId="3E929A2A" w14:textId="24EDE50A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  <w:tc>
          <w:tcPr>
            <w:tcW w:w="147" w:type="pct"/>
          </w:tcPr>
          <w:p w14:paraId="193101D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81F907C" w14:textId="7D82742E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147" w:type="pct"/>
          </w:tcPr>
          <w:p w14:paraId="3DF6AB8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3B203D81" w14:textId="6BA37EE7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2,402</w:t>
            </w:r>
          </w:p>
        </w:tc>
        <w:tc>
          <w:tcPr>
            <w:tcW w:w="147" w:type="pct"/>
          </w:tcPr>
          <w:p w14:paraId="5EE44C50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75079B8" w14:textId="126F313A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30" w:right="-8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</w:tr>
    </w:tbl>
    <w:p w14:paraId="02BF8F62" w14:textId="34BA094A" w:rsidR="00C80163" w:rsidRPr="004258D3" w:rsidRDefault="00C80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90C546F" w14:textId="054741F8" w:rsidR="004D5CDB" w:rsidRPr="004258D3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lang w:val="en-US"/>
        </w:rPr>
      </w:pPr>
      <w:r w:rsidRPr="004258D3">
        <w:rPr>
          <w:rFonts w:asciiTheme="majorBidi" w:hAnsiTheme="majorBidi" w:cstheme="majorBidi"/>
          <w:cs/>
          <w:lang w:val="en-US"/>
        </w:rPr>
        <w:t xml:space="preserve">ยอดคงเหลือกับกิจการที่เกี่ยวข้องกัน ณ วันที่ </w:t>
      </w:r>
      <w:r w:rsidR="00D6443C" w:rsidRPr="004258D3">
        <w:rPr>
          <w:rFonts w:asciiTheme="majorBidi" w:hAnsiTheme="majorBidi" w:cstheme="majorBidi"/>
          <w:lang w:val="en-US"/>
        </w:rPr>
        <w:t>31</w:t>
      </w:r>
      <w:r w:rsidRPr="004258D3">
        <w:rPr>
          <w:rFonts w:asciiTheme="majorBidi" w:hAnsiTheme="majorBidi" w:cstheme="majorBidi"/>
          <w:cs/>
          <w:lang w:val="en-US"/>
        </w:rPr>
        <w:t xml:space="preserve"> ธันวาคม มีดังนี้</w:t>
      </w:r>
    </w:p>
    <w:p w14:paraId="291006C2" w14:textId="77777777" w:rsidR="004D5CDB" w:rsidRPr="004258D3" w:rsidRDefault="004D5CDB" w:rsidP="004D5CDB">
      <w:pPr>
        <w:pStyle w:val="a"/>
        <w:tabs>
          <w:tab w:val="clear" w:pos="1080"/>
        </w:tabs>
        <w:ind w:left="540" w:right="47"/>
        <w:jc w:val="thaiDistribute"/>
        <w:rPr>
          <w:rFonts w:asciiTheme="majorBidi" w:hAnsiTheme="majorBidi" w:cstheme="majorBidi"/>
          <w:sz w:val="22"/>
          <w:szCs w:val="22"/>
          <w:lang w:val="en-US"/>
        </w:rPr>
      </w:pPr>
    </w:p>
    <w:tbl>
      <w:tblPr>
        <w:tblW w:w="909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84"/>
        <w:gridCol w:w="559"/>
        <w:gridCol w:w="1174"/>
        <w:gridCol w:w="271"/>
        <w:gridCol w:w="1187"/>
        <w:gridCol w:w="271"/>
        <w:gridCol w:w="1205"/>
        <w:gridCol w:w="271"/>
        <w:gridCol w:w="1177"/>
      </w:tblGrid>
      <w:tr w:rsidR="00217C08" w:rsidRPr="004258D3" w14:paraId="0B7939F1" w14:textId="77777777" w:rsidTr="00D6008A">
        <w:trPr>
          <w:tblHeader/>
        </w:trPr>
        <w:tc>
          <w:tcPr>
            <w:tcW w:w="1640" w:type="pct"/>
          </w:tcPr>
          <w:p w14:paraId="66E0118C" w14:textId="7DA4FFF9" w:rsidR="004D5CDB" w:rsidRPr="004258D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3D0E163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6" w:type="pct"/>
            <w:gridSpan w:val="3"/>
          </w:tcPr>
          <w:p w14:paraId="60779E43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7FF5F75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pct"/>
            <w:gridSpan w:val="3"/>
          </w:tcPr>
          <w:p w14:paraId="4AFDF3A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205C6CAC" w14:textId="77777777" w:rsidTr="00D6008A">
        <w:trPr>
          <w:tblHeader/>
        </w:trPr>
        <w:tc>
          <w:tcPr>
            <w:tcW w:w="1640" w:type="pct"/>
          </w:tcPr>
          <w:p w14:paraId="44B09816" w14:textId="037E5230" w:rsidR="00CC4FBA" w:rsidRPr="004258D3" w:rsidRDefault="00CC4FBA" w:rsidP="00CC4FB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45C74D0C" w14:textId="77777777" w:rsidR="00CC4FBA" w:rsidRPr="004258D3" w:rsidRDefault="00CC4FBA" w:rsidP="00CC4F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9E3A306" w14:textId="33C04CF4" w:rsidR="00CC4FBA" w:rsidRPr="004258D3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798" w:rsidRPr="004258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7CF1D29A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64294B57" w14:textId="0F7FD088" w:rsidR="00CC4FBA" w:rsidRPr="004258D3" w:rsidRDefault="000E779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1F3C29F1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14:paraId="6221B427" w14:textId="0B16A4DC" w:rsidR="00CC4FBA" w:rsidRPr="004258D3" w:rsidRDefault="000E779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42091F73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3084C1A" w14:textId="702E8055" w:rsidR="00CC4FBA" w:rsidRPr="004258D3" w:rsidRDefault="000E779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7C08" w:rsidRPr="004258D3" w14:paraId="1F24B21C" w14:textId="77777777" w:rsidTr="00D6008A">
        <w:trPr>
          <w:tblHeader/>
        </w:trPr>
        <w:tc>
          <w:tcPr>
            <w:tcW w:w="1640" w:type="pct"/>
          </w:tcPr>
          <w:p w14:paraId="14C1B344" w14:textId="77777777" w:rsidR="004D5CDB" w:rsidRPr="004258D3" w:rsidRDefault="004D5CDB" w:rsidP="00B2547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6606F4B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7"/>
          </w:tcPr>
          <w:p w14:paraId="33E624F6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4A6EB7AC" w14:textId="77777777" w:rsidTr="00D6008A">
        <w:tc>
          <w:tcPr>
            <w:tcW w:w="1640" w:type="pct"/>
          </w:tcPr>
          <w:p w14:paraId="73D36100" w14:textId="39BDEA60" w:rsidR="00D6008A" w:rsidRPr="004258D3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307" w:type="pct"/>
          </w:tcPr>
          <w:p w14:paraId="0F3D3C9B" w14:textId="77777777" w:rsidR="00D6008A" w:rsidRPr="004258D3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3B4AC6AC" w14:textId="77777777" w:rsidR="00D6008A" w:rsidRPr="004258D3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3EB48F73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FEFF5E3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3B8C767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2C68E44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64C83FF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10709772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32C83B7E" w14:textId="77777777" w:rsidTr="00D6008A">
        <w:tc>
          <w:tcPr>
            <w:tcW w:w="1640" w:type="pct"/>
          </w:tcPr>
          <w:p w14:paraId="0B9A9F33" w14:textId="3A3B910A" w:rsidR="00D6008A" w:rsidRPr="004258D3" w:rsidRDefault="00D6008A" w:rsidP="00D6008A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307" w:type="pct"/>
          </w:tcPr>
          <w:p w14:paraId="45DA24AB" w14:textId="77777777" w:rsidR="00D6008A" w:rsidRPr="004258D3" w:rsidRDefault="00D6008A" w:rsidP="00D6008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5" w:type="pct"/>
          </w:tcPr>
          <w:p w14:paraId="5CBD965A" w14:textId="77777777" w:rsidR="00D6008A" w:rsidRPr="004258D3" w:rsidRDefault="00D6008A" w:rsidP="00D6008A">
            <w:pPr>
              <w:pStyle w:val="a"/>
              <w:tabs>
                <w:tab w:val="clear" w:pos="1080"/>
                <w:tab w:val="decimal" w:pos="890"/>
              </w:tabs>
              <w:ind w:left="-120"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703DD98D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0FCFF4C8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EE4831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4B5447BB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50B928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2DC26C5" w14:textId="77777777" w:rsidR="00D6008A" w:rsidRPr="004258D3" w:rsidRDefault="00D6008A" w:rsidP="00D600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98" w:rsidRPr="004258D3" w14:paraId="544B1E02" w14:textId="77777777" w:rsidTr="00D6008A">
        <w:tc>
          <w:tcPr>
            <w:tcW w:w="1640" w:type="pct"/>
          </w:tcPr>
          <w:p w14:paraId="26E804E7" w14:textId="24E40C1D" w:rsidR="000E7798" w:rsidRPr="004258D3" w:rsidRDefault="000E7798" w:rsidP="000E7798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307" w:type="pct"/>
          </w:tcPr>
          <w:p w14:paraId="2E10E59D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9458DC0" w14:textId="30C3C086" w:rsidR="000E7798" w:rsidRPr="004258D3" w:rsidRDefault="00336322" w:rsidP="000E779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C5BF72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F25B5C3" w14:textId="4CD28B58" w:rsidR="000E7798" w:rsidRPr="004258D3" w:rsidRDefault="000E7798" w:rsidP="00B83B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4BAD9D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3F434147" w14:textId="77A5DAB1" w:rsidR="000E7798" w:rsidRPr="004258D3" w:rsidRDefault="00336322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33,305</w:t>
            </w:r>
          </w:p>
        </w:tc>
        <w:tc>
          <w:tcPr>
            <w:tcW w:w="149" w:type="pct"/>
          </w:tcPr>
          <w:p w14:paraId="122C2187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420EFEA0" w14:textId="2A6E9548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40,293</w:t>
            </w:r>
          </w:p>
        </w:tc>
      </w:tr>
      <w:tr w:rsidR="000E7798" w:rsidRPr="004258D3" w14:paraId="4E21C1A0" w14:textId="77777777" w:rsidTr="00D6008A">
        <w:tc>
          <w:tcPr>
            <w:tcW w:w="1640" w:type="pct"/>
          </w:tcPr>
          <w:p w14:paraId="2CE33669" w14:textId="77777777" w:rsidR="000E7798" w:rsidRPr="004258D3" w:rsidRDefault="000E7798" w:rsidP="000E7798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07" w:type="pct"/>
          </w:tcPr>
          <w:p w14:paraId="23AB33B0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79EA9CBC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88BC22C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double" w:sz="4" w:space="0" w:color="auto"/>
            </w:tcBorders>
          </w:tcPr>
          <w:p w14:paraId="64A4DEC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403A5D4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top w:val="double" w:sz="4" w:space="0" w:color="auto"/>
            </w:tcBorders>
          </w:tcPr>
          <w:p w14:paraId="3AFD839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AAD2B7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double" w:sz="4" w:space="0" w:color="auto"/>
            </w:tcBorders>
          </w:tcPr>
          <w:p w14:paraId="506858C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98" w:rsidRPr="004258D3" w14:paraId="10B51EA5" w14:textId="77777777" w:rsidTr="00D6008A">
        <w:tc>
          <w:tcPr>
            <w:tcW w:w="1640" w:type="pct"/>
          </w:tcPr>
          <w:p w14:paraId="7F94CF58" w14:textId="03E7B001" w:rsidR="000E7798" w:rsidRPr="004258D3" w:rsidRDefault="000E7798" w:rsidP="000E7798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307" w:type="pct"/>
          </w:tcPr>
          <w:p w14:paraId="0AE35E28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F9FC95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FFB2FBF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2638DE0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0469BE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0FD79203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C092D3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6717A22A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98" w:rsidRPr="004258D3" w14:paraId="59F842ED" w14:textId="77777777" w:rsidTr="00D6008A">
        <w:tc>
          <w:tcPr>
            <w:tcW w:w="1640" w:type="pct"/>
          </w:tcPr>
          <w:p w14:paraId="0D7F887B" w14:textId="6A57D274" w:rsidR="000E7798" w:rsidRPr="004258D3" w:rsidRDefault="000E7798" w:rsidP="000E7798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307" w:type="pct"/>
          </w:tcPr>
          <w:p w14:paraId="70A38B6E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D28F65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7805448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E29B8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303505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</w:tcPr>
          <w:p w14:paraId="612DBA9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25B703F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78EDE85D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7798" w:rsidRPr="004258D3" w14:paraId="06FFFE84" w14:textId="77777777" w:rsidTr="00D6008A">
        <w:tc>
          <w:tcPr>
            <w:tcW w:w="1640" w:type="pct"/>
          </w:tcPr>
          <w:p w14:paraId="31E87C61" w14:textId="46319FE8" w:rsidR="000E7798" w:rsidRPr="004258D3" w:rsidRDefault="000E7798" w:rsidP="000E7798">
            <w:pPr>
              <w:pStyle w:val="a"/>
              <w:tabs>
                <w:tab w:val="clear" w:pos="1080"/>
                <w:tab w:val="left" w:pos="342"/>
              </w:tabs>
              <w:ind w:left="-90"/>
              <w:rPr>
                <w:rFonts w:asciiTheme="majorBidi" w:hAnsiTheme="majorBidi" w:cstheme="majorBidi"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cs/>
                <w:lang w:val="en-US"/>
              </w:rPr>
              <w:t xml:space="preserve">บริษัท พหล </w:t>
            </w:r>
            <w:r w:rsidRPr="004258D3">
              <w:rPr>
                <w:rFonts w:asciiTheme="majorBidi" w:hAnsiTheme="majorBidi" w:cstheme="majorBidi"/>
                <w:lang w:val="en-US"/>
              </w:rPr>
              <w:t>8</w:t>
            </w:r>
            <w:r w:rsidRPr="004258D3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307" w:type="pct"/>
          </w:tcPr>
          <w:p w14:paraId="3EF86A35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5B0F4C58" w14:textId="08E45A3F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49" w:type="pct"/>
          </w:tcPr>
          <w:p w14:paraId="74F0A4A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EEAA9CF" w14:textId="4621F32D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1,903</w:t>
            </w:r>
          </w:p>
        </w:tc>
        <w:tc>
          <w:tcPr>
            <w:tcW w:w="149" w:type="pct"/>
          </w:tcPr>
          <w:p w14:paraId="1B815B1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4C915D79" w14:textId="220D6572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947</w:t>
            </w:r>
          </w:p>
        </w:tc>
        <w:tc>
          <w:tcPr>
            <w:tcW w:w="149" w:type="pct"/>
          </w:tcPr>
          <w:p w14:paraId="7FBBC10C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double" w:sz="4" w:space="0" w:color="auto"/>
            </w:tcBorders>
          </w:tcPr>
          <w:p w14:paraId="60E9DE3F" w14:textId="10966CF0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left="-120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1,903</w:t>
            </w:r>
          </w:p>
        </w:tc>
      </w:tr>
    </w:tbl>
    <w:p w14:paraId="3667C4A7" w14:textId="77777777" w:rsidR="002960A1" w:rsidRPr="004258D3" w:rsidRDefault="002960A1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7E97196D" w14:textId="77777777" w:rsidR="00D54F51" w:rsidRPr="004258D3" w:rsidRDefault="00D54F51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49156462" w14:textId="77777777" w:rsidR="00D54F51" w:rsidRPr="004258D3" w:rsidRDefault="00D54F51" w:rsidP="00570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3D4F517D" w14:textId="0EF364CE" w:rsidR="00CC4FBA" w:rsidRDefault="004D5CDB" w:rsidP="00CC4FB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4258D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7AFDBC24" w14:textId="77777777" w:rsidR="007A320E" w:rsidRPr="005C2B83" w:rsidRDefault="007A320E" w:rsidP="007A32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1C35E69E" w14:textId="77777777" w:rsidR="007A320E" w:rsidRDefault="007A320E" w:rsidP="007A32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A320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51B229E" w14:textId="77777777" w:rsidR="007A320E" w:rsidRPr="005C2B83" w:rsidRDefault="007A320E" w:rsidP="007A32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6D0C07C5" w14:textId="52F32C90" w:rsidR="007A320E" w:rsidRPr="007A320E" w:rsidRDefault="007A320E" w:rsidP="005C2B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2"/>
          <w:cs/>
        </w:rPr>
      </w:pPr>
      <w:r w:rsidRPr="007A320E">
        <w:rPr>
          <w:rFonts w:asciiTheme="majorBidi" w:eastAsia="Times New Roman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</w:t>
      </w:r>
      <w:r w:rsidRPr="007A320E">
        <w:rPr>
          <w:rFonts w:asciiTheme="majorBidi" w:hAnsiTheme="majorBidi" w:cstheme="majorBidi"/>
          <w:sz w:val="30"/>
          <w:szCs w:val="30"/>
          <w:cs/>
          <w:lang w:eastAsia="ko-KR"/>
        </w:rPr>
        <w:t>และ</w:t>
      </w:r>
      <w:r w:rsidRPr="007A320E">
        <w:rPr>
          <w:rFonts w:asciiTheme="majorBidi" w:eastAsia="Times New Roman" w:hAnsiTheme="majorBidi" w:cstheme="majorBidi"/>
          <w:sz w:val="30"/>
          <w:szCs w:val="30"/>
          <w:cs/>
        </w:rPr>
        <w:t xml:space="preserve">ยอดเงินฝากธนาคาร </w:t>
      </w:r>
    </w:p>
    <w:p w14:paraId="51240E3E" w14:textId="391A4A82" w:rsidR="00CC4FBA" w:rsidRPr="005C2B83" w:rsidRDefault="00CC4FBA" w:rsidP="00D5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2"/>
        <w:gridCol w:w="657"/>
        <w:gridCol w:w="1166"/>
        <w:gridCol w:w="268"/>
        <w:gridCol w:w="1201"/>
        <w:gridCol w:w="268"/>
        <w:gridCol w:w="1208"/>
        <w:gridCol w:w="259"/>
        <w:gridCol w:w="1181"/>
      </w:tblGrid>
      <w:tr w:rsidR="00217C08" w:rsidRPr="004258D3" w14:paraId="7BE1C50F" w14:textId="77777777" w:rsidTr="00D6008A">
        <w:tc>
          <w:tcPr>
            <w:tcW w:w="1619" w:type="pct"/>
          </w:tcPr>
          <w:p w14:paraId="59805FAB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58" w:type="pct"/>
          </w:tcPr>
          <w:p w14:paraId="2CE2F65E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35" w:type="pct"/>
            <w:gridSpan w:val="3"/>
          </w:tcPr>
          <w:p w14:paraId="1A12466C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A2461A5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70C2CA8F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12D43D67" w14:textId="77777777" w:rsidTr="00D6008A">
        <w:trPr>
          <w:trHeight w:val="434"/>
        </w:trPr>
        <w:tc>
          <w:tcPr>
            <w:tcW w:w="1619" w:type="pct"/>
          </w:tcPr>
          <w:p w14:paraId="1F51CD0F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20346EA0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1684B01E" w14:textId="63EDE8F2" w:rsidR="00CC4FBA" w:rsidRPr="004258D3" w:rsidRDefault="00D6008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798" w:rsidRPr="004258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B652704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7296C687" w14:textId="384F4B67" w:rsidR="00CC4FBA" w:rsidRPr="004258D3" w:rsidRDefault="000E779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D4B0F79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8" w:type="pct"/>
          </w:tcPr>
          <w:p w14:paraId="639D541F" w14:textId="2ED8E180" w:rsidR="00CC4FBA" w:rsidRPr="004258D3" w:rsidRDefault="000E779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25B107D3" w14:textId="77777777" w:rsidR="00CC4FBA" w:rsidRPr="004258D3" w:rsidRDefault="00CC4FBA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385E5F9" w14:textId="076AC97B" w:rsidR="00CC4FBA" w:rsidRPr="004258D3" w:rsidRDefault="000E7798" w:rsidP="00CC4F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7C08" w:rsidRPr="004258D3" w14:paraId="4B447F42" w14:textId="77777777" w:rsidTr="00D6008A">
        <w:trPr>
          <w:trHeight w:val="434"/>
        </w:trPr>
        <w:tc>
          <w:tcPr>
            <w:tcW w:w="1619" w:type="pct"/>
          </w:tcPr>
          <w:p w14:paraId="734457E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8" w:type="pct"/>
          </w:tcPr>
          <w:p w14:paraId="1FEC4D2C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23" w:type="pct"/>
            <w:gridSpan w:val="7"/>
          </w:tcPr>
          <w:p w14:paraId="47596355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798" w:rsidRPr="004258D3" w14:paraId="7474B05B" w14:textId="77777777" w:rsidTr="00D6008A">
        <w:tc>
          <w:tcPr>
            <w:tcW w:w="1619" w:type="pct"/>
          </w:tcPr>
          <w:p w14:paraId="1DD2D67A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358" w:type="pct"/>
          </w:tcPr>
          <w:p w14:paraId="3C7AD572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4F5B490F" w14:textId="7A54DABE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7C0EABB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DDD767" w14:textId="696AD82F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6" w:type="pct"/>
          </w:tcPr>
          <w:p w14:paraId="2E9D817B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B7D1736" w14:textId="48903BF9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41" w:type="pct"/>
          </w:tcPr>
          <w:p w14:paraId="38F0500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63BF00A" w14:textId="3D70A59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E7798" w:rsidRPr="004258D3" w14:paraId="36F37967" w14:textId="77777777" w:rsidTr="00D6008A">
        <w:tc>
          <w:tcPr>
            <w:tcW w:w="1619" w:type="pct"/>
          </w:tcPr>
          <w:p w14:paraId="3B9E95A9" w14:textId="578E3B56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358" w:type="pct"/>
          </w:tcPr>
          <w:p w14:paraId="4DE03EF3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EDBBFDA" w14:textId="375F469F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14,741</w:t>
            </w:r>
          </w:p>
        </w:tc>
        <w:tc>
          <w:tcPr>
            <w:tcW w:w="146" w:type="pct"/>
          </w:tcPr>
          <w:p w14:paraId="3F5BE44A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</w:tcPr>
          <w:p w14:paraId="4351B968" w14:textId="383219EA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15,088</w:t>
            </w:r>
          </w:p>
        </w:tc>
        <w:tc>
          <w:tcPr>
            <w:tcW w:w="146" w:type="pct"/>
          </w:tcPr>
          <w:p w14:paraId="3142B26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66C321A3" w14:textId="60E84B27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12,010</w:t>
            </w:r>
          </w:p>
        </w:tc>
        <w:tc>
          <w:tcPr>
            <w:tcW w:w="141" w:type="pct"/>
          </w:tcPr>
          <w:p w14:paraId="66EE4C98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EFD5003" w14:textId="3B587522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13,828</w:t>
            </w:r>
          </w:p>
        </w:tc>
      </w:tr>
      <w:tr w:rsidR="000E7798" w:rsidRPr="004258D3" w14:paraId="78A2932B" w14:textId="77777777" w:rsidTr="00D6008A">
        <w:tc>
          <w:tcPr>
            <w:tcW w:w="1619" w:type="pct"/>
          </w:tcPr>
          <w:p w14:paraId="03642A5B" w14:textId="38F0CCAB" w:rsidR="000E7798" w:rsidRPr="004258D3" w:rsidRDefault="000E7798" w:rsidP="000E7798">
            <w:pPr>
              <w:pStyle w:val="a"/>
              <w:tabs>
                <w:tab w:val="clear" w:pos="1080"/>
                <w:tab w:val="left" w:pos="342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358" w:type="pct"/>
          </w:tcPr>
          <w:p w14:paraId="34B9990F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F31B089" w14:textId="62F1BAA4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14,841</w:t>
            </w:r>
          </w:p>
        </w:tc>
        <w:tc>
          <w:tcPr>
            <w:tcW w:w="146" w:type="pct"/>
          </w:tcPr>
          <w:p w14:paraId="404E5AAD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8F96FB3" w14:textId="5C07AEE6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15,188</w:t>
            </w:r>
          </w:p>
        </w:tc>
        <w:tc>
          <w:tcPr>
            <w:tcW w:w="146" w:type="pct"/>
          </w:tcPr>
          <w:p w14:paraId="343ED92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6A1C9C2E" w14:textId="532191C8" w:rsidR="000E7798" w:rsidRPr="004258D3" w:rsidRDefault="0043205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12,110</w:t>
            </w:r>
          </w:p>
        </w:tc>
        <w:tc>
          <w:tcPr>
            <w:tcW w:w="141" w:type="pct"/>
          </w:tcPr>
          <w:p w14:paraId="66A07EB4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629B21B" w14:textId="4AEFC0C4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13,928</w:t>
            </w:r>
          </w:p>
        </w:tc>
      </w:tr>
    </w:tbl>
    <w:p w14:paraId="14524138" w14:textId="77777777" w:rsidR="00BB42FC" w:rsidRPr="005C2B83" w:rsidRDefault="00BB42FC" w:rsidP="00BB42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4A6EBB" w14:textId="0D755438" w:rsidR="000356E9" w:rsidRPr="004258D3" w:rsidRDefault="000356E9" w:rsidP="00BB42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4258D3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6ECF6BD5" w14:textId="77777777" w:rsidR="000356E9" w:rsidRPr="005C2B83" w:rsidRDefault="000356E9" w:rsidP="000356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1295DC7" w14:textId="76154C22" w:rsidR="000356E9" w:rsidRPr="004258D3" w:rsidRDefault="000356E9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A16B801" w14:textId="77777777" w:rsidR="009E7D9C" w:rsidRPr="005C2B83" w:rsidRDefault="009E7D9C" w:rsidP="000356E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7E32EAC2" w14:textId="3F375E03" w:rsidR="00CE4A8D" w:rsidRPr="004258D3" w:rsidRDefault="000356E9" w:rsidP="00CE4A8D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58D3">
        <w:rPr>
          <w:rFonts w:asciiTheme="majorBidi" w:hAnsiTheme="majorBidi" w:cstheme="majorBidi"/>
          <w:spacing w:val="-4"/>
          <w:sz w:val="30"/>
          <w:szCs w:val="30"/>
          <w:cs/>
        </w:rPr>
        <w:t>ลูกหนี้การค้ารับรู้เมื่</w:t>
      </w:r>
      <w:r w:rsidR="00DF05B2" w:rsidRPr="004258D3">
        <w:rPr>
          <w:rFonts w:asciiTheme="majorBidi" w:hAnsiTheme="majorBidi" w:cstheme="majorBidi"/>
          <w:spacing w:val="-4"/>
          <w:sz w:val="30"/>
          <w:szCs w:val="30"/>
          <w:cs/>
        </w:rPr>
        <w:t>อกลุ่มบริษัท</w:t>
      </w:r>
      <w:r w:rsidRPr="004258D3">
        <w:rPr>
          <w:rFonts w:asciiTheme="majorBidi" w:hAnsiTheme="majorBidi" w:cstheme="majorBidi"/>
          <w:spacing w:val="-4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</w:t>
      </w:r>
      <w:r w:rsidR="00DF05B2" w:rsidRPr="004258D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258D3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A7C97" w:rsidRPr="004258D3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="004A7C97" w:rsidRPr="004258D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4A7C97" w:rsidRPr="004258D3">
        <w:rPr>
          <w:rFonts w:asciiTheme="majorBidi" w:hAnsiTheme="majorBidi" w:hint="cs"/>
          <w:spacing w:val="-4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</w:p>
    <w:p w14:paraId="4A3DCB30" w14:textId="77777777" w:rsidR="002960A1" w:rsidRPr="005C2B83" w:rsidRDefault="002960A1" w:rsidP="00CE4A8D">
      <w:pPr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35AF5CB" w14:textId="02650ED7" w:rsidR="000356E9" w:rsidRPr="004258D3" w:rsidRDefault="00DF05B2" w:rsidP="00CE4A8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กลุ่มบริษัทป</w:t>
      </w:r>
      <w:r w:rsidR="000356E9" w:rsidRPr="004258D3">
        <w:rPr>
          <w:rFonts w:asciiTheme="majorBidi" w:hAnsiTheme="majorBidi" w:cstheme="majorBidi"/>
          <w:sz w:val="30"/>
          <w:szCs w:val="30"/>
          <w:cs/>
        </w:rPr>
        <w:t>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</w:t>
      </w:r>
      <w:r w:rsidR="000356E9" w:rsidRPr="004258D3">
        <w:rPr>
          <w:rFonts w:asciiTheme="majorBidi" w:hAnsiTheme="majorBidi" w:cstheme="majorBidi"/>
          <w:spacing w:val="-8"/>
          <w:sz w:val="30"/>
          <w:szCs w:val="30"/>
          <w:cs/>
        </w:rPr>
        <w:t>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</w:t>
      </w:r>
      <w:r w:rsidR="000356E9" w:rsidRPr="004258D3">
        <w:rPr>
          <w:rFonts w:asciiTheme="majorBidi" w:hAnsiTheme="majorBidi" w:cstheme="majorBidi"/>
          <w:sz w:val="30"/>
          <w:szCs w:val="30"/>
          <w:cs/>
        </w:rPr>
        <w:t>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CF2FA7" w14:textId="77777777" w:rsidR="002960A1" w:rsidRDefault="002960A1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6392B49" w14:textId="77777777" w:rsidR="007A320E" w:rsidRDefault="007A320E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F214E0B" w14:textId="77777777" w:rsidR="005C2B83" w:rsidRDefault="005C2B83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B6D515B" w14:textId="77777777" w:rsidR="007A320E" w:rsidRPr="004258D3" w:rsidRDefault="007A320E" w:rsidP="000356E9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98"/>
        <w:gridCol w:w="1008"/>
        <w:gridCol w:w="180"/>
        <w:gridCol w:w="990"/>
        <w:gridCol w:w="178"/>
        <w:gridCol w:w="1001"/>
        <w:gridCol w:w="180"/>
        <w:gridCol w:w="990"/>
      </w:tblGrid>
      <w:tr w:rsidR="00217C08" w:rsidRPr="004258D3" w14:paraId="405FA183" w14:textId="77777777" w:rsidTr="00D243F4">
        <w:trPr>
          <w:cantSplit/>
          <w:tblHeader/>
        </w:trPr>
        <w:tc>
          <w:tcPr>
            <w:tcW w:w="4698" w:type="dxa"/>
            <w:vAlign w:val="bottom"/>
            <w:hideMark/>
          </w:tcPr>
          <w:p w14:paraId="2D6E49EC" w14:textId="4FFA62CD" w:rsidR="000356E9" w:rsidRPr="004258D3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7B16B65A" w14:textId="26188251" w:rsidR="000356E9" w:rsidRPr="004258D3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315E8FCF" w14:textId="77777777" w:rsidR="000356E9" w:rsidRPr="004258D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13BFCE72" w14:textId="06F01FFB" w:rsidR="000356E9" w:rsidRPr="004258D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17C08" w:rsidRPr="004258D3" w14:paraId="0CFF3EA6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2FC3FDFA" w14:textId="77777777" w:rsidR="000356E9" w:rsidRPr="004258D3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08" w:type="dxa"/>
            <w:vAlign w:val="bottom"/>
          </w:tcPr>
          <w:p w14:paraId="0CF31C11" w14:textId="25D46652" w:rsidR="000356E9" w:rsidRPr="004258D3" w:rsidRDefault="00D243F4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0E7798" w:rsidRPr="004258D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65886D26" w14:textId="77777777" w:rsidR="000356E9" w:rsidRPr="004258D3" w:rsidRDefault="000356E9" w:rsidP="000A216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D034C1" w14:textId="5790B194" w:rsidR="000356E9" w:rsidRPr="004258D3" w:rsidRDefault="000E7798" w:rsidP="000A216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7784A3CE" w14:textId="77777777" w:rsidR="000356E9" w:rsidRPr="004258D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68D11EB" w14:textId="09B84D90" w:rsidR="000356E9" w:rsidRPr="004258D3" w:rsidRDefault="000E7798" w:rsidP="000A216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5CF5366B" w14:textId="77777777" w:rsidR="000356E9" w:rsidRPr="004258D3" w:rsidRDefault="000356E9" w:rsidP="000A216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357CBD" w14:textId="46AFBB5D" w:rsidR="000356E9" w:rsidRPr="004258D3" w:rsidRDefault="000E7798" w:rsidP="000A216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</w:tr>
      <w:tr w:rsidR="00217C08" w:rsidRPr="004258D3" w14:paraId="1B3F06BB" w14:textId="77777777" w:rsidTr="00D243F4">
        <w:trPr>
          <w:cantSplit/>
          <w:tblHeader/>
        </w:trPr>
        <w:tc>
          <w:tcPr>
            <w:tcW w:w="4698" w:type="dxa"/>
            <w:vAlign w:val="bottom"/>
          </w:tcPr>
          <w:p w14:paraId="37130D91" w14:textId="77777777" w:rsidR="000356E9" w:rsidRPr="004258D3" w:rsidRDefault="000356E9" w:rsidP="000A216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527" w:type="dxa"/>
            <w:gridSpan w:val="7"/>
            <w:vAlign w:val="bottom"/>
            <w:hideMark/>
          </w:tcPr>
          <w:p w14:paraId="70FC5468" w14:textId="362063A2" w:rsidR="000356E9" w:rsidRPr="004258D3" w:rsidRDefault="000356E9" w:rsidP="000A216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B42FC"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65F63" w:rsidRPr="004258D3" w14:paraId="1BDAFE82" w14:textId="77777777" w:rsidTr="00D243F4">
        <w:trPr>
          <w:cantSplit/>
        </w:trPr>
        <w:tc>
          <w:tcPr>
            <w:tcW w:w="4698" w:type="dxa"/>
            <w:hideMark/>
          </w:tcPr>
          <w:p w14:paraId="5BF1EB9B" w14:textId="77777777" w:rsidR="00B65F63" w:rsidRPr="004258D3" w:rsidRDefault="00B65F63" w:rsidP="00B65F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08" w:type="dxa"/>
          </w:tcPr>
          <w:p w14:paraId="6AE87192" w14:textId="032D480D" w:rsidR="00B65F63" w:rsidRPr="004258D3" w:rsidRDefault="00B65F6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376,56</w:t>
            </w:r>
            <w:r w:rsidR="00C57EA3"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259ED31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EED5414" w14:textId="403D9C1F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438,002</w:t>
            </w:r>
          </w:p>
        </w:tc>
        <w:tc>
          <w:tcPr>
            <w:tcW w:w="178" w:type="dxa"/>
          </w:tcPr>
          <w:p w14:paraId="71BF7707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94639CF" w14:textId="3F983986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376,56</w:t>
            </w:r>
            <w:r w:rsidR="00C57EA3"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624942F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455D50B" w14:textId="2E93D64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438,002</w:t>
            </w:r>
          </w:p>
        </w:tc>
      </w:tr>
      <w:tr w:rsidR="00B65F63" w:rsidRPr="004258D3" w14:paraId="3D8C5F3B" w14:textId="77777777" w:rsidTr="00D243F4">
        <w:trPr>
          <w:cantSplit/>
        </w:trPr>
        <w:tc>
          <w:tcPr>
            <w:tcW w:w="4698" w:type="dxa"/>
            <w:hideMark/>
          </w:tcPr>
          <w:p w14:paraId="3B629047" w14:textId="5BA709BE" w:rsidR="00B65F63" w:rsidRPr="004258D3" w:rsidRDefault="00B65F63" w:rsidP="00B65F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08" w:type="dxa"/>
          </w:tcPr>
          <w:p w14:paraId="4F45BF78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1CF49F7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556DBC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05F9972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E8E5D37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AE6A9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8FDFE0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5F63" w:rsidRPr="004258D3" w14:paraId="3E060E74" w14:textId="77777777" w:rsidTr="00D243F4">
        <w:trPr>
          <w:cantSplit/>
        </w:trPr>
        <w:tc>
          <w:tcPr>
            <w:tcW w:w="4698" w:type="dxa"/>
            <w:hideMark/>
          </w:tcPr>
          <w:p w14:paraId="4D2E1F84" w14:textId="29510696" w:rsidR="00B65F63" w:rsidRPr="004258D3" w:rsidRDefault="00B65F63" w:rsidP="00B65F6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7D7BF6EC" w14:textId="25898658" w:rsidR="00B65F63" w:rsidRPr="004258D3" w:rsidRDefault="00B65F6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78,199</w:t>
            </w:r>
          </w:p>
        </w:tc>
        <w:tc>
          <w:tcPr>
            <w:tcW w:w="180" w:type="dxa"/>
          </w:tcPr>
          <w:p w14:paraId="17BCB220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0A28CD" w14:textId="59D1561E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94,765</w:t>
            </w:r>
          </w:p>
        </w:tc>
        <w:tc>
          <w:tcPr>
            <w:tcW w:w="178" w:type="dxa"/>
          </w:tcPr>
          <w:p w14:paraId="49CC1CA2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6735CBA" w14:textId="462C81D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78,199</w:t>
            </w:r>
          </w:p>
        </w:tc>
        <w:tc>
          <w:tcPr>
            <w:tcW w:w="180" w:type="dxa"/>
          </w:tcPr>
          <w:p w14:paraId="02B9184D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1E5F574" w14:textId="387E99B2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94,765</w:t>
            </w:r>
          </w:p>
        </w:tc>
      </w:tr>
      <w:tr w:rsidR="00B65F63" w:rsidRPr="004258D3" w14:paraId="24A0B3F1" w14:textId="77777777" w:rsidTr="00D243F4">
        <w:trPr>
          <w:cantSplit/>
        </w:trPr>
        <w:tc>
          <w:tcPr>
            <w:tcW w:w="4698" w:type="dxa"/>
            <w:hideMark/>
          </w:tcPr>
          <w:p w14:paraId="0965422C" w14:textId="3B4DBE10" w:rsidR="00B65F63" w:rsidRPr="004258D3" w:rsidRDefault="00B65F63" w:rsidP="00B65F6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91 - 180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0CA85726" w14:textId="27F399D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16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4,446</w:t>
            </w:r>
          </w:p>
        </w:tc>
        <w:tc>
          <w:tcPr>
            <w:tcW w:w="180" w:type="dxa"/>
          </w:tcPr>
          <w:p w14:paraId="3123F305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4B2ED2B8" w14:textId="3F4F631C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5E56B6C2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FAE091E" w14:textId="347CDAAF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4,446</w:t>
            </w:r>
          </w:p>
        </w:tc>
        <w:tc>
          <w:tcPr>
            <w:tcW w:w="180" w:type="dxa"/>
          </w:tcPr>
          <w:p w14:paraId="12A0992C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620D539" w14:textId="4E2887A4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65F63" w:rsidRPr="004258D3" w14:paraId="61AD6490" w14:textId="77777777" w:rsidTr="00D243F4">
        <w:trPr>
          <w:cantSplit/>
        </w:trPr>
        <w:tc>
          <w:tcPr>
            <w:tcW w:w="4698" w:type="dxa"/>
            <w:hideMark/>
          </w:tcPr>
          <w:p w14:paraId="4423DBEC" w14:textId="6A096CF5" w:rsidR="00B65F63" w:rsidRPr="004258D3" w:rsidRDefault="00B65F63" w:rsidP="00B65F6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181 - 360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</w:tcPr>
          <w:p w14:paraId="2EB8CF7E" w14:textId="52D012E5" w:rsidR="00B65F63" w:rsidRPr="004258D3" w:rsidRDefault="00C57EA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16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2FCD7B0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8EB3648" w14:textId="2455F414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78" w:type="dxa"/>
          </w:tcPr>
          <w:p w14:paraId="328E3C9B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5B7C5A0" w14:textId="1028D851" w:rsidR="00B65F63" w:rsidRPr="004258D3" w:rsidRDefault="00C57EA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6255142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20AB2B6B" w14:textId="088E707A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65F63" w:rsidRPr="004258D3" w14:paraId="492F059C" w14:textId="77777777" w:rsidTr="00D243F4">
        <w:trPr>
          <w:cantSplit/>
        </w:trPr>
        <w:tc>
          <w:tcPr>
            <w:tcW w:w="4698" w:type="dxa"/>
            <w:hideMark/>
          </w:tcPr>
          <w:p w14:paraId="53F7C719" w14:textId="19968C7D" w:rsidR="00B65F63" w:rsidRPr="004258D3" w:rsidRDefault="00B65F63" w:rsidP="00B65F63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DDB4D" w14:textId="24C1ABBA" w:rsidR="00B65F63" w:rsidRPr="004258D3" w:rsidRDefault="00B65F6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4,50</w:t>
            </w:r>
            <w:r w:rsidR="00C57EA3"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9F31548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842BBF" w14:textId="4DF7BC8A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4,502</w:t>
            </w:r>
          </w:p>
        </w:tc>
        <w:tc>
          <w:tcPr>
            <w:tcW w:w="178" w:type="dxa"/>
          </w:tcPr>
          <w:p w14:paraId="128F07E5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E96F0" w14:textId="6DD1E6AA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4,50</w:t>
            </w:r>
            <w:r w:rsidR="00C57EA3"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5A61383F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7B887" w14:textId="00C130F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4,502</w:t>
            </w:r>
          </w:p>
        </w:tc>
      </w:tr>
      <w:tr w:rsidR="00B65F63" w:rsidRPr="004258D3" w14:paraId="2939C3EA" w14:textId="77777777" w:rsidTr="00D243F4">
        <w:trPr>
          <w:cantSplit/>
        </w:trPr>
        <w:tc>
          <w:tcPr>
            <w:tcW w:w="4698" w:type="dxa"/>
            <w:hideMark/>
          </w:tcPr>
          <w:p w14:paraId="2BF70119" w14:textId="77777777" w:rsidR="00B65F63" w:rsidRPr="004258D3" w:rsidRDefault="00B65F63" w:rsidP="00B65F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1E43D" w14:textId="4AD381E5" w:rsidR="00B65F63" w:rsidRPr="004258D3" w:rsidRDefault="00B65F6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463,70</w:t>
            </w:r>
            <w:r w:rsidR="00C57EA3"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3CDCEEE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98840FA" w14:textId="5117D05F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537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178" w:type="dxa"/>
          </w:tcPr>
          <w:p w14:paraId="4B31795B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97D49" w14:textId="21026B0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463,70</w:t>
            </w:r>
            <w:r w:rsidR="00C57EA3"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B184292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BEA7D8" w14:textId="3E203291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537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321</w:t>
            </w:r>
          </w:p>
        </w:tc>
      </w:tr>
      <w:tr w:rsidR="00B65F63" w:rsidRPr="004258D3" w14:paraId="543E8F0D" w14:textId="77777777" w:rsidTr="00D243F4">
        <w:trPr>
          <w:cantSplit/>
          <w:trHeight w:val="71"/>
        </w:trPr>
        <w:tc>
          <w:tcPr>
            <w:tcW w:w="4698" w:type="dxa"/>
            <w:vAlign w:val="bottom"/>
            <w:hideMark/>
          </w:tcPr>
          <w:p w14:paraId="281DB58F" w14:textId="77777777" w:rsidR="00B65F63" w:rsidRPr="004258D3" w:rsidRDefault="00B65F63" w:rsidP="00B65F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B08B7" w14:textId="594F42BD" w:rsidR="00B65F63" w:rsidRPr="004258D3" w:rsidRDefault="00B65F6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4,940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1A1F30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2B2B96" w14:textId="697D5C1B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A33E758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EEA3E" w14:textId="344CD5E4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4,940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CAD2D1C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AA843D1" w14:textId="745F1E2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65F63" w:rsidRPr="004258D3" w14:paraId="37984C80" w14:textId="77777777" w:rsidTr="00D243F4">
        <w:trPr>
          <w:cantSplit/>
        </w:trPr>
        <w:tc>
          <w:tcPr>
            <w:tcW w:w="4698" w:type="dxa"/>
            <w:hideMark/>
          </w:tcPr>
          <w:p w14:paraId="7F02D5A9" w14:textId="77777777" w:rsidR="00B65F63" w:rsidRPr="004258D3" w:rsidRDefault="00B65F63" w:rsidP="00B65F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BC2D6" w14:textId="15F0FF71" w:rsidR="00B65F63" w:rsidRPr="004258D3" w:rsidRDefault="00C57EA3" w:rsidP="00B65F63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5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458</w:t>
            </w:r>
            <w:r w:rsidR="00B65F63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,76</w:t>
            </w:r>
            <w:r w:rsidR="00267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5FE4AC1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86C519" w14:textId="7B126BC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532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78" w:type="dxa"/>
          </w:tcPr>
          <w:p w14:paraId="38443B01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876EC" w14:textId="4676EF28" w:rsidR="00B65F63" w:rsidRPr="004258D3" w:rsidRDefault="00C57EA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458</w:t>
            </w:r>
            <w:r w:rsidR="00B65F63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,76</w:t>
            </w:r>
            <w:r w:rsidR="00267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017023D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</w:tcPr>
          <w:p w14:paraId="3DBDDB71" w14:textId="1D1BBCAD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83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532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821</w:t>
            </w:r>
          </w:p>
        </w:tc>
      </w:tr>
    </w:tbl>
    <w:p w14:paraId="0AB8FDB1" w14:textId="77777777" w:rsidR="007A320E" w:rsidRPr="007A320E" w:rsidRDefault="007A320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270"/>
        <w:gridCol w:w="1530"/>
      </w:tblGrid>
      <w:tr w:rsidR="00217C08" w:rsidRPr="004258D3" w14:paraId="32653E69" w14:textId="77777777" w:rsidTr="00AE767A">
        <w:trPr>
          <w:trHeight w:val="60"/>
          <w:tblHeader/>
        </w:trPr>
        <w:tc>
          <w:tcPr>
            <w:tcW w:w="5850" w:type="dxa"/>
          </w:tcPr>
          <w:p w14:paraId="144FF392" w14:textId="2366A3D4" w:rsidR="00455193" w:rsidRPr="004258D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420" w:type="dxa"/>
            <w:gridSpan w:val="3"/>
          </w:tcPr>
          <w:p w14:paraId="7DD54D35" w14:textId="77777777" w:rsidR="00455193" w:rsidRPr="004258D3" w:rsidRDefault="00455193" w:rsidP="0045519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258D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/</w:t>
            </w:r>
          </w:p>
          <w:p w14:paraId="5F900038" w14:textId="7AFFD83F" w:rsidR="00455193" w:rsidRPr="004258D3" w:rsidRDefault="00455193" w:rsidP="00455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6AE5D33C" w14:textId="77777777" w:rsidTr="00AE767A">
        <w:trPr>
          <w:trHeight w:val="307"/>
          <w:tblHeader/>
        </w:trPr>
        <w:tc>
          <w:tcPr>
            <w:tcW w:w="5850" w:type="dxa"/>
          </w:tcPr>
          <w:p w14:paraId="7118025B" w14:textId="77777777" w:rsidR="00455193" w:rsidRPr="004258D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1F5073" w14:textId="16499286" w:rsidR="00455193" w:rsidRPr="004258D3" w:rsidRDefault="00D243F4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E7798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5E1B20" w14:textId="77777777" w:rsidR="00455193" w:rsidRPr="004258D3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A43822D" w14:textId="43D4E0AE" w:rsidR="00455193" w:rsidRPr="004258D3" w:rsidRDefault="000E7798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249C3961" w14:textId="77777777" w:rsidTr="00AE767A">
        <w:trPr>
          <w:trHeight w:val="307"/>
          <w:tblHeader/>
        </w:trPr>
        <w:tc>
          <w:tcPr>
            <w:tcW w:w="5850" w:type="dxa"/>
          </w:tcPr>
          <w:p w14:paraId="0DE58B4D" w14:textId="77777777" w:rsidR="00455193" w:rsidRPr="004258D3" w:rsidRDefault="00455193" w:rsidP="000A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A1DCF08" w14:textId="77777777" w:rsidR="00455193" w:rsidRPr="004258D3" w:rsidRDefault="00455193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>พันบาท)</w:t>
            </w:r>
          </w:p>
        </w:tc>
      </w:tr>
      <w:tr w:rsidR="00B65F63" w:rsidRPr="004258D3" w14:paraId="49B105C8" w14:textId="77777777" w:rsidTr="00AE767A">
        <w:trPr>
          <w:trHeight w:val="319"/>
        </w:trPr>
        <w:tc>
          <w:tcPr>
            <w:tcW w:w="5850" w:type="dxa"/>
            <w:shd w:val="clear" w:color="auto" w:fill="auto"/>
          </w:tcPr>
          <w:p w14:paraId="1851FF0E" w14:textId="4EE5F1B2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620" w:type="dxa"/>
          </w:tcPr>
          <w:p w14:paraId="1CB27423" w14:textId="63FFA98A" w:rsidR="00B65F63" w:rsidRPr="004258D3" w:rsidRDefault="00B65F63" w:rsidP="00B65F63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4,500</w:t>
            </w:r>
          </w:p>
        </w:tc>
        <w:tc>
          <w:tcPr>
            <w:tcW w:w="270" w:type="dxa"/>
          </w:tcPr>
          <w:p w14:paraId="051E1119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82B044" w14:textId="5428DC05" w:rsidR="00B65F63" w:rsidRPr="004258D3" w:rsidRDefault="00B65F63" w:rsidP="00ED163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18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393</w:t>
            </w:r>
          </w:p>
        </w:tc>
      </w:tr>
      <w:tr w:rsidR="009471E3" w:rsidRPr="004258D3" w14:paraId="3F9F9F9D" w14:textId="77777777" w:rsidTr="00AE767A">
        <w:trPr>
          <w:trHeight w:val="307"/>
        </w:trPr>
        <w:tc>
          <w:tcPr>
            <w:tcW w:w="5850" w:type="dxa"/>
            <w:shd w:val="clear" w:color="auto" w:fill="auto"/>
          </w:tcPr>
          <w:p w14:paraId="13483CA8" w14:textId="708C3E53" w:rsidR="009471E3" w:rsidRPr="004258D3" w:rsidRDefault="009471E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554BAE87" w14:textId="634B1945" w:rsidR="009471E3" w:rsidRPr="004258D3" w:rsidRDefault="009471E3" w:rsidP="00B65F6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270" w:type="dxa"/>
          </w:tcPr>
          <w:p w14:paraId="53736568" w14:textId="77777777" w:rsidR="009471E3" w:rsidRPr="004258D3" w:rsidRDefault="009471E3" w:rsidP="00B65F63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D0623FF" w14:textId="20E1820F" w:rsidR="009471E3" w:rsidRPr="004258D3" w:rsidRDefault="009471E3" w:rsidP="00ED1639">
            <w:pPr>
              <w:pStyle w:val="acctfourfigures"/>
              <w:tabs>
                <w:tab w:val="clear" w:pos="765"/>
                <w:tab w:val="decimal" w:pos="1148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B65F63" w:rsidRPr="004258D3" w14:paraId="1638072D" w14:textId="77777777" w:rsidTr="00AE767A">
        <w:trPr>
          <w:trHeight w:val="307"/>
        </w:trPr>
        <w:tc>
          <w:tcPr>
            <w:tcW w:w="5850" w:type="dxa"/>
            <w:shd w:val="clear" w:color="auto" w:fill="auto"/>
          </w:tcPr>
          <w:p w14:paraId="2737A4D9" w14:textId="2C212B90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620" w:type="dxa"/>
          </w:tcPr>
          <w:p w14:paraId="1CBBCE7C" w14:textId="23FFA173" w:rsidR="00B65F63" w:rsidRPr="004258D3" w:rsidRDefault="009471E3" w:rsidP="00B65F6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ED209E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30948BC" w14:textId="58D9D258" w:rsidR="00B65F63" w:rsidRPr="004258D3" w:rsidRDefault="00B65F63" w:rsidP="005C2B83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65F63" w:rsidRPr="004258D3" w14:paraId="2CD49213" w14:textId="77777777" w:rsidTr="00AE767A">
        <w:trPr>
          <w:trHeight w:val="307"/>
        </w:trPr>
        <w:tc>
          <w:tcPr>
            <w:tcW w:w="5850" w:type="dxa"/>
            <w:shd w:val="clear" w:color="auto" w:fill="auto"/>
          </w:tcPr>
          <w:p w14:paraId="7FEBA0BB" w14:textId="7C34125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620" w:type="dxa"/>
          </w:tcPr>
          <w:p w14:paraId="0D822E3B" w14:textId="4C356F42" w:rsidR="00B65F63" w:rsidRPr="004258D3" w:rsidRDefault="00B65F63" w:rsidP="00B65F63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30" w:right="-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34507E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780" w:right="-18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000E16B" w14:textId="157F35EA" w:rsidR="00B65F63" w:rsidRPr="004258D3" w:rsidRDefault="00B65F63" w:rsidP="005C2B83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830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65F63" w:rsidRPr="004258D3" w14:paraId="39C82ADF" w14:textId="77777777" w:rsidTr="00AE767A">
        <w:trPr>
          <w:trHeight w:val="349"/>
        </w:trPr>
        <w:tc>
          <w:tcPr>
            <w:tcW w:w="5850" w:type="dxa"/>
            <w:shd w:val="clear" w:color="auto" w:fill="auto"/>
          </w:tcPr>
          <w:p w14:paraId="052C9B75" w14:textId="25F97C96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547F4B" w14:textId="38FA02CE" w:rsidR="00B65F63" w:rsidRPr="004258D3" w:rsidRDefault="00B65F63" w:rsidP="00B65F63">
            <w:pPr>
              <w:pStyle w:val="acctfourfigures"/>
              <w:tabs>
                <w:tab w:val="clear" w:pos="765"/>
                <w:tab w:val="decimal" w:pos="1066"/>
              </w:tabs>
              <w:spacing w:line="240" w:lineRule="atLeast"/>
              <w:ind w:left="1064" w:hanging="27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4,940</w:t>
            </w:r>
          </w:p>
        </w:tc>
        <w:tc>
          <w:tcPr>
            <w:tcW w:w="270" w:type="dxa"/>
          </w:tcPr>
          <w:p w14:paraId="13A42509" w14:textId="77777777" w:rsidR="00B65F63" w:rsidRPr="004258D3" w:rsidRDefault="00B65F63" w:rsidP="00B65F63">
            <w:pPr>
              <w:pStyle w:val="acctfourfigures"/>
              <w:tabs>
                <w:tab w:val="clear" w:pos="765"/>
                <w:tab w:val="decimal" w:pos="1141"/>
              </w:tabs>
              <w:spacing w:line="240" w:lineRule="atLeast"/>
              <w:ind w:left="1064" w:right="-180" w:hanging="2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2D7402" w14:textId="6765654C" w:rsidR="00B65F63" w:rsidRPr="004258D3" w:rsidRDefault="00B65F63" w:rsidP="00ED1639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left="-130" w:right="-180" w:hanging="2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0B6104B6" w14:textId="77777777" w:rsidR="000356E9" w:rsidRPr="007A320E" w:rsidRDefault="000356E9" w:rsidP="00837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FE7F47" w14:textId="13FB6A45" w:rsidR="006F34E3" w:rsidRPr="004258D3" w:rsidRDefault="000356E9" w:rsidP="00035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572F29" w:rsidRPr="004258D3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4258D3">
        <w:rPr>
          <w:rFonts w:asciiTheme="majorBidi" w:hAnsiTheme="majorBidi" w:cstheme="majorBidi"/>
          <w:sz w:val="30"/>
          <w:szCs w:val="30"/>
        </w:rPr>
        <w:t>2</w:t>
      </w:r>
      <w:r w:rsidR="00321A75" w:rsidRPr="004258D3">
        <w:rPr>
          <w:rFonts w:asciiTheme="majorBidi" w:hAnsiTheme="majorBidi" w:cstheme="majorBidi"/>
          <w:sz w:val="30"/>
          <w:szCs w:val="30"/>
        </w:rPr>
        <w:t>2</w:t>
      </w:r>
    </w:p>
    <w:p w14:paraId="08494335" w14:textId="77777777" w:rsidR="002960A1" w:rsidRPr="007A320E" w:rsidRDefault="00296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B4C5525" w14:textId="795B16DE" w:rsidR="00A2705B" w:rsidRPr="004258D3" w:rsidRDefault="00A2705B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4258D3">
        <w:rPr>
          <w:rFonts w:ascii="Angsana New" w:hAnsi="Angsana New" w:hint="cs"/>
          <w:b/>
          <w:bCs/>
          <w:sz w:val="30"/>
          <w:szCs w:val="30"/>
          <w:cs/>
        </w:rPr>
        <w:t>ลูกหนี้</w:t>
      </w:r>
      <w:r w:rsidR="00CD5666" w:rsidRPr="004258D3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4258D3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7A6B533D" w14:textId="561854E8" w:rsidR="00A2705B" w:rsidRPr="007A320E" w:rsidRDefault="00A2705B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p w14:paraId="4BAD05DE" w14:textId="386F3B91" w:rsidR="003214AE" w:rsidRPr="004258D3" w:rsidRDefault="003214AE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4258D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E4D029E" w14:textId="77777777" w:rsidR="000A0E52" w:rsidRPr="007A320E" w:rsidRDefault="000A0E52" w:rsidP="003214A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2A76019" w14:textId="2A4EEFD2" w:rsidR="00695EB5" w:rsidRPr="004258D3" w:rsidRDefault="00D7463B" w:rsidP="00D74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4258D3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="003E6297" w:rsidRPr="004258D3">
        <w:rPr>
          <w:rFonts w:ascii="Angsana New" w:hAnsi="Angsana New"/>
          <w:sz w:val="30"/>
          <w:szCs w:val="30"/>
        </w:rPr>
        <w:t xml:space="preserve"> </w:t>
      </w:r>
      <w:r w:rsidR="003E6297" w:rsidRPr="004258D3">
        <w:rPr>
          <w:rFonts w:ascii="Angsana New" w:hAnsi="Angsana New" w:hint="cs"/>
          <w:sz w:val="30"/>
          <w:szCs w:val="30"/>
          <w:cs/>
        </w:rPr>
        <w:t>ลูกหนี้อื่นแสดงในราคาทุน</w:t>
      </w:r>
    </w:p>
    <w:p w14:paraId="2B708F42" w14:textId="77777777" w:rsidR="007A320E" w:rsidRDefault="007A320E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p w14:paraId="6D83B5FB" w14:textId="77777777" w:rsidR="009F2824" w:rsidRPr="007A320E" w:rsidRDefault="009F2824" w:rsidP="004D5C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808"/>
        <w:gridCol w:w="1170"/>
        <w:gridCol w:w="272"/>
        <w:gridCol w:w="1170"/>
        <w:gridCol w:w="272"/>
        <w:gridCol w:w="1155"/>
        <w:gridCol w:w="274"/>
        <w:gridCol w:w="1074"/>
      </w:tblGrid>
      <w:tr w:rsidR="00217C08" w:rsidRPr="004258D3" w14:paraId="111EA284" w14:textId="77777777" w:rsidTr="00C046A4">
        <w:tc>
          <w:tcPr>
            <w:tcW w:w="1627" w:type="pct"/>
          </w:tcPr>
          <w:p w14:paraId="02655375" w14:textId="77777777" w:rsidR="00A2705B" w:rsidRPr="004258D3" w:rsidRDefault="00A2705B" w:rsidP="00C02A1E">
            <w:pPr>
              <w:pStyle w:val="a"/>
              <w:tabs>
                <w:tab w:val="clear" w:pos="1080"/>
              </w:tabs>
              <w:ind w:left="-126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440" w:type="pct"/>
          </w:tcPr>
          <w:p w14:paraId="043F7292" w14:textId="77777777" w:rsidR="00A2705B" w:rsidRPr="004258D3" w:rsidRDefault="00A2705B" w:rsidP="00C02A1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111AEDF6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127B333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7B1288FF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74748F65" w14:textId="77777777" w:rsidTr="005D2510">
        <w:trPr>
          <w:trHeight w:val="434"/>
        </w:trPr>
        <w:tc>
          <w:tcPr>
            <w:tcW w:w="1627" w:type="pct"/>
          </w:tcPr>
          <w:p w14:paraId="5F4D4970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33074353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AEA7BC" w14:textId="650DB2B0" w:rsidR="00A2705B" w:rsidRPr="004258D3" w:rsidRDefault="005D2510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E7798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F65B64F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C0FB477" w14:textId="0EB5E450" w:rsidR="00A2705B" w:rsidRPr="004258D3" w:rsidRDefault="000E7798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218B02D0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6CF7A746" w14:textId="18F1B4CF" w:rsidR="00A2705B" w:rsidRPr="004258D3" w:rsidRDefault="000E7798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73D90DBB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F0AEF3" w14:textId="5523161D" w:rsidR="00A2705B" w:rsidRPr="004258D3" w:rsidRDefault="000E7798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6A49D3C4" w14:textId="77777777" w:rsidTr="00C046A4">
        <w:trPr>
          <w:trHeight w:val="70"/>
        </w:trPr>
        <w:tc>
          <w:tcPr>
            <w:tcW w:w="1627" w:type="pct"/>
          </w:tcPr>
          <w:p w14:paraId="36ADFDD8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0" w:type="pct"/>
          </w:tcPr>
          <w:p w14:paraId="4BF00D87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3" w:type="pct"/>
            <w:gridSpan w:val="7"/>
          </w:tcPr>
          <w:p w14:paraId="5343C783" w14:textId="77777777" w:rsidR="00A2705B" w:rsidRPr="004258D3" w:rsidRDefault="00A2705B" w:rsidP="00C02A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798" w:rsidRPr="004258D3" w14:paraId="3143FB0C" w14:textId="77777777" w:rsidTr="005D2510">
        <w:tc>
          <w:tcPr>
            <w:tcW w:w="1627" w:type="pct"/>
            <w:vAlign w:val="bottom"/>
          </w:tcPr>
          <w:p w14:paraId="2D4DE49D" w14:textId="77777777" w:rsidR="000E7798" w:rsidRPr="004258D3" w:rsidDel="00D60FB5" w:rsidRDefault="000E7798" w:rsidP="000E779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ส่วนลดค้างรับ</w:t>
            </w:r>
          </w:p>
        </w:tc>
        <w:tc>
          <w:tcPr>
            <w:tcW w:w="440" w:type="pct"/>
          </w:tcPr>
          <w:p w14:paraId="20482FC8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C5DCFD8" w14:textId="06766632" w:rsidR="000E7798" w:rsidRPr="004258D3" w:rsidRDefault="00C57EA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C57EA3">
              <w:rPr>
                <w:rFonts w:ascii="Angsana New" w:hAnsi="Angsana New" w:hint="cs"/>
                <w:sz w:val="30"/>
                <w:szCs w:val="30"/>
              </w:rPr>
              <w:t>95</w:t>
            </w:r>
            <w:r w:rsidR="005E1DD3" w:rsidRPr="004258D3">
              <w:rPr>
                <w:rFonts w:ascii="Angsana New" w:hAnsi="Angsana New"/>
                <w:sz w:val="30"/>
                <w:szCs w:val="30"/>
              </w:rPr>
              <w:t>,961</w:t>
            </w:r>
          </w:p>
        </w:tc>
        <w:tc>
          <w:tcPr>
            <w:tcW w:w="148" w:type="pct"/>
          </w:tcPr>
          <w:p w14:paraId="05FB5030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53FF631" w14:textId="46E268BF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42,437</w:t>
            </w:r>
          </w:p>
        </w:tc>
        <w:tc>
          <w:tcPr>
            <w:tcW w:w="148" w:type="pct"/>
          </w:tcPr>
          <w:p w14:paraId="51D4647B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C1FA2BE" w14:textId="2B6C96A2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94,215</w:t>
            </w:r>
          </w:p>
        </w:tc>
        <w:tc>
          <w:tcPr>
            <w:tcW w:w="149" w:type="pct"/>
          </w:tcPr>
          <w:p w14:paraId="44B3279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803B503" w14:textId="1C70CFC4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41,979</w:t>
            </w:r>
          </w:p>
        </w:tc>
      </w:tr>
      <w:tr w:rsidR="000E7798" w:rsidRPr="004258D3" w14:paraId="7EFCC633" w14:textId="77777777" w:rsidTr="005D2510">
        <w:tc>
          <w:tcPr>
            <w:tcW w:w="1627" w:type="pct"/>
            <w:vAlign w:val="bottom"/>
          </w:tcPr>
          <w:p w14:paraId="1802D5BA" w14:textId="77777777" w:rsidR="000E7798" w:rsidRPr="004258D3" w:rsidDel="00D60FB5" w:rsidRDefault="000E7798" w:rsidP="000E779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เงินจ่ายล่วงหน้าค่าซื้อสินค้า</w:t>
            </w:r>
          </w:p>
        </w:tc>
        <w:tc>
          <w:tcPr>
            <w:tcW w:w="440" w:type="pct"/>
          </w:tcPr>
          <w:p w14:paraId="3FCDF64B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B6E7E26" w14:textId="6BD7A4D7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3,782</w:t>
            </w:r>
          </w:p>
        </w:tc>
        <w:tc>
          <w:tcPr>
            <w:tcW w:w="148" w:type="pct"/>
          </w:tcPr>
          <w:p w14:paraId="38EA6F04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4B1C5EC" w14:textId="0934CDE6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2,773</w:t>
            </w:r>
          </w:p>
        </w:tc>
        <w:tc>
          <w:tcPr>
            <w:tcW w:w="148" w:type="pct"/>
          </w:tcPr>
          <w:p w14:paraId="03029D9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6638B4F" w14:textId="2484D51F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3,782</w:t>
            </w:r>
          </w:p>
        </w:tc>
        <w:tc>
          <w:tcPr>
            <w:tcW w:w="149" w:type="pct"/>
          </w:tcPr>
          <w:p w14:paraId="03E4220F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1FB4116" w14:textId="4A01CD88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2,773</w:t>
            </w:r>
          </w:p>
        </w:tc>
      </w:tr>
      <w:tr w:rsidR="000E7798" w:rsidRPr="004258D3" w14:paraId="1581312F" w14:textId="77777777" w:rsidTr="005D2510">
        <w:tc>
          <w:tcPr>
            <w:tcW w:w="1627" w:type="pct"/>
            <w:vAlign w:val="bottom"/>
          </w:tcPr>
          <w:p w14:paraId="424C913B" w14:textId="77777777" w:rsidR="000E7798" w:rsidRPr="004258D3" w:rsidDel="00D60FB5" w:rsidRDefault="000E7798" w:rsidP="000E779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40" w:type="pct"/>
          </w:tcPr>
          <w:p w14:paraId="0E6C6445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6F4F6AC1" w14:textId="4483B7DB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21,485</w:t>
            </w:r>
          </w:p>
        </w:tc>
        <w:tc>
          <w:tcPr>
            <w:tcW w:w="148" w:type="pct"/>
          </w:tcPr>
          <w:p w14:paraId="54BF5716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B7CD343" w14:textId="25520DB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15,418</w:t>
            </w:r>
          </w:p>
        </w:tc>
        <w:tc>
          <w:tcPr>
            <w:tcW w:w="148" w:type="pct"/>
          </w:tcPr>
          <w:p w14:paraId="0EC19D3D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4B9F637" w14:textId="3D3DE472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20,064</w:t>
            </w:r>
          </w:p>
        </w:tc>
        <w:tc>
          <w:tcPr>
            <w:tcW w:w="149" w:type="pct"/>
          </w:tcPr>
          <w:p w14:paraId="5D2779A4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E72645D" w14:textId="4A654743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14,068</w:t>
            </w:r>
          </w:p>
        </w:tc>
      </w:tr>
      <w:tr w:rsidR="000E7798" w:rsidRPr="004258D3" w14:paraId="2C111011" w14:textId="77777777" w:rsidTr="005D2510">
        <w:tc>
          <w:tcPr>
            <w:tcW w:w="1627" w:type="pct"/>
            <w:vAlign w:val="bottom"/>
          </w:tcPr>
          <w:p w14:paraId="1848930C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left" w:pos="147"/>
                <w:tab w:val="left" w:pos="720"/>
              </w:tabs>
              <w:ind w:left="-2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40" w:type="pct"/>
          </w:tcPr>
          <w:p w14:paraId="333DE4F7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88594A5" w14:textId="5105EB4C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3,107</w:t>
            </w:r>
          </w:p>
        </w:tc>
        <w:tc>
          <w:tcPr>
            <w:tcW w:w="148" w:type="pct"/>
          </w:tcPr>
          <w:p w14:paraId="67A471A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A818B6" w14:textId="06F000CB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148" w:type="pct"/>
          </w:tcPr>
          <w:p w14:paraId="0DC8D530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CA74875" w14:textId="12B62C1B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3,04</w:t>
            </w:r>
            <w:r w:rsidR="0031208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6893AF48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4B843E3" w14:textId="0020C9E8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  <w:tr w:rsidR="000E7798" w:rsidRPr="004258D3" w14:paraId="12EB65C8" w14:textId="77777777" w:rsidTr="005D2510">
        <w:tc>
          <w:tcPr>
            <w:tcW w:w="1627" w:type="pct"/>
          </w:tcPr>
          <w:p w14:paraId="25A22349" w14:textId="77777777" w:rsidR="000E7798" w:rsidRPr="004258D3" w:rsidRDefault="000E7798" w:rsidP="000E7798">
            <w:pPr>
              <w:pStyle w:val="a"/>
              <w:tabs>
                <w:tab w:val="clear" w:pos="1080"/>
                <w:tab w:val="left" w:pos="147"/>
                <w:tab w:val="left" w:pos="342"/>
              </w:tabs>
              <w:ind w:left="-24"/>
              <w:rPr>
                <w:rFonts w:ascii="Angsana New" w:hAnsi="Angsana New" w:cs="Angsana New"/>
                <w:cs/>
                <w:lang w:val="en-US"/>
              </w:rPr>
            </w:pPr>
            <w:r w:rsidRPr="004258D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440" w:type="pct"/>
          </w:tcPr>
          <w:p w14:paraId="58306975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44A8159" w14:textId="5487DCDE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124,335</w:t>
            </w:r>
          </w:p>
        </w:tc>
        <w:tc>
          <w:tcPr>
            <w:tcW w:w="148" w:type="pct"/>
          </w:tcPr>
          <w:p w14:paraId="495116FD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6EBB1B7" w14:textId="0256A48E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61,391</w:t>
            </w:r>
          </w:p>
        </w:tc>
        <w:tc>
          <w:tcPr>
            <w:tcW w:w="148" w:type="pct"/>
          </w:tcPr>
          <w:p w14:paraId="5B0D901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25DE806" w14:textId="7108A5CF" w:rsidR="000E7798" w:rsidRPr="004258D3" w:rsidRDefault="005E1DD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121,10</w:t>
            </w:r>
            <w:r w:rsidR="0031208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579AF8F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F4DB37B" w14:textId="48DC56B0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59,516</w:t>
            </w:r>
          </w:p>
        </w:tc>
      </w:tr>
    </w:tbl>
    <w:p w14:paraId="5E873C90" w14:textId="77777777" w:rsidR="009B2B32" w:rsidRPr="00AC3B3F" w:rsidRDefault="009B2B32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F6C49C" w14:textId="5279AB4B" w:rsidR="004D5CDB" w:rsidRPr="004258D3" w:rsidRDefault="004D5CDB" w:rsidP="00C046A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hanging="63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</w:p>
    <w:p w14:paraId="2FBEA998" w14:textId="77777777" w:rsidR="00695EB5" w:rsidRPr="00AC3B3F" w:rsidRDefault="00695EB5" w:rsidP="00205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6B3FF9" w14:textId="0B6A322E" w:rsidR="00695EB5" w:rsidRPr="004258D3" w:rsidRDefault="00695EB5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4258D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0413CCD5" w14:textId="77777777" w:rsidR="000A0E52" w:rsidRPr="00AC3B3F" w:rsidRDefault="000A0E52" w:rsidP="00C046A4">
      <w:pPr>
        <w:tabs>
          <w:tab w:val="clear" w:pos="454"/>
          <w:tab w:val="clear" w:pos="680"/>
          <w:tab w:val="clear" w:pos="907"/>
          <w:tab w:val="left" w:pos="900"/>
          <w:tab w:val="left" w:pos="99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22F06F7" w14:textId="64A63E22" w:rsidR="00A30C6E" w:rsidRDefault="007A320E" w:rsidP="00CB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sz w:val="30"/>
          <w:szCs w:val="30"/>
          <w:cs/>
        </w:rPr>
        <w:t>สินค้าคงเหลือ</w:t>
      </w:r>
      <w:r w:rsidRPr="00217C08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217C08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 xml:space="preserve">ต้นทุนของสินค้าคำนวณโดยใช้วิธีถัวเฉลี่ยแบบเคลื่อนที่ </w:t>
      </w:r>
      <w:r w:rsidRPr="00217C08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217C08">
        <w:rPr>
          <w:rFonts w:ascii="Angsana New" w:hAnsi="Angsana New"/>
          <w:sz w:val="30"/>
          <w:szCs w:val="30"/>
        </w:rPr>
        <w:t xml:space="preserve"> </w:t>
      </w:r>
      <w:r w:rsidRPr="00217C08">
        <w:rPr>
          <w:rFonts w:ascii="Angsana New" w:hAnsi="Angsana New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Pr="00217C08">
        <w:rPr>
          <w:rFonts w:ascii="Angsana New" w:hAnsi="Angsana New" w:hint="cs"/>
          <w:sz w:val="30"/>
          <w:szCs w:val="30"/>
          <w:cs/>
        </w:rPr>
        <w:t>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70F43C3" w14:textId="77777777" w:rsidR="00A30C6E" w:rsidRPr="00AC3B3F" w:rsidRDefault="00A30C6E" w:rsidP="00C04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9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18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168"/>
        <w:gridCol w:w="269"/>
        <w:gridCol w:w="1179"/>
        <w:gridCol w:w="269"/>
        <w:gridCol w:w="1149"/>
        <w:gridCol w:w="298"/>
        <w:gridCol w:w="1153"/>
        <w:gridCol w:w="1153"/>
        <w:gridCol w:w="1153"/>
        <w:gridCol w:w="1153"/>
        <w:gridCol w:w="1153"/>
        <w:gridCol w:w="1153"/>
        <w:gridCol w:w="1153"/>
        <w:gridCol w:w="1153"/>
        <w:gridCol w:w="1153"/>
      </w:tblGrid>
      <w:tr w:rsidR="00217C08" w:rsidRPr="004258D3" w14:paraId="17A7729D" w14:textId="77777777" w:rsidTr="00D47E9A">
        <w:trPr>
          <w:gridAfter w:val="8"/>
          <w:wAfter w:w="2504" w:type="pct"/>
          <w:tblHeader/>
        </w:trPr>
        <w:tc>
          <w:tcPr>
            <w:tcW w:w="1007" w:type="pct"/>
          </w:tcPr>
          <w:p w14:paraId="1DDF6F0E" w14:textId="77777777" w:rsidR="005D2510" w:rsidRPr="004258D3" w:rsidRDefault="005D2510" w:rsidP="005D2510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710" w:type="pct"/>
            <w:gridSpan w:val="3"/>
          </w:tcPr>
          <w:p w14:paraId="1FB43A9D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3" w:type="pct"/>
          </w:tcPr>
          <w:p w14:paraId="60395A4C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6" w:type="pct"/>
            <w:gridSpan w:val="3"/>
          </w:tcPr>
          <w:p w14:paraId="1349F778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478A84EB" w14:textId="77777777" w:rsidTr="00A07BF6">
        <w:trPr>
          <w:gridAfter w:val="8"/>
          <w:wAfter w:w="2504" w:type="pct"/>
          <w:trHeight w:val="434"/>
          <w:tblHeader/>
        </w:trPr>
        <w:tc>
          <w:tcPr>
            <w:tcW w:w="1007" w:type="pct"/>
          </w:tcPr>
          <w:p w14:paraId="1A5F468B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7" w:type="pct"/>
          </w:tcPr>
          <w:p w14:paraId="54221511" w14:textId="5C183A9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798" w:rsidRPr="004258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3" w:type="pct"/>
          </w:tcPr>
          <w:p w14:paraId="3A8F0D76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1D042B01" w14:textId="1DB8B294" w:rsidR="005D2510" w:rsidRPr="004258D3" w:rsidRDefault="000E7798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73" w:type="pct"/>
          </w:tcPr>
          <w:p w14:paraId="43F2959D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2" w:type="pct"/>
          </w:tcPr>
          <w:p w14:paraId="4C62701E" w14:textId="3F7E69B0" w:rsidR="005D2510" w:rsidRPr="004258D3" w:rsidRDefault="000E7798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81" w:type="pct"/>
          </w:tcPr>
          <w:p w14:paraId="7773FEB2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37FEDDAA" w14:textId="46BCA83A" w:rsidR="005D2510" w:rsidRPr="004258D3" w:rsidRDefault="000E7798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7C08" w:rsidRPr="004258D3" w14:paraId="5695DE01" w14:textId="77777777" w:rsidTr="00D47E9A">
        <w:trPr>
          <w:gridAfter w:val="8"/>
          <w:wAfter w:w="2504" w:type="pct"/>
          <w:trHeight w:val="434"/>
          <w:tblHeader/>
        </w:trPr>
        <w:tc>
          <w:tcPr>
            <w:tcW w:w="1007" w:type="pct"/>
          </w:tcPr>
          <w:p w14:paraId="0B82C08F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7"/>
          </w:tcPr>
          <w:p w14:paraId="3221D284" w14:textId="77777777" w:rsidR="005D2510" w:rsidRPr="004258D3" w:rsidRDefault="005D2510" w:rsidP="005D25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E7798" w:rsidRPr="004258D3" w14:paraId="1F92B91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1787261" w14:textId="2DA2B413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17" w:type="pct"/>
          </w:tcPr>
          <w:p w14:paraId="24C8C942" w14:textId="2F3AE49B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213,602</w:t>
            </w:r>
          </w:p>
        </w:tc>
        <w:tc>
          <w:tcPr>
            <w:tcW w:w="73" w:type="pct"/>
          </w:tcPr>
          <w:p w14:paraId="45DDB088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64CA3D27" w14:textId="424B92BE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</w:rPr>
              <w:t>206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,121</w:t>
            </w:r>
          </w:p>
        </w:tc>
        <w:tc>
          <w:tcPr>
            <w:tcW w:w="73" w:type="pct"/>
          </w:tcPr>
          <w:p w14:paraId="3D98E2A6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2D3BE035" w14:textId="54C6D12A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199,449</w:t>
            </w:r>
          </w:p>
        </w:tc>
        <w:tc>
          <w:tcPr>
            <w:tcW w:w="81" w:type="pct"/>
          </w:tcPr>
          <w:p w14:paraId="6D152C4A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60510752" w14:textId="7F6C2E8E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205,045</w:t>
            </w:r>
          </w:p>
        </w:tc>
      </w:tr>
      <w:tr w:rsidR="000E7798" w:rsidRPr="004258D3" w14:paraId="4588BAE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88D6EFB" w14:textId="785779F1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สินค้าสำเร็จรูปซื้อมาเพื่อขาย</w:t>
            </w:r>
          </w:p>
        </w:tc>
        <w:tc>
          <w:tcPr>
            <w:tcW w:w="317" w:type="pct"/>
          </w:tcPr>
          <w:p w14:paraId="54E74922" w14:textId="35C403C9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40,607</w:t>
            </w:r>
          </w:p>
        </w:tc>
        <w:tc>
          <w:tcPr>
            <w:tcW w:w="73" w:type="pct"/>
          </w:tcPr>
          <w:p w14:paraId="47ED6ECC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7AC072F4" w14:textId="603A6A71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23,001</w:t>
            </w:r>
          </w:p>
        </w:tc>
        <w:tc>
          <w:tcPr>
            <w:tcW w:w="73" w:type="pct"/>
          </w:tcPr>
          <w:p w14:paraId="4406FB98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5AEEC0EC" w14:textId="43578E08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40,570</w:t>
            </w:r>
          </w:p>
        </w:tc>
        <w:tc>
          <w:tcPr>
            <w:tcW w:w="81" w:type="pct"/>
          </w:tcPr>
          <w:p w14:paraId="146BFB3F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0D926DBE" w14:textId="4726561D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22,976</w:t>
            </w:r>
          </w:p>
        </w:tc>
      </w:tr>
      <w:tr w:rsidR="000E7798" w:rsidRPr="004258D3" w14:paraId="61ECC678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05BECBCB" w14:textId="11F5782B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17" w:type="pct"/>
          </w:tcPr>
          <w:p w14:paraId="039CEA84" w14:textId="2015054F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98,959</w:t>
            </w:r>
          </w:p>
        </w:tc>
        <w:tc>
          <w:tcPr>
            <w:tcW w:w="73" w:type="pct"/>
          </w:tcPr>
          <w:p w14:paraId="35DD6D2C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0AB1F2B3" w14:textId="24EC9D35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128,330</w:t>
            </w:r>
          </w:p>
        </w:tc>
        <w:tc>
          <w:tcPr>
            <w:tcW w:w="73" w:type="pct"/>
          </w:tcPr>
          <w:p w14:paraId="67B87BF7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2B78A2C0" w14:textId="0D315995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98,959</w:t>
            </w:r>
          </w:p>
        </w:tc>
        <w:tc>
          <w:tcPr>
            <w:tcW w:w="81" w:type="pct"/>
          </w:tcPr>
          <w:p w14:paraId="4E08686E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339B2525" w14:textId="54DC07D6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128,330</w:t>
            </w:r>
          </w:p>
        </w:tc>
      </w:tr>
      <w:tr w:rsidR="000E7798" w:rsidRPr="004258D3" w14:paraId="34AFEA3B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76AAAC79" w14:textId="0BBFB975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317" w:type="pct"/>
          </w:tcPr>
          <w:p w14:paraId="0CA7903A" w14:textId="5D861795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82,840</w:t>
            </w:r>
          </w:p>
        </w:tc>
        <w:tc>
          <w:tcPr>
            <w:tcW w:w="73" w:type="pct"/>
          </w:tcPr>
          <w:p w14:paraId="1354B4B3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33A4F046" w14:textId="57F1F414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66,853</w:t>
            </w:r>
          </w:p>
        </w:tc>
        <w:tc>
          <w:tcPr>
            <w:tcW w:w="73" w:type="pct"/>
          </w:tcPr>
          <w:p w14:paraId="59A27E93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49DEC2BD" w14:textId="26A1CD1B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82,840</w:t>
            </w:r>
          </w:p>
        </w:tc>
        <w:tc>
          <w:tcPr>
            <w:tcW w:w="81" w:type="pct"/>
          </w:tcPr>
          <w:p w14:paraId="01E1B7BD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4B52706D" w14:textId="7111FA7D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66,853</w:t>
            </w:r>
          </w:p>
        </w:tc>
      </w:tr>
      <w:tr w:rsidR="000E7798" w:rsidRPr="004258D3" w14:paraId="2CED26B6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7B7EB45C" w14:textId="6BD990D9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17" w:type="pct"/>
          </w:tcPr>
          <w:p w14:paraId="46DA326B" w14:textId="7FF48546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335,181</w:t>
            </w:r>
          </w:p>
        </w:tc>
        <w:tc>
          <w:tcPr>
            <w:tcW w:w="73" w:type="pct"/>
          </w:tcPr>
          <w:p w14:paraId="3BCD1C98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46CED85F" w14:textId="0841572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461,019</w:t>
            </w:r>
          </w:p>
        </w:tc>
        <w:tc>
          <w:tcPr>
            <w:tcW w:w="73" w:type="pct"/>
          </w:tcPr>
          <w:p w14:paraId="084F9699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70511624" w14:textId="5D32BD37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328,915</w:t>
            </w:r>
          </w:p>
        </w:tc>
        <w:tc>
          <w:tcPr>
            <w:tcW w:w="81" w:type="pct"/>
          </w:tcPr>
          <w:p w14:paraId="71CB4382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1DE9C9BD" w14:textId="39D2832F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452,645</w:t>
            </w:r>
          </w:p>
        </w:tc>
      </w:tr>
      <w:tr w:rsidR="000E7798" w:rsidRPr="004258D3" w14:paraId="160E21BB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20805A1F" w14:textId="0AA41C14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317" w:type="pct"/>
          </w:tcPr>
          <w:p w14:paraId="770E15E6" w14:textId="149478C0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74,400</w:t>
            </w:r>
          </w:p>
        </w:tc>
        <w:tc>
          <w:tcPr>
            <w:tcW w:w="73" w:type="pct"/>
          </w:tcPr>
          <w:p w14:paraId="726B130F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</w:tcPr>
          <w:p w14:paraId="10C7260E" w14:textId="51296F5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73,006</w:t>
            </w:r>
          </w:p>
        </w:tc>
        <w:tc>
          <w:tcPr>
            <w:tcW w:w="73" w:type="pct"/>
          </w:tcPr>
          <w:p w14:paraId="430BA773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</w:tcPr>
          <w:p w14:paraId="3123C1BE" w14:textId="5441A67C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71,875</w:t>
            </w:r>
          </w:p>
        </w:tc>
        <w:tc>
          <w:tcPr>
            <w:tcW w:w="81" w:type="pct"/>
          </w:tcPr>
          <w:p w14:paraId="43CC5D21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121DA34B" w14:textId="746F6419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69,794</w:t>
            </w:r>
          </w:p>
        </w:tc>
      </w:tr>
      <w:tr w:rsidR="000E7798" w:rsidRPr="004258D3" w14:paraId="56C0E2BE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644B3ADF" w14:textId="606D8ECB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351E79FE" w14:textId="1A9B531D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83,993</w:t>
            </w:r>
          </w:p>
        </w:tc>
        <w:tc>
          <w:tcPr>
            <w:tcW w:w="73" w:type="pct"/>
          </w:tcPr>
          <w:p w14:paraId="6D3ADE36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066BAEC3" w14:textId="6CE642C1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60,593</w:t>
            </w:r>
          </w:p>
        </w:tc>
        <w:tc>
          <w:tcPr>
            <w:tcW w:w="73" w:type="pct"/>
          </w:tcPr>
          <w:p w14:paraId="6C1C2D1A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0FFB3C7A" w14:textId="37AEBF02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83,993</w:t>
            </w:r>
          </w:p>
        </w:tc>
        <w:tc>
          <w:tcPr>
            <w:tcW w:w="81" w:type="pct"/>
          </w:tcPr>
          <w:p w14:paraId="344BDBE1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5D3F0C1F" w14:textId="2F245C9D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60,593</w:t>
            </w:r>
          </w:p>
        </w:tc>
      </w:tr>
      <w:tr w:rsidR="000E7798" w:rsidRPr="004258D3" w14:paraId="2A2920E9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3F76F723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</w:tcPr>
          <w:p w14:paraId="51F3C7CA" w14:textId="6C580C65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929,582</w:t>
            </w:r>
          </w:p>
        </w:tc>
        <w:tc>
          <w:tcPr>
            <w:tcW w:w="73" w:type="pct"/>
          </w:tcPr>
          <w:p w14:paraId="10447491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</w:tcBorders>
          </w:tcPr>
          <w:p w14:paraId="2D388C89" w14:textId="702FFF8C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1,018,923</w:t>
            </w:r>
          </w:p>
        </w:tc>
        <w:tc>
          <w:tcPr>
            <w:tcW w:w="73" w:type="pct"/>
          </w:tcPr>
          <w:p w14:paraId="6D741D89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</w:tcPr>
          <w:p w14:paraId="1A9E12B3" w14:textId="393899FF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906,601</w:t>
            </w:r>
          </w:p>
        </w:tc>
        <w:tc>
          <w:tcPr>
            <w:tcW w:w="81" w:type="pct"/>
          </w:tcPr>
          <w:p w14:paraId="3D400F4E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</w:tcPr>
          <w:p w14:paraId="5D97F89A" w14:textId="596EA9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1,006,236</w:t>
            </w:r>
          </w:p>
        </w:tc>
      </w:tr>
      <w:tr w:rsidR="000E7798" w:rsidRPr="004258D3" w14:paraId="24E85181" w14:textId="77777777" w:rsidTr="00A07BF6">
        <w:trPr>
          <w:gridAfter w:val="8"/>
          <w:wAfter w:w="2504" w:type="pct"/>
        </w:trPr>
        <w:tc>
          <w:tcPr>
            <w:tcW w:w="1007" w:type="pct"/>
            <w:vAlign w:val="bottom"/>
          </w:tcPr>
          <w:p w14:paraId="66D8391C" w14:textId="789C6C61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ค่าเผื่อสินค้ามูลค่าลดลง</w:t>
            </w:r>
          </w:p>
        </w:tc>
        <w:tc>
          <w:tcPr>
            <w:tcW w:w="317" w:type="pct"/>
          </w:tcPr>
          <w:p w14:paraId="1013C9EE" w14:textId="6C4EE0C4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(12,078)</w:t>
            </w:r>
          </w:p>
        </w:tc>
        <w:tc>
          <w:tcPr>
            <w:tcW w:w="73" w:type="pct"/>
          </w:tcPr>
          <w:p w14:paraId="6236725F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5DCE8837" w14:textId="488A32E6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(9,840)</w:t>
            </w:r>
          </w:p>
        </w:tc>
        <w:tc>
          <w:tcPr>
            <w:tcW w:w="73" w:type="pct"/>
          </w:tcPr>
          <w:p w14:paraId="574CA0C9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31C1340F" w14:textId="73037D61" w:rsidR="000E7798" w:rsidRPr="004258D3" w:rsidRDefault="00D222F7" w:rsidP="00983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(11,667)</w:t>
            </w:r>
          </w:p>
        </w:tc>
        <w:tc>
          <w:tcPr>
            <w:tcW w:w="81" w:type="pct"/>
          </w:tcPr>
          <w:p w14:paraId="5BF6F2A6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2BC7A3EC" w14:textId="061E7979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(9,495)</w:t>
            </w:r>
          </w:p>
        </w:tc>
      </w:tr>
      <w:tr w:rsidR="000E7798" w:rsidRPr="004258D3" w14:paraId="3E72F4AC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5EA67B7" w14:textId="75C68A0E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2C99ADE0" w14:textId="4712F7AD" w:rsidR="000E7798" w:rsidRPr="004258D3" w:rsidRDefault="00B5339E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917,504</w:t>
            </w:r>
          </w:p>
        </w:tc>
        <w:tc>
          <w:tcPr>
            <w:tcW w:w="73" w:type="pct"/>
          </w:tcPr>
          <w:p w14:paraId="1EB02E6A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67F14949" w14:textId="4D418665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1,009,083</w:t>
            </w:r>
          </w:p>
        </w:tc>
        <w:tc>
          <w:tcPr>
            <w:tcW w:w="73" w:type="pct"/>
          </w:tcPr>
          <w:p w14:paraId="2E9558E0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327F5DAC" w14:textId="0DC5CB48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894,934</w:t>
            </w:r>
          </w:p>
        </w:tc>
        <w:tc>
          <w:tcPr>
            <w:tcW w:w="81" w:type="pct"/>
          </w:tcPr>
          <w:p w14:paraId="5B395039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40C77226" w14:textId="1BB56712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996,741</w:t>
            </w:r>
          </w:p>
        </w:tc>
      </w:tr>
      <w:tr w:rsidR="000E7798" w:rsidRPr="004258D3" w14:paraId="07CD54DC" w14:textId="163CA2F0" w:rsidTr="00A07BF6">
        <w:tc>
          <w:tcPr>
            <w:tcW w:w="1007" w:type="pct"/>
          </w:tcPr>
          <w:p w14:paraId="4C3151BB" w14:textId="7FAAA5F6" w:rsidR="000E7798" w:rsidRPr="004258D3" w:rsidRDefault="000E7798" w:rsidP="00AC3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258D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3AE4E44E" w14:textId="1B19599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317" w:type="pct"/>
          </w:tcPr>
          <w:p w14:paraId="7A1754CE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" w:type="pct"/>
          </w:tcPr>
          <w:p w14:paraId="6C1D662F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3EE602F3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190BF11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7A2C6D12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" w:type="pct"/>
          </w:tcPr>
          <w:p w14:paraId="15613F7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4ECC1EFB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13" w:type="pct"/>
          </w:tcPr>
          <w:p w14:paraId="2F4399A5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4F6A1B38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34A309BD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6DB95BB1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7AFF92CD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39AFCC44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283C280B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</w:tcPr>
          <w:p w14:paraId="26D8F195" w14:textId="77777777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7798" w:rsidRPr="004258D3" w14:paraId="6D92162A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76C97B0F" w14:textId="191E3B60" w:rsidR="000E7798" w:rsidRPr="004258D3" w:rsidRDefault="000E7798" w:rsidP="000E779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317" w:type="pct"/>
          </w:tcPr>
          <w:p w14:paraId="2A82F82B" w14:textId="7891CDDE" w:rsidR="000E7798" w:rsidRPr="004258D3" w:rsidRDefault="00C57EA3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C57EA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222F7" w:rsidRPr="004258D3">
              <w:rPr>
                <w:rFonts w:asciiTheme="majorBidi" w:hAnsiTheme="majorBidi" w:cstheme="majorBidi"/>
                <w:sz w:val="30"/>
                <w:szCs w:val="30"/>
              </w:rPr>
              <w:t>,306,812</w:t>
            </w:r>
          </w:p>
        </w:tc>
        <w:tc>
          <w:tcPr>
            <w:tcW w:w="73" w:type="pct"/>
          </w:tcPr>
          <w:p w14:paraId="7D775E10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676080D9" w14:textId="29C23649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3,666,422</w:t>
            </w:r>
          </w:p>
        </w:tc>
        <w:tc>
          <w:tcPr>
            <w:tcW w:w="73" w:type="pct"/>
          </w:tcPr>
          <w:p w14:paraId="7C3BFA8B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24078E0D" w14:textId="6874DD2C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3,324,544</w:t>
            </w:r>
          </w:p>
        </w:tc>
        <w:tc>
          <w:tcPr>
            <w:tcW w:w="81" w:type="pct"/>
          </w:tcPr>
          <w:p w14:paraId="50E13D66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6BFD4021" w14:textId="6D5ACBA0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3,692,811</w:t>
            </w:r>
          </w:p>
        </w:tc>
      </w:tr>
      <w:tr w:rsidR="000E7798" w:rsidRPr="004258D3" w14:paraId="15A672D2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186943EB" w14:textId="77777777" w:rsidR="000E7798" w:rsidRPr="004258D3" w:rsidRDefault="000E7798" w:rsidP="000E7798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</w:tc>
        <w:tc>
          <w:tcPr>
            <w:tcW w:w="317" w:type="pct"/>
          </w:tcPr>
          <w:p w14:paraId="195F4F30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786D9C7B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201915CB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3" w:type="pct"/>
          </w:tcPr>
          <w:p w14:paraId="7D65D101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460FFF69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1" w:type="pct"/>
          </w:tcPr>
          <w:p w14:paraId="6EC6364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451D71E0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30" w:right="-17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0E7798" w:rsidRPr="004258D3" w14:paraId="02D99732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2D8FB0F7" w14:textId="0496AB1C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คาดว่าจะได้รับ</w:t>
            </w:r>
          </w:p>
        </w:tc>
        <w:tc>
          <w:tcPr>
            <w:tcW w:w="317" w:type="pct"/>
          </w:tcPr>
          <w:p w14:paraId="7C84C2ED" w14:textId="08539A36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3,305</w:t>
            </w:r>
          </w:p>
        </w:tc>
        <w:tc>
          <w:tcPr>
            <w:tcW w:w="73" w:type="pct"/>
            <w:vAlign w:val="center"/>
          </w:tcPr>
          <w:p w14:paraId="0C36FE14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</w:tcPr>
          <w:p w14:paraId="34BE0209" w14:textId="6C2A303A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73" w:type="pct"/>
          </w:tcPr>
          <w:p w14:paraId="7860D2A8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</w:tcPr>
          <w:p w14:paraId="357E6A7F" w14:textId="3FBF45C0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  <w:tc>
          <w:tcPr>
            <w:tcW w:w="81" w:type="pct"/>
          </w:tcPr>
          <w:p w14:paraId="4DC86087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</w:tcPr>
          <w:p w14:paraId="1B2C0572" w14:textId="4C17B0EB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</w:tr>
      <w:tr w:rsidR="000E7798" w:rsidRPr="004258D3" w14:paraId="22AC1D7A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7C80D0D3" w14:textId="52C8B625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317" w:type="pct"/>
            <w:tcBorders>
              <w:bottom w:val="single" w:sz="4" w:space="0" w:color="auto"/>
            </w:tcBorders>
          </w:tcPr>
          <w:p w14:paraId="74D82CC1" w14:textId="0A4FBE98" w:rsidR="000E7798" w:rsidRPr="004258D3" w:rsidRDefault="00D222F7" w:rsidP="00D22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3" w:type="pct"/>
          </w:tcPr>
          <w:p w14:paraId="2439DCEE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</w:tcPr>
          <w:p w14:paraId="5ADD50D4" w14:textId="09CECEA3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(126)</w:t>
            </w:r>
          </w:p>
        </w:tc>
        <w:tc>
          <w:tcPr>
            <w:tcW w:w="73" w:type="pct"/>
          </w:tcPr>
          <w:p w14:paraId="7772C1F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14:paraId="0887D842" w14:textId="27E3B337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1" w:type="pct"/>
          </w:tcPr>
          <w:p w14:paraId="5E800004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14:paraId="6F8D8173" w14:textId="2C774550" w:rsidR="000E7798" w:rsidRPr="004258D3" w:rsidRDefault="000E7798" w:rsidP="00136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7798" w:rsidRPr="004258D3" w14:paraId="28E1D37F" w14:textId="77777777" w:rsidTr="00A07BF6">
        <w:trPr>
          <w:gridAfter w:val="8"/>
          <w:wAfter w:w="2504" w:type="pct"/>
        </w:trPr>
        <w:tc>
          <w:tcPr>
            <w:tcW w:w="1007" w:type="pct"/>
          </w:tcPr>
          <w:p w14:paraId="002E2A43" w14:textId="081C0085" w:rsidR="000E7798" w:rsidRPr="004258D3" w:rsidRDefault="000E7798" w:rsidP="000E77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17" w:type="pct"/>
            <w:tcBorders>
              <w:top w:val="single" w:sz="4" w:space="0" w:color="auto"/>
              <w:bottom w:val="double" w:sz="4" w:space="0" w:color="auto"/>
            </w:tcBorders>
          </w:tcPr>
          <w:p w14:paraId="06180690" w14:textId="2687E2E8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3,310,117</w:t>
            </w:r>
          </w:p>
        </w:tc>
        <w:tc>
          <w:tcPr>
            <w:tcW w:w="73" w:type="pct"/>
          </w:tcPr>
          <w:p w14:paraId="62C07AF5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20" w:type="pct"/>
            <w:tcBorders>
              <w:top w:val="single" w:sz="4" w:space="0" w:color="auto"/>
              <w:bottom w:val="double" w:sz="4" w:space="0" w:color="auto"/>
            </w:tcBorders>
          </w:tcPr>
          <w:p w14:paraId="0D39FD82" w14:textId="0BF3EBD5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3,667,107</w:t>
            </w:r>
          </w:p>
        </w:tc>
        <w:tc>
          <w:tcPr>
            <w:tcW w:w="73" w:type="pct"/>
          </w:tcPr>
          <w:p w14:paraId="04BF122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</w:tcPr>
          <w:p w14:paraId="31286FA2" w14:textId="15E8881E" w:rsidR="000E7798" w:rsidRPr="004258D3" w:rsidRDefault="00D222F7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3,327,53</w:t>
            </w:r>
            <w:r w:rsidR="00267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1" w:type="pct"/>
          </w:tcPr>
          <w:p w14:paraId="774F714A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DBA231D" w14:textId="133C555D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30" w:right="-1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3,693,622</w:t>
            </w:r>
          </w:p>
        </w:tc>
      </w:tr>
    </w:tbl>
    <w:p w14:paraId="4819B9FC" w14:textId="77777777" w:rsidR="00351EA2" w:rsidRPr="00AC3B3F" w:rsidRDefault="00351EA2">
      <w:pPr>
        <w:rPr>
          <w:rFonts w:asciiTheme="majorBidi" w:hAnsiTheme="majorBidi" w:cstheme="majorBidi"/>
          <w:sz w:val="30"/>
          <w:szCs w:val="30"/>
        </w:rPr>
      </w:pPr>
    </w:p>
    <w:p w14:paraId="35C74DD5" w14:textId="77777777" w:rsidR="00351EA2" w:rsidRPr="004258D3" w:rsidRDefault="00351EA2" w:rsidP="00283F3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  <w:cs/>
        </w:rPr>
      </w:pPr>
      <w:r w:rsidRPr="004258D3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6F4A4341" w14:textId="57D57F23" w:rsidR="00351EA2" w:rsidRPr="00AC3B3F" w:rsidRDefault="00351EA2">
      <w:pPr>
        <w:rPr>
          <w:rFonts w:asciiTheme="majorBidi" w:hAnsiTheme="majorBidi" w:cstheme="majorBidi"/>
          <w:sz w:val="30"/>
          <w:szCs w:val="30"/>
        </w:rPr>
      </w:pPr>
    </w:p>
    <w:p w14:paraId="1787791D" w14:textId="06A5AAC0" w:rsidR="00C046A4" w:rsidRPr="004258D3" w:rsidRDefault="00C046A4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4258D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1C94310A" w14:textId="77777777" w:rsidR="000A0E52" w:rsidRPr="00AC3B3F" w:rsidRDefault="000A0E52" w:rsidP="00C046A4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3C33E8C" w14:textId="6F5DEAD2" w:rsidR="007A320E" w:rsidRDefault="00551864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51864">
        <w:rPr>
          <w:rFonts w:asciiTheme="majorBidi" w:hAnsiTheme="majorBidi" w:hint="cs"/>
          <w:sz w:val="30"/>
          <w:szCs w:val="30"/>
          <w:cs/>
        </w:rPr>
        <w:t>งบการเงินรวมประกอบด้วยงบการเงินของบริษัท</w:t>
      </w:r>
      <w:r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="007A320E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Pr="00551864">
        <w:rPr>
          <w:rFonts w:asciiTheme="majorBidi" w:hAnsiTheme="majorBidi"/>
          <w:sz w:val="30"/>
          <w:szCs w:val="30"/>
          <w:cs/>
        </w:rPr>
        <w:t>(</w:t>
      </w:r>
      <w:r w:rsidRPr="00551864">
        <w:rPr>
          <w:rFonts w:asciiTheme="majorBidi" w:hAnsiTheme="majorBidi" w:hint="cs"/>
          <w:sz w:val="30"/>
          <w:szCs w:val="30"/>
          <w:cs/>
        </w:rPr>
        <w:t>รวมกันเรียกว่า</w:t>
      </w:r>
      <w:r w:rsidRPr="00551864">
        <w:rPr>
          <w:rFonts w:asciiTheme="majorBidi" w:hAnsiTheme="majorBidi"/>
          <w:sz w:val="30"/>
          <w:szCs w:val="30"/>
          <w:cs/>
        </w:rPr>
        <w:t xml:space="preserve"> “</w:t>
      </w:r>
      <w:r w:rsidRPr="00551864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551864">
        <w:rPr>
          <w:rFonts w:asciiTheme="majorBidi" w:hAnsiTheme="majorBidi" w:hint="eastAsia"/>
          <w:sz w:val="30"/>
          <w:szCs w:val="30"/>
          <w:cs/>
        </w:rPr>
        <w:t>”</w:t>
      </w:r>
      <w:r w:rsidRPr="00551864">
        <w:rPr>
          <w:rFonts w:asciiTheme="majorBidi" w:hAnsiTheme="majorBidi"/>
          <w:sz w:val="30"/>
          <w:szCs w:val="30"/>
          <w:cs/>
        </w:rPr>
        <w:t xml:space="preserve">) </w:t>
      </w:r>
      <w:r w:rsidR="007A320E" w:rsidRPr="00217C08">
        <w:rPr>
          <w:rFonts w:asciiTheme="majorBidi" w:hAnsi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  <w:r w:rsidR="007A320E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="007A320E" w:rsidRPr="00217C08">
        <w:rPr>
          <w:rFonts w:asciiTheme="majorBidi" w:hAnsiTheme="majorBidi" w:hint="cs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="007A320E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="007A320E" w:rsidRPr="00217C08">
        <w:rPr>
          <w:rFonts w:asciiTheme="majorBidi" w:hAnsiTheme="majorBidi" w:hint="cs"/>
          <w:sz w:val="30"/>
          <w:szCs w:val="30"/>
          <w:cs/>
        </w:rPr>
        <w:t>ถูกตัดรายการในการจัดทำงบการเงินรวม</w:t>
      </w:r>
      <w:r w:rsidR="007A320E" w:rsidRPr="00217C08">
        <w:rPr>
          <w:rFonts w:asciiTheme="majorBidi" w:hAnsiTheme="majorBidi"/>
          <w:sz w:val="30"/>
          <w:szCs w:val="30"/>
          <w:cs/>
        </w:rPr>
        <w:t xml:space="preserve"> </w:t>
      </w:r>
      <w:r w:rsidR="007A320E" w:rsidRPr="00217C08">
        <w:rPr>
          <w:rFonts w:asciiTheme="majorBidi" w:hAnsiTheme="majorBidi" w:hint="cs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6EAA7B8F" w14:textId="77777777" w:rsidR="00551864" w:rsidRPr="00217C08" w:rsidRDefault="00551864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4343B1" w14:textId="77777777" w:rsidR="007A320E" w:rsidRPr="00217C08" w:rsidRDefault="007A320E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เมื่อกลุ่มบริษัทสูญเสียการควบคุมในบริษัทย่อย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กลุ่มบริษัทตัดรายการสินทรัพย์และหนี้สิน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และส่วนประกอบอื่นในส่วนของเจ้าของที่เกี่ยวข้องกับบริษัทย่อยนั้น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5388DE67" w14:textId="77777777" w:rsidR="007A320E" w:rsidRDefault="007A320E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C8EE0F" w14:textId="28144342" w:rsidR="007A320E" w:rsidRPr="00217C08" w:rsidRDefault="007A320E" w:rsidP="007A3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17C08">
        <w:rPr>
          <w:rFonts w:ascii="Angsana New" w:hAnsi="Angsana New" w:hint="cs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</w:t>
      </w:r>
      <w:r w:rsidRPr="00217C08">
        <w:rPr>
          <w:rFonts w:ascii="Angsana New" w:hAnsi="Angsana New" w:hint="cs"/>
          <w:sz w:val="30"/>
          <w:szCs w:val="30"/>
          <w:cs/>
          <w:lang w:eastAsia="ko-KR"/>
        </w:rPr>
        <w:t>การ</w:t>
      </w:r>
      <w:r w:rsidRPr="00217C08">
        <w:rPr>
          <w:rFonts w:ascii="Angsana New" w:hAnsi="Angsana New" w:hint="cs"/>
          <w:sz w:val="30"/>
          <w:szCs w:val="30"/>
          <w:cs/>
        </w:rPr>
        <w:t>ด้อยค่า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217C08">
        <w:rPr>
          <w:rFonts w:ascii="Angsana New" w:hAnsi="Angsana New"/>
          <w:sz w:val="30"/>
          <w:szCs w:val="30"/>
          <w:cs/>
        </w:rPr>
        <w:t xml:space="preserve"> </w:t>
      </w:r>
      <w:r w:rsidRPr="00217C08">
        <w:rPr>
          <w:rFonts w:ascii="Angsana New" w:hAnsi="Angsana New" w:hint="cs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7540A643" w14:textId="77777777" w:rsidR="005530F0" w:rsidRPr="004258D3" w:rsidRDefault="005530F0" w:rsidP="00D06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0FA2695" w14:textId="355F0023" w:rsidR="00E2407E" w:rsidRPr="004258D3" w:rsidRDefault="00E2407E" w:rsidP="0055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  <w:sectPr w:rsidR="00E2407E" w:rsidRPr="004258D3" w:rsidSect="0000277C">
          <w:headerReference w:type="default" r:id="rId11"/>
          <w:footerReference w:type="default" r:id="rId12"/>
          <w:pgSz w:w="11909" w:h="16834" w:code="9"/>
          <w:pgMar w:top="691" w:right="1109" w:bottom="576" w:left="1152" w:header="720" w:footer="720" w:gutter="0"/>
          <w:pgNumType w:start="18"/>
          <w:cols w:space="720"/>
          <w:docGrid w:linePitch="245"/>
        </w:sectPr>
      </w:pPr>
    </w:p>
    <w:tbl>
      <w:tblPr>
        <w:tblW w:w="144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08"/>
        <w:gridCol w:w="1259"/>
        <w:gridCol w:w="1170"/>
        <w:gridCol w:w="810"/>
        <w:gridCol w:w="180"/>
        <w:gridCol w:w="810"/>
        <w:gridCol w:w="180"/>
        <w:gridCol w:w="902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  <w:gridCol w:w="182"/>
        <w:gridCol w:w="898"/>
        <w:gridCol w:w="180"/>
        <w:gridCol w:w="900"/>
      </w:tblGrid>
      <w:tr w:rsidR="00217C08" w:rsidRPr="004258D3" w:rsidDel="00685444" w14:paraId="4FB02E56" w14:textId="77777777" w:rsidTr="00B2547A">
        <w:trPr>
          <w:cantSplit/>
          <w:tblHeader/>
        </w:trPr>
        <w:tc>
          <w:tcPr>
            <w:tcW w:w="1608" w:type="dxa"/>
          </w:tcPr>
          <w:p w14:paraId="688C65A0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23981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8DC86E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F4EC80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2" w:type="dxa"/>
            <w:gridSpan w:val="15"/>
          </w:tcPr>
          <w:p w14:paraId="2C5B900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:rsidDel="00685444" w14:paraId="7F95D7A8" w14:textId="77777777" w:rsidTr="00B2547A">
        <w:trPr>
          <w:cantSplit/>
          <w:tblHeader/>
        </w:trPr>
        <w:tc>
          <w:tcPr>
            <w:tcW w:w="1608" w:type="dxa"/>
          </w:tcPr>
          <w:p w14:paraId="34EE6705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8F2F31F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65D0F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6C0E725D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สัดส่วนความ</w:t>
            </w:r>
          </w:p>
        </w:tc>
        <w:tc>
          <w:tcPr>
            <w:tcW w:w="8462" w:type="dxa"/>
            <w:gridSpan w:val="15"/>
          </w:tcPr>
          <w:p w14:paraId="01464370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8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7C08" w:rsidRPr="004258D3" w:rsidDel="00685444" w14:paraId="0111682A" w14:textId="77777777" w:rsidTr="00B2547A">
        <w:trPr>
          <w:cantSplit/>
          <w:trHeight w:val="363"/>
          <w:tblHeader/>
        </w:trPr>
        <w:tc>
          <w:tcPr>
            <w:tcW w:w="1608" w:type="dxa"/>
          </w:tcPr>
          <w:p w14:paraId="327F3C2C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563437D4" w14:textId="48A720A9" w:rsidR="004D5CDB" w:rsidRPr="004258D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ลักษณะ</w:t>
            </w:r>
          </w:p>
        </w:tc>
        <w:tc>
          <w:tcPr>
            <w:tcW w:w="1170" w:type="dxa"/>
          </w:tcPr>
          <w:p w14:paraId="2C4EA3AC" w14:textId="0A1E0E63" w:rsidR="004D5CDB" w:rsidRPr="004258D3" w:rsidRDefault="002C7E76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ประเทศที่</w:t>
            </w:r>
          </w:p>
        </w:tc>
        <w:tc>
          <w:tcPr>
            <w:tcW w:w="1980" w:type="dxa"/>
            <w:gridSpan w:val="4"/>
          </w:tcPr>
          <w:p w14:paraId="5FE9C74A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เป็นเจ้าของ</w:t>
            </w:r>
          </w:p>
        </w:tc>
        <w:tc>
          <w:tcPr>
            <w:tcW w:w="1982" w:type="dxa"/>
            <w:gridSpan w:val="3"/>
          </w:tcPr>
          <w:p w14:paraId="268F3880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5F775F70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8" w:type="dxa"/>
            <w:gridSpan w:val="3"/>
          </w:tcPr>
          <w:p w14:paraId="01953CD5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554B757E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4AE752DE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2762E9C3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78" w:type="dxa"/>
            <w:gridSpan w:val="3"/>
          </w:tcPr>
          <w:p w14:paraId="18AEB2E3" w14:textId="77777777" w:rsidR="004D5CDB" w:rsidRPr="004258D3" w:rsidDel="00685444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สุทธิ</w:t>
            </w:r>
          </w:p>
        </w:tc>
      </w:tr>
      <w:tr w:rsidR="000E7798" w:rsidRPr="004258D3" w14:paraId="3C1C7E8D" w14:textId="77777777" w:rsidTr="00B2547A">
        <w:trPr>
          <w:cantSplit/>
          <w:trHeight w:val="389"/>
          <w:tblHeader/>
        </w:trPr>
        <w:tc>
          <w:tcPr>
            <w:tcW w:w="1608" w:type="dxa"/>
          </w:tcPr>
          <w:p w14:paraId="7268D8AE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4D8DF6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ธุรกิจ</w:t>
            </w:r>
          </w:p>
        </w:tc>
        <w:tc>
          <w:tcPr>
            <w:tcW w:w="1170" w:type="dxa"/>
          </w:tcPr>
          <w:p w14:paraId="294BEEDC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ดำเนินธุรกิจ</w:t>
            </w:r>
          </w:p>
        </w:tc>
        <w:tc>
          <w:tcPr>
            <w:tcW w:w="810" w:type="dxa"/>
          </w:tcPr>
          <w:p w14:paraId="61173540" w14:textId="3F57DE3F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5262D574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A3B0FD" w14:textId="0828E864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06C99854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7EE58DC0" w14:textId="0487CC70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77C0AA4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B11436" w14:textId="5B82FCE0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</w:tcPr>
          <w:p w14:paraId="30614544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1EAB200A" w14:textId="6B6EC4B9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5F8ED69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B89D73" w14:textId="60FE2768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</w:tcPr>
          <w:p w14:paraId="1A7D297C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EAD3251" w14:textId="73F8ADFF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65703713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DB217" w14:textId="4CC21F83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</w:tcPr>
          <w:p w14:paraId="4BA5DC32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4FD3AB7" w14:textId="6303E708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71C23C12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76438" w14:textId="01366311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E7798" w:rsidRPr="004258D3" w14:paraId="6B9E2CF3" w14:textId="77777777" w:rsidTr="00B2547A">
        <w:trPr>
          <w:cantSplit/>
          <w:tblHeader/>
        </w:trPr>
        <w:tc>
          <w:tcPr>
            <w:tcW w:w="1608" w:type="dxa"/>
          </w:tcPr>
          <w:p w14:paraId="2C2FC8A2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030A76C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2593B965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F3C2565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1735508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91D65E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560" w:type="dxa"/>
            <w:gridSpan w:val="14"/>
          </w:tcPr>
          <w:p w14:paraId="65D9B268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E7798" w:rsidRPr="004258D3" w14:paraId="45F9B6EF" w14:textId="77777777" w:rsidTr="00B2547A">
        <w:trPr>
          <w:cantSplit/>
          <w:trHeight w:val="197"/>
        </w:trPr>
        <w:tc>
          <w:tcPr>
            <w:tcW w:w="1608" w:type="dxa"/>
          </w:tcPr>
          <w:p w14:paraId="2E2F5912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259" w:type="dxa"/>
          </w:tcPr>
          <w:p w14:paraId="6978C581" w14:textId="77777777" w:rsidR="000E7798" w:rsidRPr="004258D3" w:rsidRDefault="000E7798" w:rsidP="000E7798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3DC805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322F3FB5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9ABDF10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9960A0" w14:textId="77777777" w:rsidR="000E7798" w:rsidRPr="004258D3" w:rsidRDefault="000E7798" w:rsidP="000E779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1C9E9C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38FDA143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52051F7" w14:textId="77777777" w:rsidR="000E7798" w:rsidRPr="004258D3" w:rsidRDefault="000E7798" w:rsidP="000E7798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73F56DA2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2" w:type="dxa"/>
            <w:vAlign w:val="bottom"/>
          </w:tcPr>
          <w:p w14:paraId="297BD843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F245849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005BA91D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360AD" w14:textId="77777777" w:rsidR="000E7798" w:rsidRPr="004258D3" w:rsidRDefault="000E7798" w:rsidP="000E779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6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050ADF6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322E6174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85D63A1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3DA19" w14:textId="77777777" w:rsidR="000E7798" w:rsidRPr="004258D3" w:rsidRDefault="000E7798" w:rsidP="000E77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92DD48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</w:tcPr>
          <w:p w14:paraId="7A3FD1B8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D5D7362" w14:textId="77777777" w:rsidR="000E7798" w:rsidRPr="004258D3" w:rsidRDefault="000E7798" w:rsidP="000E77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205F6E" w14:textId="77777777" w:rsidR="000E7798" w:rsidRPr="004258D3" w:rsidRDefault="000E7798" w:rsidP="000E77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24F6A" w:rsidRPr="004258D3" w14:paraId="31FE224C" w14:textId="77777777" w:rsidTr="001411B1">
        <w:trPr>
          <w:cantSplit/>
          <w:trHeight w:val="197"/>
        </w:trPr>
        <w:tc>
          <w:tcPr>
            <w:tcW w:w="1608" w:type="dxa"/>
            <w:vAlign w:val="bottom"/>
          </w:tcPr>
          <w:p w14:paraId="17EBBC9A" w14:textId="77777777" w:rsidR="00C24F6A" w:rsidRPr="004258D3" w:rsidRDefault="00C24F6A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ไดมอนด์</w:t>
            </w:r>
          </w:p>
          <w:p w14:paraId="49AF2840" w14:textId="77777777" w:rsidR="00C24F6A" w:rsidRPr="004258D3" w:rsidRDefault="00C24F6A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  วัสดุ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59" w:type="dxa"/>
          </w:tcPr>
          <w:p w14:paraId="5FA803F4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ผลิตคอนกรีต</w:t>
            </w:r>
          </w:p>
          <w:p w14:paraId="4BAC8646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left" w:pos="41"/>
              </w:tabs>
              <w:spacing w:line="240" w:lineRule="atLeast"/>
              <w:ind w:left="41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มวลเบา</w:t>
            </w:r>
          </w:p>
        </w:tc>
        <w:tc>
          <w:tcPr>
            <w:tcW w:w="1170" w:type="dxa"/>
          </w:tcPr>
          <w:p w14:paraId="34A81514" w14:textId="77777777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  <w:p w14:paraId="2F3D7E74" w14:textId="77777777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ไทย</w:t>
            </w:r>
          </w:p>
        </w:tc>
        <w:tc>
          <w:tcPr>
            <w:tcW w:w="810" w:type="dxa"/>
          </w:tcPr>
          <w:p w14:paraId="27756BA4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D5858BB" w14:textId="6ACBCC9C" w:rsidR="00C24F6A" w:rsidRPr="004258D3" w:rsidRDefault="00C24F6A" w:rsidP="00C24F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4258D3">
              <w:rPr>
                <w:rFonts w:ascii="Angsana New" w:hAnsi="Angsana New"/>
                <w:sz w:val="30"/>
                <w:szCs w:val="30"/>
              </w:rPr>
              <w:t>.</w:t>
            </w: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7150E1E3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6F6A74B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461"/>
                <w:tab w:val="decimal" w:pos="56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F7CBC63" w14:textId="66198B2F" w:rsidR="00C24F6A" w:rsidRPr="004258D3" w:rsidRDefault="00C24F6A" w:rsidP="00C24F6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Pr="004258D3">
              <w:rPr>
                <w:rFonts w:ascii="Angsana New" w:hAnsi="Angsana New"/>
                <w:sz w:val="30"/>
                <w:szCs w:val="30"/>
              </w:rPr>
              <w:t>.</w:t>
            </w: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80" w:type="dxa"/>
          </w:tcPr>
          <w:p w14:paraId="6F54217E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0995BE9C" w14:textId="35A043C2" w:rsidR="00C24F6A" w:rsidRPr="004258D3" w:rsidRDefault="00C24F6A" w:rsidP="00C24F6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BE266F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626"/>
                <w:tab w:val="decimal" w:pos="728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D56045" w14:textId="06524C5D" w:rsidR="00C24F6A" w:rsidRPr="004258D3" w:rsidRDefault="00C24F6A" w:rsidP="00C24F6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100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2" w:type="dxa"/>
            <w:vAlign w:val="bottom"/>
          </w:tcPr>
          <w:p w14:paraId="79DAF8C6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086CF98" w14:textId="3E911385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ED6EA3D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5E4EED8" w14:textId="52EAC8A4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2" w:type="dxa"/>
            <w:vAlign w:val="bottom"/>
          </w:tcPr>
          <w:p w14:paraId="3AAB8F4A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68627D2A" w14:textId="4976A761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68A733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A024E0" w14:textId="26A7DB8F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5BB37E04" w14:textId="77777777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73516BCE" w14:textId="481EF3B6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5A1AC6F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F2F06B" w14:textId="01A386D7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100,000</w:t>
            </w:r>
          </w:p>
        </w:tc>
      </w:tr>
      <w:tr w:rsidR="00C24F6A" w:rsidRPr="004258D3" w14:paraId="2A06AEAF" w14:textId="77777777" w:rsidTr="00B2547A">
        <w:trPr>
          <w:cantSplit/>
          <w:trHeight w:val="197"/>
        </w:trPr>
        <w:tc>
          <w:tcPr>
            <w:tcW w:w="1608" w:type="dxa"/>
            <w:vAlign w:val="bottom"/>
          </w:tcPr>
          <w:p w14:paraId="7D7686F6" w14:textId="77777777" w:rsidR="00C24F6A" w:rsidRPr="004258D3" w:rsidRDefault="00C24F6A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14:paraId="472484E7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F0B5D5F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209DBFA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F48F72F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D3FBF76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1A0CF3B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713B0191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FB81088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5F3128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5EDC033" w14:textId="77777777" w:rsidR="00C24F6A" w:rsidRPr="004258D3" w:rsidRDefault="00C24F6A" w:rsidP="00C24F6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10E3" w14:textId="5EA6AC62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63DB9C52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08D70B" w14:textId="31B3CF93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100,000</w:t>
            </w:r>
          </w:p>
        </w:tc>
        <w:tc>
          <w:tcPr>
            <w:tcW w:w="182" w:type="dxa"/>
            <w:vAlign w:val="bottom"/>
          </w:tcPr>
          <w:p w14:paraId="1D2EB85C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4636289" w14:textId="68001F15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3C7F5B1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294B8F" w14:textId="37AE800C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404498FF" w14:textId="77777777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2AE45C8" w14:textId="667858DE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  <w:tc>
          <w:tcPr>
            <w:tcW w:w="180" w:type="dxa"/>
            <w:vAlign w:val="bottom"/>
          </w:tcPr>
          <w:p w14:paraId="12B7C6A7" w14:textId="77777777" w:rsidR="00C24F6A" w:rsidRPr="004258D3" w:rsidRDefault="00C24F6A" w:rsidP="00C24F6A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9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4CA29A" w14:textId="2497248F" w:rsidR="00C24F6A" w:rsidRPr="004258D3" w:rsidRDefault="00C24F6A" w:rsidP="00C24F6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right="-9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</w:rPr>
              <w:t>100,000</w:t>
            </w:r>
          </w:p>
        </w:tc>
      </w:tr>
    </w:tbl>
    <w:p w14:paraId="09B3A5B3" w14:textId="77777777" w:rsidR="001C3621" w:rsidRPr="004258D3" w:rsidRDefault="001C3621" w:rsidP="00CB0346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781C15B7" w14:textId="70C3F919" w:rsidR="004D5CDB" w:rsidRPr="004258D3" w:rsidRDefault="004D5CDB" w:rsidP="004D5CDB">
      <w:pPr>
        <w:pStyle w:val="block"/>
        <w:spacing w:after="0" w:line="240" w:lineRule="atLeast"/>
        <w:ind w:left="540" w:right="-51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4258D3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  <w:r w:rsidR="00755B84" w:rsidRPr="004258D3">
        <w:rPr>
          <w:rFonts w:ascii="Angsana New" w:hAnsi="Angsana New" w:hint="cs"/>
          <w:sz w:val="30"/>
          <w:szCs w:val="30"/>
          <w:cs/>
          <w:lang w:bidi="th-TH"/>
        </w:rPr>
        <w:t>จัดตั้งและ</w:t>
      </w:r>
      <w:r w:rsidRPr="004258D3">
        <w:rPr>
          <w:rFonts w:ascii="Angsana New" w:hAnsi="Angsana New" w:hint="cs"/>
          <w:sz w:val="30"/>
          <w:szCs w:val="30"/>
          <w:cs/>
          <w:lang w:bidi="th-TH"/>
        </w:rPr>
        <w:t>ดำเนินธุรกิจในประเทศไทย</w:t>
      </w:r>
      <w:r w:rsidRPr="004258D3">
        <w:rPr>
          <w:rFonts w:ascii="Angsana New" w:hAnsi="Angsana New"/>
          <w:sz w:val="30"/>
          <w:szCs w:val="30"/>
          <w:lang w:bidi="th-TH"/>
        </w:rPr>
        <w:t xml:space="preserve"> </w:t>
      </w:r>
      <w:r w:rsidR="00755B84" w:rsidRPr="004258D3">
        <w:rPr>
          <w:rFonts w:ascii="Angsana New" w:hAnsi="Angsana New" w:hint="cs"/>
          <w:sz w:val="30"/>
          <w:szCs w:val="30"/>
          <w:cs/>
          <w:lang w:bidi="th-TH"/>
        </w:rPr>
        <w:t>บริษัทไม่ได้รับ</w:t>
      </w:r>
      <w:r w:rsidRPr="004258D3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  <w:r w:rsidR="00D42876" w:rsidRPr="004258D3">
        <w:rPr>
          <w:rFonts w:ascii="Angsana New" w:hAnsi="Angsana New" w:hint="cs"/>
          <w:sz w:val="30"/>
          <w:szCs w:val="30"/>
          <w:cs/>
          <w:lang w:bidi="th-TH"/>
        </w:rPr>
        <w:t>รับ</w:t>
      </w:r>
      <w:r w:rsidRPr="004258D3">
        <w:rPr>
          <w:rFonts w:ascii="Angsana New" w:hAnsi="Angsana New" w:hint="cs"/>
          <w:sz w:val="30"/>
          <w:szCs w:val="30"/>
          <w:cs/>
          <w:lang w:bidi="th-TH"/>
        </w:rPr>
        <w:t xml:space="preserve">สำหรับปี </w:t>
      </w:r>
      <w:r w:rsidR="00D6443C" w:rsidRPr="004258D3">
        <w:rPr>
          <w:rFonts w:ascii="Angsana New" w:hAnsi="Angsana New"/>
          <w:sz w:val="30"/>
          <w:szCs w:val="30"/>
          <w:lang w:val="en-US" w:bidi="th-TH"/>
        </w:rPr>
        <w:t>256</w:t>
      </w:r>
      <w:r w:rsidR="000E7798" w:rsidRPr="004258D3">
        <w:rPr>
          <w:rFonts w:ascii="Angsana New" w:hAnsi="Angsana New"/>
          <w:sz w:val="30"/>
          <w:szCs w:val="30"/>
          <w:lang w:val="en-US" w:bidi="th-TH"/>
        </w:rPr>
        <w:t>7</w:t>
      </w:r>
      <w:r w:rsidRPr="004258D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="00D6443C" w:rsidRPr="004258D3">
        <w:rPr>
          <w:rFonts w:ascii="Angsana New" w:hAnsi="Angsana New"/>
          <w:sz w:val="30"/>
          <w:szCs w:val="30"/>
          <w:lang w:val="en-US" w:bidi="th-TH"/>
        </w:rPr>
        <w:t>256</w:t>
      </w:r>
      <w:r w:rsidR="000E7798" w:rsidRPr="004258D3">
        <w:rPr>
          <w:rFonts w:ascii="Angsana New" w:hAnsi="Angsana New"/>
          <w:sz w:val="30"/>
          <w:szCs w:val="30"/>
          <w:lang w:val="en-US" w:bidi="th-TH"/>
        </w:rPr>
        <w:t>6</w:t>
      </w:r>
    </w:p>
    <w:p w14:paraId="687A14E0" w14:textId="77777777" w:rsidR="004D5CDB" w:rsidRPr="004258D3" w:rsidRDefault="004D5CDB" w:rsidP="004D5CDB">
      <w:pPr>
        <w:pStyle w:val="block"/>
        <w:spacing w:after="0" w:line="240" w:lineRule="atLeast"/>
        <w:ind w:left="0" w:right="-512"/>
        <w:jc w:val="thaiDistribute"/>
        <w:rPr>
          <w:rFonts w:ascii="Angsana New" w:hAnsi="Angsana New"/>
          <w:spacing w:val="-6"/>
          <w:sz w:val="16"/>
          <w:szCs w:val="16"/>
          <w:lang w:val="en-US" w:bidi="th-TH"/>
        </w:rPr>
      </w:pPr>
    </w:p>
    <w:p w14:paraId="2E7FB7E8" w14:textId="77777777" w:rsidR="004D5CDB" w:rsidRPr="004258D3" w:rsidRDefault="004D5CDB" w:rsidP="004D5C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4D5CDB" w:rsidRPr="004258D3" w:rsidSect="0000277C">
          <w:footerReference w:type="default" r:id="rId13"/>
          <w:pgSz w:w="16834" w:h="11909" w:orient="landscape" w:code="9"/>
          <w:pgMar w:top="691" w:right="1152" w:bottom="576" w:left="1152" w:header="1008" w:footer="590" w:gutter="0"/>
          <w:cols w:space="720"/>
          <w:docGrid w:linePitch="245"/>
        </w:sectPr>
      </w:pPr>
    </w:p>
    <w:p w14:paraId="6866BBCD" w14:textId="0EAD3D82" w:rsidR="004D5CDB" w:rsidRPr="004258D3" w:rsidRDefault="004D5CDB" w:rsidP="00B7481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483F8F53" w14:textId="4877A011" w:rsidR="004D5CDB" w:rsidRPr="0090610A" w:rsidRDefault="004D5CDB" w:rsidP="002369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Cs/>
        </w:rPr>
      </w:pPr>
    </w:p>
    <w:p w14:paraId="4A32D213" w14:textId="526CA1ED" w:rsidR="00351EA2" w:rsidRPr="004258D3" w:rsidRDefault="00453F63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2C8CD6AB" w14:textId="77777777" w:rsidR="00EB4909" w:rsidRPr="0090610A" w:rsidRDefault="00EB4909" w:rsidP="00236919">
      <w:pPr>
        <w:tabs>
          <w:tab w:val="clear" w:pos="454"/>
          <w:tab w:val="clear" w:pos="680"/>
          <w:tab w:val="clear" w:pos="907"/>
          <w:tab w:val="left" w:pos="14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</w:rPr>
      </w:pPr>
    </w:p>
    <w:p w14:paraId="5607F7B5" w14:textId="2A550E3A" w:rsidR="00DB6BE7" w:rsidRPr="00F370AC" w:rsidRDefault="00351EA2" w:rsidP="00F4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551864">
        <w:rPr>
          <w:rFonts w:asciiTheme="majorBidi" w:hAnsiTheme="majorBidi" w:cstheme="majorBidi"/>
          <w:sz w:val="30"/>
          <w:szCs w:val="30"/>
        </w:rPr>
        <w:t xml:space="preserve"> </w:t>
      </w:r>
      <w:r w:rsidR="00551864">
        <w:rPr>
          <w:rFonts w:asciiTheme="majorBidi" w:hAnsiTheme="majorBidi" w:cstheme="majorBidi" w:hint="cs"/>
          <w:sz w:val="30"/>
          <w:szCs w:val="30"/>
          <w:cs/>
        </w:rPr>
        <w:t>ได้แก่ ที่ดินซึ่งถือครองเพื่อโครงการในอนาคต</w:t>
      </w:r>
      <w:r w:rsidRPr="004258D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</w:t>
      </w:r>
      <w:r w:rsidR="00551864">
        <w:rPr>
          <w:rFonts w:asciiTheme="majorBidi" w:hAnsiTheme="majorBidi" w:cstheme="majorBidi" w:hint="cs"/>
          <w:sz w:val="30"/>
          <w:szCs w:val="30"/>
          <w:cs/>
        </w:rPr>
        <w:t xml:space="preserve">หักขาดทุนจากการด้อยค่า </w:t>
      </w:r>
      <w:r w:rsidR="00551864" w:rsidRPr="00551864">
        <w:rPr>
          <w:rFonts w:asciiTheme="majorBidi" w:hAnsiTheme="majorBidi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</w:t>
      </w:r>
      <w:r w:rsidR="00F370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6BE7" w:rsidRPr="004258D3">
        <w:rPr>
          <w:rFonts w:asciiTheme="majorBidi" w:hAnsiTheme="majorBidi" w:hint="cs"/>
          <w:sz w:val="30"/>
          <w:szCs w:val="30"/>
          <w:cs/>
        </w:rPr>
        <w:t>ทั้งนี้</w:t>
      </w:r>
      <w:r w:rsidR="00DB6BE7" w:rsidRPr="004258D3">
        <w:rPr>
          <w:rFonts w:asciiTheme="majorBidi" w:hAnsiTheme="majorBidi"/>
          <w:sz w:val="30"/>
          <w:szCs w:val="30"/>
          <w:cs/>
        </w:rPr>
        <w:t xml:space="preserve"> </w:t>
      </w:r>
      <w:r w:rsidR="00DB6BE7" w:rsidRPr="004258D3">
        <w:rPr>
          <w:rFonts w:asciiTheme="majorBidi" w:hAnsiTheme="majorBidi" w:hint="cs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1CB8C23D" w14:textId="77777777" w:rsidR="007A320E" w:rsidRPr="0090610A" w:rsidRDefault="007A320E" w:rsidP="0037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9785307" w14:textId="3E60A578" w:rsidR="00C93C7D" w:rsidRPr="004258D3" w:rsidRDefault="00351EA2" w:rsidP="0037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3B3E1D23" w14:textId="77777777" w:rsidR="00C93C7D" w:rsidRPr="0090610A" w:rsidRDefault="00C93C7D" w:rsidP="009C1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pacing w:val="-6"/>
        </w:rPr>
      </w:pP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56"/>
        <w:gridCol w:w="1052"/>
        <w:gridCol w:w="42"/>
        <w:gridCol w:w="232"/>
        <w:gridCol w:w="125"/>
        <w:gridCol w:w="726"/>
        <w:gridCol w:w="232"/>
        <w:gridCol w:w="214"/>
        <w:gridCol w:w="24"/>
        <w:gridCol w:w="1098"/>
        <w:gridCol w:w="271"/>
        <w:gridCol w:w="1068"/>
      </w:tblGrid>
      <w:tr w:rsidR="00217C08" w:rsidRPr="004258D3" w14:paraId="3B75C559" w14:textId="77777777" w:rsidTr="009C1952">
        <w:tc>
          <w:tcPr>
            <w:tcW w:w="2101" w:type="pct"/>
          </w:tcPr>
          <w:p w14:paraId="75CE906A" w14:textId="688A3AD1" w:rsidR="009C1952" w:rsidRPr="004258D3" w:rsidRDefault="009C1952" w:rsidP="006667E9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9" w:type="pct"/>
          </w:tcPr>
          <w:p w14:paraId="10872E38" w14:textId="77777777" w:rsidR="009C1952" w:rsidRPr="004258D3" w:rsidRDefault="009C1952" w:rsidP="006667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6"/>
          </w:tcPr>
          <w:p w14:paraId="2D04C9A0" w14:textId="7C79A790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BB7CA34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01FFEF7" w14:textId="50978CB7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44D506E1" w14:textId="3C15EC88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597B305E" w14:textId="77777777" w:rsidTr="009C1952">
        <w:trPr>
          <w:trHeight w:val="434"/>
        </w:trPr>
        <w:tc>
          <w:tcPr>
            <w:tcW w:w="2101" w:type="pct"/>
          </w:tcPr>
          <w:p w14:paraId="3020B87B" w14:textId="19FF51D9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25215A8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5215B91A" w14:textId="117D09B2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14:paraId="266B0A04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</w:tcPr>
          <w:p w14:paraId="736C00AF" w14:textId="621E364C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163337C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6" w:type="pct"/>
          </w:tcPr>
          <w:p w14:paraId="25BAE3E8" w14:textId="03D16F3C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E7798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DC5F62E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E81ED57" w14:textId="6C7C663F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881409" w:rsidRPr="004258D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17C08" w:rsidRPr="004258D3" w14:paraId="11F5488F" w14:textId="77777777" w:rsidTr="00263378">
        <w:trPr>
          <w:trHeight w:val="434"/>
        </w:trPr>
        <w:tc>
          <w:tcPr>
            <w:tcW w:w="2101" w:type="pct"/>
          </w:tcPr>
          <w:p w14:paraId="65FB7976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7B6F929C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</w:tcPr>
          <w:p w14:paraId="3AB28B50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  <w:gridSpan w:val="2"/>
          </w:tcPr>
          <w:p w14:paraId="6E975B25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4" w:type="pct"/>
          </w:tcPr>
          <w:p w14:paraId="3F90878A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pct"/>
            <w:gridSpan w:val="2"/>
          </w:tcPr>
          <w:p w14:paraId="26AC7E98" w14:textId="77777777" w:rsidR="009C1952" w:rsidRPr="004258D3" w:rsidRDefault="009C1952" w:rsidP="00666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pct"/>
            <w:gridSpan w:val="4"/>
          </w:tcPr>
          <w:p w14:paraId="02585659" w14:textId="0658D4E7" w:rsidR="009C1952" w:rsidRPr="004258D3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17C08" w:rsidRPr="004258D3" w14:paraId="63CD09E3" w14:textId="77777777" w:rsidTr="009C1952">
        <w:tc>
          <w:tcPr>
            <w:tcW w:w="2101" w:type="pct"/>
          </w:tcPr>
          <w:p w14:paraId="09ED6095" w14:textId="089FE562" w:rsidR="009C1952" w:rsidRPr="004258D3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" w:type="pct"/>
          </w:tcPr>
          <w:p w14:paraId="729EFB4F" w14:textId="77777777" w:rsidR="009C1952" w:rsidRPr="004258D3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581BF4F7" w14:textId="632E0F83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43919DE4" w14:textId="77777777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44631ED3" w14:textId="733213CA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29A26D2E" w14:textId="77777777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57434019" w14:textId="0AC89A77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9FED660" w14:textId="77777777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center"/>
          </w:tcPr>
          <w:p w14:paraId="5072EBCD" w14:textId="72F3B736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F63" w:rsidRPr="004258D3" w14:paraId="060E1E8A" w14:textId="77777777" w:rsidTr="009C1952">
        <w:tc>
          <w:tcPr>
            <w:tcW w:w="2101" w:type="pct"/>
          </w:tcPr>
          <w:p w14:paraId="4C013151" w14:textId="6C6EC05A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และ วันที่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31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64CDC0D2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46B34AC" w14:textId="5B34AEF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5FD0720A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5AB3D561" w14:textId="7915FA6A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400DCBB8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C4D37BE" w14:textId="16E0921F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  <w:tc>
          <w:tcPr>
            <w:tcW w:w="147" w:type="pct"/>
          </w:tcPr>
          <w:p w14:paraId="6960756C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  <w:vAlign w:val="center"/>
          </w:tcPr>
          <w:p w14:paraId="3485A4C0" w14:textId="44C2183A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20,059</w:t>
            </w:r>
          </w:p>
        </w:tc>
      </w:tr>
      <w:tr w:rsidR="00B65F63" w:rsidRPr="004258D3" w14:paraId="59CED633" w14:textId="77777777" w:rsidTr="009C1952">
        <w:tc>
          <w:tcPr>
            <w:tcW w:w="2101" w:type="pct"/>
          </w:tcPr>
          <w:p w14:paraId="66B63DDE" w14:textId="0FFAF51A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8704E2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7732C93" w14:textId="1242B3F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6881C75C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shd w:val="clear" w:color="auto" w:fill="auto"/>
            <w:vAlign w:val="center"/>
          </w:tcPr>
          <w:p w14:paraId="55CA0AF5" w14:textId="0F2825E6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4313407B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9D829A" w14:textId="053CBE34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9A83892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vAlign w:val="center"/>
          </w:tcPr>
          <w:p w14:paraId="058EFEBA" w14:textId="29999D85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F63" w:rsidRPr="004258D3" w14:paraId="7DB202F7" w14:textId="77777777" w:rsidTr="009C1952">
        <w:tc>
          <w:tcPr>
            <w:tcW w:w="2101" w:type="pct"/>
          </w:tcPr>
          <w:p w14:paraId="6EFC37F1" w14:textId="09959A50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9" w:type="pct"/>
          </w:tcPr>
          <w:p w14:paraId="5CFB1B7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2858F135" w14:textId="5508EA4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772A3D57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vMerge w:val="restart"/>
            <w:shd w:val="clear" w:color="auto" w:fill="auto"/>
            <w:vAlign w:val="center"/>
          </w:tcPr>
          <w:p w14:paraId="2A803090" w14:textId="23FDA75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12D3C4D4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Merge w:val="restart"/>
            <w:shd w:val="clear" w:color="auto" w:fill="auto"/>
            <w:vAlign w:val="center"/>
          </w:tcPr>
          <w:p w14:paraId="40527445" w14:textId="77777777" w:rsidR="00B65F63" w:rsidRPr="004258D3" w:rsidRDefault="00B65F63" w:rsidP="00B65F63">
            <w:pPr>
              <w:pStyle w:val="acctfourfigures"/>
              <w:tabs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132BB8D" w14:textId="36436012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  <w:tc>
          <w:tcPr>
            <w:tcW w:w="147" w:type="pct"/>
          </w:tcPr>
          <w:p w14:paraId="7251F573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Merge w:val="restart"/>
            <w:vAlign w:val="center"/>
          </w:tcPr>
          <w:p w14:paraId="5387C2BB" w14:textId="77777777" w:rsidR="00B65F63" w:rsidRPr="004258D3" w:rsidRDefault="00B65F63" w:rsidP="00B65F63">
            <w:pPr>
              <w:pStyle w:val="acctfourfigures"/>
              <w:tabs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4D4225D4" w14:textId="1A466550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3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20,059</w:t>
            </w:r>
          </w:p>
        </w:tc>
      </w:tr>
      <w:tr w:rsidR="00217C08" w:rsidRPr="004258D3" w14:paraId="47D7A876" w14:textId="77777777" w:rsidTr="009C1952">
        <w:tc>
          <w:tcPr>
            <w:tcW w:w="2101" w:type="pct"/>
          </w:tcPr>
          <w:p w14:paraId="3128AC7A" w14:textId="647C57A9" w:rsidR="009C1952" w:rsidRPr="004258D3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87525"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006D89C8" w14:textId="77777777" w:rsidR="009C1952" w:rsidRPr="004258D3" w:rsidRDefault="009C1952" w:rsidP="009C19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vMerge/>
            <w:tcBorders>
              <w:bottom w:val="nil"/>
            </w:tcBorders>
            <w:shd w:val="clear" w:color="auto" w:fill="auto"/>
            <w:vAlign w:val="bottom"/>
          </w:tcPr>
          <w:p w14:paraId="054B7FBF" w14:textId="5CE947F0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14:paraId="3C707DCE" w14:textId="77777777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3"/>
            <w:vMerge/>
            <w:tcBorders>
              <w:bottom w:val="nil"/>
            </w:tcBorders>
            <w:shd w:val="clear" w:color="auto" w:fill="auto"/>
            <w:vAlign w:val="bottom"/>
          </w:tcPr>
          <w:p w14:paraId="42972EBF" w14:textId="52107870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  <w:shd w:val="clear" w:color="auto" w:fill="auto"/>
          </w:tcPr>
          <w:p w14:paraId="3CE926FC" w14:textId="77777777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Merge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8963F8" w14:textId="7BE76621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CCCF371" w14:textId="77777777" w:rsidR="009C1952" w:rsidRPr="004258D3" w:rsidRDefault="009C1952" w:rsidP="009C19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Merge/>
            <w:tcBorders>
              <w:bottom w:val="double" w:sz="4" w:space="0" w:color="auto"/>
            </w:tcBorders>
            <w:vAlign w:val="bottom"/>
          </w:tcPr>
          <w:p w14:paraId="6DA4016D" w14:textId="577030E2" w:rsidR="009C1952" w:rsidRPr="004258D3" w:rsidRDefault="009C1952" w:rsidP="009C195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B5808F5" w14:textId="77777777" w:rsidR="00C93C7D" w:rsidRPr="0090610A" w:rsidRDefault="00C93C7D" w:rsidP="00DB6B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-6"/>
        </w:rPr>
      </w:pPr>
    </w:p>
    <w:p w14:paraId="29BA6DDD" w14:textId="6C2CDB73" w:rsidR="00453F63" w:rsidRPr="004258D3" w:rsidRDefault="004D5CDB" w:rsidP="0055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pacing w:val="-6"/>
          <w:sz w:val="30"/>
          <w:szCs w:val="30"/>
          <w:cs/>
        </w:rPr>
        <w:t>มูลค่ายุติธรรมของอสังหาริมทรัพย์</w:t>
      </w:r>
      <w:r w:rsidR="00551864">
        <w:rPr>
          <w:rFonts w:asciiTheme="majorBidi" w:hAnsiTheme="majorBidi" w:cstheme="majorBidi" w:hint="cs"/>
          <w:spacing w:val="-6"/>
          <w:sz w:val="30"/>
          <w:szCs w:val="30"/>
          <w:cs/>
        </w:rPr>
        <w:t>เ</w:t>
      </w:r>
      <w:r w:rsidRPr="004258D3">
        <w:rPr>
          <w:rFonts w:asciiTheme="majorBidi" w:hAnsiTheme="majorBidi" w:cstheme="majorBidi"/>
          <w:spacing w:val="-6"/>
          <w:sz w:val="30"/>
          <w:szCs w:val="30"/>
          <w:cs/>
        </w:rPr>
        <w:t>พื่อการลงทุน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6443C" w:rsidRPr="004258D3">
        <w:rPr>
          <w:rFonts w:asciiTheme="majorBidi" w:hAnsiTheme="majorBidi" w:cstheme="majorBidi"/>
          <w:sz w:val="30"/>
          <w:szCs w:val="30"/>
        </w:rPr>
        <w:t>31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6443C" w:rsidRPr="004258D3">
        <w:rPr>
          <w:rFonts w:asciiTheme="majorBidi" w:hAnsiTheme="majorBidi" w:cstheme="majorBidi"/>
          <w:sz w:val="30"/>
          <w:szCs w:val="30"/>
        </w:rPr>
        <w:t>256</w:t>
      </w:r>
      <w:r w:rsidR="00607124" w:rsidRPr="004258D3">
        <w:rPr>
          <w:rFonts w:asciiTheme="majorBidi" w:hAnsiTheme="majorBidi" w:cstheme="majorBidi"/>
          <w:sz w:val="30"/>
          <w:szCs w:val="30"/>
        </w:rPr>
        <w:t>7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 มีจำนวนเงิน</w:t>
      </w:r>
      <w:r w:rsidR="007D44B9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5F63" w:rsidRPr="004258D3">
        <w:rPr>
          <w:rFonts w:asciiTheme="majorBidi" w:hAnsiTheme="majorBidi" w:cstheme="majorBidi"/>
          <w:sz w:val="30"/>
          <w:szCs w:val="30"/>
        </w:rPr>
        <w:t xml:space="preserve">54.4 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258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6443C" w:rsidRPr="004258D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07124" w:rsidRPr="004258D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C2CDA" w:rsidRPr="004258D3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E5D88" w:rsidRPr="004258D3">
        <w:rPr>
          <w:rFonts w:asciiTheme="majorBidi" w:hAnsiTheme="majorBidi" w:cstheme="majorBidi"/>
          <w:i/>
          <w:iCs/>
          <w:sz w:val="30"/>
          <w:szCs w:val="30"/>
        </w:rPr>
        <w:t>4.4</w:t>
      </w:r>
      <w:r w:rsidR="002C2CDA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4258D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ประเมินราคาโดยผู้ประเมินราคาอิสระ โดยวิธีมูลค่าตลาดสำหรับการใช้ประโยชน์ปัจจุบัน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D6443C" w:rsidRPr="004258D3">
        <w:rPr>
          <w:rFonts w:asciiTheme="majorBidi" w:hAnsiTheme="majorBidi" w:cstheme="majorBidi"/>
          <w:sz w:val="30"/>
          <w:szCs w:val="30"/>
        </w:rPr>
        <w:t>3</w:t>
      </w:r>
    </w:p>
    <w:p w14:paraId="204A570F" w14:textId="77777777" w:rsidR="0026753B" w:rsidRPr="0090610A" w:rsidRDefault="0026753B" w:rsidP="0055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A69627" w14:textId="6F3F2AF9" w:rsidR="002C2CDA" w:rsidRPr="004258D3" w:rsidRDefault="002C2CDA" w:rsidP="001F43F4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61F6DA5C" w14:textId="77777777" w:rsidR="00354759" w:rsidRPr="0090610A" w:rsidRDefault="00354759" w:rsidP="003547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both"/>
        <w:rPr>
          <w:rFonts w:ascii="Angsana New" w:hAnsi="Angsana New"/>
          <w:b/>
          <w:bCs/>
        </w:rPr>
      </w:pPr>
    </w:p>
    <w:p w14:paraId="292B1307" w14:textId="3214223B" w:rsidR="00354759" w:rsidRPr="004258D3" w:rsidRDefault="00453F63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4258D3">
        <w:rPr>
          <w:rFonts w:asciiTheme="majorBidi" w:hAnsiTheme="majorBidi" w:cstheme="majorBidi" w:hint="cs"/>
          <w:bCs/>
          <w:i/>
          <w:iCs/>
          <w:sz w:val="30"/>
          <w:szCs w:val="30"/>
          <w:cs/>
        </w:rPr>
        <w:t xml:space="preserve"> </w:t>
      </w:r>
    </w:p>
    <w:p w14:paraId="49720F8B" w14:textId="77777777" w:rsidR="00EB4909" w:rsidRPr="0090610A" w:rsidRDefault="00EB4909" w:rsidP="001F4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</w:rPr>
      </w:pPr>
    </w:p>
    <w:p w14:paraId="6BA8E628" w14:textId="0FEBCBA8" w:rsidR="00C21E18" w:rsidRPr="004258D3" w:rsidRDefault="005530F0" w:rsidP="0055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ที่ดิน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อาคารและอุปกรณ์วัดมูลค่าด้วยราคาทุนหักค่าเสื่อมราคาสะสมและขาดทุนจากการด้อยค่า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</w:p>
    <w:p w14:paraId="59BB9640" w14:textId="77777777" w:rsidR="005530F0" w:rsidRPr="0090610A" w:rsidRDefault="005530F0" w:rsidP="0055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514F2466" w14:textId="588EA728" w:rsidR="00074757" w:rsidRDefault="00551864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51864">
        <w:rPr>
          <w:rFonts w:ascii="Angsana New" w:hAnsi="Angsana New" w:hint="cs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</w:t>
      </w:r>
      <w:r w:rsidRPr="00551864">
        <w:rPr>
          <w:rFonts w:ascii="Angsana New" w:hAnsi="Angsana New"/>
          <w:sz w:val="30"/>
          <w:szCs w:val="30"/>
          <w:cs/>
        </w:rPr>
        <w:t xml:space="preserve"> </w:t>
      </w:r>
      <w:r w:rsidRPr="00551864">
        <w:rPr>
          <w:rFonts w:ascii="Angsana New" w:hAnsi="Angsana New" w:hint="cs"/>
          <w:sz w:val="30"/>
          <w:szCs w:val="30"/>
          <w:cs/>
        </w:rPr>
        <w:t>ต้นทุนของการก่อสร้างสินทรัพย์ที่กิจการก่อสร้างเอง</w:t>
      </w:r>
      <w:r w:rsidRPr="00551864">
        <w:rPr>
          <w:rFonts w:ascii="Angsana New" w:hAnsi="Angsana New"/>
          <w:sz w:val="30"/>
          <w:szCs w:val="30"/>
          <w:cs/>
        </w:rPr>
        <w:t xml:space="preserve"> </w:t>
      </w:r>
      <w:r w:rsidRPr="00551864">
        <w:rPr>
          <w:rFonts w:ascii="Angsana New" w:hAnsi="Angsana New" w:hint="cs"/>
          <w:sz w:val="30"/>
          <w:szCs w:val="30"/>
          <w:cs/>
        </w:rPr>
        <w:t>รวมถึงต้นทุนการกู้ยืม</w:t>
      </w:r>
      <w:r w:rsidRPr="00551864">
        <w:rPr>
          <w:rFonts w:ascii="Angsana New" w:hAnsi="Angsana New"/>
          <w:sz w:val="30"/>
          <w:szCs w:val="30"/>
          <w:cs/>
        </w:rPr>
        <w:t xml:space="preserve"> </w:t>
      </w:r>
      <w:r w:rsidRPr="00551864">
        <w:rPr>
          <w:rFonts w:ascii="Angsana New" w:hAnsi="Angsana New" w:hint="cs"/>
          <w:sz w:val="30"/>
          <w:szCs w:val="30"/>
          <w:cs/>
        </w:rPr>
        <w:t>และต้นทุนในการรื้อถอน</w:t>
      </w:r>
      <w:r w:rsidRPr="00551864">
        <w:rPr>
          <w:rFonts w:ascii="Angsana New" w:hAnsi="Angsana New"/>
          <w:sz w:val="30"/>
          <w:szCs w:val="30"/>
          <w:cs/>
        </w:rPr>
        <w:t xml:space="preserve"> </w:t>
      </w:r>
      <w:r w:rsidRPr="00551864">
        <w:rPr>
          <w:rFonts w:ascii="Angsana New" w:hAnsi="Angsana New" w:hint="cs"/>
          <w:sz w:val="30"/>
          <w:szCs w:val="30"/>
          <w:cs/>
        </w:rPr>
        <w:t>การขนย้าย</w:t>
      </w:r>
      <w:r w:rsidRPr="00551864">
        <w:rPr>
          <w:rFonts w:ascii="Angsana New" w:hAnsi="Angsana New"/>
          <w:sz w:val="30"/>
          <w:szCs w:val="30"/>
          <w:cs/>
        </w:rPr>
        <w:t xml:space="preserve"> </w:t>
      </w:r>
      <w:r w:rsidRPr="00551864">
        <w:rPr>
          <w:rFonts w:ascii="Angsana New" w:hAnsi="Angsana New" w:hint="cs"/>
          <w:sz w:val="30"/>
          <w:szCs w:val="30"/>
          <w:cs/>
        </w:rPr>
        <w:t>การบูรณะสถานที่ตั้งของสินทรัพย์</w:t>
      </w:r>
      <w:r w:rsidRPr="00551864">
        <w:rPr>
          <w:rFonts w:ascii="Angsana New" w:hAnsi="Angsana New"/>
          <w:sz w:val="30"/>
          <w:szCs w:val="30"/>
          <w:cs/>
        </w:rPr>
        <w:t xml:space="preserve"> </w:t>
      </w:r>
      <w:r w:rsidRPr="00551864">
        <w:rPr>
          <w:rFonts w:ascii="Angsana New" w:hAnsi="Angsana New" w:hint="cs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2C8BF142" w14:textId="4B95EA6D" w:rsidR="00263378" w:rsidRPr="004258D3" w:rsidRDefault="002C2CDA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F058900" w14:textId="77777777" w:rsidR="005530F0" w:rsidRDefault="005530F0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20B13AB" w14:textId="77777777" w:rsidR="00551864" w:rsidRPr="00217C08" w:rsidRDefault="00551864" w:rsidP="00551864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เมื่อกลุ่มบริษัท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และสามารถ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</w:t>
      </w:r>
      <w:r w:rsidRPr="00217C08">
        <w:rPr>
          <w:rFonts w:ascii="Angsana New" w:eastAsiaTheme="minorEastAsia" w:hAnsi="Angsana New" w:cs="Angsana New" w:hint="cs"/>
          <w:color w:val="auto"/>
          <w:sz w:val="30"/>
          <w:szCs w:val="30"/>
          <w:cs/>
          <w:lang w:eastAsia="ko-KR"/>
        </w:rPr>
        <w:t>เป็นประจำ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ในการซ่อมบ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รุงที่ดิน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จะรับรู้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ในก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ำ</w:t>
      </w:r>
      <w:r w:rsidRPr="00217C08">
        <w:rPr>
          <w:rFonts w:ascii="Angsana New" w:eastAsia="Times New Roman" w:hAnsi="Angsana New" w:cs="Angsana New"/>
          <w:color w:val="auto"/>
          <w:sz w:val="30"/>
          <w:szCs w:val="30"/>
          <w:cs/>
        </w:rPr>
        <w:t>ไรหรือขาดทุนเมื่อเกิดขึ้</w:t>
      </w:r>
      <w:r w:rsidRPr="00217C08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น</w:t>
      </w:r>
    </w:p>
    <w:p w14:paraId="21248B92" w14:textId="77777777" w:rsidR="00551864" w:rsidRDefault="00551864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91BCE4B" w14:textId="6C7A50E8" w:rsidR="00551864" w:rsidRPr="00217C08" w:rsidRDefault="00551864" w:rsidP="00551864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217C08">
        <w:rPr>
          <w:rFonts w:ascii="Angsana New" w:hAnsi="Angsana New" w:cs="Angsana New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2C219A">
        <w:rPr>
          <w:rFonts w:ascii="Angsana New" w:hAnsi="Angsana New" w:cs="Angsana New" w:hint="cs"/>
          <w:color w:val="auto"/>
          <w:sz w:val="30"/>
          <w:szCs w:val="30"/>
          <w:cs/>
        </w:rPr>
        <w:t>และติดตั้ง</w:t>
      </w:r>
      <w:r w:rsidRPr="00217C08">
        <w:rPr>
          <w:rFonts w:asciiTheme="majorBidi" w:hAnsiTheme="majorBidi" w:cstheme="majorBidi"/>
          <w:color w:val="auto"/>
          <w:sz w:val="28"/>
          <w:szCs w:val="28"/>
          <w:cs/>
        </w:rPr>
        <w:t xml:space="preserve">  </w:t>
      </w:r>
    </w:p>
    <w:p w14:paraId="07A1E6B1" w14:textId="77777777" w:rsidR="00551864" w:rsidRPr="00074757" w:rsidRDefault="00551864" w:rsidP="005530F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FCC634A" w14:textId="2A437E1F" w:rsidR="002C2CDA" w:rsidRPr="004258D3" w:rsidRDefault="002C2CDA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4258D3">
        <w:rPr>
          <w:rFonts w:ascii="Angsana New" w:hAnsi="Angsana New" w:cs="Angsana New"/>
          <w:color w:val="auto"/>
          <w:sz w:val="30"/>
          <w:szCs w:val="30"/>
          <w:cs/>
        </w:rPr>
        <w:t>ประมาณการอายุการ</w:t>
      </w:r>
      <w:r w:rsidRPr="004258D3">
        <w:rPr>
          <w:rFonts w:ascii="Angsana New" w:hAnsi="Angsana New" w:cs="Angsana New" w:hint="cs"/>
          <w:color w:val="auto"/>
          <w:sz w:val="30"/>
          <w:szCs w:val="30"/>
          <w:cs/>
        </w:rPr>
        <w:t>ให้ประโยชน์</w:t>
      </w:r>
      <w:r w:rsidRPr="004258D3">
        <w:rPr>
          <w:rFonts w:ascii="Angsana New" w:hAnsi="Angsana New" w:cs="Angsana New"/>
          <w:color w:val="auto"/>
          <w:sz w:val="30"/>
          <w:szCs w:val="30"/>
          <w:cs/>
        </w:rPr>
        <w:t>ของสินทรัพย์แสดงได้ดังนี้</w:t>
      </w:r>
    </w:p>
    <w:p w14:paraId="7A4A2E18" w14:textId="77777777" w:rsidR="001F43F4" w:rsidRPr="00074757" w:rsidRDefault="001F43F4" w:rsidP="001F43F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16"/>
          <w:szCs w:val="16"/>
          <w:cs/>
        </w:rPr>
      </w:pPr>
    </w:p>
    <w:tbl>
      <w:tblPr>
        <w:tblW w:w="7178" w:type="dxa"/>
        <w:tblInd w:w="450" w:type="dxa"/>
        <w:tblLook w:val="0000" w:firstRow="0" w:lastRow="0" w:firstColumn="0" w:lastColumn="0" w:noHBand="0" w:noVBand="0"/>
      </w:tblPr>
      <w:tblGrid>
        <w:gridCol w:w="5308"/>
        <w:gridCol w:w="1195"/>
        <w:gridCol w:w="675"/>
      </w:tblGrid>
      <w:tr w:rsidR="00217C08" w:rsidRPr="004258D3" w14:paraId="40E01C34" w14:textId="77777777" w:rsidTr="001F43F4">
        <w:tc>
          <w:tcPr>
            <w:tcW w:w="5308" w:type="dxa"/>
            <w:vAlign w:val="bottom"/>
          </w:tcPr>
          <w:p w14:paraId="7F09C507" w14:textId="77777777" w:rsidR="002C2CDA" w:rsidRPr="004258D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อาคาร สิ่งปลูกสร้างและส่วนปรับปรุง</w:t>
            </w:r>
          </w:p>
        </w:tc>
        <w:tc>
          <w:tcPr>
            <w:tcW w:w="1195" w:type="dxa"/>
          </w:tcPr>
          <w:p w14:paraId="34D891C2" w14:textId="685C553A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3377F" w:rsidRPr="004258D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735C8ED3" w14:textId="77777777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17C08" w:rsidRPr="004258D3" w14:paraId="5F6D2A3D" w14:textId="77777777" w:rsidTr="001F43F4">
        <w:tc>
          <w:tcPr>
            <w:tcW w:w="5308" w:type="dxa"/>
            <w:vAlign w:val="bottom"/>
          </w:tcPr>
          <w:p w14:paraId="70A6D1ED" w14:textId="77777777" w:rsidR="002C2CDA" w:rsidRPr="004258D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4AD06589" w14:textId="77777777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7D41D19" w14:textId="77777777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17C08" w:rsidRPr="004258D3" w14:paraId="24505655" w14:textId="77777777" w:rsidTr="001F43F4">
        <w:tc>
          <w:tcPr>
            <w:tcW w:w="5308" w:type="dxa"/>
            <w:vAlign w:val="bottom"/>
          </w:tcPr>
          <w:p w14:paraId="79FA3E0C" w14:textId="77777777" w:rsidR="002C2CDA" w:rsidRPr="004258D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195" w:type="dxa"/>
          </w:tcPr>
          <w:p w14:paraId="102B550A" w14:textId="77777777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96A0BB7" w14:textId="77777777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2C2CDA" w:rsidRPr="004258D3" w14:paraId="759FDD67" w14:textId="77777777" w:rsidTr="001F43F4">
        <w:tc>
          <w:tcPr>
            <w:tcW w:w="5308" w:type="dxa"/>
            <w:shd w:val="clear" w:color="auto" w:fill="auto"/>
            <w:vAlign w:val="bottom"/>
          </w:tcPr>
          <w:p w14:paraId="390CAF1B" w14:textId="77777777" w:rsidR="002C2CDA" w:rsidRPr="004258D3" w:rsidRDefault="002C2CDA" w:rsidP="001F4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36A66970" w14:textId="77777777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2927C43B" w14:textId="77777777" w:rsidR="002C2CDA" w:rsidRPr="004258D3" w:rsidRDefault="002C2CDA" w:rsidP="004D5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3D3608B" w14:textId="1BE0E9B7" w:rsidR="00AC08B8" w:rsidRPr="00074757" w:rsidRDefault="00AC08B8" w:rsidP="002C2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1DD6390F" w14:textId="680DDC55" w:rsidR="00F55268" w:rsidRPr="004258D3" w:rsidRDefault="00F55268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color w:val="000000" w:themeColor="text1"/>
          <w:sz w:val="30"/>
          <w:szCs w:val="30"/>
        </w:rPr>
      </w:pPr>
      <w:r w:rsidRPr="004258D3">
        <w:rPr>
          <w:rFonts w:asciiTheme="majorBidi" w:hAnsiTheme="majorBidi" w:hint="cs"/>
          <w:i/>
          <w:iCs/>
          <w:color w:val="000000" w:themeColor="text1"/>
          <w:sz w:val="30"/>
          <w:szCs w:val="30"/>
          <w:cs/>
        </w:rPr>
        <w:t>ขาดทุนจากการด้อยค่า</w:t>
      </w:r>
    </w:p>
    <w:p w14:paraId="5E38BB5F" w14:textId="77777777" w:rsidR="00F55268" w:rsidRPr="00074757" w:rsidRDefault="00F55268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16"/>
          <w:szCs w:val="16"/>
        </w:rPr>
      </w:pPr>
    </w:p>
    <w:p w14:paraId="64680D82" w14:textId="77777777" w:rsidR="00F55268" w:rsidRPr="004258D3" w:rsidRDefault="00951257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4258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ยอดสินทรัพย์ตามบัญชีขอ</w:t>
      </w:r>
      <w:r w:rsidR="00D02591" w:rsidRPr="004258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งกลุ่มบริษัท</w:t>
      </w:r>
      <w:r w:rsidRPr="004258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ได้รับการทบทวน ณ ทุกวันที่รายงานว่า</w:t>
      </w:r>
      <w:r w:rsidRPr="004258D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มีข้อบ่งชี้เรื่องการด้อยค่า</w:t>
      </w:r>
      <w:r w:rsidR="005942B4" w:rsidRPr="004258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หรือไม่</w:t>
      </w:r>
      <w:r w:rsidRPr="004258D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4258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ในกรณีที่มีข้อบ่งชี</w:t>
      </w:r>
      <w:r w:rsidR="00D02591" w:rsidRPr="004258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้กลุ่มบริษัท</w:t>
      </w:r>
      <w:r w:rsidRPr="004258D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จะทำการประมาณมูลค่าที่คาดว่าจะได้รับคืน </w:t>
      </w:r>
    </w:p>
    <w:p w14:paraId="2257930F" w14:textId="77777777" w:rsidR="00F55268" w:rsidRPr="00074757" w:rsidRDefault="00F55268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389C3BBA" w14:textId="55231F55" w:rsidR="00D02591" w:rsidRDefault="00633510" w:rsidP="0063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4258D3">
        <w:rPr>
          <w:rFonts w:asciiTheme="majorBidi" w:hAnsiTheme="majorBidi" w:hint="cs"/>
          <w:color w:val="000000" w:themeColor="text1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มูลค่าที่คาดว่าจะได้รับคืนคำนวณโดยใช้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4258D3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color w:val="000000" w:themeColor="text1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744BF7C9" w14:textId="77777777" w:rsidR="0026753B" w:rsidRPr="00074757" w:rsidRDefault="0026753B" w:rsidP="00633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02B81B23" w14:textId="65074D82" w:rsidR="00D02591" w:rsidRPr="004258D3" w:rsidRDefault="00633510" w:rsidP="00D02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D02591" w:rsidRPr="004258D3" w:rsidSect="0000277C"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4258D3">
        <w:rPr>
          <w:rFonts w:ascii="Angsana New" w:hAnsi="Angsana New" w:hint="cs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</w:p>
    <w:p w14:paraId="4B6F0417" w14:textId="3C715165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p w14:paraId="624C58BF" w14:textId="77777777" w:rsidR="004D52D5" w:rsidRPr="004258D3" w:rsidRDefault="004D52D5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="Angsana New" w:hAnsi="Angsana New"/>
          <w:b/>
          <w:bCs/>
          <w:sz w:val="6"/>
          <w:szCs w:val="6"/>
        </w:rPr>
      </w:pPr>
    </w:p>
    <w:tbl>
      <w:tblPr>
        <w:tblW w:w="141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60"/>
        <w:gridCol w:w="236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4258D3" w14:paraId="3B1DDFC9" w14:textId="77777777" w:rsidTr="005E3B32">
        <w:trPr>
          <w:cantSplit/>
        </w:trPr>
        <w:tc>
          <w:tcPr>
            <w:tcW w:w="3460" w:type="dxa"/>
          </w:tcPr>
          <w:p w14:paraId="7CFCC76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A036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4BE213C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4258D3" w14:paraId="3194CEDB" w14:textId="77777777" w:rsidTr="005E3B32">
        <w:trPr>
          <w:cantSplit/>
          <w:trHeight w:val="66"/>
        </w:trPr>
        <w:tc>
          <w:tcPr>
            <w:tcW w:w="3460" w:type="dxa"/>
          </w:tcPr>
          <w:p w14:paraId="041EECB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6C52B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23AE2AB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A8BDF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8B80C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9D7E4A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6BA16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BB1E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83C6D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56F6E7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C73B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0E43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FE18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FDCDAD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C3D37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6E7059A1" w14:textId="77777777" w:rsidTr="005E3B32">
        <w:trPr>
          <w:cantSplit/>
        </w:trPr>
        <w:tc>
          <w:tcPr>
            <w:tcW w:w="3460" w:type="dxa"/>
          </w:tcPr>
          <w:p w14:paraId="34D071B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A832C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B000D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11BF83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0E28D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F4208F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5FB66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653F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31181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A75AB2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4DD7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15C0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42FB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336672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0127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6B668642" w14:textId="77777777" w:rsidTr="005E3B32">
        <w:trPr>
          <w:cantSplit/>
        </w:trPr>
        <w:tc>
          <w:tcPr>
            <w:tcW w:w="3460" w:type="dxa"/>
          </w:tcPr>
          <w:p w14:paraId="672B7AD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15300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E12C4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7E6D6E0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23A7A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3DE3EE6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E213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268C0F9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4010D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2D3E0C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62FAB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3A640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81C36E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7D74593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8FB6D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05A42762" w14:textId="77777777" w:rsidTr="005E3B32">
        <w:trPr>
          <w:cantSplit/>
        </w:trPr>
        <w:tc>
          <w:tcPr>
            <w:tcW w:w="3460" w:type="dxa"/>
          </w:tcPr>
          <w:p w14:paraId="573993A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E33DD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96EA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8A7B47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24BD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E4231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22F4B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3139FC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6244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020BC45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77143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4E818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CD08B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DD33B8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0748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14271D21" w14:textId="77777777" w:rsidTr="005E3B32">
        <w:trPr>
          <w:cantSplit/>
          <w:trHeight w:val="326"/>
        </w:trPr>
        <w:tc>
          <w:tcPr>
            <w:tcW w:w="3460" w:type="dxa"/>
          </w:tcPr>
          <w:p w14:paraId="05878C4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1D6A0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4F79F13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43A2E1AB" w14:textId="77777777" w:rsidTr="005E3B32">
        <w:trPr>
          <w:cantSplit/>
          <w:trHeight w:val="209"/>
        </w:trPr>
        <w:tc>
          <w:tcPr>
            <w:tcW w:w="3460" w:type="dxa"/>
          </w:tcPr>
          <w:p w14:paraId="3B95282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6432E7C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F2247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ECAE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6A73D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B690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2934E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EF8A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F4FE3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A94E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BFFA0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E6AAF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38AA5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B3CF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8FCC7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124" w:rsidRPr="004258D3" w14:paraId="286119F7" w14:textId="77777777" w:rsidTr="005E3B32">
        <w:trPr>
          <w:cantSplit/>
        </w:trPr>
        <w:tc>
          <w:tcPr>
            <w:tcW w:w="3460" w:type="dxa"/>
          </w:tcPr>
          <w:p w14:paraId="5AB8360F" w14:textId="1247CE4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67FECE9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485B56" w14:textId="04B8F75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33E4BBF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0C0F1B" w14:textId="2E26CCC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923,320</w:t>
            </w:r>
          </w:p>
        </w:tc>
        <w:tc>
          <w:tcPr>
            <w:tcW w:w="270" w:type="dxa"/>
          </w:tcPr>
          <w:p w14:paraId="0EAC5BD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4D446B" w14:textId="441263C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4,705,855</w:t>
            </w:r>
          </w:p>
        </w:tc>
        <w:tc>
          <w:tcPr>
            <w:tcW w:w="270" w:type="dxa"/>
          </w:tcPr>
          <w:p w14:paraId="00467E8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701F90" w14:textId="2100008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119,787</w:t>
            </w:r>
          </w:p>
        </w:tc>
        <w:tc>
          <w:tcPr>
            <w:tcW w:w="270" w:type="dxa"/>
          </w:tcPr>
          <w:p w14:paraId="0777A51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53A0D" w14:textId="70DEFEF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28,558</w:t>
            </w:r>
          </w:p>
        </w:tc>
        <w:tc>
          <w:tcPr>
            <w:tcW w:w="270" w:type="dxa"/>
          </w:tcPr>
          <w:p w14:paraId="2790BE4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E023B9" w14:textId="2904E33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83,777</w:t>
            </w:r>
          </w:p>
        </w:tc>
        <w:tc>
          <w:tcPr>
            <w:tcW w:w="270" w:type="dxa"/>
          </w:tcPr>
          <w:p w14:paraId="0FC7551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170D2B" w14:textId="1F847DD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6,091,916</w:t>
            </w:r>
          </w:p>
        </w:tc>
      </w:tr>
      <w:tr w:rsidR="00607124" w:rsidRPr="004258D3" w14:paraId="42417BE2" w14:textId="77777777" w:rsidTr="005E3B32">
        <w:trPr>
          <w:cantSplit/>
        </w:trPr>
        <w:tc>
          <w:tcPr>
            <w:tcW w:w="3460" w:type="dxa"/>
          </w:tcPr>
          <w:p w14:paraId="302DEF9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6D4CA1E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B3FE2" w14:textId="1B51EEEF" w:rsidR="00607124" w:rsidRPr="004258D3" w:rsidRDefault="00607124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EFE806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14F01" w14:textId="356D9EB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70" w:type="dxa"/>
          </w:tcPr>
          <w:p w14:paraId="4590B3C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4EA287" w14:textId="1ECE00B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3,072</w:t>
            </w:r>
          </w:p>
        </w:tc>
        <w:tc>
          <w:tcPr>
            <w:tcW w:w="270" w:type="dxa"/>
          </w:tcPr>
          <w:p w14:paraId="72BDF3D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3FDD3C" w14:textId="2F26195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270" w:type="dxa"/>
          </w:tcPr>
          <w:p w14:paraId="3917431B" w14:textId="63A681D5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C762379" w14:textId="0AFEFF77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3BA96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DFBDF2" w14:textId="244740A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456,066</w:t>
            </w:r>
          </w:p>
        </w:tc>
        <w:tc>
          <w:tcPr>
            <w:tcW w:w="270" w:type="dxa"/>
          </w:tcPr>
          <w:p w14:paraId="2486D6C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EAD02F" w14:textId="66E7B6D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460,165</w:t>
            </w:r>
          </w:p>
        </w:tc>
      </w:tr>
      <w:tr w:rsidR="00607124" w:rsidRPr="004258D3" w14:paraId="77825E52" w14:textId="77777777" w:rsidTr="004D52D5">
        <w:trPr>
          <w:cantSplit/>
        </w:trPr>
        <w:tc>
          <w:tcPr>
            <w:tcW w:w="3460" w:type="dxa"/>
          </w:tcPr>
          <w:p w14:paraId="653A5AA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0AB4927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27707" w14:textId="02DE3A29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87D250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0357EF" w14:textId="552006E0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32,958</w:t>
            </w:r>
          </w:p>
        </w:tc>
        <w:tc>
          <w:tcPr>
            <w:tcW w:w="270" w:type="dxa"/>
          </w:tcPr>
          <w:p w14:paraId="3F51618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7AC66" w14:textId="528F0E5A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75,783</w:t>
            </w:r>
          </w:p>
        </w:tc>
        <w:tc>
          <w:tcPr>
            <w:tcW w:w="270" w:type="dxa"/>
          </w:tcPr>
          <w:p w14:paraId="173D808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95D3E" w14:textId="3E60B27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6,563</w:t>
            </w:r>
          </w:p>
        </w:tc>
        <w:tc>
          <w:tcPr>
            <w:tcW w:w="270" w:type="dxa"/>
          </w:tcPr>
          <w:p w14:paraId="23FAD9F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885BF3" w14:textId="317E96F1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4,545</w:t>
            </w:r>
          </w:p>
        </w:tc>
        <w:tc>
          <w:tcPr>
            <w:tcW w:w="270" w:type="dxa"/>
          </w:tcPr>
          <w:p w14:paraId="2F3C723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F661E7" w14:textId="78F10EAF" w:rsidR="00607124" w:rsidRPr="004258D3" w:rsidRDefault="00607124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(119,849)</w:t>
            </w:r>
          </w:p>
        </w:tc>
        <w:tc>
          <w:tcPr>
            <w:tcW w:w="270" w:type="dxa"/>
          </w:tcPr>
          <w:p w14:paraId="53169E0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BA4F56" w14:textId="257DE4E1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7124" w:rsidRPr="004258D3" w14:paraId="6BBA6A04" w14:textId="77777777" w:rsidTr="004D52D5">
        <w:trPr>
          <w:cantSplit/>
        </w:trPr>
        <w:tc>
          <w:tcPr>
            <w:tcW w:w="3460" w:type="dxa"/>
          </w:tcPr>
          <w:p w14:paraId="5F6965F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6979065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F573D3" w14:textId="5CB50A81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694A4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5383D2" w14:textId="26782C73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4FD3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A2C601" w14:textId="2C29560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34,217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192CF7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2E8796" w14:textId="5BBFC3F1" w:rsidR="00607124" w:rsidRPr="004258D3" w:rsidRDefault="00607124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1,236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C14608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4C80F7B" w14:textId="5D807CAF" w:rsidR="00607124" w:rsidRPr="004258D3" w:rsidRDefault="00607124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A06C5D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E18382" w14:textId="1076A133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ECBF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64D133" w14:textId="15EFEB25" w:rsidR="00607124" w:rsidRPr="004258D3" w:rsidRDefault="00607124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35,502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07124" w:rsidRPr="004258D3" w14:paraId="5D646F49" w14:textId="77777777" w:rsidTr="00354759">
        <w:trPr>
          <w:cantSplit/>
        </w:trPr>
        <w:tc>
          <w:tcPr>
            <w:tcW w:w="3460" w:type="dxa"/>
          </w:tcPr>
          <w:p w14:paraId="69820925" w14:textId="2688F4A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3CA5CDA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CF20C9" w14:textId="403648A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9A3C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DAEB6" w14:textId="5E4CB7D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461A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D42D581" w14:textId="2B079E3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05722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FA3105" w14:textId="10E7E34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374C4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763A3A" w14:textId="4DD21E79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A49544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FF3583" w14:textId="738EF17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493F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19D5F79" w14:textId="5DAA912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124" w:rsidRPr="004258D3" w14:paraId="3A73BBE6" w14:textId="77777777" w:rsidTr="00354759">
        <w:trPr>
          <w:cantSplit/>
        </w:trPr>
        <w:tc>
          <w:tcPr>
            <w:tcW w:w="3460" w:type="dxa"/>
          </w:tcPr>
          <w:p w14:paraId="2ACCE390" w14:textId="2277FD2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142C33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47B56D" w14:textId="6869E11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70" w:type="dxa"/>
          </w:tcPr>
          <w:p w14:paraId="5F07E30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9D4182" w14:textId="5D6778C9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956,887</w:t>
            </w:r>
          </w:p>
        </w:tc>
        <w:tc>
          <w:tcPr>
            <w:tcW w:w="270" w:type="dxa"/>
          </w:tcPr>
          <w:p w14:paraId="47E6FA6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20597F" w14:textId="2154613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4,750,493</w:t>
            </w:r>
          </w:p>
        </w:tc>
        <w:tc>
          <w:tcPr>
            <w:tcW w:w="270" w:type="dxa"/>
          </w:tcPr>
          <w:p w14:paraId="0B16131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E70470" w14:textId="5E7D884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125,532</w:t>
            </w:r>
          </w:p>
        </w:tc>
        <w:tc>
          <w:tcPr>
            <w:tcW w:w="270" w:type="dxa"/>
          </w:tcPr>
          <w:p w14:paraId="01A23E8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45A9A5" w14:textId="6B3293E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33,054</w:t>
            </w:r>
          </w:p>
        </w:tc>
        <w:tc>
          <w:tcPr>
            <w:tcW w:w="270" w:type="dxa"/>
          </w:tcPr>
          <w:p w14:paraId="3389E84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A18A3E" w14:textId="1B47760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419,994</w:t>
            </w:r>
          </w:p>
        </w:tc>
        <w:tc>
          <w:tcPr>
            <w:tcW w:w="270" w:type="dxa"/>
          </w:tcPr>
          <w:p w14:paraId="6C41562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93B42C" w14:textId="0F475945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6,516,579</w:t>
            </w:r>
          </w:p>
        </w:tc>
      </w:tr>
      <w:tr w:rsidR="00B65F63" w:rsidRPr="004258D3" w14:paraId="27265840" w14:textId="77777777" w:rsidTr="00354759">
        <w:trPr>
          <w:cantSplit/>
        </w:trPr>
        <w:tc>
          <w:tcPr>
            <w:tcW w:w="3460" w:type="dxa"/>
          </w:tcPr>
          <w:p w14:paraId="04FC3E1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</w:tcPr>
          <w:p w14:paraId="5BE6185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41DA91" w14:textId="78513BFF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AAF4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D36FB8" w14:textId="5F77AC48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5F71A46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BD1D53" w14:textId="0D192FBC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3,283</w:t>
            </w:r>
          </w:p>
        </w:tc>
        <w:tc>
          <w:tcPr>
            <w:tcW w:w="270" w:type="dxa"/>
          </w:tcPr>
          <w:p w14:paraId="631AB01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E1A837" w14:textId="5D538BC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D2D6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18FEFB42" w14:textId="32C54DB9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F9CC13" w14:textId="7B31CC20" w:rsidR="00B65F63" w:rsidRPr="004258D3" w:rsidRDefault="00B65F63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7216B81C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A207C0" w14:textId="4070DE29" w:rsidR="00B65F63" w:rsidRPr="004258D3" w:rsidRDefault="00B65F63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576,531</w:t>
            </w:r>
          </w:p>
        </w:tc>
        <w:tc>
          <w:tcPr>
            <w:tcW w:w="270" w:type="dxa"/>
          </w:tcPr>
          <w:p w14:paraId="1F103B1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B71826" w14:textId="714B0DDD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581,10</w:t>
            </w:r>
            <w:r w:rsidR="00AD2D6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65F63" w:rsidRPr="004258D3" w14:paraId="443FAADE" w14:textId="77777777" w:rsidTr="005E3B32">
        <w:trPr>
          <w:cantSplit/>
        </w:trPr>
        <w:tc>
          <w:tcPr>
            <w:tcW w:w="3460" w:type="dxa"/>
          </w:tcPr>
          <w:p w14:paraId="05145F0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</w:tcPr>
          <w:p w14:paraId="798F3A5B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BE9D96" w14:textId="53587A2C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16,480</w:t>
            </w:r>
          </w:p>
        </w:tc>
        <w:tc>
          <w:tcPr>
            <w:tcW w:w="270" w:type="dxa"/>
          </w:tcPr>
          <w:p w14:paraId="59B045F4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787FE6" w14:textId="0453CC5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140,249</w:t>
            </w:r>
          </w:p>
        </w:tc>
        <w:tc>
          <w:tcPr>
            <w:tcW w:w="270" w:type="dxa"/>
          </w:tcPr>
          <w:p w14:paraId="5BCF87B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96B6FF" w14:textId="1DD3F895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419,867</w:t>
            </w:r>
          </w:p>
        </w:tc>
        <w:tc>
          <w:tcPr>
            <w:tcW w:w="270" w:type="dxa"/>
          </w:tcPr>
          <w:p w14:paraId="07F738F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513DE3" w14:textId="67F43C13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6,837</w:t>
            </w:r>
          </w:p>
        </w:tc>
        <w:tc>
          <w:tcPr>
            <w:tcW w:w="270" w:type="dxa"/>
          </w:tcPr>
          <w:p w14:paraId="71C0055A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A505E" w14:textId="1FB19DD7" w:rsidR="00B65F63" w:rsidRPr="004258D3" w:rsidRDefault="00B65F63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310A1DF6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C2AED" w14:textId="7C00FB06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(583,747)</w:t>
            </w:r>
          </w:p>
        </w:tc>
        <w:tc>
          <w:tcPr>
            <w:tcW w:w="270" w:type="dxa"/>
          </w:tcPr>
          <w:p w14:paraId="7577A7A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</w:tcPr>
          <w:p w14:paraId="0A679EB1" w14:textId="4CAAFEAE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F63" w:rsidRPr="004258D3" w14:paraId="247AAD9F" w14:textId="77777777" w:rsidTr="005E3B32">
        <w:trPr>
          <w:cantSplit/>
        </w:trPr>
        <w:tc>
          <w:tcPr>
            <w:tcW w:w="3460" w:type="dxa"/>
          </w:tcPr>
          <w:p w14:paraId="598AD3D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DED22F0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62307F" w14:textId="56F92975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EB53C6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F9B263" w14:textId="2FB85BF3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70" w:type="dxa"/>
          </w:tcPr>
          <w:p w14:paraId="463D698A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6AA5A" w14:textId="470AEE69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3377F" w:rsidRPr="004258D3">
              <w:rPr>
                <w:rFonts w:asciiTheme="majorBidi" w:hAnsiTheme="majorBidi" w:cstheme="majorBidi"/>
                <w:sz w:val="30"/>
                <w:szCs w:val="30"/>
              </w:rPr>
              <w:t>35,441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C202A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ECB735" w14:textId="0F0E6324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(3,20</w:t>
            </w:r>
            <w:r w:rsidR="00AD2D6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3D2D5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24312" w14:textId="35058815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27D3CDC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8AF729" w14:textId="30425004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8908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660D3A19" w14:textId="37974F38" w:rsidR="00B65F63" w:rsidRPr="004258D3" w:rsidRDefault="0083377F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65F63" w:rsidRPr="004258D3">
              <w:rPr>
                <w:rFonts w:asciiTheme="majorBidi" w:hAnsiTheme="majorBidi" w:cstheme="majorBidi"/>
                <w:sz w:val="30"/>
                <w:szCs w:val="30"/>
              </w:rPr>
              <w:t>39,62</w:t>
            </w:r>
            <w:r w:rsidR="00AD2D6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5F63" w:rsidRPr="004258D3" w14:paraId="0F99866D" w14:textId="77777777" w:rsidTr="005E3B32">
        <w:trPr>
          <w:cantSplit/>
        </w:trPr>
        <w:tc>
          <w:tcPr>
            <w:tcW w:w="3460" w:type="dxa"/>
          </w:tcPr>
          <w:p w14:paraId="11636CC1" w14:textId="4824A208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2E4FE03C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A3982" w14:textId="76CBEA50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247,099</w:t>
            </w:r>
          </w:p>
        </w:tc>
        <w:tc>
          <w:tcPr>
            <w:tcW w:w="270" w:type="dxa"/>
          </w:tcPr>
          <w:p w14:paraId="255D16A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AEA1E" w14:textId="07E8F17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1,096,497</w:t>
            </w:r>
          </w:p>
        </w:tc>
        <w:tc>
          <w:tcPr>
            <w:tcW w:w="270" w:type="dxa"/>
          </w:tcPr>
          <w:p w14:paraId="12347EDB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35813" w14:textId="51ABF60F" w:rsidR="00B65F63" w:rsidRPr="004258D3" w:rsidRDefault="0083377F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65F63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B65F63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4C869370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314EB" w14:textId="155CF142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130,005</w:t>
            </w:r>
          </w:p>
        </w:tc>
        <w:tc>
          <w:tcPr>
            <w:tcW w:w="270" w:type="dxa"/>
          </w:tcPr>
          <w:p w14:paraId="79D6550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8A0A8D" w14:textId="29A01C83" w:rsidR="00B65F63" w:rsidRPr="004258D3" w:rsidRDefault="00B65F63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33,479</w:t>
            </w:r>
          </w:p>
        </w:tc>
        <w:tc>
          <w:tcPr>
            <w:tcW w:w="270" w:type="dxa"/>
          </w:tcPr>
          <w:p w14:paraId="00C37E7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753F" w14:textId="7E729584" w:rsidR="00B65F63" w:rsidRPr="004258D3" w:rsidRDefault="00B65F63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412,778</w:t>
            </w:r>
          </w:p>
        </w:tc>
        <w:tc>
          <w:tcPr>
            <w:tcW w:w="270" w:type="dxa"/>
          </w:tcPr>
          <w:p w14:paraId="1916EB0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405A6" w14:textId="0618CF09" w:rsidR="00B65F63" w:rsidRPr="004258D3" w:rsidRDefault="0083377F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65F63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,058,060</w:t>
            </w:r>
          </w:p>
        </w:tc>
      </w:tr>
    </w:tbl>
    <w:p w14:paraId="2F29F048" w14:textId="77777777" w:rsidR="004D52D5" w:rsidRPr="004258D3" w:rsidRDefault="004D52D5">
      <w:pPr>
        <w:rPr>
          <w:rFonts w:asciiTheme="majorBidi" w:hAnsiTheme="majorBidi" w:cstheme="majorBidi"/>
          <w:sz w:val="30"/>
          <w:szCs w:val="30"/>
          <w:cs/>
        </w:rPr>
      </w:pPr>
      <w:r w:rsidRPr="004258D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288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4258D3" w14:paraId="37AC7B27" w14:textId="77777777" w:rsidTr="004D52D5">
        <w:trPr>
          <w:cantSplit/>
        </w:trPr>
        <w:tc>
          <w:tcPr>
            <w:tcW w:w="3402" w:type="dxa"/>
          </w:tcPr>
          <w:p w14:paraId="57640ED0" w14:textId="57714326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8" w:type="dxa"/>
          </w:tcPr>
          <w:p w14:paraId="34991E8D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135CAA8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4258D3" w14:paraId="296BCB71" w14:textId="77777777" w:rsidTr="004D52D5">
        <w:trPr>
          <w:cantSplit/>
        </w:trPr>
        <w:tc>
          <w:tcPr>
            <w:tcW w:w="3402" w:type="dxa"/>
          </w:tcPr>
          <w:p w14:paraId="6EFD6533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A205429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15495B79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46FBBC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343FC6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F7F7F05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38D8D4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E31A26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1B8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C80612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C4E8B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DEC82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671209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312BE92B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9CE0DF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12C9C109" w14:textId="77777777" w:rsidTr="004D52D5">
        <w:trPr>
          <w:cantSplit/>
        </w:trPr>
        <w:tc>
          <w:tcPr>
            <w:tcW w:w="3402" w:type="dxa"/>
          </w:tcPr>
          <w:p w14:paraId="27686E6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C60B378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D1F010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4F37E31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3CD240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245AC0C9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2A933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1DCA0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B9AA76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DCD3D84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BDEA30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E093C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4F572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8890E86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FF220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54B85C4D" w14:textId="77777777" w:rsidTr="004D52D5">
        <w:trPr>
          <w:cantSplit/>
        </w:trPr>
        <w:tc>
          <w:tcPr>
            <w:tcW w:w="3402" w:type="dxa"/>
          </w:tcPr>
          <w:p w14:paraId="60FF4338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C2AA17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03F9A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518DC945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F4617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2E0BB06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3806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41234EE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8560CF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4CDFB094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85ED44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EC18D3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814FA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3FD9EDB9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819831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593CB87D" w14:textId="77777777" w:rsidTr="004D52D5">
        <w:trPr>
          <w:cantSplit/>
        </w:trPr>
        <w:tc>
          <w:tcPr>
            <w:tcW w:w="3402" w:type="dxa"/>
          </w:tcPr>
          <w:p w14:paraId="3FB9E145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903F21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BA7B7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0DC9E8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7AC7C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570FDC5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C4378D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493CC8C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1B1D21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396802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57F995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70E8F56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49DB7A7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019B3A3E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161552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31814263" w14:textId="77777777" w:rsidTr="004D52D5">
        <w:trPr>
          <w:cantSplit/>
        </w:trPr>
        <w:tc>
          <w:tcPr>
            <w:tcW w:w="3402" w:type="dxa"/>
          </w:tcPr>
          <w:p w14:paraId="097E8694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55FD9635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7C78632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4C5F9F29" w14:textId="77777777" w:rsidTr="004D52D5">
        <w:trPr>
          <w:cantSplit/>
        </w:trPr>
        <w:tc>
          <w:tcPr>
            <w:tcW w:w="3402" w:type="dxa"/>
          </w:tcPr>
          <w:p w14:paraId="46DC9AD1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88" w:type="dxa"/>
          </w:tcPr>
          <w:p w14:paraId="182C2F60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223B7B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0D412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E49015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82B6E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26DE79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194B0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21D76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F2E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86081A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1B8F7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51CEAC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26889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1379F" w14:textId="77777777" w:rsidR="004D5CDB" w:rsidRPr="004258D3" w:rsidRDefault="004D5CDB" w:rsidP="00793F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124" w:rsidRPr="004258D3" w14:paraId="68E748A7" w14:textId="77777777" w:rsidTr="004D52D5">
        <w:trPr>
          <w:cantSplit/>
        </w:trPr>
        <w:tc>
          <w:tcPr>
            <w:tcW w:w="3402" w:type="dxa"/>
          </w:tcPr>
          <w:p w14:paraId="0B69BDEA" w14:textId="7BFDFBC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2A7819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225D10" w14:textId="2E739DBA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8EA1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18F51A" w14:textId="7B97019B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623,149</w:t>
            </w:r>
          </w:p>
        </w:tc>
        <w:tc>
          <w:tcPr>
            <w:tcW w:w="270" w:type="dxa"/>
          </w:tcPr>
          <w:p w14:paraId="727FDF9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B20C22" w14:textId="1B3B197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3,544,169</w:t>
            </w:r>
          </w:p>
        </w:tc>
        <w:tc>
          <w:tcPr>
            <w:tcW w:w="270" w:type="dxa"/>
          </w:tcPr>
          <w:p w14:paraId="7F88517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BAAF9C9" w14:textId="23E6E17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97,195</w:t>
            </w:r>
          </w:p>
        </w:tc>
        <w:tc>
          <w:tcPr>
            <w:tcW w:w="270" w:type="dxa"/>
          </w:tcPr>
          <w:p w14:paraId="593D51A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739339" w14:textId="200A1AE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26,057</w:t>
            </w:r>
          </w:p>
        </w:tc>
        <w:tc>
          <w:tcPr>
            <w:tcW w:w="270" w:type="dxa"/>
          </w:tcPr>
          <w:p w14:paraId="0CE3B3B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7274A9" w14:textId="0683B392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F2309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3DF4DB" w14:textId="7F7E99E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4,290,570</w:t>
            </w:r>
          </w:p>
        </w:tc>
      </w:tr>
      <w:tr w:rsidR="00607124" w:rsidRPr="004258D3" w14:paraId="7428AEFE" w14:textId="77777777" w:rsidTr="004D52D5">
        <w:trPr>
          <w:cantSplit/>
        </w:trPr>
        <w:tc>
          <w:tcPr>
            <w:tcW w:w="3402" w:type="dxa"/>
          </w:tcPr>
          <w:p w14:paraId="0BDB195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F68F7C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F74658" w14:textId="21331C5F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273E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359899" w14:textId="2645136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40,701</w:t>
            </w:r>
          </w:p>
        </w:tc>
        <w:tc>
          <w:tcPr>
            <w:tcW w:w="270" w:type="dxa"/>
          </w:tcPr>
          <w:p w14:paraId="7A2BEF1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80001A" w14:textId="0C1283D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212,029</w:t>
            </w:r>
          </w:p>
        </w:tc>
        <w:tc>
          <w:tcPr>
            <w:tcW w:w="270" w:type="dxa"/>
          </w:tcPr>
          <w:p w14:paraId="0390A88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9D4C82" w14:textId="08BE727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9,572</w:t>
            </w:r>
          </w:p>
        </w:tc>
        <w:tc>
          <w:tcPr>
            <w:tcW w:w="270" w:type="dxa"/>
          </w:tcPr>
          <w:p w14:paraId="308CFA6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FDEAC" w14:textId="1F6F756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  <w:tc>
          <w:tcPr>
            <w:tcW w:w="270" w:type="dxa"/>
          </w:tcPr>
          <w:p w14:paraId="7DBE335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C5708C" w14:textId="5F9D304F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7B64C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9D60FCC" w14:textId="0D4D71B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263,663</w:t>
            </w:r>
          </w:p>
        </w:tc>
      </w:tr>
      <w:tr w:rsidR="00607124" w:rsidRPr="004258D3" w14:paraId="5982B219" w14:textId="77777777" w:rsidTr="004D52D5">
        <w:trPr>
          <w:cantSplit/>
        </w:trPr>
        <w:tc>
          <w:tcPr>
            <w:tcW w:w="3402" w:type="dxa"/>
          </w:tcPr>
          <w:p w14:paraId="57CE34B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1CC946C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ADAC50" w14:textId="5674D465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87FB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082C54" w14:textId="6D8FC96F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9969B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7A1542" w14:textId="7BC55F9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34,080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88E552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657A49" w14:textId="30B7E4D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1,232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B10F02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D9D366" w14:textId="35685CF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68FB19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9DD1C5" w14:textId="6E85F70E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51E1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E09361" w14:textId="21FF8D39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35,360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07124" w:rsidRPr="004258D3" w14:paraId="409087A2" w14:textId="77777777" w:rsidTr="00354759">
        <w:trPr>
          <w:cantSplit/>
        </w:trPr>
        <w:tc>
          <w:tcPr>
            <w:tcW w:w="3402" w:type="dxa"/>
          </w:tcPr>
          <w:p w14:paraId="05F75C53" w14:textId="54F7DA0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7D9D9D9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B28D1C" w14:textId="77777777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C1EF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C1776" w14:textId="5F83BDC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3CD2C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6EC5A6" w14:textId="0649FD3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17BB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134862" w14:textId="29A6FD2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CCC6F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F9089B" w14:textId="3523635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CC023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7DF078" w14:textId="77777777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7EE21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B3820A" w14:textId="7C38169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124" w:rsidRPr="004258D3" w14:paraId="712A73F5" w14:textId="77777777" w:rsidTr="00354759">
        <w:trPr>
          <w:cantSplit/>
        </w:trPr>
        <w:tc>
          <w:tcPr>
            <w:tcW w:w="3402" w:type="dxa"/>
          </w:tcPr>
          <w:p w14:paraId="57C6AE19" w14:textId="5CD19FFB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7C11D1D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AC205D" w14:textId="02A01175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6261F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55BDFD" w14:textId="5AD171E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663,850</w:t>
            </w:r>
          </w:p>
        </w:tc>
        <w:tc>
          <w:tcPr>
            <w:tcW w:w="270" w:type="dxa"/>
          </w:tcPr>
          <w:p w14:paraId="79666AA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16570A" w14:textId="2E2B5E6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3,722,118</w:t>
            </w:r>
          </w:p>
        </w:tc>
        <w:tc>
          <w:tcPr>
            <w:tcW w:w="270" w:type="dxa"/>
          </w:tcPr>
          <w:p w14:paraId="19161AD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10556B" w14:textId="2979082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105,535</w:t>
            </w:r>
          </w:p>
        </w:tc>
        <w:tc>
          <w:tcPr>
            <w:tcW w:w="270" w:type="dxa"/>
          </w:tcPr>
          <w:p w14:paraId="0DA99CE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F4F1C8" w14:textId="41464E5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27,370</w:t>
            </w:r>
          </w:p>
        </w:tc>
        <w:tc>
          <w:tcPr>
            <w:tcW w:w="270" w:type="dxa"/>
          </w:tcPr>
          <w:p w14:paraId="55EC5F1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07D588" w14:textId="2BAC0F45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97B1C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8AE971" w14:textId="612F8345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4,518,873</w:t>
            </w:r>
          </w:p>
        </w:tc>
      </w:tr>
      <w:tr w:rsidR="00B65F63" w:rsidRPr="004258D3" w14:paraId="3667EC96" w14:textId="77777777" w:rsidTr="00354759">
        <w:trPr>
          <w:cantSplit/>
        </w:trPr>
        <w:tc>
          <w:tcPr>
            <w:tcW w:w="3402" w:type="dxa"/>
          </w:tcPr>
          <w:p w14:paraId="3F92549E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88" w:type="dxa"/>
          </w:tcPr>
          <w:p w14:paraId="6BC5181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3B5E98" w14:textId="4693FC01" w:rsidR="00B65F63" w:rsidRPr="004258D3" w:rsidRDefault="00B65F63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88E1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0BE69" w14:textId="36378BC1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41,152</w:t>
            </w:r>
          </w:p>
        </w:tc>
        <w:tc>
          <w:tcPr>
            <w:tcW w:w="270" w:type="dxa"/>
          </w:tcPr>
          <w:p w14:paraId="7275A4B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3E3517" w14:textId="0BF93958" w:rsidR="00B65F63" w:rsidRPr="004258D3" w:rsidRDefault="00B65F63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218,291</w:t>
            </w:r>
          </w:p>
        </w:tc>
        <w:tc>
          <w:tcPr>
            <w:tcW w:w="270" w:type="dxa"/>
          </w:tcPr>
          <w:p w14:paraId="3B877704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EDAF1E" w14:textId="73198A5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9,444</w:t>
            </w:r>
          </w:p>
        </w:tc>
        <w:tc>
          <w:tcPr>
            <w:tcW w:w="270" w:type="dxa"/>
          </w:tcPr>
          <w:p w14:paraId="7763E37E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B518F" w14:textId="35DDB766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1,650</w:t>
            </w:r>
          </w:p>
        </w:tc>
        <w:tc>
          <w:tcPr>
            <w:tcW w:w="270" w:type="dxa"/>
          </w:tcPr>
          <w:p w14:paraId="0914AD4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4907FC" w14:textId="15D1A517" w:rsidR="00B65F63" w:rsidRPr="004258D3" w:rsidRDefault="00B65F63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1C4446A" w14:textId="237BB1E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13F58" w14:textId="26B71F73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270,537</w:t>
            </w:r>
          </w:p>
        </w:tc>
      </w:tr>
      <w:tr w:rsidR="00B65F63" w:rsidRPr="004258D3" w14:paraId="4A26D3D1" w14:textId="77777777" w:rsidTr="004D52D5">
        <w:trPr>
          <w:cantSplit/>
        </w:trPr>
        <w:tc>
          <w:tcPr>
            <w:tcW w:w="3402" w:type="dxa"/>
          </w:tcPr>
          <w:p w14:paraId="4BEC0A4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88" w:type="dxa"/>
          </w:tcPr>
          <w:p w14:paraId="3952890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5F9F78" w14:textId="5A3E4C2D" w:rsidR="00B65F63" w:rsidRPr="004258D3" w:rsidRDefault="00B65F63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7594D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DBB235" w14:textId="22FD4C8A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(920)</w:t>
            </w:r>
          </w:p>
        </w:tc>
        <w:tc>
          <w:tcPr>
            <w:tcW w:w="270" w:type="dxa"/>
          </w:tcPr>
          <w:p w14:paraId="49505446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BDE409" w14:textId="6A6E1D13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(35,398)</w:t>
            </w:r>
          </w:p>
        </w:tc>
        <w:tc>
          <w:tcPr>
            <w:tcW w:w="270" w:type="dxa"/>
          </w:tcPr>
          <w:p w14:paraId="74E2089B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10C42" w14:textId="1D5E6507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(3,202)</w:t>
            </w:r>
          </w:p>
        </w:tc>
        <w:tc>
          <w:tcPr>
            <w:tcW w:w="270" w:type="dxa"/>
          </w:tcPr>
          <w:p w14:paraId="71F013D2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3542F2" w14:textId="49569270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705607DE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78B434" w14:textId="193CA4D0" w:rsidR="00B65F63" w:rsidRPr="004258D3" w:rsidRDefault="00B65F63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5FFB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50CF20" w14:textId="468B7609" w:rsidR="00B65F63" w:rsidRPr="004258D3" w:rsidRDefault="00B65F6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(39,580)</w:t>
            </w:r>
          </w:p>
        </w:tc>
      </w:tr>
      <w:tr w:rsidR="00B65F63" w:rsidRPr="004258D3" w14:paraId="776709BF" w14:textId="77777777" w:rsidTr="004D52D5">
        <w:trPr>
          <w:cantSplit/>
        </w:trPr>
        <w:tc>
          <w:tcPr>
            <w:tcW w:w="3402" w:type="dxa"/>
          </w:tcPr>
          <w:p w14:paraId="4E98E6EC" w14:textId="1386254C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5ADFB816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6015A" w14:textId="573C9279" w:rsidR="00B65F63" w:rsidRPr="004258D3" w:rsidRDefault="00C57EA3" w:rsidP="00C5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8EBFF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8AF9" w14:textId="6EB6CD59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3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704,082</w:t>
            </w:r>
          </w:p>
        </w:tc>
        <w:tc>
          <w:tcPr>
            <w:tcW w:w="270" w:type="dxa"/>
          </w:tcPr>
          <w:p w14:paraId="744B524A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0C6F0" w14:textId="75F0D2FA" w:rsidR="00B65F63" w:rsidRPr="004258D3" w:rsidRDefault="00B65F63" w:rsidP="00C24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3,905,011</w:t>
            </w:r>
          </w:p>
        </w:tc>
        <w:tc>
          <w:tcPr>
            <w:tcW w:w="270" w:type="dxa"/>
          </w:tcPr>
          <w:p w14:paraId="1AFCA7F4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E90C" w14:textId="32DAC692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111,777</w:t>
            </w:r>
          </w:p>
        </w:tc>
        <w:tc>
          <w:tcPr>
            <w:tcW w:w="270" w:type="dxa"/>
          </w:tcPr>
          <w:p w14:paraId="1BD04E0C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EF049" w14:textId="0E008B5C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left="-129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28,960</w:t>
            </w:r>
          </w:p>
        </w:tc>
        <w:tc>
          <w:tcPr>
            <w:tcW w:w="270" w:type="dxa"/>
          </w:tcPr>
          <w:p w14:paraId="6C64F6C2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5B734C" w14:textId="45EF045D" w:rsidR="00B65F63" w:rsidRPr="0026753B" w:rsidRDefault="00B65F63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633081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4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48B57B" w14:textId="7D87499C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4,749,830</w:t>
            </w:r>
          </w:p>
        </w:tc>
      </w:tr>
    </w:tbl>
    <w:p w14:paraId="121895D3" w14:textId="77777777" w:rsidR="00B92F8C" w:rsidRPr="004258D3" w:rsidRDefault="00B92F8C">
      <w:pPr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4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399"/>
        <w:gridCol w:w="238"/>
        <w:gridCol w:w="1294"/>
        <w:gridCol w:w="15"/>
        <w:gridCol w:w="254"/>
        <w:gridCol w:w="16"/>
        <w:gridCol w:w="1377"/>
        <w:gridCol w:w="252"/>
        <w:gridCol w:w="16"/>
        <w:gridCol w:w="1289"/>
        <w:gridCol w:w="16"/>
        <w:gridCol w:w="254"/>
        <w:gridCol w:w="16"/>
        <w:gridCol w:w="1289"/>
        <w:gridCol w:w="16"/>
        <w:gridCol w:w="236"/>
        <w:gridCol w:w="1210"/>
        <w:gridCol w:w="270"/>
        <w:gridCol w:w="1260"/>
        <w:gridCol w:w="270"/>
        <w:gridCol w:w="1260"/>
      </w:tblGrid>
      <w:tr w:rsidR="00217C08" w:rsidRPr="004258D3" w14:paraId="05A56AA5" w14:textId="77777777" w:rsidTr="00DC3F85">
        <w:trPr>
          <w:cantSplit/>
          <w:trHeight w:val="335"/>
        </w:trPr>
        <w:tc>
          <w:tcPr>
            <w:tcW w:w="3399" w:type="dxa"/>
          </w:tcPr>
          <w:p w14:paraId="004D98EF" w14:textId="7F096567" w:rsidR="00B92F8C" w:rsidRPr="004258D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3BF0C6B7" w14:textId="77777777" w:rsidR="00B92F8C" w:rsidRPr="004258D3" w:rsidRDefault="00B92F8C" w:rsidP="005E3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5F20BAA6" w14:textId="6D9A0626" w:rsidR="00B92F8C" w:rsidRPr="004258D3" w:rsidRDefault="00B92F8C" w:rsidP="00B92F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340" w:lineRule="exact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4258D3" w14:paraId="6B005F43" w14:textId="77777777" w:rsidTr="00DC3F85">
        <w:trPr>
          <w:cantSplit/>
          <w:trHeight w:val="335"/>
        </w:trPr>
        <w:tc>
          <w:tcPr>
            <w:tcW w:w="3399" w:type="dxa"/>
          </w:tcPr>
          <w:p w14:paraId="0EFD606B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96899F3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E6D825" w14:textId="544888B4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FEC741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7F2ECAD9" w14:textId="11E6E75E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52" w:type="dxa"/>
          </w:tcPr>
          <w:p w14:paraId="4128D68D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56BBB278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9BA77DD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1954410" w14:textId="515D83D3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52" w:type="dxa"/>
            <w:gridSpan w:val="2"/>
          </w:tcPr>
          <w:p w14:paraId="5660C725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59C4AC29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D7E67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B729A2" w14:textId="3FE647AB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EC4FB21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2DB36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4258D3" w14:paraId="6F106AFF" w14:textId="77777777" w:rsidTr="00DC3F85">
        <w:trPr>
          <w:cantSplit/>
          <w:trHeight w:val="335"/>
        </w:trPr>
        <w:tc>
          <w:tcPr>
            <w:tcW w:w="3399" w:type="dxa"/>
          </w:tcPr>
          <w:p w14:paraId="7C4FB673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917459A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2CD5E71C" w14:textId="52078952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250FDF8F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6D00483D" w14:textId="5C4C16C5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52" w:type="dxa"/>
          </w:tcPr>
          <w:p w14:paraId="3EE03D74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3BA25732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DF7DAA6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088C0912" w14:textId="557E8372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52" w:type="dxa"/>
            <w:gridSpan w:val="2"/>
          </w:tcPr>
          <w:p w14:paraId="7F44A731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07CEF0B9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5AEAB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A9834" w14:textId="2DFD14F0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06EE0B0A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2A33C1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4258D3" w14:paraId="7D1A8FBE" w14:textId="77777777" w:rsidTr="00DC3F85">
        <w:trPr>
          <w:cantSplit/>
          <w:trHeight w:val="335"/>
        </w:trPr>
        <w:tc>
          <w:tcPr>
            <w:tcW w:w="3399" w:type="dxa"/>
          </w:tcPr>
          <w:p w14:paraId="55EE8084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9C51E7F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5A2FC01B" w14:textId="174621E0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  <w:gridSpan w:val="2"/>
          </w:tcPr>
          <w:p w14:paraId="74E9C112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46A0B3A5" w14:textId="08F92666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52" w:type="dxa"/>
          </w:tcPr>
          <w:p w14:paraId="1E188E32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F13D20E" w14:textId="73B9858E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gridSpan w:val="2"/>
          </w:tcPr>
          <w:p w14:paraId="266E3E47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6E57DF70" w14:textId="1C9308AA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52" w:type="dxa"/>
            <w:gridSpan w:val="2"/>
          </w:tcPr>
          <w:p w14:paraId="3C23CDFD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44A237F4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96BB3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B586A0" w14:textId="1B931B94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2BFA5E60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34FD6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4258D3" w14:paraId="5EEA94DC" w14:textId="77777777" w:rsidTr="00DC3F85">
        <w:trPr>
          <w:cantSplit/>
          <w:trHeight w:val="335"/>
        </w:trPr>
        <w:tc>
          <w:tcPr>
            <w:tcW w:w="3399" w:type="dxa"/>
          </w:tcPr>
          <w:p w14:paraId="6C670215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6C7DBA3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7C41C75D" w14:textId="0AE4A8B5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028A421C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</w:tcPr>
          <w:p w14:paraId="0D16E173" w14:textId="17F37229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52" w:type="dxa"/>
          </w:tcPr>
          <w:p w14:paraId="41D3B1E0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715BB894" w14:textId="54971095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gridSpan w:val="2"/>
          </w:tcPr>
          <w:p w14:paraId="66C4EAFE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B77FB66" w14:textId="0FE2327A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52" w:type="dxa"/>
            <w:gridSpan w:val="2"/>
          </w:tcPr>
          <w:p w14:paraId="34F44BD3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1B0DBA57" w14:textId="5659BBF3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8B26987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875CA5" w14:textId="5EAE3F41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36FA28D8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DA689" w14:textId="2F20B3EA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2F64E5E1" w14:textId="77777777" w:rsidTr="00DC3F85">
        <w:trPr>
          <w:cantSplit/>
          <w:trHeight w:val="335"/>
        </w:trPr>
        <w:tc>
          <w:tcPr>
            <w:tcW w:w="3399" w:type="dxa"/>
          </w:tcPr>
          <w:p w14:paraId="08B47238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D8E7589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0" w:type="dxa"/>
            <w:gridSpan w:val="19"/>
            <w:tcBorders>
              <w:left w:val="nil"/>
            </w:tcBorders>
          </w:tcPr>
          <w:p w14:paraId="32DEFB8C" w14:textId="178F2B82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4CB15C9B" w14:textId="77777777" w:rsidTr="00DC3F85">
        <w:trPr>
          <w:cantSplit/>
          <w:trHeight w:val="335"/>
        </w:trPr>
        <w:tc>
          <w:tcPr>
            <w:tcW w:w="3399" w:type="dxa"/>
          </w:tcPr>
          <w:p w14:paraId="7F553960" w14:textId="78EE3BED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238" w:type="dxa"/>
          </w:tcPr>
          <w:p w14:paraId="03870F04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left w:val="nil"/>
            </w:tcBorders>
          </w:tcPr>
          <w:p w14:paraId="6F57B8BC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56EB8D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8973F64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D679787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A2CD25B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48EF5BB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B75C667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10490B21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5D3C9CD2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90817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985875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67551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4F8515" w14:textId="77777777" w:rsidR="00DC3F85" w:rsidRPr="004258D3" w:rsidRDefault="00DC3F85" w:rsidP="00D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124" w:rsidRPr="004258D3" w14:paraId="796C14D8" w14:textId="77777777" w:rsidTr="00DC3F85">
        <w:trPr>
          <w:cantSplit/>
          <w:trHeight w:val="335"/>
        </w:trPr>
        <w:tc>
          <w:tcPr>
            <w:tcW w:w="3399" w:type="dxa"/>
          </w:tcPr>
          <w:p w14:paraId="35F8E47B" w14:textId="6356C55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1409" w:rsidRPr="004258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862006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52B722D9" w14:textId="034261FA" w:rsidR="00607124" w:rsidRPr="004258D3" w:rsidRDefault="00607124" w:rsidP="002675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6C0C31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3C08FE2E" w14:textId="5F7C3272" w:rsidR="00607124" w:rsidRPr="004258D3" w:rsidRDefault="00607124" w:rsidP="002675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00C06B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286AC325" w14:textId="5E679E13" w:rsidR="00607124" w:rsidRPr="004258D3" w:rsidRDefault="00607124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CD376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35D3903C" w14:textId="4A128B9A" w:rsidR="00607124" w:rsidRPr="004258D3" w:rsidRDefault="00607124" w:rsidP="002675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10512684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43F4BD4" w14:textId="5BE19DB0" w:rsidR="00607124" w:rsidRPr="004258D3" w:rsidRDefault="00607124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CCE7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9AA6BE" w14:textId="25F5BB0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7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43FBA13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656F50" w14:textId="59F2983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607124" w:rsidRPr="004258D3" w14:paraId="48DD042B" w14:textId="77777777" w:rsidTr="00DC3F85">
        <w:trPr>
          <w:cantSplit/>
        </w:trPr>
        <w:tc>
          <w:tcPr>
            <w:tcW w:w="3399" w:type="dxa"/>
          </w:tcPr>
          <w:p w14:paraId="04373654" w14:textId="70418D95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552BF0E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1C5DD8F" w14:textId="70935A1F" w:rsidR="00607124" w:rsidRPr="004258D3" w:rsidRDefault="00607124" w:rsidP="00607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ED1724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741A7BB0" w14:textId="3E4823D4" w:rsidR="00607124" w:rsidRPr="004258D3" w:rsidRDefault="00607124" w:rsidP="00607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708040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49903CF7" w14:textId="422C731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D7FAC3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65FDB32F" w14:textId="21046F3E" w:rsidR="00607124" w:rsidRPr="004258D3" w:rsidRDefault="00607124" w:rsidP="00607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50CFF4A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54EA928C" w14:textId="4AF7D71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4EEC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4A4EE5" w14:textId="13F8CDB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17CE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8E1C8B1" w14:textId="2F5CBE2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608C2" w:rsidRPr="004258D3" w14:paraId="426BBED7" w14:textId="77777777" w:rsidTr="00DC3F85">
        <w:trPr>
          <w:cantSplit/>
        </w:trPr>
        <w:tc>
          <w:tcPr>
            <w:tcW w:w="3399" w:type="dxa"/>
          </w:tcPr>
          <w:p w14:paraId="61F5C59A" w14:textId="7BBFBD12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2CAA98F0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vAlign w:val="bottom"/>
          </w:tcPr>
          <w:p w14:paraId="27B9E98F" w14:textId="1C42D82D" w:rsidR="002608C2" w:rsidRPr="004258D3" w:rsidRDefault="002608C2" w:rsidP="002608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41D989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343144A" w14:textId="4B6BE4CE" w:rsidR="002608C2" w:rsidRPr="004258D3" w:rsidRDefault="002608C2" w:rsidP="002608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F6E4B93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556276F" w14:textId="05357DFE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33AFC7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AEB5910" w14:textId="702F33DD" w:rsidR="002608C2" w:rsidRPr="004258D3" w:rsidRDefault="002608C2" w:rsidP="002608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01C46048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65AE56BD" w14:textId="5DE5A722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426D6C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6CB421" w14:textId="02D713EF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0" w:type="dxa"/>
          </w:tcPr>
          <w:p w14:paraId="24474569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3E8471" w14:textId="629C5EF8" w:rsidR="002608C2" w:rsidRPr="008B30A2" w:rsidRDefault="002608C2" w:rsidP="008B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B30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2608C2" w:rsidRPr="004258D3" w14:paraId="06E632BB" w14:textId="77777777" w:rsidTr="002608C2">
        <w:trPr>
          <w:cantSplit/>
        </w:trPr>
        <w:tc>
          <w:tcPr>
            <w:tcW w:w="3399" w:type="dxa"/>
          </w:tcPr>
          <w:p w14:paraId="600066AC" w14:textId="378ACBDC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38" w:type="dxa"/>
          </w:tcPr>
          <w:p w14:paraId="0A6FBA3E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bottom w:val="single" w:sz="4" w:space="0" w:color="auto"/>
            </w:tcBorders>
            <w:vAlign w:val="bottom"/>
          </w:tcPr>
          <w:p w14:paraId="7B488342" w14:textId="22BD7DE0" w:rsidR="002608C2" w:rsidRPr="004258D3" w:rsidRDefault="002608C2" w:rsidP="002608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27E077A9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695B4B75" w14:textId="5A92BAF6" w:rsidR="002608C2" w:rsidRPr="004258D3" w:rsidRDefault="002608C2" w:rsidP="002608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14:paraId="6E6AC921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11B2D9F9" w14:textId="4A1B5F3C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1560D6FD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single" w:sz="4" w:space="0" w:color="auto"/>
            </w:tcBorders>
            <w:vAlign w:val="bottom"/>
          </w:tcPr>
          <w:p w14:paraId="3F245DDC" w14:textId="172161E8" w:rsidR="002608C2" w:rsidRPr="004258D3" w:rsidRDefault="002608C2" w:rsidP="002608C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gridSpan w:val="2"/>
          </w:tcPr>
          <w:p w14:paraId="7131925E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5C90B00" w14:textId="76B5C45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CB7B360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694272" w14:textId="4C6739C3" w:rsidR="002608C2" w:rsidRPr="004258D3" w:rsidRDefault="002608C2" w:rsidP="008B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(1,059)</w:t>
            </w:r>
          </w:p>
        </w:tc>
        <w:tc>
          <w:tcPr>
            <w:tcW w:w="270" w:type="dxa"/>
          </w:tcPr>
          <w:p w14:paraId="7726B759" w14:textId="77777777" w:rsidR="002608C2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54CA6B" w14:textId="2F1FB985" w:rsidR="002608C2" w:rsidRPr="004258D3" w:rsidRDefault="002608C2" w:rsidP="008B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(1,059)</w:t>
            </w:r>
          </w:p>
        </w:tc>
      </w:tr>
      <w:tr w:rsidR="00B65F63" w:rsidRPr="004258D3" w14:paraId="311B0200" w14:textId="77777777" w:rsidTr="00DC3F85">
        <w:trPr>
          <w:cantSplit/>
        </w:trPr>
        <w:tc>
          <w:tcPr>
            <w:tcW w:w="3399" w:type="dxa"/>
          </w:tcPr>
          <w:p w14:paraId="2700D77E" w14:textId="001B113D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6657B57E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A8FDE" w14:textId="0DCF6D65" w:rsidR="00B65F63" w:rsidRPr="004258D3" w:rsidRDefault="00B65F63" w:rsidP="00B65F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4CE237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39B0C" w14:textId="69A48724" w:rsidR="00B65F63" w:rsidRPr="004258D3" w:rsidRDefault="00B65F63" w:rsidP="00B65F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DCFD6C6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F6BB5" w14:textId="67E16CE8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283E06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40371" w14:textId="4E1BF1A6" w:rsidR="00B65F63" w:rsidRPr="004258D3" w:rsidRDefault="00B65F63" w:rsidP="00B65F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  <w:gridSpan w:val="2"/>
          </w:tcPr>
          <w:p w14:paraId="2444D8D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FCBA9" w14:textId="21124054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74C92B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5647FE" w14:textId="543A93E2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  <w:tc>
          <w:tcPr>
            <w:tcW w:w="270" w:type="dxa"/>
          </w:tcPr>
          <w:p w14:paraId="5214CD8A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1E010D" w14:textId="664815D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</w:tr>
      <w:tr w:rsidR="00607124" w:rsidRPr="004258D3" w14:paraId="5DFF1FBF" w14:textId="77777777" w:rsidTr="00DC3F85">
        <w:trPr>
          <w:cantSplit/>
        </w:trPr>
        <w:tc>
          <w:tcPr>
            <w:tcW w:w="3399" w:type="dxa"/>
          </w:tcPr>
          <w:p w14:paraId="58FB90A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E8E5E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gridSpan w:val="2"/>
            <w:tcBorders>
              <w:top w:val="single" w:sz="4" w:space="0" w:color="auto"/>
            </w:tcBorders>
            <w:vAlign w:val="bottom"/>
          </w:tcPr>
          <w:p w14:paraId="12C7BDB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C5A1D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1FDEB43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3DB34B5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225D068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D0CB1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</w:tcBorders>
            <w:vAlign w:val="bottom"/>
          </w:tcPr>
          <w:p w14:paraId="160C7EA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  <w:gridSpan w:val="2"/>
          </w:tcPr>
          <w:p w14:paraId="7863E78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BB6AAA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D4C3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0BBE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49CE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F940E8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124" w:rsidRPr="004258D3" w14:paraId="1984361B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0B1FE8C3" w14:textId="0A3AE11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6231494B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17D5B4E4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dxa"/>
            <w:gridSpan w:val="2"/>
            <w:shd w:val="clear" w:color="auto" w:fill="auto"/>
            <w:vAlign w:val="bottom"/>
          </w:tcPr>
          <w:p w14:paraId="7C893EDB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14:paraId="383D41F5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</w:tcPr>
          <w:p w14:paraId="21182B26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3C0DCC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15EA1F68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C39985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7E55AC2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79D58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BBFCC8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D46E4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F5888C" w14:textId="77777777" w:rsidR="00607124" w:rsidRPr="004258D3" w:rsidRDefault="00607124" w:rsidP="0060712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607124" w:rsidRPr="004258D3" w14:paraId="0A255532" w14:textId="77777777" w:rsidTr="00DC3F85">
        <w:tblPrEx>
          <w:tblLook w:val="01E0" w:firstRow="1" w:lastRow="1" w:firstColumn="1" w:lastColumn="1" w:noHBand="0" w:noVBand="0"/>
        </w:tblPrEx>
        <w:tc>
          <w:tcPr>
            <w:tcW w:w="3637" w:type="dxa"/>
            <w:gridSpan w:val="2"/>
            <w:shd w:val="clear" w:color="auto" w:fill="auto"/>
          </w:tcPr>
          <w:p w14:paraId="63EC5A7D" w14:textId="70BB6A6A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586751" w14:textId="38EEA14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230,619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43807C9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37C77B" w14:textId="7417E999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293,037</w:t>
            </w:r>
          </w:p>
        </w:tc>
        <w:tc>
          <w:tcPr>
            <w:tcW w:w="268" w:type="dxa"/>
            <w:gridSpan w:val="2"/>
          </w:tcPr>
          <w:p w14:paraId="7DEC765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</w:tcPr>
          <w:p w14:paraId="73861FA8" w14:textId="718CF6A0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1,028,375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7967B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BCE49" w14:textId="3665920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75B06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FCDF7E" w14:textId="48787D3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6C59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A6B2AF" w14:textId="5AB42B3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415,084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196F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A9BF87" w14:textId="48819E5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1,992,796</w:t>
            </w:r>
          </w:p>
        </w:tc>
      </w:tr>
      <w:tr w:rsidR="00B65F63" w:rsidRPr="004258D3" w14:paraId="1AA53BA8" w14:textId="77777777" w:rsidTr="00DC3F85">
        <w:tblPrEx>
          <w:tblLook w:val="01E0" w:firstRow="1" w:lastRow="1" w:firstColumn="1" w:lastColumn="1" w:noHBand="0" w:noVBand="0"/>
        </w:tblPrEx>
        <w:trPr>
          <w:trHeight w:val="307"/>
        </w:trPr>
        <w:tc>
          <w:tcPr>
            <w:tcW w:w="3637" w:type="dxa"/>
            <w:gridSpan w:val="2"/>
            <w:shd w:val="clear" w:color="auto" w:fill="auto"/>
          </w:tcPr>
          <w:p w14:paraId="2CF0D7F0" w14:textId="3258A5E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8CC42" w14:textId="73776233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247,099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6E0D10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0A7BA" w14:textId="45FF43C0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392,415</w:t>
            </w:r>
          </w:p>
        </w:tc>
        <w:tc>
          <w:tcPr>
            <w:tcW w:w="268" w:type="dxa"/>
            <w:gridSpan w:val="2"/>
          </w:tcPr>
          <w:p w14:paraId="1EEF79C4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41F1CF5" w14:textId="6CD6F517" w:rsidR="00B65F63" w:rsidRPr="004258D3" w:rsidRDefault="00B65F63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1,233,191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8A6CB2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C8370" w14:textId="0D85531E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DB4B96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F828C" w14:textId="4ED25EC5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01286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83541A" w14:textId="778A803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E56D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65770" w14:textId="17666161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2,304,379</w:t>
            </w:r>
          </w:p>
        </w:tc>
      </w:tr>
    </w:tbl>
    <w:p w14:paraId="4B6BD375" w14:textId="77777777" w:rsidR="0026753B" w:rsidRDefault="0026753B" w:rsidP="0087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1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796D2F" w14:textId="0D7B39FA" w:rsidR="004D5CDB" w:rsidRPr="004258D3" w:rsidRDefault="004D5CDB" w:rsidP="00876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 w:right="-1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D5CDB" w:rsidRPr="004258D3" w:rsidSect="00A267F0">
          <w:footerReference w:type="default" r:id="rId15"/>
          <w:pgSz w:w="16834" w:h="11909" w:orient="landscape" w:code="9"/>
          <w:pgMar w:top="691" w:right="1152" w:bottom="576" w:left="1152" w:header="720" w:footer="615" w:gutter="0"/>
          <w:pgNumType w:start="29"/>
          <w:cols w:space="720"/>
          <w:docGrid w:linePitch="245"/>
        </w:sectPr>
      </w:pPr>
      <w:r w:rsidRPr="004258D3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4258D3">
        <w:rPr>
          <w:rFonts w:asciiTheme="majorBidi" w:hAnsiTheme="majorBidi" w:cstheme="majorBidi"/>
          <w:sz w:val="30"/>
          <w:szCs w:val="30"/>
        </w:rPr>
        <w:t>31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443C" w:rsidRPr="004258D3">
        <w:rPr>
          <w:rFonts w:asciiTheme="majorBidi" w:hAnsiTheme="majorBidi" w:cstheme="majorBidi"/>
          <w:sz w:val="30"/>
          <w:szCs w:val="30"/>
        </w:rPr>
        <w:t>256</w:t>
      </w:r>
      <w:r w:rsidR="00607124" w:rsidRPr="004258D3">
        <w:rPr>
          <w:rFonts w:asciiTheme="majorBidi" w:hAnsiTheme="majorBidi" w:cstheme="majorBidi"/>
          <w:sz w:val="30"/>
          <w:szCs w:val="30"/>
        </w:rPr>
        <w:t>7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>มีจำนวนเงิน</w:t>
      </w:r>
      <w:r w:rsidR="00607124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="00B65F63" w:rsidRPr="004258D3">
        <w:rPr>
          <w:rFonts w:asciiTheme="majorBidi" w:hAnsiTheme="majorBidi" w:cstheme="majorBidi"/>
          <w:sz w:val="30"/>
          <w:szCs w:val="30"/>
        </w:rPr>
        <w:t>3,049.5</w:t>
      </w:r>
      <w:r w:rsidR="00607124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4258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443C" w:rsidRPr="004258D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07124" w:rsidRPr="004258D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07124"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2,996.7 </w:t>
      </w:r>
      <w:r w:rsidRPr="004258D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766C9" w:rsidRPr="004258D3">
        <w:rPr>
          <w:rFonts w:asciiTheme="majorBidi" w:hAnsiTheme="majorBidi" w:cstheme="majorBidi"/>
          <w:i/>
          <w:iCs/>
          <w:sz w:val="30"/>
          <w:szCs w:val="30"/>
        </w:rPr>
        <w:t>)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260"/>
        <w:gridCol w:w="270"/>
        <w:gridCol w:w="1260"/>
        <w:gridCol w:w="270"/>
        <w:gridCol w:w="1350"/>
        <w:gridCol w:w="270"/>
        <w:gridCol w:w="1260"/>
        <w:gridCol w:w="270"/>
        <w:gridCol w:w="1170"/>
        <w:gridCol w:w="270"/>
        <w:gridCol w:w="1260"/>
        <w:gridCol w:w="270"/>
        <w:gridCol w:w="1260"/>
      </w:tblGrid>
      <w:tr w:rsidR="00217C08" w:rsidRPr="004258D3" w14:paraId="1C5C6664" w14:textId="77777777" w:rsidTr="00B2547A">
        <w:trPr>
          <w:cantSplit/>
        </w:trPr>
        <w:tc>
          <w:tcPr>
            <w:tcW w:w="3420" w:type="dxa"/>
          </w:tcPr>
          <w:p w14:paraId="625E6E1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5BB2C6F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  <w:tcBorders>
              <w:left w:val="nil"/>
            </w:tcBorders>
          </w:tcPr>
          <w:p w14:paraId="7487E4A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24D9E4BC" w14:textId="77777777" w:rsidTr="00B2547A">
        <w:trPr>
          <w:cantSplit/>
        </w:trPr>
        <w:tc>
          <w:tcPr>
            <w:tcW w:w="3420" w:type="dxa"/>
          </w:tcPr>
          <w:p w14:paraId="1FD0BDF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4194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C197D6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EC810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1ED4C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DD53A4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9457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5A4BA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144D4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4EE4BAC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E9AB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E3502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87B06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8883CF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76A6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2CD21ECE" w14:textId="77777777" w:rsidTr="00B2547A">
        <w:trPr>
          <w:cantSplit/>
        </w:trPr>
        <w:tc>
          <w:tcPr>
            <w:tcW w:w="3420" w:type="dxa"/>
          </w:tcPr>
          <w:p w14:paraId="5628C8A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A7808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FA48D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5DC8D70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E754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6316B63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58E1B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D95C1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ADBF6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695D53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20D12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3C36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BBC7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662981E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9A45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097F44B0" w14:textId="77777777" w:rsidTr="00B2547A">
        <w:trPr>
          <w:cantSplit/>
        </w:trPr>
        <w:tc>
          <w:tcPr>
            <w:tcW w:w="3420" w:type="dxa"/>
          </w:tcPr>
          <w:p w14:paraId="13F49B1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E2AB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EA00F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C33734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9133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2EC35BA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A00FE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28DE80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B44B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057D0C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2751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379D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9E59ED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14:paraId="690C973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1220C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14FEB695" w14:textId="77777777" w:rsidTr="00B2547A">
        <w:trPr>
          <w:cantSplit/>
        </w:trPr>
        <w:tc>
          <w:tcPr>
            <w:tcW w:w="3420" w:type="dxa"/>
          </w:tcPr>
          <w:p w14:paraId="727ACCB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D15F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11BF6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CE90F0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F1C73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D73B29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97142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0EC4F1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21C8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A2D9A3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81559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6BE65F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15B81B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E8C050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AA86B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66518B97" w14:textId="77777777" w:rsidTr="00B2547A">
        <w:trPr>
          <w:cantSplit/>
        </w:trPr>
        <w:tc>
          <w:tcPr>
            <w:tcW w:w="3420" w:type="dxa"/>
          </w:tcPr>
          <w:p w14:paraId="0AAF2A0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EC155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40" w:type="dxa"/>
            <w:gridSpan w:val="13"/>
          </w:tcPr>
          <w:p w14:paraId="07FBEA2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47008FD5" w14:textId="77777777" w:rsidTr="00B2547A">
        <w:trPr>
          <w:cantSplit/>
        </w:trPr>
        <w:tc>
          <w:tcPr>
            <w:tcW w:w="3420" w:type="dxa"/>
          </w:tcPr>
          <w:p w14:paraId="6165020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0B04F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CAED7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5F29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8290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BB94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74FC5A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5EE1B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07582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E462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6652E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6869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E6043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3C255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7079E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124" w:rsidRPr="004258D3" w14:paraId="492088AC" w14:textId="77777777" w:rsidTr="00F76BED">
        <w:trPr>
          <w:cantSplit/>
        </w:trPr>
        <w:tc>
          <w:tcPr>
            <w:tcW w:w="3420" w:type="dxa"/>
          </w:tcPr>
          <w:p w14:paraId="7B9AAD76" w14:textId="6E1DF50A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7FD908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9EBD99" w14:textId="5C1BF00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45DC6AB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73ABC" w14:textId="6E159DF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849,867</w:t>
            </w:r>
          </w:p>
        </w:tc>
        <w:tc>
          <w:tcPr>
            <w:tcW w:w="270" w:type="dxa"/>
          </w:tcPr>
          <w:p w14:paraId="2E951DF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ABFE4D" w14:textId="7540BE6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4,599,761</w:t>
            </w:r>
          </w:p>
        </w:tc>
        <w:tc>
          <w:tcPr>
            <w:tcW w:w="270" w:type="dxa"/>
          </w:tcPr>
          <w:p w14:paraId="46479AD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0B7C19" w14:textId="672902E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118,593</w:t>
            </w:r>
          </w:p>
        </w:tc>
        <w:tc>
          <w:tcPr>
            <w:tcW w:w="270" w:type="dxa"/>
          </w:tcPr>
          <w:p w14:paraId="07A4B70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0F641C" w14:textId="2AFABF0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23,401</w:t>
            </w:r>
          </w:p>
        </w:tc>
        <w:tc>
          <w:tcPr>
            <w:tcW w:w="270" w:type="dxa"/>
          </w:tcPr>
          <w:p w14:paraId="4A805FB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4A548" w14:textId="468676C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83,777</w:t>
            </w:r>
          </w:p>
        </w:tc>
        <w:tc>
          <w:tcPr>
            <w:tcW w:w="270" w:type="dxa"/>
          </w:tcPr>
          <w:p w14:paraId="13A57EA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F932D9" w14:textId="68AEFF2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5,885,921</w:t>
            </w:r>
          </w:p>
        </w:tc>
      </w:tr>
      <w:tr w:rsidR="00607124" w:rsidRPr="004258D3" w14:paraId="1F281613" w14:textId="77777777" w:rsidTr="00F76BED">
        <w:trPr>
          <w:cantSplit/>
        </w:trPr>
        <w:tc>
          <w:tcPr>
            <w:tcW w:w="3420" w:type="dxa"/>
          </w:tcPr>
          <w:p w14:paraId="0028002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99AD7E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A46F6" w14:textId="61568110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1257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E7FB77" w14:textId="3D687660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A6A99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C604BD" w14:textId="5B9118C2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B0A78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85404" w14:textId="194A6730" w:rsidR="00607124" w:rsidRPr="004258D3" w:rsidRDefault="00E66082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7124"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5BF31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89D129" w14:textId="113103CE" w:rsidR="00607124" w:rsidRPr="004258D3" w:rsidRDefault="00607124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29EBE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4B1CB6" w14:textId="5C70BD90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444,776</w:t>
            </w:r>
          </w:p>
        </w:tc>
        <w:tc>
          <w:tcPr>
            <w:tcW w:w="270" w:type="dxa"/>
          </w:tcPr>
          <w:p w14:paraId="6F99434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B656AD" w14:textId="66D63AC0" w:rsidR="00607124" w:rsidRPr="004258D3" w:rsidRDefault="00607124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444,776</w:t>
            </w:r>
          </w:p>
        </w:tc>
      </w:tr>
      <w:tr w:rsidR="00607124" w:rsidRPr="004258D3" w14:paraId="3A390716" w14:textId="77777777" w:rsidTr="00F76BED">
        <w:trPr>
          <w:cantSplit/>
        </w:trPr>
        <w:tc>
          <w:tcPr>
            <w:tcW w:w="3420" w:type="dxa"/>
          </w:tcPr>
          <w:p w14:paraId="5FE3879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36D621B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D78214" w14:textId="5762972D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A61FF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62E3D" w14:textId="6B5D6AC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32,746</w:t>
            </w:r>
          </w:p>
        </w:tc>
        <w:tc>
          <w:tcPr>
            <w:tcW w:w="270" w:type="dxa"/>
          </w:tcPr>
          <w:p w14:paraId="74C8A144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DF9601" w14:textId="5C66CCA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75,183</w:t>
            </w:r>
          </w:p>
        </w:tc>
        <w:tc>
          <w:tcPr>
            <w:tcW w:w="270" w:type="dxa"/>
          </w:tcPr>
          <w:p w14:paraId="4F8A783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326CE9" w14:textId="6828618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6,532</w:t>
            </w:r>
          </w:p>
        </w:tc>
        <w:tc>
          <w:tcPr>
            <w:tcW w:w="270" w:type="dxa"/>
          </w:tcPr>
          <w:p w14:paraId="3F88F07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7D4266" w14:textId="08AFCF0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4,545</w:t>
            </w:r>
          </w:p>
        </w:tc>
        <w:tc>
          <w:tcPr>
            <w:tcW w:w="270" w:type="dxa"/>
          </w:tcPr>
          <w:p w14:paraId="7768F5A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A412A2" w14:textId="2BC1C15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(119,006)</w:t>
            </w:r>
          </w:p>
        </w:tc>
        <w:tc>
          <w:tcPr>
            <w:tcW w:w="270" w:type="dxa"/>
          </w:tcPr>
          <w:p w14:paraId="016B8F1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65E4991" w14:textId="5DD02101" w:rsidR="00607124" w:rsidRPr="004258D3" w:rsidRDefault="00607124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7124" w:rsidRPr="004258D3" w14:paraId="30983AED" w14:textId="77777777" w:rsidTr="00F76BED">
        <w:trPr>
          <w:cantSplit/>
        </w:trPr>
        <w:tc>
          <w:tcPr>
            <w:tcW w:w="3420" w:type="dxa"/>
          </w:tcPr>
          <w:p w14:paraId="38D199F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C0B848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E7D794" w14:textId="505A5A1C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462CDF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43444" w14:textId="68CE11BE" w:rsidR="00607124" w:rsidRPr="004258D3" w:rsidRDefault="00607124" w:rsidP="00B83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D29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2CEC68" w14:textId="3B3E5EB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33,951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F762DC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C7A0AE" w14:textId="1C60F4D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1,173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C6C2E8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26396" w14:textId="0AFF36C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6F34A4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758F5C" w14:textId="4E13C278" w:rsidR="00607124" w:rsidRPr="004258D3" w:rsidRDefault="00607124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09A92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AAB96D" w14:textId="2A44ABA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35,157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07124" w:rsidRPr="004258D3" w14:paraId="2206A955" w14:textId="77777777" w:rsidTr="00B2547A">
        <w:trPr>
          <w:cantSplit/>
        </w:trPr>
        <w:tc>
          <w:tcPr>
            <w:tcW w:w="3420" w:type="dxa"/>
          </w:tcPr>
          <w:p w14:paraId="5B197601" w14:textId="70C9107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AD0FCE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25DA4" w14:textId="15A6825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4F3A04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717256" w14:textId="7563EDCB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C20A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8BCED6D" w14:textId="45053F8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2AC4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8E7592" w14:textId="52C0AEF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41501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AB1592" w14:textId="593EA159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673BE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712FA3" w14:textId="42EB559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3D2E3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230869" w14:textId="18E922D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124" w:rsidRPr="004258D3" w14:paraId="2636D243" w14:textId="77777777" w:rsidTr="006A4CCB">
        <w:trPr>
          <w:cantSplit/>
        </w:trPr>
        <w:tc>
          <w:tcPr>
            <w:tcW w:w="3420" w:type="dxa"/>
          </w:tcPr>
          <w:p w14:paraId="749AE370" w14:textId="1D48534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5143D6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8503EB" w14:textId="7F55359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1DF4245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1F804" w14:textId="02F5FE4F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882,613</w:t>
            </w:r>
          </w:p>
        </w:tc>
        <w:tc>
          <w:tcPr>
            <w:tcW w:w="270" w:type="dxa"/>
          </w:tcPr>
          <w:p w14:paraId="44347AF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5DEA1D" w14:textId="3229DA5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4,640,993</w:t>
            </w:r>
          </w:p>
        </w:tc>
        <w:tc>
          <w:tcPr>
            <w:tcW w:w="270" w:type="dxa"/>
          </w:tcPr>
          <w:p w14:paraId="29EB1D9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DB3FDD" w14:textId="0AAB0E70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123,952</w:t>
            </w:r>
          </w:p>
        </w:tc>
        <w:tc>
          <w:tcPr>
            <w:tcW w:w="270" w:type="dxa"/>
          </w:tcPr>
          <w:p w14:paraId="652DCD7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3103D6" w14:textId="5F55915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27,913</w:t>
            </w:r>
          </w:p>
        </w:tc>
        <w:tc>
          <w:tcPr>
            <w:tcW w:w="270" w:type="dxa"/>
          </w:tcPr>
          <w:p w14:paraId="586CF0E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627E52" w14:textId="70B58859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409,547</w:t>
            </w:r>
          </w:p>
        </w:tc>
        <w:tc>
          <w:tcPr>
            <w:tcW w:w="270" w:type="dxa"/>
          </w:tcPr>
          <w:p w14:paraId="6B94F6A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C7C0A8" w14:textId="7F3CC50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6,295,540</w:t>
            </w:r>
          </w:p>
        </w:tc>
      </w:tr>
      <w:tr w:rsidR="00B65F63" w:rsidRPr="004258D3" w14:paraId="0725DB48" w14:textId="77777777" w:rsidTr="006A4CCB">
        <w:trPr>
          <w:cantSplit/>
        </w:trPr>
        <w:tc>
          <w:tcPr>
            <w:tcW w:w="3420" w:type="dxa"/>
          </w:tcPr>
          <w:p w14:paraId="4312E18B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663705B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DA2B3F" w14:textId="7711C002" w:rsidR="00B65F63" w:rsidRPr="004258D3" w:rsidRDefault="00B65F63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A081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D481DE" w14:textId="67068148" w:rsidR="00B65F63" w:rsidRPr="004258D3" w:rsidRDefault="00B7215A" w:rsidP="00B7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86E7A1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0FE5A" w14:textId="66FCF52B" w:rsidR="00B65F63" w:rsidRPr="004258D3" w:rsidRDefault="00B7215A" w:rsidP="00B72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AE11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54A72D" w14:textId="6E071379" w:rsidR="00B65F63" w:rsidRPr="004258D3" w:rsidRDefault="00B65F63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E63DC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69A1B9" w14:textId="2082F9CD" w:rsidR="00B65F63" w:rsidRPr="004258D3" w:rsidRDefault="00B65F63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E15E5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4AA3F1" w14:textId="3A047BD3" w:rsidR="00B65F63" w:rsidRPr="004258D3" w:rsidRDefault="00B7215A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571,465</w:t>
            </w:r>
          </w:p>
        </w:tc>
        <w:tc>
          <w:tcPr>
            <w:tcW w:w="270" w:type="dxa"/>
          </w:tcPr>
          <w:p w14:paraId="148045C5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015BA7" w14:textId="6EB3F738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571,465</w:t>
            </w:r>
          </w:p>
        </w:tc>
      </w:tr>
      <w:tr w:rsidR="00B65F63" w:rsidRPr="004258D3" w14:paraId="124B7CDC" w14:textId="77777777" w:rsidTr="00B2547A">
        <w:trPr>
          <w:cantSplit/>
        </w:trPr>
        <w:tc>
          <w:tcPr>
            <w:tcW w:w="3420" w:type="dxa"/>
          </w:tcPr>
          <w:p w14:paraId="525A02D1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622AE57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B1E265" w14:textId="09200B9E" w:rsidR="00B65F63" w:rsidRPr="004258D3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16,480</w:t>
            </w:r>
          </w:p>
        </w:tc>
        <w:tc>
          <w:tcPr>
            <w:tcW w:w="270" w:type="dxa"/>
          </w:tcPr>
          <w:p w14:paraId="1D470034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F979E" w14:textId="4B066BE4" w:rsidR="00B65F63" w:rsidRPr="002746A2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0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132,7</w:t>
            </w:r>
            <w:r w:rsidR="002F7404" w:rsidRPr="002746A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746A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7C8623C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6D8FD6" w14:textId="3B1F8171" w:rsidR="00B65F63" w:rsidRPr="002746A2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412,02</w:t>
            </w:r>
            <w:r w:rsidR="002F7404" w:rsidRPr="002746A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F33B7C5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1DCECB" w14:textId="2DD24D4A" w:rsidR="00B65F63" w:rsidRPr="002746A2" w:rsidRDefault="00B65F63" w:rsidP="008B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6,837</w:t>
            </w:r>
          </w:p>
        </w:tc>
        <w:tc>
          <w:tcPr>
            <w:tcW w:w="270" w:type="dxa"/>
          </w:tcPr>
          <w:p w14:paraId="18930D80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9B37A" w14:textId="77EBEC0B" w:rsidR="00B65F63" w:rsidRPr="002746A2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14:paraId="43E73034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10F6A" w14:textId="428259BE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(568,3</w:t>
            </w:r>
            <w:r w:rsidR="002746A2" w:rsidRPr="002746A2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2746A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2904C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50A98476" w14:textId="1DF89C72" w:rsidR="00B65F63" w:rsidRPr="004258D3" w:rsidRDefault="00B65F63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5F63" w:rsidRPr="004258D3" w14:paraId="7B6B4C7B" w14:textId="77777777" w:rsidTr="00B2547A">
        <w:trPr>
          <w:cantSplit/>
        </w:trPr>
        <w:tc>
          <w:tcPr>
            <w:tcW w:w="3420" w:type="dxa"/>
          </w:tcPr>
          <w:p w14:paraId="7501BD2A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EC2EBC4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6DBB39D" w14:textId="321CEA5F" w:rsidR="00B65F63" w:rsidRPr="004258D3" w:rsidRDefault="00B65F63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86801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EC446C" w14:textId="1A580C11" w:rsidR="00B65F63" w:rsidRPr="002746A2" w:rsidRDefault="00B65F63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</w:tcPr>
          <w:p w14:paraId="4A09D62D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6A4866" w14:textId="3ED3B294" w:rsidR="00B65F63" w:rsidRPr="002746A2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(35,434)</w:t>
            </w:r>
          </w:p>
        </w:tc>
        <w:tc>
          <w:tcPr>
            <w:tcW w:w="270" w:type="dxa"/>
          </w:tcPr>
          <w:p w14:paraId="666858E7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78CD4" w14:textId="5A76BFC4" w:rsidR="00B65F63" w:rsidRPr="002746A2" w:rsidRDefault="00B65F63" w:rsidP="0007475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(3,204)</w:t>
            </w:r>
          </w:p>
        </w:tc>
        <w:tc>
          <w:tcPr>
            <w:tcW w:w="270" w:type="dxa"/>
          </w:tcPr>
          <w:p w14:paraId="245284F9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C403C6" w14:textId="18A7A08A" w:rsidR="00B65F63" w:rsidRPr="002746A2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56D18910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840540" w14:textId="71C69BE8" w:rsidR="00B65F63" w:rsidRPr="002746A2" w:rsidRDefault="00B65F63" w:rsidP="00E660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CA4B4E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</w:tcPr>
          <w:p w14:paraId="59B7CE1E" w14:textId="2B10CAB1" w:rsidR="00B65F63" w:rsidRPr="004258D3" w:rsidRDefault="008B30A2" w:rsidP="008B3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2608C2"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B65F63" w:rsidRPr="004258D3">
              <w:rPr>
                <w:rFonts w:asciiTheme="majorBidi" w:hAnsiTheme="majorBidi" w:cstheme="majorBidi"/>
                <w:sz w:val="30"/>
                <w:szCs w:val="30"/>
              </w:rPr>
              <w:t>38,749</w:t>
            </w:r>
            <w:r w:rsidR="002608C2"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65F63" w:rsidRPr="004258D3" w14:paraId="60954BB8" w14:textId="77777777" w:rsidTr="00B2547A">
        <w:trPr>
          <w:cantSplit/>
        </w:trPr>
        <w:tc>
          <w:tcPr>
            <w:tcW w:w="3420" w:type="dxa"/>
          </w:tcPr>
          <w:p w14:paraId="5E6206FD" w14:textId="2247FAB4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1B2FEE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B0DA8" w14:textId="2A4FAC0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227,002</w:t>
            </w:r>
          </w:p>
        </w:tc>
        <w:tc>
          <w:tcPr>
            <w:tcW w:w="270" w:type="dxa"/>
          </w:tcPr>
          <w:p w14:paraId="2677E98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6D7DA" w14:textId="4D887AC3" w:rsidR="00B65F63" w:rsidRPr="002746A2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0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1,015,292</w:t>
            </w:r>
          </w:p>
        </w:tc>
        <w:tc>
          <w:tcPr>
            <w:tcW w:w="270" w:type="dxa"/>
          </w:tcPr>
          <w:p w14:paraId="75D3B10A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CD95" w14:textId="07DA7757" w:rsidR="00B65F63" w:rsidRPr="002746A2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5,017,580</w:t>
            </w:r>
          </w:p>
        </w:tc>
        <w:tc>
          <w:tcPr>
            <w:tcW w:w="270" w:type="dxa"/>
          </w:tcPr>
          <w:p w14:paraId="724ABE31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61AD" w14:textId="6320F8AE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127,585</w:t>
            </w:r>
          </w:p>
        </w:tc>
        <w:tc>
          <w:tcPr>
            <w:tcW w:w="270" w:type="dxa"/>
          </w:tcPr>
          <w:p w14:paraId="2402F7B3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55D4E" w14:textId="02F10E45" w:rsidR="00B65F63" w:rsidRPr="002746A2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28,169</w:t>
            </w:r>
          </w:p>
        </w:tc>
        <w:tc>
          <w:tcPr>
            <w:tcW w:w="270" w:type="dxa"/>
          </w:tcPr>
          <w:p w14:paraId="1A39338F" w14:textId="77777777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BAD99" w14:textId="74BD257C" w:rsidR="00B65F63" w:rsidRPr="002746A2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4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412,628</w:t>
            </w:r>
          </w:p>
        </w:tc>
        <w:tc>
          <w:tcPr>
            <w:tcW w:w="270" w:type="dxa"/>
          </w:tcPr>
          <w:p w14:paraId="66BF8658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91CDE9" w14:textId="1753FDA3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72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6,828,256</w:t>
            </w:r>
          </w:p>
        </w:tc>
      </w:tr>
    </w:tbl>
    <w:p w14:paraId="5A86B725" w14:textId="77777777" w:rsidR="004D5CDB" w:rsidRPr="004258D3" w:rsidRDefault="004D5CDB" w:rsidP="008B30A2">
      <w:pPr>
        <w:tabs>
          <w:tab w:val="clear" w:pos="227"/>
          <w:tab w:val="clear" w:pos="454"/>
          <w:tab w:val="clear" w:pos="680"/>
          <w:tab w:val="clear" w:pos="907"/>
          <w:tab w:val="decimal" w:pos="972"/>
        </w:tabs>
        <w:spacing w:line="240" w:lineRule="auto"/>
        <w:ind w:right="13"/>
        <w:jc w:val="right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56"/>
        <w:gridCol w:w="236"/>
        <w:gridCol w:w="1259"/>
        <w:gridCol w:w="270"/>
        <w:gridCol w:w="1259"/>
        <w:gridCol w:w="270"/>
        <w:gridCol w:w="1349"/>
        <w:gridCol w:w="270"/>
        <w:gridCol w:w="1259"/>
        <w:gridCol w:w="270"/>
        <w:gridCol w:w="1169"/>
        <w:gridCol w:w="270"/>
        <w:gridCol w:w="1259"/>
        <w:gridCol w:w="275"/>
        <w:gridCol w:w="1259"/>
      </w:tblGrid>
      <w:tr w:rsidR="00217C08" w:rsidRPr="004258D3" w14:paraId="62E058C4" w14:textId="77777777" w:rsidTr="00A31623">
        <w:trPr>
          <w:cantSplit/>
        </w:trPr>
        <w:tc>
          <w:tcPr>
            <w:tcW w:w="3456" w:type="dxa"/>
          </w:tcPr>
          <w:p w14:paraId="7D2CF67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7D58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  <w:tcBorders>
              <w:left w:val="nil"/>
            </w:tcBorders>
          </w:tcPr>
          <w:p w14:paraId="7EC83D3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48286E25" w14:textId="77777777" w:rsidTr="00A31623">
        <w:trPr>
          <w:cantSplit/>
        </w:trPr>
        <w:tc>
          <w:tcPr>
            <w:tcW w:w="3456" w:type="dxa"/>
          </w:tcPr>
          <w:p w14:paraId="53BA3AA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68341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A41F8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59E2C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5D74E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705AE43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9F1D61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F0E8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FCDAA5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00C75C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0FAA5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068AE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B0C45D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30E1301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9FE9F0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56D59A84" w14:textId="77777777" w:rsidTr="00A31623">
        <w:trPr>
          <w:cantSplit/>
        </w:trPr>
        <w:tc>
          <w:tcPr>
            <w:tcW w:w="3456" w:type="dxa"/>
          </w:tcPr>
          <w:p w14:paraId="521652A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6E19B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DCCEF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8FD3CB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60E0D0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417486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5C42209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9140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BB21BD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E31C70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5C6CEE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FC421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7F715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722B4D3F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23F70C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3BBF09CB" w14:textId="77777777" w:rsidTr="00A31623">
        <w:trPr>
          <w:cantSplit/>
        </w:trPr>
        <w:tc>
          <w:tcPr>
            <w:tcW w:w="3456" w:type="dxa"/>
          </w:tcPr>
          <w:p w14:paraId="5B95A43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93F1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6849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9A4F6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E5107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60B65EB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F5D052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3E9C4FA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DA7F43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7F5086D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F51F46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199E2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6FD4573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4022C32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0A597D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6C912F26" w14:textId="77777777" w:rsidTr="00A31623">
        <w:trPr>
          <w:cantSplit/>
        </w:trPr>
        <w:tc>
          <w:tcPr>
            <w:tcW w:w="3456" w:type="dxa"/>
          </w:tcPr>
          <w:p w14:paraId="2AE77FC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E80CA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3F8A6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7AD035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365A80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DEBC76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94E3A8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927FAA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C88A1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165E2D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7CBBB67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8537F5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64A237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253FA92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6483E7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6D1ED421" w14:textId="77777777" w:rsidTr="00A31623">
        <w:trPr>
          <w:cantSplit/>
        </w:trPr>
        <w:tc>
          <w:tcPr>
            <w:tcW w:w="3456" w:type="dxa"/>
          </w:tcPr>
          <w:p w14:paraId="18CAAF6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B8D4B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38" w:type="dxa"/>
            <w:gridSpan w:val="13"/>
          </w:tcPr>
          <w:p w14:paraId="77C574C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52B0A412" w14:textId="77777777" w:rsidTr="00A31623">
        <w:trPr>
          <w:cantSplit/>
        </w:trPr>
        <w:tc>
          <w:tcPr>
            <w:tcW w:w="3456" w:type="dxa"/>
          </w:tcPr>
          <w:p w14:paraId="52BCF956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36" w:type="dxa"/>
          </w:tcPr>
          <w:p w14:paraId="36B6421E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1345A1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2E4F7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F6A967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CDADCE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3591AC6D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909D5A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6F151AC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D7145D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0352EAA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C2BC4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C37C95B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3348904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7939F0" w14:textId="77777777" w:rsidR="004D5CDB" w:rsidRPr="004258D3" w:rsidRDefault="004D5CDB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7124" w:rsidRPr="004258D3" w14:paraId="2CA2EA4B" w14:textId="77777777" w:rsidTr="00A31623">
        <w:trPr>
          <w:cantSplit/>
        </w:trPr>
        <w:tc>
          <w:tcPr>
            <w:tcW w:w="3456" w:type="dxa"/>
          </w:tcPr>
          <w:p w14:paraId="5D93385B" w14:textId="1B86D8F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3E5D18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3F30C" w14:textId="04A1F4DD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AFE674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528DAD6" w14:textId="06BD1B8D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583,093</w:t>
            </w:r>
          </w:p>
        </w:tc>
        <w:tc>
          <w:tcPr>
            <w:tcW w:w="270" w:type="dxa"/>
          </w:tcPr>
          <w:p w14:paraId="1B6036C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5218359" w14:textId="0A190745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3,458,579</w:t>
            </w:r>
          </w:p>
        </w:tc>
        <w:tc>
          <w:tcPr>
            <w:tcW w:w="270" w:type="dxa"/>
          </w:tcPr>
          <w:p w14:paraId="01B8C32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28227BA4" w14:textId="7EE4C62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96,195</w:t>
            </w:r>
          </w:p>
        </w:tc>
        <w:tc>
          <w:tcPr>
            <w:tcW w:w="270" w:type="dxa"/>
          </w:tcPr>
          <w:p w14:paraId="4DEE1454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18EAB83" w14:textId="5D1600C0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20,908</w:t>
            </w:r>
          </w:p>
        </w:tc>
        <w:tc>
          <w:tcPr>
            <w:tcW w:w="270" w:type="dxa"/>
          </w:tcPr>
          <w:p w14:paraId="1956A7F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C77883A" w14:textId="001B9C3D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B1E17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322E473" w14:textId="0E251B6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4,158,775</w:t>
            </w:r>
          </w:p>
        </w:tc>
      </w:tr>
      <w:tr w:rsidR="00607124" w:rsidRPr="004258D3" w14:paraId="1CFC890E" w14:textId="77777777" w:rsidTr="00A31623">
        <w:trPr>
          <w:cantSplit/>
        </w:trPr>
        <w:tc>
          <w:tcPr>
            <w:tcW w:w="3456" w:type="dxa"/>
          </w:tcPr>
          <w:p w14:paraId="01030E60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6D4B252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6DD56C8" w14:textId="25FD4686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57279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96020D" w14:textId="5F4C41A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36,444</w:t>
            </w:r>
          </w:p>
        </w:tc>
        <w:tc>
          <w:tcPr>
            <w:tcW w:w="270" w:type="dxa"/>
          </w:tcPr>
          <w:p w14:paraId="1BD989C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0387AE6D" w14:textId="3E02F984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204,619</w:t>
            </w:r>
          </w:p>
        </w:tc>
        <w:tc>
          <w:tcPr>
            <w:tcW w:w="270" w:type="dxa"/>
          </w:tcPr>
          <w:p w14:paraId="073B4D3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90ED523" w14:textId="74531B3B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9,483</w:t>
            </w:r>
          </w:p>
        </w:tc>
        <w:tc>
          <w:tcPr>
            <w:tcW w:w="270" w:type="dxa"/>
          </w:tcPr>
          <w:p w14:paraId="19134721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39C854C" w14:textId="01CF33C3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1,403</w:t>
            </w:r>
          </w:p>
        </w:tc>
        <w:tc>
          <w:tcPr>
            <w:tcW w:w="270" w:type="dxa"/>
          </w:tcPr>
          <w:p w14:paraId="76B272F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6F0B2EA" w14:textId="25F941D9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B0C7E5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58C14D" w14:textId="0A0479AB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251,949</w:t>
            </w:r>
          </w:p>
        </w:tc>
      </w:tr>
      <w:tr w:rsidR="00607124" w:rsidRPr="004258D3" w14:paraId="20F038D8" w14:textId="77777777" w:rsidTr="00A31623">
        <w:trPr>
          <w:cantSplit/>
        </w:trPr>
        <w:tc>
          <w:tcPr>
            <w:tcW w:w="3456" w:type="dxa"/>
          </w:tcPr>
          <w:p w14:paraId="1F22AF0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10A0C02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1F8B5F9" w14:textId="1D6D2266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69B31A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B08B548" w14:textId="28A27861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1F448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95B44F" w14:textId="63D4E2DB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33,895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433016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CAC4C9" w14:textId="6D092C3E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1,171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4EC151B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FF28E97" w14:textId="739A459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755124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5AAABA0" w14:textId="6A869B41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7F86C255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DA3355" w14:textId="76E16181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35,098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607124" w:rsidRPr="004258D3" w14:paraId="05155867" w14:textId="77777777" w:rsidTr="00A31623">
        <w:trPr>
          <w:cantSplit/>
        </w:trPr>
        <w:tc>
          <w:tcPr>
            <w:tcW w:w="3456" w:type="dxa"/>
          </w:tcPr>
          <w:p w14:paraId="3AC17EC6" w14:textId="229C8C1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C2956A3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ED637C" w14:textId="5CFC77AA" w:rsidR="00607124" w:rsidRPr="004258D3" w:rsidRDefault="00607124" w:rsidP="0060712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E75B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03C60BDA" w14:textId="6C10D65C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16A08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1A0DABD2" w14:textId="148C7929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8554E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B16216B" w14:textId="3161EB4B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CCC02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4FB1CCE" w14:textId="5D02040A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CC78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CF64D4" w14:textId="08F2931A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65BEA3C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6F35FC1A" w14:textId="3DA89F43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7124" w:rsidRPr="004258D3" w14:paraId="661EE9C3" w14:textId="77777777" w:rsidTr="00A31623">
        <w:trPr>
          <w:cantSplit/>
        </w:trPr>
        <w:tc>
          <w:tcPr>
            <w:tcW w:w="3456" w:type="dxa"/>
          </w:tcPr>
          <w:p w14:paraId="1EED0AB6" w14:textId="76DCD43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6C0B0C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9" w:type="dxa"/>
            <w:vAlign w:val="bottom"/>
          </w:tcPr>
          <w:p w14:paraId="294B634B" w14:textId="383641B0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CFE46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523AEF3" w14:textId="1482DF52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619,537</w:t>
            </w:r>
          </w:p>
        </w:tc>
        <w:tc>
          <w:tcPr>
            <w:tcW w:w="270" w:type="dxa"/>
          </w:tcPr>
          <w:p w14:paraId="74FB9337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724B9765" w14:textId="7BBE133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3,629,303</w:t>
            </w:r>
          </w:p>
        </w:tc>
        <w:tc>
          <w:tcPr>
            <w:tcW w:w="270" w:type="dxa"/>
          </w:tcPr>
          <w:p w14:paraId="58FBE59E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2A4B5D7" w14:textId="45F441A8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104,507</w:t>
            </w:r>
          </w:p>
        </w:tc>
        <w:tc>
          <w:tcPr>
            <w:tcW w:w="270" w:type="dxa"/>
          </w:tcPr>
          <w:p w14:paraId="13E0D1F9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32E40145" w14:textId="46879CAD" w:rsidR="00607124" w:rsidRPr="004258D3" w:rsidRDefault="00607124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22,279</w:t>
            </w:r>
          </w:p>
        </w:tc>
        <w:tc>
          <w:tcPr>
            <w:tcW w:w="270" w:type="dxa"/>
          </w:tcPr>
          <w:p w14:paraId="7011764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68F457B0" w14:textId="5B928019" w:rsidR="00607124" w:rsidRPr="004258D3" w:rsidRDefault="00607124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0D4F48D" w14:textId="77777777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4B67122" w14:textId="1E492476" w:rsidR="00607124" w:rsidRPr="004258D3" w:rsidRDefault="00607124" w:rsidP="0060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4,375,626</w:t>
            </w:r>
          </w:p>
        </w:tc>
      </w:tr>
      <w:tr w:rsidR="00B65F63" w:rsidRPr="004258D3" w14:paraId="376188AF" w14:textId="77777777" w:rsidTr="00A31623">
        <w:trPr>
          <w:cantSplit/>
        </w:trPr>
        <w:tc>
          <w:tcPr>
            <w:tcW w:w="3456" w:type="dxa"/>
          </w:tcPr>
          <w:p w14:paraId="5B37B2C7" w14:textId="2CDD964C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36" w:type="dxa"/>
          </w:tcPr>
          <w:p w14:paraId="02D25DA1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B5E9B17" w14:textId="0705DF8D" w:rsidR="00B65F63" w:rsidRPr="004258D3" w:rsidRDefault="00B65F63" w:rsidP="00B65F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70A4A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768E58C" w14:textId="075DDE5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36,331</w:t>
            </w:r>
          </w:p>
        </w:tc>
        <w:tc>
          <w:tcPr>
            <w:tcW w:w="270" w:type="dxa"/>
          </w:tcPr>
          <w:p w14:paraId="2E3AE7A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24D5C990" w14:textId="37289431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211,854</w:t>
            </w:r>
          </w:p>
        </w:tc>
        <w:tc>
          <w:tcPr>
            <w:tcW w:w="270" w:type="dxa"/>
          </w:tcPr>
          <w:p w14:paraId="38A24F4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C78EC9" w14:textId="2AC9DFB0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9,179</w:t>
            </w:r>
          </w:p>
        </w:tc>
        <w:tc>
          <w:tcPr>
            <w:tcW w:w="270" w:type="dxa"/>
          </w:tcPr>
          <w:p w14:paraId="13BD9FD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CAAE23C" w14:textId="1D972C25" w:rsidR="00B65F63" w:rsidRPr="004A7DD8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4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DD8">
              <w:rPr>
                <w:rFonts w:asciiTheme="majorBidi" w:hAnsiTheme="majorBidi" w:cstheme="majorBidi"/>
                <w:sz w:val="30"/>
                <w:szCs w:val="30"/>
              </w:rPr>
              <w:t>1,620</w:t>
            </w:r>
          </w:p>
        </w:tc>
        <w:tc>
          <w:tcPr>
            <w:tcW w:w="270" w:type="dxa"/>
          </w:tcPr>
          <w:p w14:paraId="72B608C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7C03ED" w14:textId="4B854CAD" w:rsidR="00B65F63" w:rsidRPr="004258D3" w:rsidRDefault="00B65F63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CAF6D25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0FAFA50" w14:textId="53DB5C64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258,984</w:t>
            </w:r>
          </w:p>
        </w:tc>
      </w:tr>
      <w:tr w:rsidR="00B65F63" w:rsidRPr="004258D3" w14:paraId="1F93EFC5" w14:textId="77777777" w:rsidTr="00A31623">
        <w:trPr>
          <w:cantSplit/>
        </w:trPr>
        <w:tc>
          <w:tcPr>
            <w:tcW w:w="3456" w:type="dxa"/>
          </w:tcPr>
          <w:p w14:paraId="33C56F34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36" w:type="dxa"/>
          </w:tcPr>
          <w:p w14:paraId="3847E3B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8F81523" w14:textId="2174567A" w:rsidR="00B65F63" w:rsidRPr="004258D3" w:rsidRDefault="00B65F63" w:rsidP="00B65F6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4FACE5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BA8841E" w14:textId="07263A40" w:rsidR="00B65F63" w:rsidRPr="004258D3" w:rsidRDefault="00B65F63" w:rsidP="002243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70" w:type="dxa"/>
          </w:tcPr>
          <w:p w14:paraId="7AE12BD7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B5BD91C" w14:textId="60955801" w:rsidR="00B65F63" w:rsidRPr="004258D3" w:rsidRDefault="00B65F63" w:rsidP="00EE4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(35,391)</w:t>
            </w:r>
          </w:p>
        </w:tc>
        <w:tc>
          <w:tcPr>
            <w:tcW w:w="270" w:type="dxa"/>
          </w:tcPr>
          <w:p w14:paraId="7DA4C057" w14:textId="77777777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473BA26" w14:textId="5C5E0563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54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(3,202)</w:t>
            </w:r>
          </w:p>
        </w:tc>
        <w:tc>
          <w:tcPr>
            <w:tcW w:w="270" w:type="dxa"/>
          </w:tcPr>
          <w:p w14:paraId="56B9170D" w14:textId="77777777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5B61FFF" w14:textId="1E019DCE" w:rsidR="00B65F63" w:rsidRPr="004A7DD8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2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DD8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70" w:type="dxa"/>
          </w:tcPr>
          <w:p w14:paraId="06F63E0D" w14:textId="77777777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FB725FB" w14:textId="3F0F9E76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038DCEF" w14:textId="77777777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08092FE" w14:textId="553ED84D" w:rsidR="00B65F63" w:rsidRPr="004258D3" w:rsidRDefault="00B65F63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(38,704)</w:t>
            </w:r>
          </w:p>
        </w:tc>
      </w:tr>
      <w:tr w:rsidR="00B65F63" w:rsidRPr="004258D3" w14:paraId="18728064" w14:textId="77777777" w:rsidTr="00A31623">
        <w:trPr>
          <w:cantSplit/>
        </w:trPr>
        <w:tc>
          <w:tcPr>
            <w:tcW w:w="3456" w:type="dxa"/>
          </w:tcPr>
          <w:p w14:paraId="096215B6" w14:textId="27D926D8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2E7A2F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47C68" w14:textId="7EF78438" w:rsidR="00B65F63" w:rsidRPr="004258D3" w:rsidRDefault="002608C2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0579F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51748" w14:textId="1046ECA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655,817</w:t>
            </w:r>
          </w:p>
        </w:tc>
        <w:tc>
          <w:tcPr>
            <w:tcW w:w="270" w:type="dxa"/>
          </w:tcPr>
          <w:p w14:paraId="03FAE620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AF93F" w14:textId="0BF2A083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3,805,766</w:t>
            </w:r>
          </w:p>
        </w:tc>
        <w:tc>
          <w:tcPr>
            <w:tcW w:w="270" w:type="dxa"/>
          </w:tcPr>
          <w:p w14:paraId="7C18B26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06B43" w14:textId="76047822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110,484</w:t>
            </w:r>
          </w:p>
        </w:tc>
        <w:tc>
          <w:tcPr>
            <w:tcW w:w="270" w:type="dxa"/>
          </w:tcPr>
          <w:p w14:paraId="0B9FC761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08625" w14:textId="2481B98C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23,839</w:t>
            </w:r>
          </w:p>
        </w:tc>
        <w:tc>
          <w:tcPr>
            <w:tcW w:w="270" w:type="dxa"/>
          </w:tcPr>
          <w:p w14:paraId="0E16EBDF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06386DB" w14:textId="1FB7F9D1" w:rsidR="00B65F63" w:rsidRPr="004258D3" w:rsidRDefault="00B65F63" w:rsidP="00260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253945EB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left="-108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C115A" w14:textId="6FF7851D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83"/>
              </w:tabs>
              <w:ind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4,595,906</w:t>
            </w:r>
          </w:p>
        </w:tc>
      </w:tr>
    </w:tbl>
    <w:p w14:paraId="33B4B8D5" w14:textId="77777777" w:rsidR="00A31623" w:rsidRPr="004258D3" w:rsidRDefault="00A31623">
      <w:pPr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718"/>
        <w:gridCol w:w="1259"/>
        <w:gridCol w:w="270"/>
        <w:gridCol w:w="1259"/>
        <w:gridCol w:w="270"/>
        <w:gridCol w:w="1348"/>
        <w:gridCol w:w="270"/>
        <w:gridCol w:w="1259"/>
        <w:gridCol w:w="270"/>
        <w:gridCol w:w="1172"/>
        <w:gridCol w:w="270"/>
        <w:gridCol w:w="1260"/>
        <w:gridCol w:w="275"/>
        <w:gridCol w:w="1260"/>
      </w:tblGrid>
      <w:tr w:rsidR="00217C08" w:rsidRPr="004258D3" w14:paraId="52361F11" w14:textId="77777777" w:rsidTr="00744073">
        <w:trPr>
          <w:cantSplit/>
          <w:trHeight w:val="335"/>
        </w:trPr>
        <w:tc>
          <w:tcPr>
            <w:tcW w:w="2970" w:type="dxa"/>
          </w:tcPr>
          <w:p w14:paraId="788F114A" w14:textId="41D219B6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8" w:type="dxa"/>
          </w:tcPr>
          <w:p w14:paraId="23973B52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</w:tcPr>
          <w:p w14:paraId="71DD4F3F" w14:textId="099955A5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1DD509FE" w14:textId="77777777" w:rsidTr="00744073">
        <w:trPr>
          <w:cantSplit/>
          <w:trHeight w:val="335"/>
        </w:trPr>
        <w:tc>
          <w:tcPr>
            <w:tcW w:w="2970" w:type="dxa"/>
          </w:tcPr>
          <w:p w14:paraId="2F944844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66A517F1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66945E14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A03D3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0A19856" w14:textId="5A774D11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525DD72F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5150BE6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67C74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3913865" w14:textId="2DD472DF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652D54C1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1956B1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F9154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1712DD" w14:textId="4A47ABDA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5" w:type="dxa"/>
          </w:tcPr>
          <w:p w14:paraId="203B8FD7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9DFA2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2943B20C" w14:textId="77777777" w:rsidTr="00744073">
        <w:trPr>
          <w:cantSplit/>
          <w:trHeight w:val="335"/>
        </w:trPr>
        <w:tc>
          <w:tcPr>
            <w:tcW w:w="2970" w:type="dxa"/>
          </w:tcPr>
          <w:p w14:paraId="67673766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7DC5326C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112C486E" w14:textId="3A98B80A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AE36CB7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90A2" w14:textId="0FD93C6A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5C8F5CE8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02EC2A1E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881B6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C350187" w14:textId="1BEF6DC0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88883CB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834BE04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A6CEE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1B942" w14:textId="4B521DEA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5" w:type="dxa"/>
          </w:tcPr>
          <w:p w14:paraId="218CE7CE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A5809C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1ED1B0E1" w14:textId="77777777" w:rsidTr="00744073">
        <w:trPr>
          <w:cantSplit/>
          <w:trHeight w:val="335"/>
        </w:trPr>
        <w:tc>
          <w:tcPr>
            <w:tcW w:w="2970" w:type="dxa"/>
          </w:tcPr>
          <w:p w14:paraId="4D3FA128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D164770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7ABF473C" w14:textId="28527892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171CC7CE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629D8D1" w14:textId="7EE8355A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  <w:tc>
          <w:tcPr>
            <w:tcW w:w="270" w:type="dxa"/>
          </w:tcPr>
          <w:p w14:paraId="4E6F9F7E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B468F40" w14:textId="2D53C65E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4CF241FF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DAB2E0" w14:textId="01EDC39E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70" w:type="dxa"/>
          </w:tcPr>
          <w:p w14:paraId="550CE9AE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6D9BCA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E7D95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2497DE" w14:textId="1976321B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5" w:type="dxa"/>
          </w:tcPr>
          <w:p w14:paraId="32E2F837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592448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070ED600" w14:textId="77777777" w:rsidTr="00744073">
        <w:trPr>
          <w:cantSplit/>
          <w:trHeight w:val="335"/>
        </w:trPr>
        <w:tc>
          <w:tcPr>
            <w:tcW w:w="2970" w:type="dxa"/>
          </w:tcPr>
          <w:p w14:paraId="58CCA764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3E3E8A75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00529043" w14:textId="666D0801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A750113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5B73295" w14:textId="7FD9092B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1C6FF3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2DFF6D75" w14:textId="4441ABA9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3B16F37A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A875E37" w14:textId="266341BF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36366E73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37FF07" w14:textId="48DDFD93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3C3F93CC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15D44B" w14:textId="0755CB4B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5" w:type="dxa"/>
          </w:tcPr>
          <w:p w14:paraId="567E439F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506B3" w14:textId="0164BC64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6F01AE1D" w14:textId="77777777" w:rsidTr="00744073">
        <w:trPr>
          <w:cantSplit/>
          <w:trHeight w:val="335"/>
        </w:trPr>
        <w:tc>
          <w:tcPr>
            <w:tcW w:w="2970" w:type="dxa"/>
          </w:tcPr>
          <w:p w14:paraId="765E4082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8" w:type="dxa"/>
          </w:tcPr>
          <w:p w14:paraId="18DDA3FB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2" w:type="dxa"/>
            <w:gridSpan w:val="13"/>
            <w:tcBorders>
              <w:left w:val="nil"/>
            </w:tcBorders>
            <w:vAlign w:val="bottom"/>
          </w:tcPr>
          <w:p w14:paraId="129165F9" w14:textId="109BE80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4B50DE82" w14:textId="77777777" w:rsidTr="00DC3F85">
        <w:trPr>
          <w:cantSplit/>
          <w:trHeight w:val="335"/>
        </w:trPr>
        <w:tc>
          <w:tcPr>
            <w:tcW w:w="2970" w:type="dxa"/>
          </w:tcPr>
          <w:p w14:paraId="65B55BD4" w14:textId="3ADCC082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18" w:type="dxa"/>
          </w:tcPr>
          <w:p w14:paraId="7990CA06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left w:val="nil"/>
            </w:tcBorders>
          </w:tcPr>
          <w:p w14:paraId="42A34B9B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843DE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57044DC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F0E8203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</w:tcPr>
          <w:p w14:paraId="4A9EA1FA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DB72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8C78645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6E773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99ED36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E0092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D88D40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2AF8A2B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547D1F" w14:textId="77777777" w:rsidR="00A31623" w:rsidRPr="004258D3" w:rsidRDefault="00A31623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7C08" w:rsidRPr="004258D3" w14:paraId="0DF1A529" w14:textId="77777777" w:rsidTr="00DC3F85">
        <w:trPr>
          <w:cantSplit/>
          <w:trHeight w:val="335"/>
        </w:trPr>
        <w:tc>
          <w:tcPr>
            <w:tcW w:w="2970" w:type="dxa"/>
          </w:tcPr>
          <w:p w14:paraId="0152C0B2" w14:textId="04775EFC" w:rsidR="007A5F1F" w:rsidRPr="004258D3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07124" w:rsidRPr="004258D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18" w:type="dxa"/>
          </w:tcPr>
          <w:p w14:paraId="5EB72742" w14:textId="77777777" w:rsidR="007A5F1F" w:rsidRPr="004258D3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369EA77" w14:textId="05CB9682" w:rsidR="007A5F1F" w:rsidRPr="004258D3" w:rsidRDefault="007A5F1F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54B438" w14:textId="77777777" w:rsidR="007A5F1F" w:rsidRPr="004258D3" w:rsidRDefault="007A5F1F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6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9928BC8" w14:textId="0120C89E" w:rsidR="007A5F1F" w:rsidRPr="004258D3" w:rsidRDefault="007A5F1F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93D6A" w14:textId="77777777" w:rsidR="007A5F1F" w:rsidRPr="004258D3" w:rsidRDefault="007A5F1F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5B85F4F8" w14:textId="2DA8386D" w:rsidR="007A5F1F" w:rsidRPr="004258D3" w:rsidRDefault="007A5F1F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13AE14" w14:textId="77777777" w:rsidR="007A5F1F" w:rsidRPr="004258D3" w:rsidRDefault="007A5F1F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70A02E4" w14:textId="1B125164" w:rsidR="007A5F1F" w:rsidRPr="004258D3" w:rsidRDefault="007A5F1F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1DC590" w14:textId="77777777" w:rsidR="007A5F1F" w:rsidRPr="004258D3" w:rsidRDefault="007A5F1F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0F30EBE6" w14:textId="46433DEE" w:rsidR="007A5F1F" w:rsidRPr="004258D3" w:rsidRDefault="007A5F1F" w:rsidP="00B61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68E13" w14:textId="77777777" w:rsidR="007A5F1F" w:rsidRPr="004258D3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155F98" w14:textId="021E4966" w:rsidR="007A5F1F" w:rsidRPr="004258D3" w:rsidRDefault="007A5F1F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3B012B40" w14:textId="77777777" w:rsidR="007A5F1F" w:rsidRPr="004258D3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E518B5" w14:textId="165207C0" w:rsidR="007A5F1F" w:rsidRPr="004258D3" w:rsidRDefault="007A5F1F" w:rsidP="007A5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4,910</w:t>
            </w:r>
          </w:p>
        </w:tc>
      </w:tr>
      <w:tr w:rsidR="00217C08" w:rsidRPr="004258D3" w14:paraId="2E2B4591" w14:textId="77777777" w:rsidTr="00DC3F85">
        <w:trPr>
          <w:cantSplit/>
        </w:trPr>
        <w:tc>
          <w:tcPr>
            <w:tcW w:w="2970" w:type="dxa"/>
          </w:tcPr>
          <w:p w14:paraId="0A59BB5D" w14:textId="40E6416D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07124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718" w:type="dxa"/>
          </w:tcPr>
          <w:p w14:paraId="2F758B5E" w14:textId="77777777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B7071E9" w14:textId="7165E4B6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ECC8A" w14:textId="77777777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899C42" w14:textId="6D0414B3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C4672" w14:textId="77777777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0C6785A5" w14:textId="509AF729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EB2BA" w14:textId="77777777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9B74B7" w14:textId="6408BB88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D98718" w14:textId="77777777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3206BCD" w14:textId="3E0F2FDE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46745" w14:textId="77777777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8AAD10" w14:textId="67AC1ADB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B1E2756" w14:textId="77777777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D7F6FE" w14:textId="508F4123" w:rsidR="00194BE4" w:rsidRPr="004258D3" w:rsidRDefault="00194BE4" w:rsidP="00194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2796" w:rsidRPr="004258D3" w14:paraId="2424C4D3" w14:textId="77777777" w:rsidTr="002608C2">
        <w:trPr>
          <w:cantSplit/>
        </w:trPr>
        <w:tc>
          <w:tcPr>
            <w:tcW w:w="2970" w:type="dxa"/>
          </w:tcPr>
          <w:p w14:paraId="4D18969B" w14:textId="3AD0FDDC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18" w:type="dxa"/>
          </w:tcPr>
          <w:p w14:paraId="4356845C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920A545" w14:textId="4D2EB5D8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13ED4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27842109" w14:textId="1402F5CA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F41DD4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3A291366" w14:textId="509C0373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DA1189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DF9AAC" w14:textId="0C3D2E0B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D9386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5149C2" w14:textId="221C189E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87554A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DFF277" w14:textId="78774981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5" w:type="dxa"/>
          </w:tcPr>
          <w:p w14:paraId="47659F5D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9F8E5A" w14:textId="134BE36F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4,910</w:t>
            </w:r>
          </w:p>
        </w:tc>
      </w:tr>
      <w:tr w:rsidR="00F72796" w:rsidRPr="004258D3" w14:paraId="30B776C4" w14:textId="77777777" w:rsidTr="002608C2">
        <w:trPr>
          <w:cantSplit/>
        </w:trPr>
        <w:tc>
          <w:tcPr>
            <w:tcW w:w="2970" w:type="dxa"/>
          </w:tcPr>
          <w:p w14:paraId="4FCDDE24" w14:textId="1F8D22A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718" w:type="dxa"/>
          </w:tcPr>
          <w:p w14:paraId="27CFF208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F84E669" w14:textId="6AE64DD9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82B40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AF01FAC" w14:textId="20457BB7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BF920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25913358" w14:textId="24A7D4F4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6B6DF7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A668303" w14:textId="55A15454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CBB3F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868195B" w14:textId="292D037E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A19E1C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3B814B" w14:textId="31A9D83C" w:rsidR="00F72796" w:rsidRPr="004A7DD8" w:rsidRDefault="00F72796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7DD8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57EA3" w:rsidRPr="004A7DD8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A7D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7EA3" w:rsidRPr="004A7DD8">
              <w:rPr>
                <w:rFonts w:asciiTheme="majorBidi" w:hAnsiTheme="majorBidi" w:cstheme="majorBidi" w:hint="cs"/>
                <w:sz w:val="30"/>
                <w:szCs w:val="30"/>
              </w:rPr>
              <w:t>059</w:t>
            </w:r>
            <w:r w:rsidRPr="004A7DD8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</w:tcPr>
          <w:p w14:paraId="58DC1461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06AA14" w14:textId="386F8D4E" w:rsidR="00F72796" w:rsidRPr="004258D3" w:rsidRDefault="00F72796" w:rsidP="004A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57EA3" w:rsidRPr="00C57EA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7EA3" w:rsidRPr="00C57EA3">
              <w:rPr>
                <w:rFonts w:asciiTheme="majorBidi" w:hAnsiTheme="majorBidi" w:cstheme="majorBidi" w:hint="cs"/>
                <w:sz w:val="30"/>
                <w:szCs w:val="30"/>
              </w:rPr>
              <w:t>059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F72796" w:rsidRPr="004258D3" w14:paraId="6F4042F5" w14:textId="77777777" w:rsidTr="0056367A">
        <w:trPr>
          <w:cantSplit/>
        </w:trPr>
        <w:tc>
          <w:tcPr>
            <w:tcW w:w="2970" w:type="dxa"/>
          </w:tcPr>
          <w:p w14:paraId="2475509A" w14:textId="04F68E08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18" w:type="dxa"/>
          </w:tcPr>
          <w:p w14:paraId="43A1DED7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3EEAF1B" w14:textId="03C3292E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C05FD8" w14:textId="77777777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D29D4C8" w14:textId="710F79BD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D4EB66" w14:textId="77777777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2B5793E1" w14:textId="79BE320E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0E0D3" w14:textId="77777777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3D4DE06F" w14:textId="10934098" w:rsidR="00F72796" w:rsidRPr="0026753B" w:rsidRDefault="00F72796" w:rsidP="00267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A7DDBC" w14:textId="77777777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15F26637" w14:textId="7C21C448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675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481BA2" w14:textId="77777777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58CC8C" w14:textId="64C6CE0C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  <w:tc>
          <w:tcPr>
            <w:tcW w:w="275" w:type="dxa"/>
          </w:tcPr>
          <w:p w14:paraId="55AC07A0" w14:textId="5677539F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6D20" w14:textId="39DB9F44" w:rsidR="00F72796" w:rsidRPr="004258D3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</w:t>
            </w:r>
          </w:p>
        </w:tc>
      </w:tr>
      <w:tr w:rsidR="00217C08" w:rsidRPr="004258D3" w14:paraId="15555457" w14:textId="77777777" w:rsidTr="00194BE4">
        <w:trPr>
          <w:cantSplit/>
        </w:trPr>
        <w:tc>
          <w:tcPr>
            <w:tcW w:w="2970" w:type="dxa"/>
          </w:tcPr>
          <w:p w14:paraId="0F1E2ADD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8" w:type="dxa"/>
          </w:tcPr>
          <w:p w14:paraId="135F27EB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48B2EB9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A8C4C92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3623CF3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AC93428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23E2C25E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D474FD6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3CEADB8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AEB31AD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BDD9EC6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021058B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DE89BF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5" w:type="dxa"/>
          </w:tcPr>
          <w:p w14:paraId="0D5765F1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EE8446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17C08" w:rsidRPr="004258D3" w14:paraId="09830584" w14:textId="77777777" w:rsidTr="00194BE4">
        <w:trPr>
          <w:cantSplit/>
        </w:trPr>
        <w:tc>
          <w:tcPr>
            <w:tcW w:w="2970" w:type="dxa"/>
          </w:tcPr>
          <w:p w14:paraId="14C4DB11" w14:textId="13737EB1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718" w:type="dxa"/>
          </w:tcPr>
          <w:p w14:paraId="5F14CC41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ECB27B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87DC7F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22B660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B4A3C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</w:tcPr>
          <w:p w14:paraId="7B1BA39B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6059E8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1660901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4183F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AD2FB28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A23C6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3B0852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14:paraId="28BAFDC5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A62916" w14:textId="77777777" w:rsidR="00936F2E" w:rsidRPr="004258D3" w:rsidRDefault="00936F2E" w:rsidP="00936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42ED" w:rsidRPr="004258D3" w14:paraId="55116499" w14:textId="77777777" w:rsidTr="0053494E">
        <w:trPr>
          <w:cantSplit/>
        </w:trPr>
        <w:tc>
          <w:tcPr>
            <w:tcW w:w="2970" w:type="dxa"/>
          </w:tcPr>
          <w:p w14:paraId="31C93C54" w14:textId="6A19ECBE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718" w:type="dxa"/>
          </w:tcPr>
          <w:p w14:paraId="101C2B20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23AF1E7A" w14:textId="09EFB64F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210,522</w:t>
            </w:r>
          </w:p>
        </w:tc>
        <w:tc>
          <w:tcPr>
            <w:tcW w:w="270" w:type="dxa"/>
          </w:tcPr>
          <w:p w14:paraId="1030FC79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25272BE" w14:textId="2875135E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263,076</w:t>
            </w:r>
          </w:p>
        </w:tc>
        <w:tc>
          <w:tcPr>
            <w:tcW w:w="270" w:type="dxa"/>
          </w:tcPr>
          <w:p w14:paraId="7008B31F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</w:tcPr>
          <w:p w14:paraId="18CC8CC6" w14:textId="4E5AF3C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1,011,690</w:t>
            </w:r>
          </w:p>
        </w:tc>
        <w:tc>
          <w:tcPr>
            <w:tcW w:w="270" w:type="dxa"/>
          </w:tcPr>
          <w:p w14:paraId="7A41399B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334BD98F" w14:textId="48CD1B4C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19,445</w:t>
            </w:r>
          </w:p>
        </w:tc>
        <w:tc>
          <w:tcPr>
            <w:tcW w:w="270" w:type="dxa"/>
          </w:tcPr>
          <w:p w14:paraId="7FE60C4D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3772DF82" w14:textId="469D2D54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5,634</w:t>
            </w:r>
          </w:p>
        </w:tc>
        <w:tc>
          <w:tcPr>
            <w:tcW w:w="270" w:type="dxa"/>
          </w:tcPr>
          <w:p w14:paraId="4CF549AE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186EAD" w14:textId="49CFEBC3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404,637</w:t>
            </w:r>
          </w:p>
        </w:tc>
        <w:tc>
          <w:tcPr>
            <w:tcW w:w="275" w:type="dxa"/>
          </w:tcPr>
          <w:p w14:paraId="395AD437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C8C1513" w14:textId="04131848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1,915,004</w:t>
            </w:r>
          </w:p>
        </w:tc>
      </w:tr>
      <w:tr w:rsidR="00B65F63" w:rsidRPr="004258D3" w14:paraId="3C7BAA65" w14:textId="77777777" w:rsidTr="00194BE4">
        <w:trPr>
          <w:cantSplit/>
        </w:trPr>
        <w:tc>
          <w:tcPr>
            <w:tcW w:w="2970" w:type="dxa"/>
          </w:tcPr>
          <w:p w14:paraId="3CF9ADD0" w14:textId="24AA7B2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718" w:type="dxa"/>
          </w:tcPr>
          <w:p w14:paraId="518DD94E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49D66FE2" w14:textId="6E78249D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227,002</w:t>
            </w:r>
          </w:p>
        </w:tc>
        <w:tc>
          <w:tcPr>
            <w:tcW w:w="270" w:type="dxa"/>
          </w:tcPr>
          <w:p w14:paraId="428F162E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0652BDD4" w14:textId="12218A9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359,475</w:t>
            </w:r>
          </w:p>
        </w:tc>
        <w:tc>
          <w:tcPr>
            <w:tcW w:w="270" w:type="dxa"/>
          </w:tcPr>
          <w:p w14:paraId="2F491CB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double" w:sz="4" w:space="0" w:color="auto"/>
            </w:tcBorders>
          </w:tcPr>
          <w:p w14:paraId="22DEB8B9" w14:textId="2BCF219E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1,211,814</w:t>
            </w:r>
          </w:p>
        </w:tc>
        <w:tc>
          <w:tcPr>
            <w:tcW w:w="270" w:type="dxa"/>
          </w:tcPr>
          <w:p w14:paraId="556165CD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</w:tcPr>
          <w:p w14:paraId="148B4616" w14:textId="444984E9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17,101</w:t>
            </w:r>
          </w:p>
        </w:tc>
        <w:tc>
          <w:tcPr>
            <w:tcW w:w="270" w:type="dxa"/>
          </w:tcPr>
          <w:p w14:paraId="3E0C80F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00BBC4A5" w14:textId="537CC8A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2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4,330</w:t>
            </w:r>
          </w:p>
        </w:tc>
        <w:tc>
          <w:tcPr>
            <w:tcW w:w="270" w:type="dxa"/>
          </w:tcPr>
          <w:p w14:paraId="3E73A3AA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55A93A9" w14:textId="752B22C8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408,777</w:t>
            </w:r>
          </w:p>
        </w:tc>
        <w:tc>
          <w:tcPr>
            <w:tcW w:w="275" w:type="dxa"/>
          </w:tcPr>
          <w:p w14:paraId="2EDFBD12" w14:textId="69C2367D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8652CFC" w14:textId="12E24A9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2,228,499</w:t>
            </w:r>
          </w:p>
        </w:tc>
      </w:tr>
    </w:tbl>
    <w:p w14:paraId="39F39052" w14:textId="77777777" w:rsidR="00BF147E" w:rsidRPr="0026753B" w:rsidRDefault="00BF147E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right="-140"/>
        <w:jc w:val="thaiDistribute"/>
        <w:rPr>
          <w:rFonts w:asciiTheme="majorBidi" w:hAnsiTheme="majorBidi" w:cstheme="majorBidi"/>
          <w:sz w:val="6"/>
          <w:szCs w:val="6"/>
        </w:rPr>
      </w:pPr>
    </w:p>
    <w:p w14:paraId="66A525CA" w14:textId="7C3E9D01" w:rsidR="004D5CDB" w:rsidRPr="004258D3" w:rsidRDefault="004D5CDB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258D3">
        <w:rPr>
          <w:rFonts w:ascii="Angsana New" w:hAnsi="Angsana New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D6443C" w:rsidRPr="004258D3">
        <w:rPr>
          <w:rFonts w:ascii="Angsana New" w:hAnsi="Angsana New"/>
          <w:sz w:val="30"/>
          <w:szCs w:val="30"/>
        </w:rPr>
        <w:t>31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 xml:space="preserve">ธันวาคม </w:t>
      </w:r>
      <w:r w:rsidR="00D6443C" w:rsidRPr="004258D3">
        <w:rPr>
          <w:rFonts w:ascii="Angsana New" w:hAnsi="Angsana New"/>
          <w:sz w:val="30"/>
          <w:szCs w:val="30"/>
        </w:rPr>
        <w:t>256</w:t>
      </w:r>
      <w:r w:rsidR="000942ED" w:rsidRPr="004258D3">
        <w:rPr>
          <w:rFonts w:ascii="Angsana New" w:hAnsi="Angsana New"/>
          <w:sz w:val="30"/>
          <w:szCs w:val="30"/>
        </w:rPr>
        <w:t>7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มีจำนวน</w:t>
      </w:r>
      <w:r w:rsidRPr="004258D3">
        <w:rPr>
          <w:rFonts w:ascii="Angsana New" w:hAnsi="Angsana New" w:hint="cs"/>
          <w:sz w:val="30"/>
          <w:szCs w:val="30"/>
          <w:cs/>
        </w:rPr>
        <w:t>เงิน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="00B65F63" w:rsidRPr="004258D3">
        <w:rPr>
          <w:rFonts w:ascii="Angsana New" w:hAnsi="Angsana New"/>
          <w:sz w:val="30"/>
          <w:szCs w:val="30"/>
        </w:rPr>
        <w:t xml:space="preserve">2,968.0 </w:t>
      </w:r>
      <w:r w:rsidR="00670D1D" w:rsidRPr="004258D3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258D3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4258D3">
        <w:rPr>
          <w:rFonts w:ascii="Angsana New" w:hAnsi="Angsana New"/>
          <w:i/>
          <w:iCs/>
          <w:sz w:val="30"/>
          <w:szCs w:val="30"/>
        </w:rPr>
        <w:t>25</w:t>
      </w:r>
      <w:r w:rsidR="00D6443C" w:rsidRPr="004258D3">
        <w:rPr>
          <w:rFonts w:ascii="Angsana New" w:hAnsi="Angsana New" w:hint="cs"/>
          <w:i/>
          <w:iCs/>
          <w:sz w:val="30"/>
          <w:szCs w:val="30"/>
        </w:rPr>
        <w:t>6</w:t>
      </w:r>
      <w:r w:rsidR="000942ED" w:rsidRPr="004258D3">
        <w:rPr>
          <w:rFonts w:ascii="Angsana New" w:hAnsi="Angsana New"/>
          <w:i/>
          <w:iCs/>
          <w:sz w:val="30"/>
          <w:szCs w:val="30"/>
        </w:rPr>
        <w:t>6</w:t>
      </w:r>
      <w:r w:rsidRPr="004258D3">
        <w:rPr>
          <w:rFonts w:ascii="Angsana New" w:hAnsi="Angsana New"/>
          <w:sz w:val="30"/>
          <w:szCs w:val="30"/>
        </w:rPr>
        <w:t xml:space="preserve">: </w:t>
      </w:r>
      <w:r w:rsidR="000942ED" w:rsidRPr="004258D3">
        <w:rPr>
          <w:rFonts w:ascii="Angsana New" w:hAnsi="Angsana New"/>
          <w:i/>
          <w:iCs/>
          <w:sz w:val="30"/>
          <w:szCs w:val="30"/>
        </w:rPr>
        <w:t xml:space="preserve">2,918.9 </w:t>
      </w:r>
      <w:r w:rsidRPr="004258D3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0B43D1A" w14:textId="77777777" w:rsidR="002C27C0" w:rsidRPr="0026753B" w:rsidRDefault="002C27C0" w:rsidP="0019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6"/>
          <w:szCs w:val="6"/>
        </w:rPr>
      </w:pPr>
    </w:p>
    <w:p w14:paraId="02DCEBAB" w14:textId="3FA17BBA" w:rsidR="007A5F1F" w:rsidRPr="004258D3" w:rsidRDefault="002C27C0" w:rsidP="002C27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ต้นทุนการกู้ยืมที่เกี่ยวข้องกับ</w:t>
      </w:r>
      <w:r w:rsidR="008B538D" w:rsidRPr="004258D3">
        <w:rPr>
          <w:rFonts w:ascii="Angsana New" w:hAnsi="Angsana New" w:hint="cs"/>
          <w:sz w:val="30"/>
          <w:szCs w:val="30"/>
          <w:cs/>
        </w:rPr>
        <w:t>โครงการลงทุนสายการผลิตใหม่</w:t>
      </w:r>
      <w:r w:rsidRPr="004258D3">
        <w:rPr>
          <w:rFonts w:ascii="Angsana New" w:hAnsi="Angsana New"/>
          <w:sz w:val="30"/>
          <w:szCs w:val="30"/>
          <w:cs/>
        </w:rPr>
        <w:t>ที่ได้บันทึกเป็นส่วนหนึ่งของต้นทุนสินทรัพย์ของ</w:t>
      </w:r>
      <w:r w:rsidR="001E5106" w:rsidRPr="004258D3">
        <w:rPr>
          <w:rFonts w:ascii="Angsana New" w:hAnsi="Angsana New" w:hint="cs"/>
          <w:sz w:val="30"/>
          <w:szCs w:val="30"/>
          <w:cs/>
        </w:rPr>
        <w:t>กลุ่ม</w:t>
      </w:r>
      <w:r w:rsidRPr="004258D3">
        <w:rPr>
          <w:rFonts w:ascii="Angsana New" w:hAnsi="Angsana New"/>
          <w:sz w:val="30"/>
          <w:szCs w:val="30"/>
          <w:cs/>
        </w:rPr>
        <w:t>บริษัท</w:t>
      </w:r>
      <w:r w:rsidR="00FA46E8" w:rsidRPr="004258D3">
        <w:rPr>
          <w:rFonts w:ascii="Angsana New" w:hAnsi="Angsana New" w:hint="cs"/>
          <w:sz w:val="30"/>
          <w:szCs w:val="30"/>
          <w:cs/>
        </w:rPr>
        <w:t>และบริษัท</w:t>
      </w:r>
      <w:r w:rsidRPr="004258D3">
        <w:rPr>
          <w:rFonts w:ascii="Angsana New" w:hAnsi="Angsana New"/>
          <w:sz w:val="30"/>
          <w:szCs w:val="30"/>
          <w:cs/>
        </w:rPr>
        <w:t>มีจํานวน</w:t>
      </w:r>
      <w:r w:rsidR="00044CF4"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="00044CF4" w:rsidRPr="004258D3">
        <w:rPr>
          <w:rFonts w:ascii="Angsana New" w:hAnsi="Angsana New"/>
          <w:sz w:val="30"/>
          <w:szCs w:val="30"/>
        </w:rPr>
        <w:t>5.3</w:t>
      </w:r>
      <w:r w:rsidR="000942ED"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ล้านบาท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i/>
          <w:iCs/>
          <w:sz w:val="30"/>
          <w:szCs w:val="30"/>
          <w:cs/>
        </w:rPr>
        <w:t>(</w:t>
      </w:r>
      <w:r w:rsidRPr="004258D3">
        <w:rPr>
          <w:rFonts w:ascii="Angsana New" w:hAnsi="Angsana New"/>
          <w:i/>
          <w:iCs/>
          <w:sz w:val="30"/>
          <w:szCs w:val="30"/>
        </w:rPr>
        <w:t>256</w:t>
      </w:r>
      <w:r w:rsidR="000942ED" w:rsidRPr="004258D3">
        <w:rPr>
          <w:rFonts w:ascii="Angsana New" w:hAnsi="Angsana New"/>
          <w:i/>
          <w:iCs/>
          <w:sz w:val="30"/>
          <w:szCs w:val="30"/>
        </w:rPr>
        <w:t>6</w:t>
      </w:r>
      <w:r w:rsidRPr="004258D3">
        <w:rPr>
          <w:rFonts w:ascii="Angsana New" w:hAnsi="Angsana New"/>
          <w:i/>
          <w:iCs/>
          <w:sz w:val="30"/>
          <w:szCs w:val="30"/>
        </w:rPr>
        <w:t>:</w:t>
      </w:r>
      <w:r w:rsidR="007A5F1F" w:rsidRPr="004258D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942ED" w:rsidRPr="004258D3">
        <w:rPr>
          <w:rFonts w:ascii="Angsana New" w:hAnsi="Angsana New"/>
          <w:i/>
          <w:iCs/>
          <w:sz w:val="30"/>
          <w:szCs w:val="30"/>
        </w:rPr>
        <w:t xml:space="preserve">4.6 </w:t>
      </w:r>
      <w:r w:rsidR="007A5F1F" w:rsidRPr="004258D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258D3">
        <w:rPr>
          <w:rFonts w:ascii="Angsana New" w:hAnsi="Angsana New"/>
          <w:i/>
          <w:iCs/>
          <w:sz w:val="30"/>
          <w:szCs w:val="30"/>
          <w:cs/>
        </w:rPr>
        <w:t>)</w:t>
      </w:r>
      <w:r w:rsidRPr="004258D3">
        <w:rPr>
          <w:rFonts w:ascii="Angsana New" w:hAnsi="Angsana New"/>
          <w:sz w:val="30"/>
          <w:szCs w:val="30"/>
          <w:cs/>
        </w:rPr>
        <w:t xml:space="preserve"> มีอัตราดอกเบี้ยที่รับรู้ร้อยละ</w:t>
      </w:r>
      <w:r w:rsidR="00E16A55" w:rsidRPr="004258D3">
        <w:rPr>
          <w:rFonts w:ascii="Angsana New" w:hAnsi="Angsana New"/>
          <w:sz w:val="30"/>
          <w:szCs w:val="30"/>
        </w:rPr>
        <w:t xml:space="preserve"> 2.4 </w:t>
      </w:r>
      <w:r w:rsidR="00074757">
        <w:rPr>
          <w:rFonts w:ascii="Angsana New" w:hAnsi="Angsana New"/>
          <w:sz w:val="30"/>
          <w:szCs w:val="30"/>
        </w:rPr>
        <w:t>-</w:t>
      </w:r>
      <w:r w:rsidR="00E16A55" w:rsidRPr="004258D3">
        <w:rPr>
          <w:rFonts w:ascii="Angsana New" w:hAnsi="Angsana New"/>
          <w:sz w:val="30"/>
          <w:szCs w:val="30"/>
        </w:rPr>
        <w:t xml:space="preserve"> 3.5</w:t>
      </w:r>
      <w:r w:rsidR="00D226B0"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i/>
          <w:iCs/>
          <w:sz w:val="30"/>
          <w:szCs w:val="30"/>
        </w:rPr>
        <w:t>(256</w:t>
      </w:r>
      <w:r w:rsidR="005A1B56" w:rsidRPr="004258D3">
        <w:rPr>
          <w:rFonts w:ascii="Angsana New" w:hAnsi="Angsana New"/>
          <w:i/>
          <w:iCs/>
          <w:sz w:val="30"/>
          <w:szCs w:val="30"/>
        </w:rPr>
        <w:t>6</w:t>
      </w:r>
      <w:r w:rsidRPr="004258D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036AB" w:rsidRPr="004258D3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7A5F1F" w:rsidRPr="004258D3">
        <w:rPr>
          <w:rFonts w:ascii="Angsana New" w:hAnsi="Angsana New"/>
          <w:i/>
          <w:iCs/>
          <w:sz w:val="30"/>
          <w:szCs w:val="30"/>
        </w:rPr>
        <w:t>1.</w:t>
      </w:r>
      <w:r w:rsidR="005A1B56" w:rsidRPr="004258D3">
        <w:rPr>
          <w:rFonts w:ascii="Angsana New" w:hAnsi="Angsana New"/>
          <w:i/>
          <w:iCs/>
          <w:sz w:val="30"/>
          <w:szCs w:val="30"/>
        </w:rPr>
        <w:t>8</w:t>
      </w:r>
      <w:r w:rsidR="007A5F1F" w:rsidRPr="004258D3">
        <w:rPr>
          <w:rFonts w:ascii="Angsana New" w:hAnsi="Angsana New"/>
          <w:i/>
          <w:iCs/>
          <w:sz w:val="30"/>
          <w:szCs w:val="30"/>
        </w:rPr>
        <w:t xml:space="preserve"> </w:t>
      </w:r>
      <w:r w:rsidR="007A5F1F" w:rsidRPr="004258D3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7A5F1F" w:rsidRPr="004258D3">
        <w:rPr>
          <w:rFonts w:ascii="Angsana New" w:hAnsi="Angsana New"/>
          <w:i/>
          <w:iCs/>
          <w:sz w:val="30"/>
          <w:szCs w:val="30"/>
        </w:rPr>
        <w:t>3.5)</w:t>
      </w:r>
    </w:p>
    <w:p w14:paraId="2934928A" w14:textId="1FB712CF" w:rsidR="002C27C0" w:rsidRPr="004258D3" w:rsidRDefault="002C27C0" w:rsidP="00A56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630" w:right="-140"/>
        <w:jc w:val="thaiDistribute"/>
        <w:rPr>
          <w:rFonts w:ascii="Angsana New" w:hAnsi="Angsana New"/>
          <w:sz w:val="30"/>
          <w:szCs w:val="30"/>
        </w:rPr>
        <w:sectPr w:rsidR="002C27C0" w:rsidRPr="004258D3" w:rsidSect="0000277C">
          <w:footerReference w:type="default" r:id="rId16"/>
          <w:pgSz w:w="16834" w:h="11909" w:orient="landscape" w:code="9"/>
          <w:pgMar w:top="691" w:right="1152" w:bottom="576" w:left="1152" w:header="720" w:footer="615" w:gutter="0"/>
          <w:cols w:space="720"/>
          <w:docGrid w:linePitch="245"/>
        </w:sectPr>
      </w:pPr>
    </w:p>
    <w:p w14:paraId="3D59B591" w14:textId="2618B9E3" w:rsidR="00FF5D51" w:rsidRPr="004258D3" w:rsidRDefault="00FF5D51" w:rsidP="00E1284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9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DA00106" w14:textId="59A3ABC3" w:rsidR="00B31F76" w:rsidRPr="004258D3" w:rsidRDefault="00B31F76" w:rsidP="00B31F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770145E8" w14:textId="764BE9D5" w:rsidR="0056367A" w:rsidRPr="004258D3" w:rsidRDefault="0056367A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956850B" w14:textId="77777777" w:rsidR="00DD3CD3" w:rsidRPr="004258D3" w:rsidRDefault="00DD3CD3" w:rsidP="00E128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970636" w14:textId="77777777" w:rsidR="00F50F02" w:rsidRPr="004258D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9C86A18" w14:textId="77777777" w:rsidR="00F50F02" w:rsidRPr="004258D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9ACCFF" w14:textId="687B9B0F" w:rsidR="00F50F02" w:rsidRPr="004258D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58D3">
        <w:rPr>
          <w:rFonts w:ascii="Angsana New" w:hAnsi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Pr="004258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สำหรับสัญญาเช่าอสังหาริมทรัพย์</w:t>
      </w:r>
      <w:r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192C94" w:rsidRPr="004258D3">
        <w:rPr>
          <w:rFonts w:ascii="Angsana New" w:hAnsi="Angsana New" w:hint="cs"/>
          <w:sz w:val="30"/>
          <w:szCs w:val="30"/>
          <w:cs/>
        </w:rPr>
        <w:t>ทั้งหมด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</w:p>
    <w:p w14:paraId="25B727E8" w14:textId="77777777" w:rsidR="00F50F02" w:rsidRPr="004258D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="Angsana New" w:hAnsi="Angsana New"/>
          <w:sz w:val="30"/>
          <w:szCs w:val="30"/>
          <w:cs/>
        </w:rPr>
      </w:pPr>
    </w:p>
    <w:p w14:paraId="7E82BDE1" w14:textId="77777777" w:rsidR="00F50F02" w:rsidRPr="004258D3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58D3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856E58" w14:textId="77777777" w:rsidR="00192C94" w:rsidRPr="004258D3" w:rsidRDefault="00192C94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DF4D9D" w14:textId="47759CAE" w:rsidR="00F50F02" w:rsidRPr="004258D3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รวมกับต้นทุนทางตรงเริ่มแรกและประมาณการต้นทุนในการบูรณะ</w:t>
      </w:r>
      <w:r w:rsidRPr="004258D3">
        <w:rPr>
          <w:rFonts w:ascii="Angsana New" w:hAnsi="Angsana New" w:hint="cs"/>
          <w:sz w:val="30"/>
          <w:szCs w:val="30"/>
          <w:cs/>
        </w:rPr>
        <w:t>และ</w:t>
      </w:r>
      <w:r w:rsidRPr="004258D3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4258D3">
        <w:rPr>
          <w:rFonts w:ascii="Angsana New" w:hAnsi="Angsana New" w:hint="cs"/>
          <w:sz w:val="30"/>
          <w:szCs w:val="30"/>
          <w:cs/>
        </w:rPr>
        <w:t xml:space="preserve">  </w:t>
      </w:r>
      <w:r w:rsidRPr="004258D3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4258D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11D4329" w14:textId="77777777" w:rsidR="00D7541D" w:rsidRPr="004258D3" w:rsidRDefault="00D7541D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C0FE0E" w14:textId="24086527" w:rsidR="0008787A" w:rsidRPr="004258D3" w:rsidRDefault="009A4A56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4258D3">
        <w:rPr>
          <w:rFonts w:asciiTheme="majorBidi" w:hAnsi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ทั้งนี้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8ACC2DB" w14:textId="77777777" w:rsidR="00F50F02" w:rsidRPr="004258D3" w:rsidRDefault="00F50F02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AAAC777" w14:textId="611C48F6" w:rsidR="008B2E7F" w:rsidRPr="004258D3" w:rsidRDefault="00F50F02" w:rsidP="00E128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942B4" w:rsidRPr="004258D3">
        <w:rPr>
          <w:rFonts w:ascii="Angsana New" w:hAnsi="Angsana New" w:hint="cs"/>
          <w:sz w:val="30"/>
          <w:szCs w:val="30"/>
          <w:cs/>
        </w:rPr>
        <w:t>วิธี</w:t>
      </w:r>
      <w:r w:rsidRPr="004258D3">
        <w:rPr>
          <w:rFonts w:ascii="Angsana New" w:hAnsi="Angsana New" w:hint="cs"/>
          <w:sz w:val="30"/>
          <w:szCs w:val="30"/>
          <w:cs/>
        </w:rPr>
        <w:t>อัตราดอกเบี้ยที่แท้จริง และ</w:t>
      </w:r>
      <w:r w:rsidRPr="004258D3">
        <w:rPr>
          <w:rFonts w:ascii="Angsana New" w:hAnsi="Angsana New"/>
          <w:sz w:val="30"/>
          <w:szCs w:val="30"/>
          <w:cs/>
        </w:rPr>
        <w:t>หนี้สินตามสัญญาเช่า</w:t>
      </w:r>
      <w:r w:rsidRPr="004258D3">
        <w:rPr>
          <w:rFonts w:ascii="Angsana New" w:hAnsi="Angsana New" w:hint="cs"/>
          <w:sz w:val="30"/>
          <w:szCs w:val="30"/>
          <w:cs/>
        </w:rPr>
        <w:t>จะถูก</w:t>
      </w:r>
      <w:r w:rsidRPr="004258D3">
        <w:rPr>
          <w:rFonts w:ascii="Angsana New" w:hAnsi="Angsana New"/>
          <w:sz w:val="30"/>
          <w:szCs w:val="30"/>
          <w:cs/>
        </w:rPr>
        <w:t>วัดมูลค่าใหม่เมื่อมีการเปลี่ยนแปลงสัญญาเช่า เมื่อมีการวัดมูลค่าหนี้สินตามสัญญาเช่าใหม่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จะปรับปรุง</w:t>
      </w:r>
      <w:r w:rsidRPr="004258D3">
        <w:rPr>
          <w:rFonts w:ascii="Angsana New" w:hAnsi="Angsana New" w:hint="cs"/>
          <w:sz w:val="30"/>
          <w:szCs w:val="30"/>
          <w:cs/>
        </w:rPr>
        <w:t>กับ</w:t>
      </w:r>
      <w:r w:rsidRPr="004258D3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4258D3">
        <w:rPr>
          <w:rFonts w:ascii="Angsana New" w:hAnsi="Angsana New" w:hint="cs"/>
          <w:sz w:val="30"/>
          <w:szCs w:val="30"/>
          <w:cs/>
        </w:rPr>
        <w:t>ได้ถูกลดมูลค่า</w:t>
      </w:r>
      <w:r w:rsidRPr="004258D3">
        <w:rPr>
          <w:rFonts w:ascii="Angsana New" w:hAnsi="Angsana New"/>
          <w:sz w:val="30"/>
          <w:szCs w:val="30"/>
          <w:cs/>
        </w:rPr>
        <w:t xml:space="preserve">ลงจนเป็นศูนย์แล้ว </w:t>
      </w:r>
    </w:p>
    <w:p w14:paraId="5F1118AE" w14:textId="0AA66C5E" w:rsidR="00D7541D" w:rsidRPr="004258D3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</w:rPr>
        <w:br w:type="page"/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9"/>
        <w:gridCol w:w="1030"/>
        <w:gridCol w:w="1052"/>
        <w:gridCol w:w="274"/>
        <w:gridCol w:w="1083"/>
        <w:gridCol w:w="271"/>
        <w:gridCol w:w="1063"/>
        <w:gridCol w:w="271"/>
        <w:gridCol w:w="1067"/>
      </w:tblGrid>
      <w:tr w:rsidR="00217C08" w:rsidRPr="004258D3" w14:paraId="70BEE5E7" w14:textId="77777777" w:rsidTr="00D7541D">
        <w:tc>
          <w:tcPr>
            <w:tcW w:w="1682" w:type="pct"/>
          </w:tcPr>
          <w:p w14:paraId="6E5F3EF4" w14:textId="62AF7744" w:rsidR="00A14DA5" w:rsidRPr="004258D3" w:rsidRDefault="00A14DA5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 xml:space="preserve">สินทรัพย์สิทธิการใช้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สุทธิ</w:t>
            </w:r>
          </w:p>
        </w:tc>
        <w:tc>
          <w:tcPr>
            <w:tcW w:w="559" w:type="pct"/>
          </w:tcPr>
          <w:p w14:paraId="56FEFFFD" w14:textId="77777777" w:rsidR="00A14DA5" w:rsidRPr="004258D3" w:rsidRDefault="00A14DA5" w:rsidP="000A216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08" w:type="pct"/>
            <w:gridSpan w:val="3"/>
          </w:tcPr>
          <w:p w14:paraId="0FAF75BD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9448B8E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35AAB3C2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6A7B83A0" w14:textId="77777777" w:rsidTr="00D7541D">
        <w:trPr>
          <w:trHeight w:val="434"/>
        </w:trPr>
        <w:tc>
          <w:tcPr>
            <w:tcW w:w="1682" w:type="pct"/>
          </w:tcPr>
          <w:p w14:paraId="6686B33F" w14:textId="0BF42FA1" w:rsidR="00A14DA5" w:rsidRPr="004258D3" w:rsidRDefault="00A14DA5" w:rsidP="00B569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59" w:type="pct"/>
          </w:tcPr>
          <w:p w14:paraId="58975A1E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41690FC2" w14:textId="6BF10A1C" w:rsidR="00A14DA5" w:rsidRPr="004258D3" w:rsidRDefault="00E12847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942ED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768E5DAA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EAC3AF1" w14:textId="7F4585EA" w:rsidR="00A14DA5" w:rsidRPr="004258D3" w:rsidRDefault="000942ED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405E16E1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4A07BB8" w14:textId="267F5622" w:rsidR="00A14DA5" w:rsidRPr="004258D3" w:rsidRDefault="000942ED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4BB734B5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E6DEF20" w14:textId="6BB4C715" w:rsidR="00A14DA5" w:rsidRPr="004258D3" w:rsidRDefault="000942ED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0A96E2E9" w14:textId="77777777" w:rsidTr="00D7541D">
        <w:trPr>
          <w:trHeight w:val="434"/>
        </w:trPr>
        <w:tc>
          <w:tcPr>
            <w:tcW w:w="1682" w:type="pct"/>
          </w:tcPr>
          <w:p w14:paraId="1F758BA3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B7A9F03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8" w:type="pct"/>
            <w:gridSpan w:val="7"/>
          </w:tcPr>
          <w:p w14:paraId="2A333C23" w14:textId="77777777" w:rsidR="00A14DA5" w:rsidRPr="004258D3" w:rsidRDefault="00A14DA5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F63" w:rsidRPr="004258D3" w14:paraId="47602CF2" w14:textId="77777777" w:rsidTr="00D7541D">
        <w:tc>
          <w:tcPr>
            <w:tcW w:w="1682" w:type="pct"/>
          </w:tcPr>
          <w:p w14:paraId="598BB01A" w14:textId="69CE7BE1" w:rsidR="00B65F63" w:rsidRPr="004258D3" w:rsidRDefault="00B65F63" w:rsidP="00B65F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59" w:type="pct"/>
          </w:tcPr>
          <w:p w14:paraId="5EEFBCC5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2E29BDEA" w14:textId="247DE045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149" w:type="pct"/>
            <w:shd w:val="clear" w:color="auto" w:fill="auto"/>
          </w:tcPr>
          <w:p w14:paraId="12678683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8A01487" w14:textId="66B40DF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1,314</w:t>
            </w:r>
          </w:p>
        </w:tc>
        <w:tc>
          <w:tcPr>
            <w:tcW w:w="147" w:type="pct"/>
            <w:shd w:val="clear" w:color="auto" w:fill="auto"/>
          </w:tcPr>
          <w:p w14:paraId="204036B8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A7FE2BF" w14:textId="73D5EE7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821</w:t>
            </w:r>
          </w:p>
        </w:tc>
        <w:tc>
          <w:tcPr>
            <w:tcW w:w="147" w:type="pct"/>
          </w:tcPr>
          <w:p w14:paraId="772A922C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736AB8E" w14:textId="6BF352FF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1,314</w:t>
            </w:r>
          </w:p>
        </w:tc>
      </w:tr>
      <w:tr w:rsidR="00B65F63" w:rsidRPr="004258D3" w14:paraId="5BD6C8F2" w14:textId="77777777" w:rsidTr="00D7541D">
        <w:tc>
          <w:tcPr>
            <w:tcW w:w="1682" w:type="pct"/>
          </w:tcPr>
          <w:p w14:paraId="4FA908E5" w14:textId="549ABA24" w:rsidR="00B65F63" w:rsidRPr="004258D3" w:rsidRDefault="00B65F63" w:rsidP="00B65F63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559" w:type="pct"/>
          </w:tcPr>
          <w:p w14:paraId="22C70FE3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49B93102" w14:textId="0C118F69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149" w:type="pct"/>
            <w:shd w:val="clear" w:color="auto" w:fill="auto"/>
          </w:tcPr>
          <w:p w14:paraId="609A06BF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001B23E" w14:textId="12C39A05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1,816</w:t>
            </w:r>
          </w:p>
        </w:tc>
        <w:tc>
          <w:tcPr>
            <w:tcW w:w="147" w:type="pct"/>
            <w:shd w:val="clear" w:color="auto" w:fill="auto"/>
          </w:tcPr>
          <w:p w14:paraId="2C1FBABC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584B7957" w14:textId="7129308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  <w:tc>
          <w:tcPr>
            <w:tcW w:w="147" w:type="pct"/>
          </w:tcPr>
          <w:p w14:paraId="627ADD8A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1E91D64B" w14:textId="27532D08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3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1,816</w:t>
            </w:r>
          </w:p>
        </w:tc>
      </w:tr>
      <w:tr w:rsidR="00B65F63" w:rsidRPr="004258D3" w14:paraId="64963FDD" w14:textId="77777777" w:rsidTr="00D7541D">
        <w:tc>
          <w:tcPr>
            <w:tcW w:w="1682" w:type="pct"/>
          </w:tcPr>
          <w:p w14:paraId="59E7D39D" w14:textId="297CFE1F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59" w:type="pct"/>
          </w:tcPr>
          <w:p w14:paraId="2DAE16DC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AAFD42F" w14:textId="18B7688B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32,695</w:t>
            </w:r>
          </w:p>
        </w:tc>
        <w:tc>
          <w:tcPr>
            <w:tcW w:w="149" w:type="pct"/>
            <w:shd w:val="clear" w:color="auto" w:fill="auto"/>
          </w:tcPr>
          <w:p w14:paraId="166BD5E2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1F90B87" w14:textId="770B0EA8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40,356</w:t>
            </w:r>
          </w:p>
        </w:tc>
        <w:tc>
          <w:tcPr>
            <w:tcW w:w="147" w:type="pct"/>
            <w:shd w:val="clear" w:color="auto" w:fill="auto"/>
          </w:tcPr>
          <w:p w14:paraId="0A3C1E60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F6604AB" w14:textId="1633DB09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32,5</w:t>
            </w:r>
            <w:r w:rsidR="00F72796" w:rsidRPr="004258D3"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</w:p>
        </w:tc>
        <w:tc>
          <w:tcPr>
            <w:tcW w:w="147" w:type="pct"/>
          </w:tcPr>
          <w:p w14:paraId="47CDEC03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41E40B67" w14:textId="5D124A68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40,107</w:t>
            </w:r>
          </w:p>
        </w:tc>
      </w:tr>
      <w:tr w:rsidR="00B65F63" w:rsidRPr="004258D3" w14:paraId="053EF08D" w14:textId="77777777" w:rsidTr="00D7541D">
        <w:tc>
          <w:tcPr>
            <w:tcW w:w="1682" w:type="pct"/>
          </w:tcPr>
          <w:p w14:paraId="731CEC21" w14:textId="2420DD6E" w:rsidR="00B65F63" w:rsidRPr="004258D3" w:rsidRDefault="00B65F63" w:rsidP="00B65F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559" w:type="pct"/>
          </w:tcPr>
          <w:p w14:paraId="379BAEF1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31E41" w14:textId="4F32553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149" w:type="pct"/>
            <w:shd w:val="clear" w:color="auto" w:fill="auto"/>
          </w:tcPr>
          <w:p w14:paraId="28FC8120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27679" w14:textId="36FF170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47" w:type="pct"/>
            <w:shd w:val="clear" w:color="auto" w:fill="auto"/>
          </w:tcPr>
          <w:p w14:paraId="65B7F598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5A8F3" w14:textId="20ED860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10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F72796" w:rsidRPr="004258D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3A3F5F39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center"/>
          </w:tcPr>
          <w:p w14:paraId="2C34EB98" w14:textId="79D6B11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645" w:firstLine="2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</w:tr>
      <w:tr w:rsidR="00B65F63" w:rsidRPr="004258D3" w14:paraId="5FEB95B7" w14:textId="77777777" w:rsidTr="00D7541D">
        <w:tc>
          <w:tcPr>
            <w:tcW w:w="1682" w:type="pct"/>
          </w:tcPr>
          <w:p w14:paraId="5A9F0BE4" w14:textId="77777777" w:rsidR="00B65F63" w:rsidRPr="004258D3" w:rsidRDefault="00B65F63" w:rsidP="00B65F6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9" w:type="pct"/>
          </w:tcPr>
          <w:p w14:paraId="22980C49" w14:textId="77777777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1C19EC" w14:textId="58FC0C1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34,649</w:t>
            </w:r>
          </w:p>
        </w:tc>
        <w:tc>
          <w:tcPr>
            <w:tcW w:w="149" w:type="pct"/>
            <w:shd w:val="clear" w:color="auto" w:fill="auto"/>
          </w:tcPr>
          <w:p w14:paraId="571B3E90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BED42" w14:textId="266E4DDE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43,690</w:t>
            </w:r>
          </w:p>
        </w:tc>
        <w:tc>
          <w:tcPr>
            <w:tcW w:w="147" w:type="pct"/>
            <w:shd w:val="clear" w:color="auto" w:fill="auto"/>
          </w:tcPr>
          <w:p w14:paraId="5509D9BD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2FC8D" w14:textId="4016B8E2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34,519</w:t>
            </w:r>
          </w:p>
        </w:tc>
        <w:tc>
          <w:tcPr>
            <w:tcW w:w="147" w:type="pct"/>
          </w:tcPr>
          <w:p w14:paraId="05CFA5B6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4ED98" w14:textId="7399E01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465" w:firstLine="1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43,403</w:t>
            </w:r>
          </w:p>
        </w:tc>
      </w:tr>
    </w:tbl>
    <w:p w14:paraId="28345123" w14:textId="76B186AA" w:rsidR="0008787A" w:rsidRPr="004258D3" w:rsidRDefault="0008787A" w:rsidP="00B5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0E38F2" w14:textId="33F49489" w:rsidR="009D04BE" w:rsidRPr="004258D3" w:rsidRDefault="009D26B3" w:rsidP="00E1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4258D3">
        <w:rPr>
          <w:rFonts w:ascii="Angsana New" w:hAnsi="Angsana New"/>
          <w:spacing w:val="6"/>
          <w:sz w:val="30"/>
          <w:szCs w:val="30"/>
          <w:cs/>
        </w:rPr>
        <w:t xml:space="preserve">ในปี </w:t>
      </w:r>
      <w:r w:rsidR="00D6443C" w:rsidRPr="004258D3">
        <w:rPr>
          <w:rFonts w:ascii="Angsana New" w:hAnsi="Angsana New"/>
          <w:sz w:val="30"/>
          <w:szCs w:val="30"/>
        </w:rPr>
        <w:t>256</w:t>
      </w:r>
      <w:r w:rsidR="000942ED" w:rsidRPr="004258D3">
        <w:rPr>
          <w:rFonts w:ascii="Angsana New" w:hAnsi="Angsana New"/>
          <w:sz w:val="30"/>
          <w:szCs w:val="30"/>
        </w:rPr>
        <w:t>7</w:t>
      </w:r>
      <w:r w:rsidRPr="004258D3">
        <w:rPr>
          <w:rFonts w:ascii="Angsana New" w:hAnsi="Angsana New"/>
          <w:spacing w:val="6"/>
          <w:sz w:val="30"/>
          <w:szCs w:val="30"/>
        </w:rPr>
        <w:t xml:space="preserve"> </w:t>
      </w:r>
      <w:r w:rsidRPr="004258D3">
        <w:rPr>
          <w:rFonts w:ascii="Angsana New" w:hAnsi="Angsana New"/>
          <w:spacing w:val="6"/>
          <w:sz w:val="30"/>
          <w:szCs w:val="30"/>
          <w:cs/>
        </w:rPr>
        <w:t>สินทรัพย์สิทธิการใช้ของกลุ่มบริษัท</w:t>
      </w:r>
      <w:r w:rsidR="00B569FA" w:rsidRPr="004258D3">
        <w:rPr>
          <w:rFonts w:ascii="Angsana New" w:hAnsi="Angsana New" w:hint="cs"/>
          <w:spacing w:val="6"/>
          <w:sz w:val="30"/>
          <w:szCs w:val="30"/>
          <w:cs/>
        </w:rPr>
        <w:t>และบริษัท</w:t>
      </w:r>
      <w:r w:rsidRPr="004258D3">
        <w:rPr>
          <w:rFonts w:ascii="Angsana New" w:hAnsi="Angsana New"/>
          <w:spacing w:val="6"/>
          <w:sz w:val="30"/>
          <w:szCs w:val="30"/>
          <w:cs/>
        </w:rPr>
        <w:t>เพิ่มขึ้นเป็นจำนวน</w:t>
      </w:r>
      <w:r w:rsidR="00547564" w:rsidRPr="004258D3">
        <w:rPr>
          <w:rFonts w:ascii="Angsana New" w:hAnsi="Angsana New"/>
          <w:spacing w:val="6"/>
          <w:sz w:val="30"/>
          <w:szCs w:val="30"/>
        </w:rPr>
        <w:t xml:space="preserve"> </w:t>
      </w:r>
      <w:r w:rsidR="00B65F63" w:rsidRPr="004258D3">
        <w:rPr>
          <w:rFonts w:ascii="Angsana New" w:hAnsi="Angsana New"/>
          <w:spacing w:val="6"/>
          <w:sz w:val="30"/>
          <w:szCs w:val="30"/>
        </w:rPr>
        <w:t xml:space="preserve">13.4 </w:t>
      </w:r>
      <w:r w:rsidR="00A56E3C" w:rsidRPr="004258D3">
        <w:rPr>
          <w:rFonts w:ascii="Angsana New" w:hAnsi="Angsana New"/>
          <w:spacing w:val="6"/>
          <w:sz w:val="30"/>
          <w:szCs w:val="30"/>
        </w:rPr>
        <w:t xml:space="preserve"> </w:t>
      </w:r>
      <w:r w:rsidRPr="004258D3">
        <w:rPr>
          <w:rFonts w:ascii="Angsana New" w:hAnsi="Angsana New"/>
          <w:spacing w:val="6"/>
          <w:sz w:val="30"/>
          <w:szCs w:val="30"/>
          <w:cs/>
        </w:rPr>
        <w:t>ล้าน</w:t>
      </w:r>
      <w:r w:rsidR="009D04BE" w:rsidRPr="004258D3">
        <w:rPr>
          <w:rFonts w:ascii="Angsana New" w:hAnsi="Angsana New" w:hint="cs"/>
          <w:spacing w:val="6"/>
          <w:sz w:val="30"/>
          <w:szCs w:val="30"/>
          <w:cs/>
        </w:rPr>
        <w:t>บาท</w:t>
      </w:r>
      <w:r w:rsidR="00D86A14" w:rsidRPr="004258D3">
        <w:rPr>
          <w:rFonts w:ascii="Angsana New" w:hAnsi="Angsana New"/>
          <w:spacing w:val="6"/>
          <w:sz w:val="30"/>
          <w:szCs w:val="30"/>
        </w:rPr>
        <w:t xml:space="preserve"> </w:t>
      </w:r>
      <w:r w:rsidR="00D86A14" w:rsidRPr="004258D3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547564" w:rsidRPr="004258D3">
        <w:rPr>
          <w:rFonts w:ascii="Angsana New" w:hAnsi="Angsana New"/>
          <w:spacing w:val="6"/>
          <w:sz w:val="30"/>
          <w:szCs w:val="30"/>
        </w:rPr>
        <w:t xml:space="preserve"> </w:t>
      </w:r>
      <w:r w:rsidR="00B65F63" w:rsidRPr="004258D3">
        <w:rPr>
          <w:rFonts w:ascii="Angsana New" w:hAnsi="Angsana New"/>
          <w:spacing w:val="6"/>
          <w:sz w:val="30"/>
          <w:szCs w:val="30"/>
        </w:rPr>
        <w:t>13.4</w:t>
      </w:r>
      <w:r w:rsidR="00B65F63" w:rsidRPr="004258D3">
        <w:rPr>
          <w:rFonts w:ascii="Angsana New" w:hAnsi="Angsana New"/>
          <w:spacing w:val="6"/>
          <w:sz w:val="32"/>
          <w:szCs w:val="32"/>
        </w:rPr>
        <w:t xml:space="preserve"> </w:t>
      </w:r>
      <w:r w:rsidR="00D86A14" w:rsidRPr="004258D3">
        <w:rPr>
          <w:rFonts w:ascii="Angsana New" w:hAnsi="Angsana New"/>
          <w:spacing w:val="6"/>
          <w:sz w:val="32"/>
          <w:szCs w:val="32"/>
        </w:rPr>
        <w:t xml:space="preserve"> </w:t>
      </w:r>
      <w:r w:rsidR="00AC35B8">
        <w:rPr>
          <w:rFonts w:ascii="Angsana New" w:hAnsi="Angsana New"/>
          <w:spacing w:val="6"/>
          <w:sz w:val="32"/>
          <w:szCs w:val="32"/>
        </w:rPr>
        <w:br/>
      </w:r>
      <w:r w:rsidR="00D86A14" w:rsidRPr="004258D3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F50F02" w:rsidRPr="004258D3">
        <w:rPr>
          <w:rFonts w:ascii="Angsana New" w:hAnsi="Angsana New"/>
          <w:spacing w:val="6"/>
          <w:sz w:val="30"/>
          <w:szCs w:val="30"/>
        </w:rPr>
        <w:t xml:space="preserve"> </w:t>
      </w:r>
      <w:r w:rsidR="00A701A3" w:rsidRPr="004258D3">
        <w:rPr>
          <w:rFonts w:ascii="Angsana New" w:hAnsi="Angsana New" w:hint="cs"/>
          <w:spacing w:val="6"/>
          <w:sz w:val="30"/>
          <w:szCs w:val="30"/>
          <w:cs/>
        </w:rPr>
        <w:t xml:space="preserve">ตามลำดับ </w:t>
      </w:r>
      <w:r w:rsidR="00F50F02" w:rsidRPr="004258D3">
        <w:rPr>
          <w:rFonts w:ascii="Angsana New" w:hAnsi="Angsana New"/>
          <w:i/>
          <w:iCs/>
          <w:sz w:val="30"/>
          <w:szCs w:val="30"/>
        </w:rPr>
        <w:t>(256</w:t>
      </w:r>
      <w:r w:rsidR="000942ED" w:rsidRPr="004258D3">
        <w:rPr>
          <w:rFonts w:ascii="Angsana New" w:hAnsi="Angsana New"/>
          <w:i/>
          <w:iCs/>
          <w:sz w:val="30"/>
          <w:szCs w:val="30"/>
        </w:rPr>
        <w:t>6</w:t>
      </w:r>
      <w:r w:rsidR="00F50F02" w:rsidRPr="004258D3">
        <w:rPr>
          <w:rFonts w:ascii="Angsana New" w:hAnsi="Angsana New"/>
          <w:i/>
          <w:iCs/>
          <w:sz w:val="30"/>
          <w:szCs w:val="30"/>
        </w:rPr>
        <w:t xml:space="preserve">: </w:t>
      </w:r>
      <w:r w:rsidR="000942ED" w:rsidRPr="004258D3">
        <w:rPr>
          <w:rFonts w:ascii="Angsana New" w:hAnsi="Angsana New"/>
          <w:i/>
          <w:iCs/>
          <w:sz w:val="30"/>
          <w:szCs w:val="30"/>
        </w:rPr>
        <w:t xml:space="preserve">42.9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4258D3">
        <w:rPr>
          <w:rFonts w:ascii="Angsana New" w:hAnsi="Angsana New"/>
          <w:i/>
          <w:iCs/>
          <w:sz w:val="30"/>
          <w:szCs w:val="30"/>
        </w:rPr>
        <w:t xml:space="preserve">42.9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86A14" w:rsidRPr="004258D3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ตามลำดับ</w:t>
      </w:r>
      <w:r w:rsidR="00F50F02" w:rsidRPr="004258D3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)</w:t>
      </w:r>
    </w:p>
    <w:p w14:paraId="65AB8257" w14:textId="2CF3339A" w:rsidR="009D26B3" w:rsidRPr="004258D3" w:rsidRDefault="009D26B3" w:rsidP="00F72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50936E4" w14:textId="4FB84277" w:rsidR="00B569FA" w:rsidRPr="004258D3" w:rsidRDefault="00AB1D17" w:rsidP="00F7279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4258D3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="0001319E" w:rsidRPr="004258D3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4258D3">
        <w:rPr>
          <w:rFonts w:ascii="Angsana New" w:hAnsi="Angsana New"/>
          <w:sz w:val="30"/>
          <w:szCs w:val="30"/>
          <w:cs/>
          <w:lang w:val="en-US" w:bidi="th-TH"/>
        </w:rPr>
        <w:t>เช่า</w:t>
      </w:r>
      <w:r w:rsidR="009D04BE" w:rsidRPr="004258D3">
        <w:rPr>
          <w:rFonts w:ascii="Angsana New" w:hAnsi="Angsana New" w:hint="cs"/>
          <w:sz w:val="30"/>
          <w:szCs w:val="30"/>
          <w:cs/>
          <w:lang w:val="en-US" w:bidi="th-TH"/>
        </w:rPr>
        <w:t>ที่ดิน</w:t>
      </w:r>
      <w:r w:rsidR="007F5E63" w:rsidRPr="004258D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9D04BE" w:rsidRPr="004258D3">
        <w:rPr>
          <w:rFonts w:ascii="Angsana New" w:hAnsi="Angsana New" w:hint="cs"/>
          <w:sz w:val="30"/>
          <w:szCs w:val="30"/>
          <w:cs/>
          <w:lang w:val="en-US" w:bidi="th-TH"/>
        </w:rPr>
        <w:t>อาคาร</w:t>
      </w:r>
      <w:r w:rsidR="007F5E63" w:rsidRPr="004258D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B569FA" w:rsidRPr="004258D3">
        <w:rPr>
          <w:rFonts w:ascii="Angsana New" w:hAnsi="Angsana New" w:hint="cs"/>
          <w:sz w:val="30"/>
          <w:szCs w:val="30"/>
          <w:cs/>
          <w:lang w:val="en-US" w:bidi="th-TH"/>
        </w:rPr>
        <w:t>และอุปกรณ์</w:t>
      </w:r>
      <w:r w:rsidRPr="004258D3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Pr="004258D3">
        <w:rPr>
          <w:rFonts w:ascii="Angsana New" w:hAnsi="Angsana New"/>
          <w:sz w:val="30"/>
          <w:szCs w:val="30"/>
          <w:cs/>
          <w:lang w:val="en-US" w:bidi="th-TH"/>
        </w:rPr>
        <w:t>ระยะเวลา</w:t>
      </w:r>
      <w:r w:rsidRPr="004258D3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72796" w:rsidRPr="004258D3">
        <w:rPr>
          <w:rFonts w:ascii="Angsana New" w:hAnsi="Angsana New"/>
          <w:sz w:val="30"/>
          <w:szCs w:val="30"/>
          <w:lang w:val="en-US" w:bidi="th-TH"/>
        </w:rPr>
        <w:t>1</w:t>
      </w:r>
      <w:r w:rsidR="009D04BE" w:rsidRPr="004258D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9D04BE" w:rsidRPr="004258D3">
        <w:rPr>
          <w:rFonts w:ascii="Angsana New" w:hAnsi="Angsana New" w:hint="cs"/>
          <w:sz w:val="30"/>
          <w:szCs w:val="30"/>
          <w:cs/>
          <w:lang w:val="en-US" w:bidi="th-TH"/>
        </w:rPr>
        <w:t>ปี</w:t>
      </w:r>
      <w:r w:rsidR="00F72796" w:rsidRPr="004258D3">
        <w:rPr>
          <w:rFonts w:ascii="Angsana New" w:hAnsi="Angsana New"/>
          <w:sz w:val="30"/>
          <w:szCs w:val="30"/>
          <w:lang w:val="en-US" w:bidi="th-TH"/>
        </w:rPr>
        <w:t xml:space="preserve"> 4 </w:t>
      </w:r>
      <w:r w:rsidR="00F72796" w:rsidRPr="004258D3">
        <w:rPr>
          <w:rFonts w:ascii="Angsana New" w:hAnsi="Angsana New" w:hint="cs"/>
          <w:sz w:val="30"/>
          <w:szCs w:val="30"/>
          <w:cs/>
          <w:lang w:val="en-US" w:bidi="th-TH"/>
        </w:rPr>
        <w:t>เดือน</w:t>
      </w:r>
      <w:r w:rsidR="009D04BE" w:rsidRPr="004258D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7F5E63" w:rsidRPr="004258D3">
        <w:rPr>
          <w:rFonts w:ascii="Angsana New" w:hAnsi="Angsana New" w:hint="cs"/>
          <w:sz w:val="30"/>
          <w:szCs w:val="30"/>
          <w:cs/>
          <w:lang w:val="en-US" w:bidi="th-TH"/>
        </w:rPr>
        <w:t xml:space="preserve">ถึง </w:t>
      </w:r>
      <w:r w:rsidR="00D6443C" w:rsidRPr="004258D3">
        <w:rPr>
          <w:rFonts w:ascii="Angsana New" w:hAnsi="Angsana New"/>
          <w:sz w:val="30"/>
          <w:szCs w:val="30"/>
          <w:lang w:val="en-US" w:bidi="th-TH"/>
        </w:rPr>
        <w:t>5</w:t>
      </w:r>
      <w:r w:rsidR="007F5E63" w:rsidRPr="004258D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F5E63" w:rsidRPr="004258D3">
        <w:rPr>
          <w:rFonts w:ascii="Angsana New" w:hAnsi="Angsana New" w:hint="cs"/>
          <w:sz w:val="30"/>
          <w:szCs w:val="30"/>
          <w:cs/>
          <w:lang w:val="en-US" w:bidi="th-TH"/>
        </w:rPr>
        <w:t>ปี โดยค่าเช่าคงที่ตลอดอา</w:t>
      </w:r>
      <w:r w:rsidR="00F72796" w:rsidRPr="004258D3">
        <w:rPr>
          <w:rFonts w:ascii="Angsana New" w:hAnsi="Angsana New" w:hint="cs"/>
          <w:sz w:val="30"/>
          <w:szCs w:val="30"/>
          <w:cs/>
          <w:lang w:val="en-US" w:bidi="th-TH"/>
        </w:rPr>
        <w:t>ยุ</w:t>
      </w:r>
      <w:r w:rsidR="007F5E63" w:rsidRPr="004258D3">
        <w:rPr>
          <w:rFonts w:ascii="Angsana New" w:hAnsi="Angsana New" w:hint="cs"/>
          <w:sz w:val="30"/>
          <w:szCs w:val="30"/>
          <w:cs/>
          <w:lang w:val="en-US" w:bidi="th-TH"/>
        </w:rPr>
        <w:t>สัญญา</w:t>
      </w:r>
      <w:r w:rsidRPr="004258D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7F5E63" w:rsidRPr="004258D3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4258D3">
        <w:rPr>
          <w:rFonts w:ascii="Angsana New" w:hAnsi="Angsana New" w:hint="cs"/>
          <w:sz w:val="30"/>
          <w:szCs w:val="30"/>
          <w:cs/>
          <w:lang w:val="en-US" w:bidi="th-TH"/>
        </w:rPr>
        <w:t>ค่าเช่า</w:t>
      </w:r>
      <w:r w:rsidRPr="004258D3">
        <w:rPr>
          <w:rFonts w:ascii="Angsana New" w:hAnsi="Angsana New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4258D3">
        <w:rPr>
          <w:rFonts w:ascii="Angsana New" w:hAnsi="Angsana New" w:hint="cs"/>
          <w:sz w:val="30"/>
          <w:szCs w:val="30"/>
          <w:cs/>
          <w:lang w:val="en-US" w:bidi="th-TH"/>
        </w:rPr>
        <w:t>ระบุ</w:t>
      </w:r>
      <w:r w:rsidRPr="004258D3">
        <w:rPr>
          <w:rFonts w:ascii="Angsana New" w:hAnsi="Angsana New"/>
          <w:sz w:val="30"/>
          <w:szCs w:val="30"/>
          <w:cs/>
          <w:lang w:val="en-US" w:bidi="th-TH"/>
        </w:rPr>
        <w:t>ไว้ในสัญญา</w:t>
      </w:r>
    </w:p>
    <w:p w14:paraId="08BB9F03" w14:textId="3A117456" w:rsidR="008F575F" w:rsidRPr="004258D3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5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938"/>
        <w:gridCol w:w="1053"/>
        <w:gridCol w:w="274"/>
        <w:gridCol w:w="1083"/>
        <w:gridCol w:w="272"/>
        <w:gridCol w:w="1083"/>
        <w:gridCol w:w="272"/>
        <w:gridCol w:w="1083"/>
      </w:tblGrid>
      <w:tr w:rsidR="00217C08" w:rsidRPr="004258D3" w14:paraId="2C0915DD" w14:textId="77777777" w:rsidTr="00A56E3C">
        <w:tc>
          <w:tcPr>
            <w:tcW w:w="2174" w:type="pct"/>
          </w:tcPr>
          <w:p w14:paraId="1D3FCF45" w14:textId="5C043890" w:rsidR="00A773FC" w:rsidRPr="004258D3" w:rsidRDefault="00A773FC" w:rsidP="000A216A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</w:tcPr>
          <w:p w14:paraId="651EEA2E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E0ACABD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10A14F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442BECFE" w14:textId="77777777" w:rsidTr="00A56E3C">
        <w:trPr>
          <w:trHeight w:val="434"/>
        </w:trPr>
        <w:tc>
          <w:tcPr>
            <w:tcW w:w="2174" w:type="pct"/>
          </w:tcPr>
          <w:p w14:paraId="739881AB" w14:textId="237AE14F" w:rsidR="00A773FC" w:rsidRPr="004258D3" w:rsidRDefault="00A773FC" w:rsidP="003421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58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</w:tcPr>
          <w:p w14:paraId="4C79EF4C" w14:textId="1A3ABD8D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42ED" w:rsidRPr="004258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7CDE09A0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244937" w14:textId="03A5959C" w:rsidR="00A773FC" w:rsidRPr="004258D3" w:rsidRDefault="000942ED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2419BA32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A08C358" w14:textId="18B9443D" w:rsidR="00A773FC" w:rsidRPr="004258D3" w:rsidRDefault="000942ED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0D3ABCC5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1689514" w14:textId="73DB5F24" w:rsidR="00A773FC" w:rsidRPr="004258D3" w:rsidRDefault="000942ED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7C08" w:rsidRPr="004258D3" w14:paraId="4AC9222B" w14:textId="77777777" w:rsidTr="00A56E3C">
        <w:trPr>
          <w:trHeight w:val="434"/>
        </w:trPr>
        <w:tc>
          <w:tcPr>
            <w:tcW w:w="2174" w:type="pct"/>
          </w:tcPr>
          <w:p w14:paraId="642FA61C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2D8462A5" w14:textId="77777777" w:rsidR="00A773FC" w:rsidRPr="004258D3" w:rsidRDefault="00A773FC" w:rsidP="000A2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70E5DD48" w14:textId="77777777" w:rsidTr="00A56E3C">
        <w:tc>
          <w:tcPr>
            <w:tcW w:w="2174" w:type="pct"/>
          </w:tcPr>
          <w:p w14:paraId="21309760" w14:textId="3AA16B5B" w:rsidR="00A773FC" w:rsidRPr="004258D3" w:rsidRDefault="00A773FC" w:rsidP="000A216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482D115" w14:textId="6177CC53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99BC0C8" w14:textId="77777777" w:rsidR="00A773FC" w:rsidRPr="004258D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73FB4A9" w14:textId="69349776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202A8EA" w14:textId="77777777" w:rsidR="00A773FC" w:rsidRPr="004258D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B16D39B" w14:textId="159806A4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5C09670" w14:textId="77777777" w:rsidR="00A773FC" w:rsidRPr="004258D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4857F1D9" w14:textId="6F815653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17C08" w:rsidRPr="004258D3" w14:paraId="0E9DC9A6" w14:textId="77777777" w:rsidTr="00A56E3C">
        <w:tc>
          <w:tcPr>
            <w:tcW w:w="2174" w:type="pct"/>
          </w:tcPr>
          <w:p w14:paraId="3D670FFD" w14:textId="24E6DF55" w:rsidR="00A773FC" w:rsidRPr="004258D3" w:rsidRDefault="00A773FC" w:rsidP="000A216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056CEC6" w14:textId="4005C9CB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1D47370E" w14:textId="77777777" w:rsidR="00A773FC" w:rsidRPr="004258D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5017E59C" w14:textId="3247C0B0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FD06B83" w14:textId="77777777" w:rsidR="00A773FC" w:rsidRPr="004258D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9B95243" w14:textId="7C97EECE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595ADBB" w14:textId="77777777" w:rsidR="00A773FC" w:rsidRPr="004258D3" w:rsidRDefault="00A773FC" w:rsidP="00A773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A36AD29" w14:textId="52A8DC7D" w:rsidR="00A773FC" w:rsidRPr="004258D3" w:rsidRDefault="00A773FC" w:rsidP="00A773FC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5F63" w:rsidRPr="004258D3" w14:paraId="2A1CA71B" w14:textId="77777777" w:rsidTr="00A56E3C">
        <w:tc>
          <w:tcPr>
            <w:tcW w:w="2174" w:type="pct"/>
          </w:tcPr>
          <w:p w14:paraId="60AA8DC8" w14:textId="09FA2E58" w:rsidR="00B65F63" w:rsidRPr="004258D3" w:rsidRDefault="00B65F63" w:rsidP="00B65F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ที่ดิน      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CD53F84" w14:textId="2CFF25B5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51" w:type="pct"/>
            <w:shd w:val="clear" w:color="auto" w:fill="auto"/>
          </w:tcPr>
          <w:p w14:paraId="7BF29426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242A76E8" w14:textId="0DD20B24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50" w:type="pct"/>
            <w:shd w:val="clear" w:color="auto" w:fill="auto"/>
          </w:tcPr>
          <w:p w14:paraId="0C207AED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5188500" w14:textId="7EB7FBE3" w:rsidR="00B65F63" w:rsidRPr="004258D3" w:rsidRDefault="00B65F63" w:rsidP="003454C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97" w:right="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150" w:type="pct"/>
          </w:tcPr>
          <w:p w14:paraId="28B345F7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08FDCF7" w14:textId="215A2CD4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</w:tr>
      <w:tr w:rsidR="00B65F63" w:rsidRPr="004258D3" w14:paraId="6E320790" w14:textId="77777777" w:rsidTr="00BE59E9">
        <w:tc>
          <w:tcPr>
            <w:tcW w:w="2174" w:type="pct"/>
          </w:tcPr>
          <w:p w14:paraId="4C6AA899" w14:textId="5DD091BA" w:rsidR="00B65F63" w:rsidRPr="004258D3" w:rsidRDefault="00B65F63" w:rsidP="00B65F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อาคาร   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D6C0865" w14:textId="53565071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151" w:type="pct"/>
            <w:shd w:val="clear" w:color="auto" w:fill="auto"/>
          </w:tcPr>
          <w:p w14:paraId="148AF4F1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1E38AC2" w14:textId="40825D71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1,166</w:t>
            </w:r>
          </w:p>
        </w:tc>
        <w:tc>
          <w:tcPr>
            <w:tcW w:w="150" w:type="pct"/>
            <w:shd w:val="clear" w:color="auto" w:fill="auto"/>
          </w:tcPr>
          <w:p w14:paraId="014EF9B7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DCE8EA9" w14:textId="73472521" w:rsidR="00B65F63" w:rsidRPr="004258D3" w:rsidRDefault="00B65F63" w:rsidP="003454C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97" w:right="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1,170</w:t>
            </w:r>
          </w:p>
        </w:tc>
        <w:tc>
          <w:tcPr>
            <w:tcW w:w="150" w:type="pct"/>
          </w:tcPr>
          <w:p w14:paraId="0843D78B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2DB0AEE3" w14:textId="2F28605B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1,166</w:t>
            </w:r>
          </w:p>
        </w:tc>
      </w:tr>
      <w:tr w:rsidR="00B65F63" w:rsidRPr="004258D3" w14:paraId="04BE2E36" w14:textId="77777777" w:rsidTr="00BE59E9">
        <w:tc>
          <w:tcPr>
            <w:tcW w:w="2174" w:type="pct"/>
          </w:tcPr>
          <w:p w14:paraId="412D3DC5" w14:textId="25736969" w:rsidR="00B65F63" w:rsidRPr="004258D3" w:rsidRDefault="00B65F63" w:rsidP="00B65F6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ยานพาหนะ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90930E0" w14:textId="3158E807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20,633</w:t>
            </w:r>
          </w:p>
        </w:tc>
        <w:tc>
          <w:tcPr>
            <w:tcW w:w="151" w:type="pct"/>
            <w:shd w:val="clear" w:color="auto" w:fill="auto"/>
          </w:tcPr>
          <w:p w14:paraId="50A4E1CF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0779345" w14:textId="267E62FB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18,113</w:t>
            </w:r>
          </w:p>
        </w:tc>
        <w:tc>
          <w:tcPr>
            <w:tcW w:w="150" w:type="pct"/>
            <w:shd w:val="clear" w:color="auto" w:fill="auto"/>
          </w:tcPr>
          <w:p w14:paraId="6659AC6F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9390D85" w14:textId="0B6851F6" w:rsidR="00B65F63" w:rsidRPr="004258D3" w:rsidRDefault="00B65F63" w:rsidP="003454C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97" w:right="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20,490</w:t>
            </w:r>
          </w:p>
        </w:tc>
        <w:tc>
          <w:tcPr>
            <w:tcW w:w="150" w:type="pct"/>
          </w:tcPr>
          <w:p w14:paraId="3CC87013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70804AB0" w14:textId="5357687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17,970</w:t>
            </w:r>
          </w:p>
        </w:tc>
      </w:tr>
      <w:tr w:rsidR="00B65F63" w:rsidRPr="004258D3" w14:paraId="1F83DA3A" w14:textId="77777777" w:rsidTr="00BE59E9">
        <w:tc>
          <w:tcPr>
            <w:tcW w:w="2174" w:type="pct"/>
          </w:tcPr>
          <w:p w14:paraId="564DB148" w14:textId="7B0F26DA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อุปกรณ์สำนักงาน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3B66C27" w14:textId="3ACA1A6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151" w:type="pct"/>
            <w:shd w:val="clear" w:color="auto" w:fill="auto"/>
          </w:tcPr>
          <w:p w14:paraId="285FE9D0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2999BA5" w14:textId="1ABF7D1C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150" w:type="pct"/>
            <w:shd w:val="clear" w:color="auto" w:fill="auto"/>
          </w:tcPr>
          <w:p w14:paraId="59F4BC91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CF2E64A" w14:textId="7D60316E" w:rsidR="00B65F63" w:rsidRPr="004258D3" w:rsidRDefault="003454C3" w:rsidP="003454C3">
            <w:pPr>
              <w:pStyle w:val="acctfourfigures"/>
              <w:tabs>
                <w:tab w:val="clear" w:pos="765"/>
                <w:tab w:val="decimal" w:pos="624"/>
                <w:tab w:val="decimal" w:pos="750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65F63" w:rsidRPr="004258D3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50" w:type="pct"/>
          </w:tcPr>
          <w:p w14:paraId="2D7966AC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812"/>
              </w:tabs>
              <w:spacing w:after="0"/>
              <w:ind w:right="-107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8" w:type="pct"/>
            <w:vAlign w:val="center"/>
          </w:tcPr>
          <w:p w14:paraId="25649A65" w14:textId="6D61ABCB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</w:tr>
      <w:tr w:rsidR="00B65F63" w:rsidRPr="004258D3" w14:paraId="39E47C8A" w14:textId="77777777" w:rsidTr="00BE59E9">
        <w:tc>
          <w:tcPr>
            <w:tcW w:w="2174" w:type="pct"/>
          </w:tcPr>
          <w:p w14:paraId="034F7976" w14:textId="1C19495C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467BCC7" w14:textId="29B896E4" w:rsidR="00B65F63" w:rsidRPr="004258D3" w:rsidRDefault="003454C3" w:rsidP="004A7DD8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</w:t>
            </w:r>
            <w:r w:rsidR="00167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1AC1C615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6D8D86A" w14:textId="1907F884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4,819</w:t>
            </w:r>
          </w:p>
        </w:tc>
        <w:tc>
          <w:tcPr>
            <w:tcW w:w="150" w:type="pct"/>
            <w:shd w:val="clear" w:color="auto" w:fill="auto"/>
          </w:tcPr>
          <w:p w14:paraId="17F32A9C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6B65CD0" w14:textId="639C440C" w:rsidR="00B65F63" w:rsidRPr="004258D3" w:rsidRDefault="003454C3" w:rsidP="003454C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97" w:right="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1,53</w:t>
            </w:r>
            <w:r w:rsidR="00167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50" w:type="pct"/>
          </w:tcPr>
          <w:p w14:paraId="7D1395F7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736D0EFA" w14:textId="7DB05F0E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4,768</w:t>
            </w:r>
          </w:p>
        </w:tc>
      </w:tr>
      <w:tr w:rsidR="00B65F63" w:rsidRPr="004258D3" w14:paraId="4E801C96" w14:textId="77777777" w:rsidTr="00BE59E9">
        <w:tc>
          <w:tcPr>
            <w:tcW w:w="2174" w:type="pct"/>
          </w:tcPr>
          <w:p w14:paraId="29F82197" w14:textId="11200CB1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C47B100" w14:textId="2D1C0618" w:rsidR="00B65F63" w:rsidRPr="004258D3" w:rsidRDefault="003454C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51" w:type="pct"/>
            <w:shd w:val="clear" w:color="auto" w:fill="auto"/>
          </w:tcPr>
          <w:p w14:paraId="655E3FA3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BBC4D1E" w14:textId="5CC46F42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1,616</w:t>
            </w:r>
          </w:p>
        </w:tc>
        <w:tc>
          <w:tcPr>
            <w:tcW w:w="150" w:type="pct"/>
            <w:shd w:val="clear" w:color="auto" w:fill="auto"/>
          </w:tcPr>
          <w:p w14:paraId="31E7703C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16C97CD9" w14:textId="1E268B55" w:rsidR="00B65F63" w:rsidRPr="004258D3" w:rsidRDefault="003454C3" w:rsidP="003454C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97" w:right="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823</w:t>
            </w:r>
          </w:p>
        </w:tc>
        <w:tc>
          <w:tcPr>
            <w:tcW w:w="150" w:type="pct"/>
          </w:tcPr>
          <w:p w14:paraId="4AC75C82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5D34D299" w14:textId="7412B2C3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1,616</w:t>
            </w:r>
          </w:p>
        </w:tc>
      </w:tr>
      <w:tr w:rsidR="00B65F63" w:rsidRPr="004258D3" w14:paraId="6589DB46" w14:textId="77777777" w:rsidTr="00BE59E9">
        <w:tc>
          <w:tcPr>
            <w:tcW w:w="2174" w:type="pct"/>
          </w:tcPr>
          <w:p w14:paraId="60C252AD" w14:textId="1593939B" w:rsidR="00B65F63" w:rsidRPr="004258D3" w:rsidRDefault="00B65F63" w:rsidP="00B65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B102FD1" w14:textId="1436B12C" w:rsidR="00B65F63" w:rsidRPr="004258D3" w:rsidRDefault="00F6340D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51" w:type="pct"/>
            <w:shd w:val="clear" w:color="auto" w:fill="auto"/>
          </w:tcPr>
          <w:p w14:paraId="170756F8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FA02D1B" w14:textId="7F579758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  <w:tc>
          <w:tcPr>
            <w:tcW w:w="150" w:type="pct"/>
            <w:shd w:val="clear" w:color="auto" w:fill="auto"/>
          </w:tcPr>
          <w:p w14:paraId="0EEF2374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72FC6ED" w14:textId="551AAE08" w:rsidR="00B65F63" w:rsidRPr="004258D3" w:rsidRDefault="00F6340D" w:rsidP="003454C3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97" w:right="1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468</w:t>
            </w:r>
          </w:p>
        </w:tc>
        <w:tc>
          <w:tcPr>
            <w:tcW w:w="150" w:type="pct"/>
          </w:tcPr>
          <w:p w14:paraId="4EEF24E6" w14:textId="77777777" w:rsidR="00B65F63" w:rsidRPr="004258D3" w:rsidRDefault="00B65F63" w:rsidP="00B65F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97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47676B3D" w14:textId="7A777FD0" w:rsidR="00B65F63" w:rsidRPr="004258D3" w:rsidRDefault="00B65F63" w:rsidP="00B65F6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97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</w:p>
        </w:tc>
      </w:tr>
    </w:tbl>
    <w:p w14:paraId="42364F32" w14:textId="77777777" w:rsidR="008F575F" w:rsidRPr="004258D3" w:rsidRDefault="008F575F" w:rsidP="00D21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5E7990E" w14:textId="59E4ABAD" w:rsidR="000A38C1" w:rsidRPr="004258D3" w:rsidRDefault="00AB1D17" w:rsidP="00094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D6443C" w:rsidRPr="004258D3">
        <w:rPr>
          <w:rFonts w:ascii="Angsana New" w:hAnsi="Angsana New"/>
          <w:sz w:val="30"/>
          <w:szCs w:val="30"/>
        </w:rPr>
        <w:t>256</w:t>
      </w:r>
      <w:r w:rsidR="000942ED" w:rsidRPr="004258D3">
        <w:rPr>
          <w:rFonts w:ascii="Angsana New" w:hAnsi="Angsana New"/>
          <w:sz w:val="30"/>
          <w:szCs w:val="30"/>
        </w:rPr>
        <w:t>7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4258D3">
        <w:rPr>
          <w:rFonts w:ascii="Angsana New" w:hAnsi="Angsana New" w:hint="cs"/>
          <w:sz w:val="30"/>
          <w:szCs w:val="30"/>
          <w:cs/>
        </w:rPr>
        <w:t>ของ</w:t>
      </w:r>
      <w:r w:rsidRPr="004258D3">
        <w:rPr>
          <w:rFonts w:ascii="Angsana New" w:hAnsi="Angsana New"/>
          <w:sz w:val="30"/>
          <w:szCs w:val="30"/>
          <w:cs/>
        </w:rPr>
        <w:t>กลุ่มบริษัท</w:t>
      </w:r>
      <w:r w:rsidR="00403CE0" w:rsidRPr="004258D3">
        <w:rPr>
          <w:rFonts w:ascii="Angsana New" w:hAnsi="Angsana New" w:hint="cs"/>
          <w:sz w:val="30"/>
          <w:szCs w:val="30"/>
          <w:cs/>
        </w:rPr>
        <w:t>และบริษัท</w:t>
      </w:r>
      <w:r w:rsidRPr="004258D3">
        <w:rPr>
          <w:rFonts w:ascii="Angsana New" w:hAnsi="Angsana New"/>
          <w:sz w:val="30"/>
          <w:szCs w:val="30"/>
          <w:cs/>
        </w:rPr>
        <w:t>มีจำนวน</w:t>
      </w:r>
      <w:r w:rsidR="003454C3" w:rsidRPr="004258D3">
        <w:rPr>
          <w:rFonts w:ascii="Angsana New" w:hAnsi="Angsana New"/>
          <w:sz w:val="30"/>
          <w:szCs w:val="30"/>
        </w:rPr>
        <w:t xml:space="preserve"> 24.4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ล้านบาท</w:t>
      </w:r>
      <w:r w:rsidR="00403CE0" w:rsidRPr="004258D3">
        <w:rPr>
          <w:rFonts w:ascii="Angsana New" w:hAnsi="Angsana New" w:hint="cs"/>
          <w:sz w:val="30"/>
          <w:szCs w:val="30"/>
          <w:cs/>
        </w:rPr>
        <w:t xml:space="preserve"> และ</w:t>
      </w:r>
      <w:r w:rsidR="003454C3" w:rsidRPr="004258D3">
        <w:rPr>
          <w:rFonts w:ascii="Angsana New" w:hAnsi="Angsana New"/>
          <w:sz w:val="30"/>
          <w:szCs w:val="30"/>
        </w:rPr>
        <w:t xml:space="preserve"> 24.2</w:t>
      </w:r>
      <w:r w:rsidR="00403CE0" w:rsidRPr="004258D3">
        <w:rPr>
          <w:rFonts w:ascii="Angsana New" w:hAnsi="Angsana New"/>
          <w:sz w:val="30"/>
          <w:szCs w:val="30"/>
        </w:rPr>
        <w:t xml:space="preserve"> </w:t>
      </w:r>
      <w:r w:rsidR="008B538D" w:rsidRPr="004258D3">
        <w:rPr>
          <w:rFonts w:ascii="Angsana New" w:hAnsi="Angsana New"/>
          <w:sz w:val="30"/>
          <w:szCs w:val="30"/>
          <w:cs/>
        </w:rPr>
        <w:br/>
      </w:r>
      <w:r w:rsidR="00403CE0" w:rsidRPr="004258D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="009E0E34" w:rsidRPr="004258D3">
        <w:rPr>
          <w:rFonts w:ascii="Angsana New" w:hAnsi="Angsana New"/>
          <w:i/>
          <w:iCs/>
          <w:sz w:val="30"/>
          <w:szCs w:val="30"/>
        </w:rPr>
        <w:t>(256</w:t>
      </w:r>
      <w:r w:rsidR="00AF4CD8" w:rsidRPr="004258D3">
        <w:rPr>
          <w:rFonts w:ascii="Angsana New" w:hAnsi="Angsana New"/>
          <w:i/>
          <w:iCs/>
          <w:sz w:val="30"/>
          <w:szCs w:val="30"/>
        </w:rPr>
        <w:t>6</w:t>
      </w:r>
      <w:r w:rsidR="009E0E34" w:rsidRPr="004258D3">
        <w:rPr>
          <w:rFonts w:ascii="Angsana New" w:hAnsi="Angsana New"/>
          <w:i/>
          <w:iCs/>
          <w:sz w:val="30"/>
          <w:szCs w:val="30"/>
        </w:rPr>
        <w:t xml:space="preserve">: </w:t>
      </w:r>
      <w:r w:rsidR="000942ED" w:rsidRPr="004258D3">
        <w:rPr>
          <w:rFonts w:ascii="Angsana New" w:hAnsi="Angsana New"/>
          <w:i/>
          <w:iCs/>
          <w:sz w:val="30"/>
          <w:szCs w:val="30"/>
        </w:rPr>
        <w:t>24.3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4258D3">
        <w:rPr>
          <w:rFonts w:ascii="Angsana New" w:hAnsi="Angsana New"/>
          <w:i/>
          <w:iCs/>
          <w:sz w:val="30"/>
          <w:szCs w:val="30"/>
        </w:rPr>
        <w:t xml:space="preserve">24.1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0942ED" w:rsidRPr="004258D3">
        <w:rPr>
          <w:rFonts w:ascii="Angsana New" w:hAnsi="Angsana New"/>
          <w:i/>
          <w:iCs/>
          <w:sz w:val="30"/>
          <w:szCs w:val="30"/>
        </w:rPr>
        <w:t xml:space="preserve"> </w:t>
      </w:r>
      <w:r w:rsidR="00403CE0" w:rsidRPr="004258D3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9E0E34" w:rsidRPr="004258D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543DFB7" w14:textId="4AA8CF66" w:rsidR="00D7541D" w:rsidRPr="004258D3" w:rsidRDefault="00D75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4258D3">
        <w:rPr>
          <w:rFonts w:ascii="Angsana New" w:hAnsi="Angsana New"/>
          <w:sz w:val="30"/>
          <w:szCs w:val="30"/>
          <w:lang w:eastAsia="ko-KR"/>
        </w:rPr>
        <w:br w:type="page"/>
      </w:r>
    </w:p>
    <w:p w14:paraId="285B9EDC" w14:textId="77777777" w:rsidR="004D5CDB" w:rsidRPr="004258D3" w:rsidRDefault="004D5CDB" w:rsidP="00A773FC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5DEA258D" w14:textId="6234DD60" w:rsidR="004D5CDB" w:rsidRPr="004258D3" w:rsidRDefault="004D5CDB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46F84AAA" w14:textId="673AC9CA" w:rsidR="00D21418" w:rsidRPr="004258D3" w:rsidRDefault="00D21418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55C3F92" w14:textId="77777777" w:rsidR="00DD3CD3" w:rsidRPr="004258D3" w:rsidRDefault="00DD3CD3" w:rsidP="00A77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DB8F8E" w14:textId="1ECDA141" w:rsidR="009E0E34" w:rsidRPr="004258D3" w:rsidRDefault="009E0E34" w:rsidP="00A773F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258D3">
        <w:rPr>
          <w:rFonts w:ascii="Angsana New" w:hAnsi="Angsana New"/>
          <w:sz w:val="30"/>
          <w:szCs w:val="30"/>
          <w:cs/>
        </w:rPr>
        <w:t>สินทรัพย์ไม่มีตัวตนที่</w:t>
      </w:r>
      <w:r w:rsidRPr="004258D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258D3">
        <w:rPr>
          <w:rFonts w:ascii="Angsana New" w:hAnsi="Angsana New"/>
          <w:sz w:val="30"/>
          <w:szCs w:val="30"/>
          <w:cs/>
        </w:rPr>
        <w:t>ซื้อมา</w:t>
      </w:r>
      <w:r w:rsidRPr="004258D3">
        <w:rPr>
          <w:rFonts w:ascii="Angsana New" w:hAnsi="Angsana New" w:hint="cs"/>
          <w:sz w:val="30"/>
          <w:szCs w:val="30"/>
          <w:cs/>
        </w:rPr>
        <w:t>และมีอายุการใช้งานจำกัด วัดมูลค่าด้วย</w:t>
      </w:r>
      <w:r w:rsidRPr="004258D3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</w:t>
      </w:r>
      <w:r w:rsidR="009662D7"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Pr="004258D3">
        <w:rPr>
          <w:rFonts w:ascii="Angsana New" w:eastAsia="Calibri" w:hAnsi="Angsana New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</w:t>
      </w:r>
      <w:r w:rsidRPr="004258D3">
        <w:rPr>
          <w:rFonts w:ascii="Angsana New" w:eastAsia="Calibri" w:hAnsi="Angsana New"/>
          <w:sz w:val="30"/>
          <w:szCs w:val="30"/>
          <w:cs/>
        </w:rPr>
        <w:t>ก่อให้เกิดประโยชน์เชิงเศรษฐกิจในอนาคต</w:t>
      </w:r>
      <w:r w:rsidRPr="004258D3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1AD75E08" w14:textId="77777777" w:rsidR="009E0E34" w:rsidRPr="004258D3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88FDEC0" w14:textId="2AC62413" w:rsidR="009E0E34" w:rsidRPr="004258D3" w:rsidRDefault="009E0E34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4258D3">
        <w:rPr>
          <w:rFonts w:ascii="Angsana New" w:eastAsia="Calibri" w:hAnsi="Angsana New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4258D3">
        <w:rPr>
          <w:rFonts w:ascii="Angsana New" w:eastAsia="Calibri" w:hAnsi="Angsana New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E62AFE4" w14:textId="77777777" w:rsidR="00A773FC" w:rsidRPr="004258D3" w:rsidRDefault="00A773FC" w:rsidP="00A77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3303"/>
      </w:tblGrid>
      <w:tr w:rsidR="00217C08" w:rsidRPr="004258D3" w14:paraId="57ACF57A" w14:textId="77777777" w:rsidTr="009E0E34">
        <w:tc>
          <w:tcPr>
            <w:tcW w:w="4410" w:type="dxa"/>
          </w:tcPr>
          <w:p w14:paraId="1309B4CA" w14:textId="77777777" w:rsidR="009E0E34" w:rsidRPr="004258D3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ค่าสิทธิและการช่วยเหลือทางเทคนิครอการตัดบัญชี</w:t>
            </w:r>
          </w:p>
        </w:tc>
        <w:tc>
          <w:tcPr>
            <w:tcW w:w="1080" w:type="dxa"/>
          </w:tcPr>
          <w:p w14:paraId="766958E2" w14:textId="77777777" w:rsidR="009E0E34" w:rsidRPr="004258D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4283DC73" w14:textId="77777777" w:rsidR="009E0E34" w:rsidRPr="004258D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E0E34" w:rsidRPr="004258D3" w14:paraId="7130E8E9" w14:textId="77777777" w:rsidTr="009E0E34">
        <w:tc>
          <w:tcPr>
            <w:tcW w:w="4410" w:type="dxa"/>
          </w:tcPr>
          <w:p w14:paraId="21523106" w14:textId="77777777" w:rsidR="009E0E34" w:rsidRPr="004258D3" w:rsidRDefault="009E0E34" w:rsidP="00A77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80" w:type="dxa"/>
          </w:tcPr>
          <w:p w14:paraId="692F75A4" w14:textId="77777777" w:rsidR="009E0E34" w:rsidRPr="004258D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303" w:type="dxa"/>
          </w:tcPr>
          <w:p w14:paraId="5CC0F2D6" w14:textId="77777777" w:rsidR="009E0E34" w:rsidRPr="004258D3" w:rsidRDefault="009E0E34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7C64256E" w14:textId="77777777" w:rsidR="009E0E34" w:rsidRPr="004258D3" w:rsidRDefault="009E0E34" w:rsidP="009E0E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056C2E0" w14:textId="081C8308" w:rsidR="009E0E34" w:rsidRPr="004258D3" w:rsidRDefault="00450E15" w:rsidP="009662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  <w:r w:rsidRPr="004258D3"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908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131"/>
        <w:gridCol w:w="1530"/>
        <w:gridCol w:w="270"/>
        <w:gridCol w:w="1440"/>
        <w:gridCol w:w="270"/>
        <w:gridCol w:w="1440"/>
      </w:tblGrid>
      <w:tr w:rsidR="00217C08" w:rsidRPr="004258D3" w14:paraId="1F99894A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7AAF84EF" w14:textId="11110871" w:rsidR="004D5CDB" w:rsidRPr="004258D3" w:rsidRDefault="004D5CDB" w:rsidP="00B2547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</w:tcPr>
          <w:p w14:paraId="3A8BC88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4258D3" w14:paraId="3CEFC249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60349AF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2A1A0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ค่าสิทธิและ</w:t>
            </w:r>
          </w:p>
          <w:p w14:paraId="3336252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การช่วยเหลือทางเทคนิครอตัดบัญชี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C77D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CDC301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  <w:r w:rsidRPr="004258D3">
              <w:rPr>
                <w:rFonts w:ascii="Angsana New" w:hAnsi="Angsana New"/>
                <w:sz w:val="30"/>
                <w:szCs w:val="30"/>
              </w:rPr>
              <w:br/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BEBFA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CC202C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FB070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9AFF3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0B393F1E" w14:textId="77777777" w:rsidTr="00B2547A">
        <w:trPr>
          <w:tblHeader/>
        </w:trPr>
        <w:tc>
          <w:tcPr>
            <w:tcW w:w="4131" w:type="dxa"/>
            <w:shd w:val="clear" w:color="auto" w:fill="auto"/>
          </w:tcPr>
          <w:p w14:paraId="54FD4F86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  <w:shd w:val="clear" w:color="auto" w:fill="auto"/>
            <w:vAlign w:val="bottom"/>
          </w:tcPr>
          <w:p w14:paraId="14E0B2D5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252" w:right="11" w:hanging="25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7C08" w:rsidRPr="004258D3" w14:paraId="43EF5642" w14:textId="77777777" w:rsidTr="00B2547A">
        <w:tc>
          <w:tcPr>
            <w:tcW w:w="4131" w:type="dxa"/>
            <w:shd w:val="clear" w:color="auto" w:fill="auto"/>
          </w:tcPr>
          <w:p w14:paraId="2E371C0B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3BAA0A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F70584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9B8886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D141FD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DD616D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left="252" w:right="11" w:hanging="252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</w:tr>
      <w:tr w:rsidR="000942ED" w:rsidRPr="004258D3" w14:paraId="2CEAB15B" w14:textId="77777777" w:rsidTr="00B2547A">
        <w:tc>
          <w:tcPr>
            <w:tcW w:w="4131" w:type="dxa"/>
            <w:shd w:val="clear" w:color="auto" w:fill="auto"/>
          </w:tcPr>
          <w:p w14:paraId="4FCCFCA4" w14:textId="497CAA2F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04F12E" w14:textId="5F98B80E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06A51DC6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3E0EB" w14:textId="406FBF12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43,663</w:t>
            </w:r>
          </w:p>
        </w:tc>
        <w:tc>
          <w:tcPr>
            <w:tcW w:w="270" w:type="dxa"/>
            <w:shd w:val="clear" w:color="auto" w:fill="auto"/>
          </w:tcPr>
          <w:p w14:paraId="03883C64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817177" w14:textId="543E3C6C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73,663</w:t>
            </w:r>
          </w:p>
        </w:tc>
      </w:tr>
      <w:tr w:rsidR="000942ED" w:rsidRPr="004258D3" w14:paraId="79C5E114" w14:textId="77777777" w:rsidTr="00B2547A">
        <w:tc>
          <w:tcPr>
            <w:tcW w:w="4131" w:type="dxa"/>
            <w:shd w:val="clear" w:color="auto" w:fill="auto"/>
          </w:tcPr>
          <w:p w14:paraId="42A2C2B4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145AA3" w14:textId="21874090" w:rsidR="000942ED" w:rsidRPr="004258D3" w:rsidRDefault="000942ED" w:rsidP="00AE50AD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E62AF5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0AC9B4" w14:textId="7BEA72EC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  <w:tc>
          <w:tcPr>
            <w:tcW w:w="270" w:type="dxa"/>
            <w:shd w:val="clear" w:color="auto" w:fill="auto"/>
          </w:tcPr>
          <w:p w14:paraId="49E8C9EB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9719D0" w14:textId="15785A6C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</w:tr>
      <w:tr w:rsidR="000942ED" w:rsidRPr="004258D3" w14:paraId="542DE45F" w14:textId="77777777" w:rsidTr="00B2547A">
        <w:tc>
          <w:tcPr>
            <w:tcW w:w="4131" w:type="dxa"/>
            <w:shd w:val="clear" w:color="auto" w:fill="auto"/>
          </w:tcPr>
          <w:p w14:paraId="35F16794" w14:textId="76941CF6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  <w:p w14:paraId="091F6A37" w14:textId="3B208B0F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8478" w14:textId="12CE0479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00F8A3D3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179EB" w14:textId="658C4BFD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46,899</w:t>
            </w:r>
          </w:p>
        </w:tc>
        <w:tc>
          <w:tcPr>
            <w:tcW w:w="270" w:type="dxa"/>
            <w:shd w:val="clear" w:color="auto" w:fill="auto"/>
          </w:tcPr>
          <w:p w14:paraId="7C9F02E9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FA871" w14:textId="4C8D6955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76,899</w:t>
            </w:r>
          </w:p>
        </w:tc>
      </w:tr>
      <w:tr w:rsidR="00220606" w:rsidRPr="004258D3" w14:paraId="0840D9A9" w14:textId="77777777" w:rsidTr="00B2547A">
        <w:tc>
          <w:tcPr>
            <w:tcW w:w="4131" w:type="dxa"/>
            <w:shd w:val="clear" w:color="auto" w:fill="auto"/>
          </w:tcPr>
          <w:p w14:paraId="65CB583D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4FBB2" w14:textId="37282D5A" w:rsidR="00220606" w:rsidRPr="004258D3" w:rsidRDefault="00220606" w:rsidP="00AC3B3F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A5D7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3F2290" w14:textId="1B60A725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1,994</w:t>
            </w:r>
          </w:p>
        </w:tc>
        <w:tc>
          <w:tcPr>
            <w:tcW w:w="270" w:type="dxa"/>
            <w:shd w:val="clear" w:color="auto" w:fill="auto"/>
          </w:tcPr>
          <w:p w14:paraId="4C1DD916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1DF4B0" w14:textId="65F8FAED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220606" w:rsidRPr="004258D3" w14:paraId="45C66934" w14:textId="77777777" w:rsidTr="00B2547A">
        <w:tc>
          <w:tcPr>
            <w:tcW w:w="4131" w:type="dxa"/>
            <w:shd w:val="clear" w:color="auto" w:fill="auto"/>
          </w:tcPr>
          <w:p w14:paraId="2C195CAC" w14:textId="53D5534E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504AE" w14:textId="1BBF30B0" w:rsidR="00220606" w:rsidRPr="004258D3" w:rsidRDefault="00220606" w:rsidP="002206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2F916B04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35031" w14:textId="10BB9A92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48,893</w:t>
            </w:r>
          </w:p>
        </w:tc>
        <w:tc>
          <w:tcPr>
            <w:tcW w:w="270" w:type="dxa"/>
            <w:shd w:val="clear" w:color="auto" w:fill="auto"/>
          </w:tcPr>
          <w:p w14:paraId="77E85C89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2F3F9" w14:textId="08258339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78,893</w:t>
            </w:r>
          </w:p>
        </w:tc>
      </w:tr>
      <w:tr w:rsidR="000942ED" w:rsidRPr="004258D3" w14:paraId="0E581EBC" w14:textId="77777777" w:rsidTr="0072249D">
        <w:tc>
          <w:tcPr>
            <w:tcW w:w="4131" w:type="dxa"/>
            <w:shd w:val="clear" w:color="auto" w:fill="auto"/>
          </w:tcPr>
          <w:p w14:paraId="7AEC3029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09E89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CEE188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F1099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1C9088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167CF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42ED" w:rsidRPr="004258D3" w14:paraId="7790F904" w14:textId="77777777" w:rsidTr="00B2547A">
        <w:tc>
          <w:tcPr>
            <w:tcW w:w="4131" w:type="dxa"/>
            <w:shd w:val="clear" w:color="auto" w:fill="auto"/>
          </w:tcPr>
          <w:p w14:paraId="67BED03F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30" w:type="dxa"/>
            <w:shd w:val="clear" w:color="auto" w:fill="auto"/>
          </w:tcPr>
          <w:p w14:paraId="1E47F15B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02FC2F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29185E5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CA6E77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7FCC7FD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0942ED" w:rsidRPr="004258D3" w14:paraId="72E82958" w14:textId="77777777" w:rsidTr="00B2547A">
        <w:tc>
          <w:tcPr>
            <w:tcW w:w="4131" w:type="dxa"/>
            <w:shd w:val="clear" w:color="auto" w:fill="auto"/>
          </w:tcPr>
          <w:p w14:paraId="0FAE12EE" w14:textId="7692E81F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18ED55" w14:textId="371ABEFD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28,759</w:t>
            </w:r>
          </w:p>
        </w:tc>
        <w:tc>
          <w:tcPr>
            <w:tcW w:w="270" w:type="dxa"/>
            <w:shd w:val="clear" w:color="auto" w:fill="auto"/>
          </w:tcPr>
          <w:p w14:paraId="6B55AA8C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7CA070" w14:textId="4ABD51D1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34,953</w:t>
            </w:r>
          </w:p>
        </w:tc>
        <w:tc>
          <w:tcPr>
            <w:tcW w:w="270" w:type="dxa"/>
            <w:shd w:val="clear" w:color="auto" w:fill="auto"/>
          </w:tcPr>
          <w:p w14:paraId="5823D1F6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AAC12" w14:textId="6C11DCFA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63,712</w:t>
            </w:r>
          </w:p>
        </w:tc>
      </w:tr>
      <w:tr w:rsidR="000942ED" w:rsidRPr="004258D3" w14:paraId="617B05AA" w14:textId="77777777" w:rsidTr="00B2547A">
        <w:tc>
          <w:tcPr>
            <w:tcW w:w="4131" w:type="dxa"/>
            <w:shd w:val="clear" w:color="auto" w:fill="auto"/>
          </w:tcPr>
          <w:p w14:paraId="4F870A15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A9A9DE0" w14:textId="7915CB5D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,241</w:t>
            </w:r>
          </w:p>
        </w:tc>
        <w:tc>
          <w:tcPr>
            <w:tcW w:w="270" w:type="dxa"/>
            <w:shd w:val="clear" w:color="auto" w:fill="auto"/>
          </w:tcPr>
          <w:p w14:paraId="68A75079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71156" w14:textId="1034BFE3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  <w:tc>
          <w:tcPr>
            <w:tcW w:w="270" w:type="dxa"/>
            <w:shd w:val="clear" w:color="auto" w:fill="auto"/>
          </w:tcPr>
          <w:p w14:paraId="70F11935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6107F4" w14:textId="15AC4221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2,568</w:t>
            </w:r>
          </w:p>
        </w:tc>
      </w:tr>
      <w:tr w:rsidR="000942ED" w:rsidRPr="004258D3" w14:paraId="60DD7B9D" w14:textId="77777777" w:rsidTr="00B2547A">
        <w:tc>
          <w:tcPr>
            <w:tcW w:w="4131" w:type="dxa"/>
            <w:shd w:val="clear" w:color="auto" w:fill="auto"/>
          </w:tcPr>
          <w:p w14:paraId="11B38009" w14:textId="31F12AA8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  <w:p w14:paraId="2E43A639" w14:textId="3310BDC6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A116" w14:textId="1A94A3D2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30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ACCB4AA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BB858" w14:textId="3FD0F451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36,280</w:t>
            </w:r>
          </w:p>
        </w:tc>
        <w:tc>
          <w:tcPr>
            <w:tcW w:w="270" w:type="dxa"/>
            <w:shd w:val="clear" w:color="auto" w:fill="auto"/>
          </w:tcPr>
          <w:p w14:paraId="401BF8F6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ACBEA" w14:textId="12F26AA1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66,280</w:t>
            </w:r>
          </w:p>
        </w:tc>
      </w:tr>
      <w:tr w:rsidR="00220606" w:rsidRPr="004258D3" w14:paraId="78414DA6" w14:textId="77777777" w:rsidTr="00B2547A">
        <w:tc>
          <w:tcPr>
            <w:tcW w:w="4131" w:type="dxa"/>
            <w:shd w:val="clear" w:color="auto" w:fill="auto"/>
          </w:tcPr>
          <w:p w14:paraId="2BDC2B4D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75E6B7" w14:textId="61C14CFC" w:rsidR="00220606" w:rsidRPr="004258D3" w:rsidRDefault="00220606" w:rsidP="00074757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0C7BC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B352F" w14:textId="4FB35243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270" w:type="dxa"/>
            <w:shd w:val="clear" w:color="auto" w:fill="auto"/>
          </w:tcPr>
          <w:p w14:paraId="5F544DA0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2CF23" w14:textId="2D67B1B4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</w:tr>
      <w:tr w:rsidR="00220606" w:rsidRPr="004258D3" w14:paraId="52E2AEFF" w14:textId="77777777" w:rsidTr="00B2547A">
        <w:tc>
          <w:tcPr>
            <w:tcW w:w="4131" w:type="dxa"/>
            <w:shd w:val="clear" w:color="auto" w:fill="auto"/>
          </w:tcPr>
          <w:p w14:paraId="0C905E6F" w14:textId="3F0B189F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82D9" w14:textId="7E19064D" w:rsidR="00220606" w:rsidRPr="004258D3" w:rsidRDefault="00220606" w:rsidP="00220606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14:paraId="653F6CFC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4FB8D" w14:textId="2113B5DB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37,781</w:t>
            </w:r>
          </w:p>
        </w:tc>
        <w:tc>
          <w:tcPr>
            <w:tcW w:w="270" w:type="dxa"/>
            <w:shd w:val="clear" w:color="auto" w:fill="auto"/>
          </w:tcPr>
          <w:p w14:paraId="6A7341A9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AF0BF" w14:textId="0C344C08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67,781</w:t>
            </w:r>
          </w:p>
        </w:tc>
      </w:tr>
      <w:tr w:rsidR="000942ED" w:rsidRPr="004258D3" w14:paraId="6F251CE1" w14:textId="77777777" w:rsidTr="00B2547A">
        <w:tc>
          <w:tcPr>
            <w:tcW w:w="4131" w:type="dxa"/>
            <w:shd w:val="clear" w:color="auto" w:fill="auto"/>
          </w:tcPr>
          <w:p w14:paraId="7C7B4055" w14:textId="7B211DBD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5FE69B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1E872D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48C08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ED0213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754D59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42ED" w:rsidRPr="004258D3" w14:paraId="5E9B7C03" w14:textId="77777777" w:rsidTr="00B2547A">
        <w:tc>
          <w:tcPr>
            <w:tcW w:w="4131" w:type="dxa"/>
            <w:shd w:val="clear" w:color="auto" w:fill="auto"/>
          </w:tcPr>
          <w:p w14:paraId="0AC44A93" w14:textId="1FB4EE2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6D984F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230"/>
              </w:tabs>
              <w:spacing w:line="240" w:lineRule="auto"/>
              <w:ind w:right="-10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78DD4D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CE9B34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24F7A0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3C97E1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42ED" w:rsidRPr="004258D3" w14:paraId="04A671E8" w14:textId="77777777" w:rsidTr="001F1847">
        <w:tc>
          <w:tcPr>
            <w:tcW w:w="4131" w:type="dxa"/>
            <w:shd w:val="clear" w:color="auto" w:fill="auto"/>
          </w:tcPr>
          <w:p w14:paraId="7DD1E3DD" w14:textId="478A47C2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1F8680" w14:textId="48C9EBD9" w:rsidR="000942ED" w:rsidRPr="004258D3" w:rsidRDefault="000942ED" w:rsidP="00B618E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77C805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415AD5" w14:textId="42485C0E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10,619</w:t>
            </w:r>
          </w:p>
        </w:tc>
        <w:tc>
          <w:tcPr>
            <w:tcW w:w="270" w:type="dxa"/>
            <w:shd w:val="clear" w:color="auto" w:fill="auto"/>
          </w:tcPr>
          <w:p w14:paraId="48467053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4FFCEA" w14:textId="442F25C9" w:rsidR="000942ED" w:rsidRPr="004258D3" w:rsidRDefault="000942ED" w:rsidP="000942ED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10,619</w:t>
            </w:r>
          </w:p>
        </w:tc>
      </w:tr>
      <w:tr w:rsidR="00220606" w:rsidRPr="004258D3" w14:paraId="66563E4E" w14:textId="77777777" w:rsidTr="004A69EA">
        <w:tc>
          <w:tcPr>
            <w:tcW w:w="4131" w:type="dxa"/>
            <w:shd w:val="clear" w:color="auto" w:fill="auto"/>
          </w:tcPr>
          <w:p w14:paraId="006C7D0B" w14:textId="70498E36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05C578" w14:textId="24AD0980" w:rsidR="00220606" w:rsidRPr="004258D3" w:rsidRDefault="00220606" w:rsidP="0022060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756875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  <w:tab w:val="decimal" w:pos="1260"/>
                <w:tab w:val="decimal" w:pos="1620"/>
              </w:tabs>
              <w:ind w:left="252" w:right="-27" w:hanging="25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529F8" w14:textId="1D5234FE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11,112</w:t>
            </w:r>
          </w:p>
        </w:tc>
        <w:tc>
          <w:tcPr>
            <w:tcW w:w="270" w:type="dxa"/>
            <w:shd w:val="clear" w:color="auto" w:fill="auto"/>
          </w:tcPr>
          <w:p w14:paraId="2297E44A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DB284" w14:textId="75C7B54F" w:rsidR="00220606" w:rsidRPr="004258D3" w:rsidRDefault="00220606" w:rsidP="00220606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104" w:right="-14" w:firstLine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11,112</w:t>
            </w:r>
          </w:p>
        </w:tc>
      </w:tr>
    </w:tbl>
    <w:p w14:paraId="3D01E05F" w14:textId="77777777" w:rsidR="00450E15" w:rsidRPr="004258D3" w:rsidRDefault="00450E15">
      <w:r w:rsidRPr="004258D3">
        <w:br w:type="page"/>
      </w:r>
    </w:p>
    <w:p w14:paraId="15A113B3" w14:textId="10751FDF" w:rsidR="004D5CDB" w:rsidRPr="004258D3" w:rsidRDefault="004D5CDB" w:rsidP="004D5CDB">
      <w:pPr>
        <w:spacing w:line="240" w:lineRule="auto"/>
        <w:rPr>
          <w:sz w:val="2"/>
          <w:szCs w:val="2"/>
        </w:rPr>
      </w:pPr>
    </w:p>
    <w:p w14:paraId="78546A67" w14:textId="77777777" w:rsidR="0072249D" w:rsidRPr="004258D3" w:rsidRDefault="0072249D" w:rsidP="004D5CDB">
      <w:pPr>
        <w:spacing w:line="240" w:lineRule="auto"/>
        <w:rPr>
          <w:sz w:val="2"/>
          <w:szCs w:val="2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912"/>
        <w:gridCol w:w="2160"/>
      </w:tblGrid>
      <w:tr w:rsidR="00217C08" w:rsidRPr="004258D3" w14:paraId="230F6E03" w14:textId="77777777" w:rsidTr="001526B7">
        <w:trPr>
          <w:tblHeader/>
        </w:trPr>
        <w:tc>
          <w:tcPr>
            <w:tcW w:w="6912" w:type="dxa"/>
            <w:shd w:val="clear" w:color="auto" w:fill="auto"/>
          </w:tcPr>
          <w:p w14:paraId="5F7D79F1" w14:textId="77777777" w:rsidR="003C66C3" w:rsidRPr="004258D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58D3">
              <w:br w:type="page"/>
            </w:r>
          </w:p>
        </w:tc>
        <w:tc>
          <w:tcPr>
            <w:tcW w:w="2160" w:type="dxa"/>
            <w:shd w:val="clear" w:color="auto" w:fill="auto"/>
          </w:tcPr>
          <w:p w14:paraId="0A3D7EAF" w14:textId="65C1B1F9" w:rsidR="003C66C3" w:rsidRPr="004258D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7FD7055D" w14:textId="77777777" w:rsidTr="001526B7">
        <w:trPr>
          <w:tblHeader/>
        </w:trPr>
        <w:tc>
          <w:tcPr>
            <w:tcW w:w="6912" w:type="dxa"/>
            <w:shd w:val="clear" w:color="auto" w:fill="auto"/>
          </w:tcPr>
          <w:p w14:paraId="21FC28DB" w14:textId="77777777" w:rsidR="003C66C3" w:rsidRPr="004258D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04FF099" w14:textId="77777777" w:rsidR="003C66C3" w:rsidRPr="004258D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217C08" w:rsidRPr="004258D3" w14:paraId="574BA39A" w14:textId="77777777" w:rsidTr="001526B7">
        <w:tc>
          <w:tcPr>
            <w:tcW w:w="6912" w:type="dxa"/>
            <w:shd w:val="clear" w:color="auto" w:fill="auto"/>
          </w:tcPr>
          <w:p w14:paraId="76F5B811" w14:textId="77777777" w:rsidR="003C66C3" w:rsidRPr="004258D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292052FB" w14:textId="1ED31DFE" w:rsidR="003C66C3" w:rsidRPr="004258D3" w:rsidRDefault="003C66C3" w:rsidP="00B2547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17C08" w:rsidRPr="004258D3" w14:paraId="2C366890" w14:textId="77777777" w:rsidTr="001526B7">
        <w:tc>
          <w:tcPr>
            <w:tcW w:w="6912" w:type="dxa"/>
            <w:shd w:val="clear" w:color="auto" w:fill="auto"/>
          </w:tcPr>
          <w:p w14:paraId="0BD04049" w14:textId="77777777" w:rsidR="003C66C3" w:rsidRPr="004258D3" w:rsidRDefault="003C66C3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60CF5F1" w14:textId="77777777" w:rsidR="003C66C3" w:rsidRPr="004258D3" w:rsidRDefault="003C66C3" w:rsidP="00B2547A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4258D3" w14:paraId="482FDF41" w14:textId="77777777" w:rsidTr="001526B7">
        <w:tc>
          <w:tcPr>
            <w:tcW w:w="6912" w:type="dxa"/>
            <w:shd w:val="clear" w:color="auto" w:fill="auto"/>
          </w:tcPr>
          <w:p w14:paraId="3E561FAC" w14:textId="73E34973" w:rsidR="003C66C3" w:rsidRPr="004258D3" w:rsidRDefault="003C66C3" w:rsidP="00545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D6443C" w:rsidRPr="004258D3">
              <w:rPr>
                <w:rFonts w:ascii="Angsana New" w:hAnsi="Angsana New"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D6443C"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0942ED" w:rsidRPr="004258D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0E1C589" w14:textId="6E5914B2" w:rsidR="003C66C3" w:rsidRPr="004258D3" w:rsidRDefault="000942ED" w:rsidP="00777ECD">
            <w:pPr>
              <w:pStyle w:val="acctfourfigures"/>
              <w:tabs>
                <w:tab w:val="clear" w:pos="765"/>
                <w:tab w:val="decimal" w:pos="1326"/>
              </w:tabs>
              <w:spacing w:line="240" w:lineRule="auto"/>
              <w:ind w:left="973" w:right="-111" w:hanging="97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43,663</w:t>
            </w:r>
          </w:p>
        </w:tc>
      </w:tr>
      <w:tr w:rsidR="000942ED" w:rsidRPr="004258D3" w14:paraId="4EB09ECD" w14:textId="77777777" w:rsidTr="001526B7">
        <w:tc>
          <w:tcPr>
            <w:tcW w:w="6912" w:type="dxa"/>
            <w:shd w:val="clear" w:color="auto" w:fill="auto"/>
          </w:tcPr>
          <w:p w14:paraId="6F94AEC1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826A6AF" w14:textId="5B320772" w:rsidR="000942ED" w:rsidRPr="004258D3" w:rsidRDefault="000942ED" w:rsidP="000942E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left="336" w:right="-111" w:firstLine="627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3,236</w:t>
            </w:r>
          </w:p>
        </w:tc>
      </w:tr>
      <w:tr w:rsidR="000942ED" w:rsidRPr="004258D3" w14:paraId="3F6A6935" w14:textId="77777777" w:rsidTr="001526B7">
        <w:tc>
          <w:tcPr>
            <w:tcW w:w="6912" w:type="dxa"/>
            <w:shd w:val="clear" w:color="auto" w:fill="auto"/>
          </w:tcPr>
          <w:p w14:paraId="39FB6D73" w14:textId="2F9D3925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  <w:p w14:paraId="7DA29D28" w14:textId="28F78612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DF550" w14:textId="29548A24" w:rsidR="000942ED" w:rsidRPr="004258D3" w:rsidRDefault="000942ED" w:rsidP="000942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 w:firstLine="87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46,899</w:t>
            </w:r>
          </w:p>
        </w:tc>
      </w:tr>
      <w:tr w:rsidR="00220606" w:rsidRPr="004258D3" w14:paraId="0BC6F4C5" w14:textId="77777777" w:rsidTr="001526B7">
        <w:tc>
          <w:tcPr>
            <w:tcW w:w="6912" w:type="dxa"/>
            <w:shd w:val="clear" w:color="auto" w:fill="auto"/>
          </w:tcPr>
          <w:p w14:paraId="7052E1EE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7D2559D" w14:textId="1DA17615" w:rsidR="00220606" w:rsidRPr="004258D3" w:rsidRDefault="00220606" w:rsidP="0022060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</w:tr>
      <w:tr w:rsidR="00220606" w:rsidRPr="004258D3" w14:paraId="468B59C3" w14:textId="77777777" w:rsidTr="001526B7">
        <w:tc>
          <w:tcPr>
            <w:tcW w:w="6912" w:type="dxa"/>
            <w:shd w:val="clear" w:color="auto" w:fill="auto"/>
          </w:tcPr>
          <w:p w14:paraId="5784181B" w14:textId="1E2ECB2D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82366" w14:textId="563BC7BD" w:rsidR="00220606" w:rsidRPr="004258D3" w:rsidRDefault="00220606" w:rsidP="0022060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48,893</w:t>
            </w:r>
          </w:p>
        </w:tc>
      </w:tr>
      <w:tr w:rsidR="000942ED" w:rsidRPr="004258D3" w14:paraId="509AFE66" w14:textId="77777777" w:rsidTr="001526B7">
        <w:tc>
          <w:tcPr>
            <w:tcW w:w="6912" w:type="dxa"/>
            <w:shd w:val="clear" w:color="auto" w:fill="auto"/>
          </w:tcPr>
          <w:p w14:paraId="6AFF5791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FB646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0942ED" w:rsidRPr="004258D3" w14:paraId="2D3C9713" w14:textId="77777777" w:rsidTr="001526B7">
        <w:tc>
          <w:tcPr>
            <w:tcW w:w="6912" w:type="dxa"/>
            <w:shd w:val="clear" w:color="auto" w:fill="auto"/>
          </w:tcPr>
          <w:p w14:paraId="651E691E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C5C20AE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942ED" w:rsidRPr="004258D3" w14:paraId="51771706" w14:textId="77777777" w:rsidTr="001526B7">
        <w:tc>
          <w:tcPr>
            <w:tcW w:w="6912" w:type="dxa"/>
            <w:shd w:val="clear" w:color="auto" w:fill="auto"/>
          </w:tcPr>
          <w:p w14:paraId="087C79F7" w14:textId="6DC8D3CA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43FBAC8" w14:textId="59B0D235" w:rsidR="000942ED" w:rsidRPr="00074757" w:rsidRDefault="000942ED" w:rsidP="000942E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074757">
              <w:rPr>
                <w:rFonts w:ascii="Angsana New" w:hAnsi="Angsana New"/>
                <w:sz w:val="30"/>
                <w:szCs w:val="30"/>
              </w:rPr>
              <w:t>34,953</w:t>
            </w:r>
          </w:p>
        </w:tc>
      </w:tr>
      <w:tr w:rsidR="000942ED" w:rsidRPr="004258D3" w14:paraId="5811A6D2" w14:textId="77777777" w:rsidTr="001526B7">
        <w:tc>
          <w:tcPr>
            <w:tcW w:w="6912" w:type="dxa"/>
            <w:shd w:val="clear" w:color="auto" w:fill="auto"/>
          </w:tcPr>
          <w:p w14:paraId="60BB1C4A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020FE26" w14:textId="2F5C6BD6" w:rsidR="000942ED" w:rsidRPr="004258D3" w:rsidRDefault="000942ED" w:rsidP="000942E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1,327</w:t>
            </w:r>
          </w:p>
        </w:tc>
      </w:tr>
      <w:tr w:rsidR="000942ED" w:rsidRPr="004258D3" w14:paraId="7BF06E0E" w14:textId="77777777" w:rsidTr="001526B7">
        <w:trPr>
          <w:trHeight w:val="43"/>
        </w:trPr>
        <w:tc>
          <w:tcPr>
            <w:tcW w:w="6912" w:type="dxa"/>
            <w:shd w:val="clear" w:color="auto" w:fill="auto"/>
          </w:tcPr>
          <w:p w14:paraId="54801F32" w14:textId="46B9A8D4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  <w:p w14:paraId="5239948F" w14:textId="0C058154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6192F" w14:textId="07A1C231" w:rsidR="000942ED" w:rsidRPr="004258D3" w:rsidRDefault="000942ED" w:rsidP="000942E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36,280</w:t>
            </w:r>
          </w:p>
        </w:tc>
      </w:tr>
      <w:tr w:rsidR="00220606" w:rsidRPr="004258D3" w14:paraId="549E86B2" w14:textId="77777777" w:rsidTr="001526B7">
        <w:tc>
          <w:tcPr>
            <w:tcW w:w="6912" w:type="dxa"/>
            <w:shd w:val="clear" w:color="auto" w:fill="auto"/>
          </w:tcPr>
          <w:p w14:paraId="51BB1C1A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54ABE80" w14:textId="65DBA2AC" w:rsidR="00220606" w:rsidRPr="004258D3" w:rsidRDefault="00220606" w:rsidP="0022060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</w:tr>
      <w:tr w:rsidR="00220606" w:rsidRPr="004258D3" w14:paraId="4B339C78" w14:textId="77777777" w:rsidTr="001526B7">
        <w:tc>
          <w:tcPr>
            <w:tcW w:w="6912" w:type="dxa"/>
            <w:shd w:val="clear" w:color="auto" w:fill="auto"/>
          </w:tcPr>
          <w:p w14:paraId="49E3333A" w14:textId="727D1ED1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E4A7F" w14:textId="35FC850A" w:rsidR="00220606" w:rsidRPr="004258D3" w:rsidRDefault="00220606" w:rsidP="0022060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37,781</w:t>
            </w:r>
          </w:p>
        </w:tc>
      </w:tr>
      <w:tr w:rsidR="000942ED" w:rsidRPr="004258D3" w14:paraId="350D84C3" w14:textId="77777777" w:rsidTr="001526B7">
        <w:tc>
          <w:tcPr>
            <w:tcW w:w="6912" w:type="dxa"/>
            <w:shd w:val="clear" w:color="auto" w:fill="auto"/>
          </w:tcPr>
          <w:p w14:paraId="1606761F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9E62C26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942ED" w:rsidRPr="004258D3" w14:paraId="337C1CD5" w14:textId="77777777" w:rsidTr="001526B7">
        <w:tc>
          <w:tcPr>
            <w:tcW w:w="6912" w:type="dxa"/>
            <w:shd w:val="clear" w:color="auto" w:fill="auto"/>
          </w:tcPr>
          <w:p w14:paraId="62AB0D45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C61DED8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2ED" w:rsidRPr="004258D3" w14:paraId="0462ACDC" w14:textId="77777777" w:rsidTr="001526B7">
        <w:trPr>
          <w:trHeight w:val="36"/>
        </w:trPr>
        <w:tc>
          <w:tcPr>
            <w:tcW w:w="6912" w:type="dxa"/>
            <w:shd w:val="clear" w:color="auto" w:fill="auto"/>
          </w:tcPr>
          <w:p w14:paraId="3B6ADCEA" w14:textId="72F6C292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16CABE" w14:textId="7B1E3A76" w:rsidR="000942ED" w:rsidRPr="004258D3" w:rsidRDefault="000942ED" w:rsidP="000942E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10,619</w:t>
            </w:r>
          </w:p>
        </w:tc>
      </w:tr>
      <w:tr w:rsidR="000942ED" w:rsidRPr="004258D3" w14:paraId="1C15D4FB" w14:textId="77777777" w:rsidTr="001526B7">
        <w:tc>
          <w:tcPr>
            <w:tcW w:w="6912" w:type="dxa"/>
            <w:shd w:val="clear" w:color="auto" w:fill="auto"/>
          </w:tcPr>
          <w:p w14:paraId="588E30FD" w14:textId="51C17B0C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F5CA8D" w14:textId="1BA20569" w:rsidR="000942ED" w:rsidRPr="004258D3" w:rsidRDefault="00220606" w:rsidP="000942ED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11,112</w:t>
            </w:r>
          </w:p>
        </w:tc>
      </w:tr>
    </w:tbl>
    <w:p w14:paraId="072BA776" w14:textId="38BC7BEB" w:rsidR="000A38C1" w:rsidRPr="004258D3" w:rsidRDefault="000A38C1" w:rsidP="00FF4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0"/>
          <w:szCs w:val="20"/>
        </w:rPr>
      </w:pPr>
    </w:p>
    <w:p w14:paraId="31EAB379" w14:textId="77777777" w:rsidR="000A38C1" w:rsidRPr="004258D3" w:rsidRDefault="000A3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  <w:r w:rsidRPr="004258D3">
        <w:rPr>
          <w:rFonts w:ascii="Angsana New" w:hAnsi="Angsana New"/>
          <w:b/>
          <w:bCs/>
          <w:sz w:val="20"/>
          <w:szCs w:val="20"/>
        </w:rPr>
        <w:br w:type="page"/>
      </w:r>
    </w:p>
    <w:p w14:paraId="4B9881B2" w14:textId="782B34E9" w:rsidR="004D5CDB" w:rsidRPr="004258D3" w:rsidRDefault="004D5CDB" w:rsidP="008274F1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B45E56" w14:textId="430A3F57" w:rsidR="004D5CDB" w:rsidRPr="004258D3" w:rsidRDefault="004D5CDB" w:rsidP="00995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7B2CCDB6" w14:textId="4120481E" w:rsidR="00995C14" w:rsidRPr="004258D3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กลุ่มบริษัทรับรู้รายการและวัดมูลค่า</w:t>
      </w:r>
      <w:r w:rsidRPr="004258D3">
        <w:rPr>
          <w:rFonts w:ascii="Angsana New" w:hAnsi="Angsana New"/>
          <w:sz w:val="30"/>
          <w:szCs w:val="30"/>
          <w:cs/>
        </w:rPr>
        <w:t>หนี้สินทางการเงิน</w:t>
      </w:r>
      <w:r w:rsidRPr="004258D3">
        <w:rPr>
          <w:rFonts w:ascii="Angsana New" w:hAnsi="Angsana New" w:hint="cs"/>
          <w:sz w:val="30"/>
          <w:szCs w:val="30"/>
          <w:cs/>
        </w:rPr>
        <w:t>ตามที่เปิดเผย</w:t>
      </w:r>
      <w:r w:rsidRPr="004258D3">
        <w:rPr>
          <w:rFonts w:ascii="Angsana New" w:hAnsi="Angsana New"/>
          <w:sz w:val="30"/>
          <w:szCs w:val="30"/>
          <w:cs/>
        </w:rPr>
        <w:t>ในหมายเหตุข้อ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="00E37C03" w:rsidRPr="004258D3">
        <w:rPr>
          <w:rFonts w:ascii="Angsana New" w:hAnsi="Angsana New"/>
          <w:sz w:val="30"/>
          <w:szCs w:val="30"/>
        </w:rPr>
        <w:t>2</w:t>
      </w:r>
      <w:r w:rsidR="00321A75" w:rsidRPr="004258D3">
        <w:rPr>
          <w:rFonts w:ascii="Angsana New" w:hAnsi="Angsana New"/>
          <w:sz w:val="30"/>
          <w:szCs w:val="30"/>
        </w:rPr>
        <w:t>2</w:t>
      </w:r>
    </w:p>
    <w:p w14:paraId="5C323FF4" w14:textId="77777777" w:rsidR="00995C14" w:rsidRPr="004258D3" w:rsidRDefault="00995C14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4"/>
          <w:sz w:val="22"/>
          <w:szCs w:val="22"/>
        </w:rPr>
      </w:pPr>
    </w:p>
    <w:tbl>
      <w:tblPr>
        <w:tblW w:w="94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82"/>
        <w:gridCol w:w="270"/>
        <w:gridCol w:w="1089"/>
        <w:gridCol w:w="270"/>
        <w:gridCol w:w="87"/>
        <w:gridCol w:w="1004"/>
        <w:gridCol w:w="270"/>
        <w:gridCol w:w="1045"/>
      </w:tblGrid>
      <w:tr w:rsidR="00217C08" w:rsidRPr="004258D3" w14:paraId="22000EF3" w14:textId="77777777" w:rsidTr="000942ED">
        <w:trPr>
          <w:tblHeader/>
        </w:trPr>
        <w:tc>
          <w:tcPr>
            <w:tcW w:w="2288" w:type="pct"/>
          </w:tcPr>
          <w:p w14:paraId="0693C676" w14:textId="77777777" w:rsidR="00FA06A1" w:rsidRPr="004258D3" w:rsidRDefault="00FA06A1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4" w:type="pct"/>
            <w:gridSpan w:val="3"/>
          </w:tcPr>
          <w:p w14:paraId="77315720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pct"/>
            <w:gridSpan w:val="2"/>
          </w:tcPr>
          <w:p w14:paraId="3AE865A1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3"/>
          </w:tcPr>
          <w:p w14:paraId="008FA6D6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48DD2EEA" w14:textId="77777777" w:rsidTr="000942ED">
        <w:trPr>
          <w:trHeight w:val="434"/>
          <w:tblHeader/>
        </w:trPr>
        <w:tc>
          <w:tcPr>
            <w:tcW w:w="2288" w:type="pct"/>
          </w:tcPr>
          <w:p w14:paraId="774A4463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C14BC52" w14:textId="4377CFFA" w:rsidR="00FA06A1" w:rsidRPr="004258D3" w:rsidRDefault="00A95994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942ED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289819C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03E2620" w14:textId="366F3770" w:rsidR="00FA06A1" w:rsidRPr="004258D3" w:rsidRDefault="000942ED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" w:type="pct"/>
            <w:gridSpan w:val="2"/>
          </w:tcPr>
          <w:p w14:paraId="6B49550A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77506268" w14:textId="7386C117" w:rsidR="00FA06A1" w:rsidRPr="004258D3" w:rsidRDefault="000942ED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61DC2F15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70729D8" w14:textId="3B88B055" w:rsidR="00FA06A1" w:rsidRPr="004258D3" w:rsidRDefault="000942ED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62A9B8FB" w14:textId="77777777" w:rsidTr="0023750D">
        <w:trPr>
          <w:trHeight w:val="434"/>
          <w:tblHeader/>
        </w:trPr>
        <w:tc>
          <w:tcPr>
            <w:tcW w:w="2288" w:type="pct"/>
          </w:tcPr>
          <w:p w14:paraId="685DB2FA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2" w:type="pct"/>
            <w:gridSpan w:val="8"/>
          </w:tcPr>
          <w:p w14:paraId="648F25CB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5FD93313" w14:textId="77777777" w:rsidTr="000942ED">
        <w:tc>
          <w:tcPr>
            <w:tcW w:w="2288" w:type="pct"/>
          </w:tcPr>
          <w:p w14:paraId="242A6607" w14:textId="77777777" w:rsidR="00FA06A1" w:rsidRPr="004258D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4" w:type="pct"/>
          </w:tcPr>
          <w:p w14:paraId="494F0305" w14:textId="77777777" w:rsidR="00FA06A1" w:rsidRPr="004258D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733A4F7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4C82E2" w14:textId="77777777" w:rsidR="00FA06A1" w:rsidRPr="004258D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45C1FC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42FCEFF" w14:textId="77777777" w:rsidR="00FA06A1" w:rsidRPr="004258D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24B639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06F7B47" w14:textId="77777777" w:rsidR="00FA06A1" w:rsidRPr="004258D3" w:rsidRDefault="00FA06A1" w:rsidP="00B254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17C08" w:rsidRPr="004258D3" w14:paraId="41ADC61F" w14:textId="77777777" w:rsidTr="000942ED">
        <w:tc>
          <w:tcPr>
            <w:tcW w:w="2288" w:type="pct"/>
          </w:tcPr>
          <w:p w14:paraId="2A894967" w14:textId="77777777" w:rsidR="00FA06A1" w:rsidRPr="004258D3" w:rsidRDefault="00FA06A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74" w:type="pct"/>
            <w:vAlign w:val="bottom"/>
          </w:tcPr>
          <w:p w14:paraId="5D729C33" w14:textId="77777777" w:rsidR="00FA06A1" w:rsidRPr="004258D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10DF46D8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0AD78AD" w14:textId="77777777" w:rsidR="00FA06A1" w:rsidRPr="004258D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9FB6521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3C638C7D" w14:textId="77777777" w:rsidR="00FA06A1" w:rsidRPr="004258D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21167A8" w14:textId="77777777" w:rsidR="00FA06A1" w:rsidRPr="004258D3" w:rsidRDefault="00FA06A1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00C2867B" w14:textId="77777777" w:rsidR="00FA06A1" w:rsidRPr="004258D3" w:rsidRDefault="00FA06A1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42ED" w:rsidRPr="004258D3" w14:paraId="008A2F43" w14:textId="77777777" w:rsidTr="000942ED">
        <w:tc>
          <w:tcPr>
            <w:tcW w:w="2288" w:type="pct"/>
          </w:tcPr>
          <w:p w14:paraId="1CA51DA0" w14:textId="6C084DEF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7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  <w:vAlign w:val="bottom"/>
          </w:tcPr>
          <w:p w14:paraId="056E407F" w14:textId="67E98881" w:rsidR="000942ED" w:rsidRPr="004258D3" w:rsidRDefault="00220606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444,000</w:t>
            </w:r>
          </w:p>
        </w:tc>
        <w:tc>
          <w:tcPr>
            <w:tcW w:w="143" w:type="pct"/>
          </w:tcPr>
          <w:p w14:paraId="71ACF28B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2E1B75C" w14:textId="38B420D5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287,000</w:t>
            </w:r>
          </w:p>
        </w:tc>
        <w:tc>
          <w:tcPr>
            <w:tcW w:w="143" w:type="pct"/>
          </w:tcPr>
          <w:p w14:paraId="7843F772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6278C500" w14:textId="01DAD3BE" w:rsidR="000942ED" w:rsidRPr="004258D3" w:rsidRDefault="00220606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444,000</w:t>
            </w:r>
          </w:p>
        </w:tc>
        <w:tc>
          <w:tcPr>
            <w:tcW w:w="143" w:type="pct"/>
          </w:tcPr>
          <w:p w14:paraId="4E2A831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4FF4E1E0" w14:textId="2FD94D2A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287,000</w:t>
            </w:r>
          </w:p>
        </w:tc>
      </w:tr>
      <w:tr w:rsidR="000942ED" w:rsidRPr="004258D3" w14:paraId="3B816266" w14:textId="77777777" w:rsidTr="000942ED">
        <w:trPr>
          <w:trHeight w:val="60"/>
        </w:trPr>
        <w:tc>
          <w:tcPr>
            <w:tcW w:w="2288" w:type="pct"/>
          </w:tcPr>
          <w:p w14:paraId="429657E6" w14:textId="49D568E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574" w:type="pct"/>
            <w:vAlign w:val="bottom"/>
          </w:tcPr>
          <w:p w14:paraId="2EC32572" w14:textId="61ECA30D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0F804D00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4816B086" w14:textId="6357BE6E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</w:tcPr>
          <w:p w14:paraId="297ECF03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00D860C3" w14:textId="508F628D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3" w:type="pct"/>
          </w:tcPr>
          <w:p w14:paraId="0804D4F0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3C69A23A" w14:textId="35894B4F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942ED" w:rsidRPr="004258D3" w14:paraId="63D53A89" w14:textId="77777777" w:rsidTr="000942ED">
        <w:trPr>
          <w:trHeight w:val="60"/>
        </w:trPr>
        <w:tc>
          <w:tcPr>
            <w:tcW w:w="2288" w:type="pct"/>
          </w:tcPr>
          <w:p w14:paraId="6DA8C49C" w14:textId="7C42F5EF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74" w:type="pct"/>
            <w:vAlign w:val="bottom"/>
          </w:tcPr>
          <w:p w14:paraId="48F5887D" w14:textId="10DED92E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E81F8E8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B36996D" w14:textId="4401B739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A8A677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29070217" w14:textId="3A860F32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E8048D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3C0340AE" w14:textId="5DA5BE65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2796" w:rsidRPr="004258D3" w14:paraId="1803B93A" w14:textId="77777777" w:rsidTr="000942ED">
        <w:tc>
          <w:tcPr>
            <w:tcW w:w="2288" w:type="pct"/>
          </w:tcPr>
          <w:p w14:paraId="4997D852" w14:textId="013A581B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0"/>
              <w:rPr>
                <w:rFonts w:ascii="Angsana New" w:hAnsi="Angsana New"/>
                <w:sz w:val="30"/>
                <w:szCs w:val="30"/>
              </w:rPr>
            </w:pPr>
            <w:r w:rsidRPr="0026753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  <w:vAlign w:val="bottom"/>
          </w:tcPr>
          <w:p w14:paraId="61528B71" w14:textId="0BB6FE36" w:rsidR="00F72796" w:rsidRPr="004258D3" w:rsidRDefault="00F72796" w:rsidP="00F72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114,000</w:t>
            </w:r>
          </w:p>
        </w:tc>
        <w:tc>
          <w:tcPr>
            <w:tcW w:w="143" w:type="pct"/>
          </w:tcPr>
          <w:p w14:paraId="36BC5D18" w14:textId="77777777" w:rsidR="00F72796" w:rsidRPr="004258D3" w:rsidRDefault="00F72796" w:rsidP="00F72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734C42E6" w14:textId="06430449" w:rsidR="00F72796" w:rsidRPr="004258D3" w:rsidRDefault="00F72796" w:rsidP="00F72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43" w:type="pct"/>
          </w:tcPr>
          <w:p w14:paraId="4FAF61F2" w14:textId="77777777" w:rsidR="00F72796" w:rsidRPr="004258D3" w:rsidRDefault="00F72796" w:rsidP="00F72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vAlign w:val="bottom"/>
          </w:tcPr>
          <w:p w14:paraId="164D6C70" w14:textId="54080D81" w:rsidR="00F72796" w:rsidRPr="004258D3" w:rsidRDefault="00F72796" w:rsidP="00F72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114,000</w:t>
            </w:r>
          </w:p>
        </w:tc>
        <w:tc>
          <w:tcPr>
            <w:tcW w:w="143" w:type="pct"/>
          </w:tcPr>
          <w:p w14:paraId="3345D144" w14:textId="77777777" w:rsidR="00F72796" w:rsidRPr="004258D3" w:rsidRDefault="00F72796" w:rsidP="00F72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vAlign w:val="bottom"/>
          </w:tcPr>
          <w:p w14:paraId="1879E99C" w14:textId="53FAF56A" w:rsidR="00F72796" w:rsidRPr="004258D3" w:rsidRDefault="00F72796" w:rsidP="00F72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66,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00</w:t>
            </w:r>
          </w:p>
        </w:tc>
      </w:tr>
      <w:tr w:rsidR="000942ED" w:rsidRPr="004258D3" w14:paraId="28661381" w14:textId="77777777" w:rsidTr="000942ED">
        <w:tc>
          <w:tcPr>
            <w:tcW w:w="2288" w:type="pct"/>
          </w:tcPr>
          <w:p w14:paraId="3D896144" w14:textId="77777777" w:rsidR="000942ED" w:rsidRPr="0026753B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6753B">
              <w:rPr>
                <w:rFonts w:ascii="Angsana New" w:hAnsi="Angsana New" w:hint="cs"/>
                <w:sz w:val="30"/>
                <w:szCs w:val="30"/>
                <w:cs/>
              </w:rPr>
              <w:t>ส่วนของหนี้สินตามสัญญาเช่าที่ถึงกำหนด</w:t>
            </w:r>
          </w:p>
          <w:p w14:paraId="055DDEB6" w14:textId="24134522" w:rsidR="000942ED" w:rsidRPr="0026753B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6753B">
              <w:rPr>
                <w:rFonts w:ascii="Angsana New" w:hAnsi="Angsana New" w:hint="cs"/>
                <w:sz w:val="30"/>
                <w:szCs w:val="30"/>
                <w:cs/>
              </w:rPr>
              <w:t xml:space="preserve">   ชำระภายในหนึ่งปี 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0C52663D" w14:textId="7546FB34" w:rsidR="000942ED" w:rsidRPr="004258D3" w:rsidRDefault="000708C9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22,003</w:t>
            </w:r>
          </w:p>
        </w:tc>
        <w:tc>
          <w:tcPr>
            <w:tcW w:w="143" w:type="pct"/>
          </w:tcPr>
          <w:p w14:paraId="5028FC1D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F5CC917" w14:textId="6493007F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19,732</w:t>
            </w:r>
          </w:p>
        </w:tc>
        <w:tc>
          <w:tcPr>
            <w:tcW w:w="143" w:type="pct"/>
          </w:tcPr>
          <w:p w14:paraId="359B480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  <w:vAlign w:val="bottom"/>
          </w:tcPr>
          <w:p w14:paraId="21280C9E" w14:textId="2BF39297" w:rsidR="000942ED" w:rsidRPr="004258D3" w:rsidRDefault="000708C9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21,881</w:t>
            </w:r>
          </w:p>
        </w:tc>
        <w:tc>
          <w:tcPr>
            <w:tcW w:w="143" w:type="pct"/>
          </w:tcPr>
          <w:p w14:paraId="1878C079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6B7CA8D6" w14:textId="3DE2D390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19,564</w:t>
            </w:r>
          </w:p>
        </w:tc>
      </w:tr>
      <w:tr w:rsidR="000942ED" w:rsidRPr="004258D3" w14:paraId="7AEB8E2D" w14:textId="77777777" w:rsidTr="000942ED">
        <w:tc>
          <w:tcPr>
            <w:tcW w:w="2288" w:type="pct"/>
          </w:tcPr>
          <w:p w14:paraId="6F06F5C8" w14:textId="733A3250" w:rsidR="000942ED" w:rsidRPr="0026753B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75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A45C7" w14:textId="710FB7A8" w:rsidR="000942ED" w:rsidRPr="004258D3" w:rsidRDefault="000708C9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580,003</w:t>
            </w:r>
          </w:p>
        </w:tc>
        <w:tc>
          <w:tcPr>
            <w:tcW w:w="143" w:type="pct"/>
          </w:tcPr>
          <w:p w14:paraId="60A3D1CF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4EF68" w14:textId="2FA664D9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373,232</w:t>
            </w:r>
          </w:p>
        </w:tc>
        <w:tc>
          <w:tcPr>
            <w:tcW w:w="143" w:type="pct"/>
          </w:tcPr>
          <w:p w14:paraId="43513043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5F1F" w14:textId="22A1EE96" w:rsidR="000942ED" w:rsidRPr="004258D3" w:rsidRDefault="00FC051A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579,881</w:t>
            </w:r>
          </w:p>
        </w:tc>
        <w:tc>
          <w:tcPr>
            <w:tcW w:w="143" w:type="pct"/>
          </w:tcPr>
          <w:p w14:paraId="750EE780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3FF07" w14:textId="0D3485EE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373,064</w:t>
            </w:r>
          </w:p>
        </w:tc>
      </w:tr>
      <w:tr w:rsidR="000942ED" w:rsidRPr="004258D3" w14:paraId="7866B604" w14:textId="77777777" w:rsidTr="000942ED">
        <w:trPr>
          <w:trHeight w:val="314"/>
        </w:trPr>
        <w:tc>
          <w:tcPr>
            <w:tcW w:w="2288" w:type="pct"/>
          </w:tcPr>
          <w:p w14:paraId="39BA3DFF" w14:textId="77777777" w:rsidR="000942ED" w:rsidRPr="0026753B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6FB473B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E8911A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5137727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CECB70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65F7156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268BCE6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5C7B11CC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0942ED" w:rsidRPr="004258D3" w14:paraId="1E483544" w14:textId="77777777" w:rsidTr="000942ED">
        <w:tc>
          <w:tcPr>
            <w:tcW w:w="2288" w:type="pct"/>
          </w:tcPr>
          <w:p w14:paraId="1761C1C6" w14:textId="77777777" w:rsidR="000942ED" w:rsidRPr="0026753B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675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4" w:type="pct"/>
          </w:tcPr>
          <w:p w14:paraId="4BA45EC3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D43108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6A0A14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1152A4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C9C5252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40EC744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35FF4D60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20606" w:rsidRPr="004258D3" w14:paraId="17337F72" w14:textId="77777777" w:rsidTr="000942ED">
        <w:tc>
          <w:tcPr>
            <w:tcW w:w="2288" w:type="pct"/>
          </w:tcPr>
          <w:p w14:paraId="562D8C00" w14:textId="774A7774" w:rsidR="00220606" w:rsidRPr="0026753B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6753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74" w:type="pct"/>
          </w:tcPr>
          <w:p w14:paraId="2C60C5F3" w14:textId="4C100FC7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796CEFA" w14:textId="261B97FB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F8EFC2E" w14:textId="6F272700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B6D1C64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3E72490" w14:textId="54983B48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726214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" w:type="pct"/>
          </w:tcPr>
          <w:p w14:paraId="40299B31" w14:textId="526DAD25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72796" w:rsidRPr="004258D3" w14:paraId="71F88E35" w14:textId="77777777" w:rsidTr="00220606">
        <w:trPr>
          <w:trHeight w:val="380"/>
        </w:trPr>
        <w:tc>
          <w:tcPr>
            <w:tcW w:w="2288" w:type="pct"/>
          </w:tcPr>
          <w:p w14:paraId="58924368" w14:textId="187784D3" w:rsidR="00F72796" w:rsidRPr="0026753B" w:rsidRDefault="00F72796" w:rsidP="00F72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70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26753B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74" w:type="pct"/>
          </w:tcPr>
          <w:p w14:paraId="7E30DB39" w14:textId="002B4097" w:rsidR="00F72796" w:rsidRPr="004258D3" w:rsidRDefault="00F72796" w:rsidP="00F727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79,500</w:t>
            </w:r>
          </w:p>
        </w:tc>
        <w:tc>
          <w:tcPr>
            <w:tcW w:w="143" w:type="pct"/>
          </w:tcPr>
          <w:p w14:paraId="33570FDF" w14:textId="0BA232A2" w:rsidR="00F72796" w:rsidRPr="004258D3" w:rsidRDefault="00F72796" w:rsidP="00F72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08A2B9" w14:textId="16599BFA" w:rsidR="00F72796" w:rsidRPr="004258D3" w:rsidRDefault="00F72796" w:rsidP="00F727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93,500</w:t>
            </w:r>
          </w:p>
        </w:tc>
        <w:tc>
          <w:tcPr>
            <w:tcW w:w="143" w:type="pct"/>
          </w:tcPr>
          <w:p w14:paraId="1C575C57" w14:textId="77777777" w:rsidR="00F72796" w:rsidRPr="004258D3" w:rsidRDefault="00F72796" w:rsidP="00F72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E7E33DF" w14:textId="06C1855D" w:rsidR="00F72796" w:rsidRPr="004258D3" w:rsidRDefault="00F72796" w:rsidP="00F7279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79,500</w:t>
            </w:r>
          </w:p>
        </w:tc>
        <w:tc>
          <w:tcPr>
            <w:tcW w:w="143" w:type="pct"/>
          </w:tcPr>
          <w:p w14:paraId="2A98C9AE" w14:textId="77777777" w:rsidR="00F72796" w:rsidRPr="004258D3" w:rsidRDefault="00F72796" w:rsidP="00F72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</w:tcPr>
          <w:p w14:paraId="427DDF9E" w14:textId="492603D4" w:rsidR="00F72796" w:rsidRPr="004258D3" w:rsidRDefault="00F72796" w:rsidP="00F7279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93,500</w:t>
            </w:r>
          </w:p>
        </w:tc>
      </w:tr>
      <w:tr w:rsidR="000942ED" w:rsidRPr="004258D3" w14:paraId="248F3D3B" w14:textId="77777777" w:rsidTr="000942ED">
        <w:tc>
          <w:tcPr>
            <w:tcW w:w="2288" w:type="pct"/>
          </w:tcPr>
          <w:p w14:paraId="53303FED" w14:textId="427529B2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1D985EF6" w14:textId="6FFC6457" w:rsidR="000942ED" w:rsidRPr="004258D3" w:rsidRDefault="000708C9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14,055</w:t>
            </w:r>
          </w:p>
        </w:tc>
        <w:tc>
          <w:tcPr>
            <w:tcW w:w="143" w:type="pct"/>
          </w:tcPr>
          <w:p w14:paraId="797FBE08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4AA41BA" w14:textId="25666030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25,788</w:t>
            </w:r>
          </w:p>
        </w:tc>
        <w:tc>
          <w:tcPr>
            <w:tcW w:w="143" w:type="pct"/>
          </w:tcPr>
          <w:p w14:paraId="02A84A20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D306107" w14:textId="40A242C2" w:rsidR="000942ED" w:rsidRPr="004258D3" w:rsidRDefault="000708C9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14,055</w:t>
            </w:r>
          </w:p>
        </w:tc>
        <w:tc>
          <w:tcPr>
            <w:tcW w:w="143" w:type="pct"/>
          </w:tcPr>
          <w:p w14:paraId="14071440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54" w:type="pct"/>
            <w:tcBorders>
              <w:bottom w:val="single" w:sz="4" w:space="0" w:color="auto"/>
            </w:tcBorders>
          </w:tcPr>
          <w:p w14:paraId="6EA0A963" w14:textId="3F671C8E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25,665</w:t>
            </w:r>
          </w:p>
        </w:tc>
      </w:tr>
      <w:tr w:rsidR="000942ED" w:rsidRPr="004258D3" w14:paraId="6BAEA8AA" w14:textId="77777777" w:rsidTr="000942ED">
        <w:tc>
          <w:tcPr>
            <w:tcW w:w="2288" w:type="pct"/>
          </w:tcPr>
          <w:p w14:paraId="262CBEDA" w14:textId="463911AA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รวมหนี้สินที่มีภาระดอกเบี้ยส่วนที่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BC037D9" w14:textId="30927388" w:rsidR="000942ED" w:rsidRPr="004258D3" w:rsidRDefault="00FC051A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93,555</w:t>
            </w:r>
          </w:p>
        </w:tc>
        <w:tc>
          <w:tcPr>
            <w:tcW w:w="143" w:type="pct"/>
          </w:tcPr>
          <w:p w14:paraId="182B84C2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890C2F1" w14:textId="7971806F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119,288</w:t>
            </w:r>
          </w:p>
        </w:tc>
        <w:tc>
          <w:tcPr>
            <w:tcW w:w="143" w:type="pct"/>
          </w:tcPr>
          <w:p w14:paraId="449387CB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D5454" w14:textId="09745890" w:rsidR="000942ED" w:rsidRPr="004258D3" w:rsidRDefault="00FC051A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93,555</w:t>
            </w:r>
          </w:p>
        </w:tc>
        <w:tc>
          <w:tcPr>
            <w:tcW w:w="143" w:type="pct"/>
          </w:tcPr>
          <w:p w14:paraId="622915B2" w14:textId="77777777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</w:tcPr>
          <w:p w14:paraId="5D323F2E" w14:textId="53439DAF" w:rsidR="000942ED" w:rsidRPr="004258D3" w:rsidRDefault="000942ED" w:rsidP="000942E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119,165</w:t>
            </w:r>
          </w:p>
        </w:tc>
      </w:tr>
    </w:tbl>
    <w:p w14:paraId="7B4D6154" w14:textId="5728DDE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2B68899" w14:textId="56AA21C4" w:rsidR="00417D9E" w:rsidRPr="004258D3" w:rsidRDefault="00417D9E" w:rsidP="00FB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0" w:lineRule="atLeast"/>
        <w:ind w:left="540" w:right="-115"/>
        <w:jc w:val="thaiDistribute"/>
        <w:rPr>
          <w:rFonts w:ascii="Angsana New" w:hAnsi="Angsana New"/>
          <w:spacing w:val="12"/>
          <w:sz w:val="30"/>
          <w:szCs w:val="30"/>
        </w:rPr>
      </w:pPr>
      <w:r w:rsidRPr="004258D3">
        <w:rPr>
          <w:rFonts w:ascii="Angsana New" w:eastAsia="Calibri" w:hAnsi="Angsana New"/>
          <w:spacing w:val="12"/>
          <w:sz w:val="30"/>
          <w:szCs w:val="30"/>
          <w:cs/>
        </w:rPr>
        <w:t xml:space="preserve">ณ วันที่ </w:t>
      </w:r>
      <w:r w:rsidR="00D6443C" w:rsidRPr="004258D3">
        <w:rPr>
          <w:rFonts w:ascii="Angsana New" w:eastAsia="Calibri" w:hAnsi="Angsana New"/>
          <w:spacing w:val="12"/>
          <w:sz w:val="30"/>
          <w:szCs w:val="30"/>
        </w:rPr>
        <w:t>31</w:t>
      </w:r>
      <w:r w:rsidRPr="004258D3">
        <w:rPr>
          <w:rFonts w:ascii="Angsana New" w:eastAsia="Calibri" w:hAnsi="Angsana New"/>
          <w:spacing w:val="12"/>
          <w:sz w:val="30"/>
          <w:szCs w:val="30"/>
          <w:cs/>
        </w:rPr>
        <w:t xml:space="preserve"> ธันวาคม</w:t>
      </w:r>
      <w:r w:rsidRPr="004258D3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="00D6443C" w:rsidRPr="004258D3">
        <w:rPr>
          <w:rFonts w:ascii="Angsana New" w:eastAsia="Calibri" w:hAnsi="Angsana New"/>
          <w:spacing w:val="12"/>
          <w:sz w:val="30"/>
          <w:szCs w:val="30"/>
        </w:rPr>
        <w:t>256</w:t>
      </w:r>
      <w:r w:rsidR="000942ED" w:rsidRPr="004258D3">
        <w:rPr>
          <w:rFonts w:ascii="Angsana New" w:eastAsia="Calibri" w:hAnsi="Angsana New"/>
          <w:spacing w:val="12"/>
          <w:sz w:val="30"/>
          <w:szCs w:val="30"/>
        </w:rPr>
        <w:t>7</w:t>
      </w:r>
      <w:r w:rsidRPr="004258D3">
        <w:rPr>
          <w:rFonts w:ascii="Angsana New" w:eastAsia="Calibri" w:hAnsi="Angsana New"/>
          <w:spacing w:val="12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กลุ่มบริษัทมีวงเงินสินเชื่อซึ่งยังมิได้เบิกใช้เป็นจำนวนเงิน</w:t>
      </w:r>
      <w:r w:rsidRPr="004258D3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="00220606" w:rsidRPr="004258D3">
        <w:rPr>
          <w:rFonts w:ascii="Angsana New" w:eastAsia="Calibri" w:hAnsi="Angsana New"/>
          <w:spacing w:val="12"/>
          <w:sz w:val="30"/>
          <w:szCs w:val="30"/>
        </w:rPr>
        <w:t>2,</w:t>
      </w:r>
      <w:r w:rsidR="006D7B7A">
        <w:rPr>
          <w:rFonts w:ascii="Angsana New" w:eastAsia="Calibri" w:hAnsi="Angsana New"/>
          <w:spacing w:val="12"/>
          <w:sz w:val="30"/>
          <w:szCs w:val="30"/>
        </w:rPr>
        <w:t>213</w:t>
      </w:r>
      <w:r w:rsidR="000942ED" w:rsidRPr="004258D3">
        <w:rPr>
          <w:rFonts w:ascii="Angsana New" w:eastAsia="Calibri" w:hAnsi="Angsana New"/>
          <w:spacing w:val="12"/>
          <w:sz w:val="30"/>
          <w:szCs w:val="30"/>
        </w:rPr>
        <w:t xml:space="preserve"> </w:t>
      </w:r>
      <w:r w:rsidRPr="004258D3">
        <w:rPr>
          <w:rFonts w:ascii="Angsana New" w:eastAsia="Calibri" w:hAnsi="Angsana New"/>
          <w:spacing w:val="12"/>
          <w:sz w:val="30"/>
          <w:szCs w:val="30"/>
          <w:cs/>
        </w:rPr>
        <w:t>ล้านบาท</w:t>
      </w:r>
      <w:r w:rsidRPr="004258D3">
        <w:rPr>
          <w:rFonts w:ascii="Angsana New" w:hAnsi="Angsana New"/>
          <w:spacing w:val="12"/>
          <w:sz w:val="30"/>
          <w:szCs w:val="30"/>
          <w:cs/>
        </w:rPr>
        <w:t xml:space="preserve"> </w:t>
      </w:r>
      <w:r w:rsidRPr="004258D3">
        <w:rPr>
          <w:rFonts w:ascii="Angsana New" w:eastAsia="Cordia New" w:hAnsi="Angsana New"/>
          <w:i/>
          <w:iCs/>
          <w:spacing w:val="2"/>
          <w:sz w:val="30"/>
          <w:szCs w:val="30"/>
        </w:rPr>
        <w:t>(</w:t>
      </w:r>
      <w:r w:rsidR="00D6443C" w:rsidRPr="004258D3">
        <w:rPr>
          <w:rFonts w:ascii="Angsana New" w:eastAsia="Cordia New" w:hAnsi="Angsana New"/>
          <w:i/>
          <w:iCs/>
          <w:spacing w:val="2"/>
          <w:sz w:val="30"/>
          <w:szCs w:val="30"/>
        </w:rPr>
        <w:t>256</w:t>
      </w:r>
      <w:r w:rsidR="000942ED" w:rsidRPr="004258D3">
        <w:rPr>
          <w:rFonts w:ascii="Angsana New" w:eastAsia="Cordia New" w:hAnsi="Angsana New"/>
          <w:i/>
          <w:iCs/>
          <w:spacing w:val="2"/>
          <w:sz w:val="30"/>
          <w:szCs w:val="30"/>
        </w:rPr>
        <w:t>6</w:t>
      </w:r>
      <w:r w:rsidRPr="004258D3">
        <w:rPr>
          <w:rFonts w:ascii="Angsana New" w:eastAsia="Cordia New" w:hAnsi="Angsana New"/>
          <w:i/>
          <w:iCs/>
          <w:spacing w:val="2"/>
          <w:sz w:val="30"/>
          <w:szCs w:val="30"/>
        </w:rPr>
        <w:t>:</w:t>
      </w:r>
      <w:r w:rsidRPr="004258D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 xml:space="preserve"> </w:t>
      </w:r>
      <w:r w:rsidR="000942ED" w:rsidRPr="004258D3">
        <w:rPr>
          <w:rFonts w:ascii="Angsana New" w:eastAsia="Calibri" w:hAnsi="Angsana New"/>
          <w:i/>
          <w:iCs/>
          <w:spacing w:val="2"/>
          <w:sz w:val="30"/>
          <w:szCs w:val="30"/>
        </w:rPr>
        <w:t xml:space="preserve">2,374.7 </w:t>
      </w:r>
      <w:r w:rsidRPr="004258D3">
        <w:rPr>
          <w:rFonts w:ascii="Angsana New" w:eastAsia="Cordia New" w:hAnsi="Angsana New"/>
          <w:i/>
          <w:iCs/>
          <w:spacing w:val="2"/>
          <w:sz w:val="30"/>
          <w:szCs w:val="30"/>
          <w:cs/>
        </w:rPr>
        <w:t>ล้านบาท)</w:t>
      </w:r>
    </w:p>
    <w:p w14:paraId="652D1CCC" w14:textId="77777777" w:rsidR="00417D9E" w:rsidRPr="004258D3" w:rsidRDefault="00417D9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97F4C07" w14:textId="77777777" w:rsidR="00A743C3" w:rsidRPr="004258D3" w:rsidRDefault="00A743C3" w:rsidP="00806574">
      <w:pPr>
        <w:tabs>
          <w:tab w:val="clear" w:pos="454"/>
          <w:tab w:val="clear" w:pos="680"/>
          <w:tab w:val="clear" w:pos="907"/>
          <w:tab w:val="left" w:pos="630"/>
          <w:tab w:val="left" w:pos="900"/>
        </w:tabs>
        <w:ind w:left="63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3946CF3" w14:textId="77777777" w:rsidR="00A743C3" w:rsidRPr="004258D3" w:rsidRDefault="00A743C3" w:rsidP="00806574">
      <w:pPr>
        <w:tabs>
          <w:tab w:val="clear" w:pos="454"/>
          <w:tab w:val="clear" w:pos="907"/>
          <w:tab w:val="left" w:pos="900"/>
        </w:tabs>
        <w:ind w:left="63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024A043" w14:textId="7795B3D5" w:rsidR="00A743C3" w:rsidRPr="004258D3" w:rsidRDefault="00A743C3" w:rsidP="00FB678D">
      <w:pPr>
        <w:tabs>
          <w:tab w:val="clear" w:pos="454"/>
          <w:tab w:val="clear" w:pos="680"/>
          <w:tab w:val="clear" w:pos="907"/>
          <w:tab w:val="left" w:pos="900"/>
        </w:tabs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pacing w:val="2"/>
          <w:sz w:val="30"/>
          <w:szCs w:val="30"/>
          <w:cs/>
        </w:rPr>
        <w:t>เงินกู้ยืมระยะสั้นจากสถาบันการเงิน ได้แก่ ตั๋วสัญญาใช้เงิน โดยครบกำหนดภายในระยะเวลา</w:t>
      </w:r>
      <w:r w:rsidRPr="004258D3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4258D3">
        <w:rPr>
          <w:rFonts w:ascii="Angsana New" w:hAnsi="Angsana New"/>
          <w:spacing w:val="2"/>
          <w:sz w:val="30"/>
          <w:szCs w:val="30"/>
        </w:rPr>
        <w:t>1</w:t>
      </w:r>
      <w:r w:rsidRPr="004258D3">
        <w:rPr>
          <w:rFonts w:ascii="Angsana New" w:hAnsi="Angsana New"/>
          <w:spacing w:val="2"/>
          <w:sz w:val="30"/>
          <w:szCs w:val="30"/>
          <w:cs/>
        </w:rPr>
        <w:t xml:space="preserve"> เดือน ถึง</w:t>
      </w:r>
      <w:r w:rsidRPr="004258D3">
        <w:rPr>
          <w:rFonts w:ascii="Angsana New" w:hAnsi="Angsana New"/>
          <w:spacing w:val="2"/>
          <w:sz w:val="30"/>
          <w:szCs w:val="30"/>
        </w:rPr>
        <w:t xml:space="preserve"> </w:t>
      </w:r>
      <w:r w:rsidR="00D6443C" w:rsidRPr="004258D3">
        <w:rPr>
          <w:rFonts w:ascii="Angsana New" w:hAnsi="Angsana New"/>
          <w:spacing w:val="2"/>
          <w:sz w:val="30"/>
          <w:szCs w:val="30"/>
        </w:rPr>
        <w:t>3</w:t>
      </w:r>
      <w:r w:rsidRPr="004258D3">
        <w:rPr>
          <w:rFonts w:ascii="Angsana New" w:hAnsi="Angsana New"/>
          <w:spacing w:val="2"/>
          <w:sz w:val="30"/>
          <w:szCs w:val="30"/>
        </w:rPr>
        <w:t xml:space="preserve"> </w:t>
      </w:r>
      <w:r w:rsidRPr="004258D3">
        <w:rPr>
          <w:rFonts w:ascii="Angsana New" w:hAnsi="Angsana New"/>
          <w:spacing w:val="2"/>
          <w:sz w:val="30"/>
          <w:szCs w:val="30"/>
          <w:cs/>
        </w:rPr>
        <w:t>เดือ</w:t>
      </w:r>
      <w:r w:rsidR="00FB678D" w:rsidRPr="004258D3">
        <w:rPr>
          <w:rFonts w:ascii="Angsana New" w:hAnsi="Angsana New" w:hint="cs"/>
          <w:spacing w:val="2"/>
          <w:sz w:val="30"/>
          <w:szCs w:val="30"/>
          <w:cs/>
        </w:rPr>
        <w:t>น</w:t>
      </w:r>
      <w:r w:rsidRPr="004258D3">
        <w:rPr>
          <w:rFonts w:ascii="Angsana New" w:hAnsi="Angsana New"/>
          <w:sz w:val="30"/>
          <w:szCs w:val="30"/>
          <w:cs/>
        </w:rPr>
        <w:t xml:space="preserve">และมีอัตราดอกเบี้ยร้อยละ </w:t>
      </w:r>
      <w:r w:rsidR="00220606" w:rsidRPr="004258D3">
        <w:rPr>
          <w:rFonts w:ascii="Angsana New" w:hAnsi="Angsana New"/>
          <w:sz w:val="30"/>
          <w:szCs w:val="30"/>
          <w:cs/>
        </w:rPr>
        <w:t xml:space="preserve"> </w:t>
      </w:r>
      <w:r w:rsidR="00C57EA3" w:rsidRPr="00C57EA3">
        <w:rPr>
          <w:rFonts w:ascii="Angsana New" w:hAnsi="Angsana New" w:hint="cs"/>
          <w:sz w:val="30"/>
          <w:szCs w:val="30"/>
        </w:rPr>
        <w:t>2</w:t>
      </w:r>
      <w:r w:rsidR="00220606" w:rsidRPr="004258D3">
        <w:rPr>
          <w:rFonts w:ascii="Angsana New" w:hAnsi="Angsana New" w:hint="cs"/>
          <w:sz w:val="30"/>
          <w:szCs w:val="30"/>
          <w:cs/>
        </w:rPr>
        <w:t>.</w:t>
      </w:r>
      <w:r w:rsidR="00D96F33">
        <w:rPr>
          <w:rFonts w:ascii="Angsana New" w:hAnsi="Angsana New"/>
          <w:sz w:val="30"/>
          <w:szCs w:val="30"/>
        </w:rPr>
        <w:t>3</w:t>
      </w:r>
      <w:r w:rsidR="00220606"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="00074757">
        <w:rPr>
          <w:rFonts w:ascii="Angsana New" w:hAnsi="Angsana New"/>
          <w:sz w:val="30"/>
          <w:szCs w:val="30"/>
        </w:rPr>
        <w:t>-</w:t>
      </w:r>
      <w:r w:rsidR="00220606"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="00C57EA3" w:rsidRPr="00C57EA3">
        <w:rPr>
          <w:rFonts w:ascii="Angsana New" w:hAnsi="Angsana New" w:hint="cs"/>
          <w:sz w:val="30"/>
          <w:szCs w:val="30"/>
        </w:rPr>
        <w:t>3</w:t>
      </w:r>
      <w:r w:rsidR="00220606" w:rsidRPr="004258D3">
        <w:rPr>
          <w:rFonts w:ascii="Angsana New" w:hAnsi="Angsana New" w:hint="cs"/>
          <w:sz w:val="30"/>
          <w:szCs w:val="30"/>
          <w:cs/>
        </w:rPr>
        <w:t>.</w:t>
      </w:r>
      <w:r w:rsidR="00C57EA3" w:rsidRPr="00C57EA3">
        <w:rPr>
          <w:rFonts w:ascii="Angsana New" w:hAnsi="Angsana New" w:hint="cs"/>
          <w:sz w:val="30"/>
          <w:szCs w:val="30"/>
        </w:rPr>
        <w:t>1</w:t>
      </w:r>
      <w:r w:rsidR="00220606"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 xml:space="preserve">ต่อปี </w:t>
      </w:r>
      <w:r w:rsidRPr="004258D3">
        <w:rPr>
          <w:rFonts w:ascii="Angsana New" w:hAnsi="Angsana New"/>
          <w:i/>
          <w:iCs/>
          <w:sz w:val="30"/>
          <w:szCs w:val="30"/>
          <w:cs/>
        </w:rPr>
        <w:t>(</w:t>
      </w:r>
      <w:r w:rsidR="00D6443C" w:rsidRPr="004258D3">
        <w:rPr>
          <w:rFonts w:ascii="Angsana New" w:hAnsi="Angsana New"/>
          <w:i/>
          <w:iCs/>
          <w:sz w:val="30"/>
          <w:szCs w:val="30"/>
        </w:rPr>
        <w:t>256</w:t>
      </w:r>
      <w:r w:rsidR="000942ED" w:rsidRPr="004258D3">
        <w:rPr>
          <w:rFonts w:ascii="Angsana New" w:hAnsi="Angsana New"/>
          <w:i/>
          <w:iCs/>
          <w:sz w:val="30"/>
          <w:szCs w:val="30"/>
        </w:rPr>
        <w:t>6</w:t>
      </w:r>
      <w:r w:rsidRPr="004258D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C57EA3" w:rsidRPr="00C57EA3">
        <w:rPr>
          <w:rFonts w:ascii="Angsana New" w:hAnsi="Angsana New"/>
          <w:i/>
          <w:iCs/>
          <w:sz w:val="30"/>
          <w:szCs w:val="30"/>
        </w:rPr>
        <w:t>1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>.</w:t>
      </w:r>
      <w:r w:rsidR="00C57EA3" w:rsidRPr="00C57EA3">
        <w:rPr>
          <w:rFonts w:ascii="Angsana New" w:hAnsi="Angsana New"/>
          <w:i/>
          <w:iCs/>
          <w:sz w:val="30"/>
          <w:szCs w:val="30"/>
        </w:rPr>
        <w:t>3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- </w:t>
      </w:r>
      <w:r w:rsidR="00C57EA3" w:rsidRPr="00C57EA3">
        <w:rPr>
          <w:rFonts w:ascii="Angsana New" w:hAnsi="Angsana New"/>
          <w:i/>
          <w:iCs/>
          <w:sz w:val="30"/>
          <w:szCs w:val="30"/>
        </w:rPr>
        <w:t>3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>.</w:t>
      </w:r>
      <w:r w:rsidR="00C57EA3" w:rsidRPr="00C57EA3">
        <w:rPr>
          <w:rFonts w:ascii="Angsana New" w:hAnsi="Angsana New"/>
          <w:i/>
          <w:iCs/>
          <w:sz w:val="30"/>
          <w:szCs w:val="30"/>
        </w:rPr>
        <w:t>1</w:t>
      </w:r>
      <w:r w:rsidR="000942ED" w:rsidRPr="004258D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942ED" w:rsidRPr="004258D3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4258D3">
        <w:rPr>
          <w:rFonts w:ascii="Angsana New" w:hAnsi="Angsana New"/>
          <w:i/>
          <w:iCs/>
          <w:sz w:val="30"/>
          <w:szCs w:val="30"/>
        </w:rPr>
        <w:t>)</w:t>
      </w:r>
    </w:p>
    <w:p w14:paraId="2C366F10" w14:textId="5B7EAEE1" w:rsidR="00A743C3" w:rsidRPr="004258D3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345EA30D" w14:textId="22A9858A" w:rsidR="00AC08B8" w:rsidRPr="004258D3" w:rsidRDefault="00F94C4C" w:rsidP="00827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 w:firstLine="526"/>
        <w:rPr>
          <w:rFonts w:asciiTheme="majorBidi" w:hAnsiTheme="majorBidi" w:cstheme="majorBidi"/>
          <w:spacing w:val="4"/>
          <w:sz w:val="30"/>
          <w:szCs w:val="30"/>
        </w:rPr>
      </w:pPr>
      <w:r w:rsidRPr="004258D3">
        <w:rPr>
          <w:rFonts w:asciiTheme="majorBidi" w:hAnsiTheme="majorBidi" w:cstheme="majorBidi"/>
          <w:spacing w:val="4"/>
          <w:sz w:val="30"/>
          <w:szCs w:val="30"/>
        </w:rPr>
        <w:br w:type="page"/>
      </w:r>
      <w:bookmarkStart w:id="1" w:name="_Hlk156307765"/>
      <w:bookmarkStart w:id="2" w:name="_Hlk187833170"/>
      <w:r w:rsidR="00AC08B8" w:rsidRPr="004258D3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307A9D8F" w14:textId="77777777" w:rsidR="005142BF" w:rsidRPr="004258D3" w:rsidRDefault="005142BF" w:rsidP="00AE50AD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937AD" w14:textId="096107EA" w:rsidR="005142BF" w:rsidRPr="004258D3" w:rsidRDefault="005142BF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4258D3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613A" w:rsidRPr="004258D3">
        <w:rPr>
          <w:rFonts w:asciiTheme="majorBidi" w:hAnsiTheme="majorBidi" w:cstheme="majorBidi" w:hint="cs"/>
          <w:spacing w:val="4"/>
          <w:sz w:val="30"/>
          <w:szCs w:val="30"/>
        </w:rPr>
        <w:t>5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="0010613A" w:rsidRPr="004258D3">
        <w:rPr>
          <w:rFonts w:asciiTheme="majorBidi" w:hAnsiTheme="majorBidi" w:cstheme="majorBidi" w:hint="cs"/>
          <w:spacing w:val="4"/>
          <w:sz w:val="30"/>
          <w:szCs w:val="30"/>
        </w:rPr>
        <w:t>4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 xml:space="preserve">00 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="00517430" w:rsidRPr="004258D3">
        <w:rPr>
          <w:rFonts w:asciiTheme="majorBidi" w:hAnsiTheme="majorBidi" w:cstheme="majorBidi"/>
          <w:sz w:val="30"/>
          <w:szCs w:val="30"/>
        </w:rPr>
        <w:t>3.5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="00517430" w:rsidRPr="004258D3">
        <w:rPr>
          <w:rFonts w:asciiTheme="majorBidi" w:hAnsiTheme="majorBidi" w:cstheme="majorBidi"/>
          <w:sz w:val="30"/>
          <w:szCs w:val="30"/>
        </w:rPr>
        <w:t>3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517430" w:rsidRPr="004258D3">
        <w:rPr>
          <w:rFonts w:asciiTheme="majorBidi" w:hAnsiTheme="majorBidi" w:cstheme="majorBidi"/>
          <w:sz w:val="30"/>
          <w:szCs w:val="30"/>
        </w:rPr>
        <w:t>6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เดือนโดยกำหนดให้มีการชำระคืนเป็นรายเดือน และเริ่มจ่ายงวดแรกวันที่ </w:t>
      </w:r>
      <w:r w:rsidRPr="004258D3">
        <w:rPr>
          <w:rFonts w:asciiTheme="majorBidi" w:hAnsiTheme="majorBidi" w:cstheme="majorBidi"/>
          <w:sz w:val="30"/>
          <w:szCs w:val="30"/>
        </w:rPr>
        <w:t xml:space="preserve">30 </w:t>
      </w:r>
      <w:r w:rsidR="00517430" w:rsidRPr="004258D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17430" w:rsidRPr="004258D3">
        <w:rPr>
          <w:rFonts w:asciiTheme="majorBidi" w:hAnsiTheme="majorBidi" w:cstheme="majorBidi"/>
          <w:sz w:val="30"/>
          <w:szCs w:val="30"/>
        </w:rPr>
        <w:t>2567</w:t>
      </w:r>
      <w:r w:rsidR="007E1D36" w:rsidRPr="004258D3">
        <w:rPr>
          <w:rFonts w:asciiTheme="majorBidi" w:hAnsiTheme="majorBidi" w:cstheme="majorBidi" w:hint="cs"/>
          <w:sz w:val="30"/>
          <w:szCs w:val="30"/>
          <w:cs/>
        </w:rPr>
        <w:t xml:space="preserve"> ทั้งนี้ ในระหว่างปี </w:t>
      </w:r>
      <w:r w:rsidR="007E1D36" w:rsidRPr="004258D3">
        <w:rPr>
          <w:rFonts w:asciiTheme="majorBidi" w:hAnsiTheme="majorBidi" w:cstheme="majorBidi"/>
          <w:sz w:val="30"/>
          <w:szCs w:val="30"/>
        </w:rPr>
        <w:t>256</w:t>
      </w:r>
      <w:r w:rsidR="00AC2A2F" w:rsidRPr="004258D3">
        <w:rPr>
          <w:rFonts w:asciiTheme="majorBidi" w:hAnsiTheme="majorBidi" w:cstheme="majorBidi"/>
          <w:sz w:val="30"/>
          <w:szCs w:val="30"/>
        </w:rPr>
        <w:t>7</w:t>
      </w:r>
      <w:r w:rsidR="007E1D36" w:rsidRPr="004258D3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บริษัทได้เบิกเงินกู้ยืมระยะยาวจากสถาบันการเงินเป็นจำนวน </w:t>
      </w:r>
      <w:r w:rsidR="00FE5CDB" w:rsidRPr="004258D3">
        <w:rPr>
          <w:rFonts w:asciiTheme="majorBidi" w:hAnsiTheme="majorBidi" w:cstheme="majorBidi"/>
          <w:sz w:val="30"/>
          <w:szCs w:val="30"/>
        </w:rPr>
        <w:t>100</w:t>
      </w:r>
      <w:r w:rsidR="007E1D36" w:rsidRPr="004258D3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FE5CDB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5CDB" w:rsidRPr="004258D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10613A" w:rsidRPr="004258D3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AC2A2F" w:rsidRPr="004258D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E5CDB" w:rsidRPr="004258D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E5CDB"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C2A2F" w:rsidRPr="004258D3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FE5CDB"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FE5CDB" w:rsidRPr="004258D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  <w:r w:rsidR="00F22024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3" w:name="_Hlk126332097"/>
      <w:r w:rsidR="00F22024" w:rsidRPr="004258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22024" w:rsidRPr="004258D3">
        <w:rPr>
          <w:rFonts w:asciiTheme="majorBidi" w:hAnsiTheme="majorBidi" w:cstheme="majorBidi"/>
          <w:sz w:val="30"/>
          <w:szCs w:val="30"/>
        </w:rPr>
        <w:t>3</w:t>
      </w:r>
      <w:r w:rsidR="0010613A" w:rsidRPr="004258D3">
        <w:rPr>
          <w:rFonts w:asciiTheme="majorBidi" w:hAnsiTheme="majorBidi" w:cstheme="majorBidi" w:hint="cs"/>
          <w:sz w:val="30"/>
          <w:szCs w:val="30"/>
        </w:rPr>
        <w:t>1</w:t>
      </w:r>
      <w:r w:rsidR="00F22024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="00F22024" w:rsidRPr="004258D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F22024" w:rsidRPr="004258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2024" w:rsidRPr="004258D3">
        <w:rPr>
          <w:rFonts w:asciiTheme="majorBidi" w:hAnsiTheme="majorBidi" w:cstheme="majorBidi"/>
          <w:sz w:val="30"/>
          <w:szCs w:val="30"/>
        </w:rPr>
        <w:t>256</w:t>
      </w:r>
      <w:r w:rsidR="00AC2A2F" w:rsidRPr="004258D3">
        <w:rPr>
          <w:rFonts w:asciiTheme="majorBidi" w:hAnsiTheme="majorBidi" w:cstheme="majorBidi"/>
          <w:sz w:val="30"/>
          <w:szCs w:val="30"/>
        </w:rPr>
        <w:t>7</w:t>
      </w:r>
      <w:r w:rsidR="00F22024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="00F22024" w:rsidRPr="004258D3">
        <w:rPr>
          <w:rFonts w:asciiTheme="majorBidi" w:hAnsiTheme="majorBidi" w:cstheme="majorBidi" w:hint="cs"/>
          <w:sz w:val="30"/>
          <w:szCs w:val="30"/>
          <w:cs/>
        </w:rPr>
        <w:t xml:space="preserve">ยอดคงเหลือเงินกู้ยืมมีจำนวนเงิน </w:t>
      </w:r>
      <w:r w:rsidR="00AC2A2F" w:rsidRPr="004258D3">
        <w:rPr>
          <w:rFonts w:asciiTheme="majorBidi" w:hAnsiTheme="majorBidi" w:cstheme="majorBidi"/>
          <w:sz w:val="30"/>
          <w:szCs w:val="30"/>
        </w:rPr>
        <w:t>193.5</w:t>
      </w:r>
      <w:r w:rsidR="00F22024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="00F22024" w:rsidRPr="004258D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bookmarkEnd w:id="3"/>
      <w:r w:rsidR="00F87525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7525" w:rsidRPr="004258D3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F87525" w:rsidRPr="004258D3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="00AC2A2F" w:rsidRPr="004258D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87525" w:rsidRPr="004258D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87525"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C2A2F" w:rsidRPr="004258D3">
        <w:rPr>
          <w:rFonts w:asciiTheme="majorBidi" w:hAnsiTheme="majorBidi" w:cstheme="majorBidi"/>
          <w:i/>
          <w:iCs/>
          <w:sz w:val="30"/>
          <w:szCs w:val="30"/>
        </w:rPr>
        <w:t>160</w:t>
      </w:r>
      <w:r w:rsidR="00F87525"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87525" w:rsidRPr="004258D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3DA25240" w14:textId="77777777" w:rsidR="006E02B3" w:rsidRPr="004258D3" w:rsidRDefault="006E02B3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076E9F9" w14:textId="6D1C8A6E" w:rsidR="00594FED" w:rsidRPr="004258D3" w:rsidRDefault="00594FED" w:rsidP="00594FED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4258D3">
        <w:rPr>
          <w:rFonts w:asciiTheme="majorBidi" w:hAnsiTheme="majorBidi" w:cstheme="majorBidi" w:hint="cs"/>
          <w:spacing w:val="4"/>
          <w:sz w:val="30"/>
          <w:szCs w:val="30"/>
          <w:cs/>
        </w:rPr>
        <w:t>ธันวาคม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 xml:space="preserve">140 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Pr="004258D3">
        <w:rPr>
          <w:rFonts w:asciiTheme="majorBidi" w:hAnsiTheme="majorBidi" w:cstheme="majorBidi"/>
          <w:sz w:val="30"/>
          <w:szCs w:val="30"/>
        </w:rPr>
        <w:t xml:space="preserve">3.4 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Pr="004258D3">
        <w:rPr>
          <w:rFonts w:asciiTheme="majorBidi" w:hAnsiTheme="majorBidi" w:cstheme="majorBidi"/>
          <w:sz w:val="30"/>
          <w:szCs w:val="30"/>
        </w:rPr>
        <w:t xml:space="preserve">3 </w:t>
      </w:r>
      <w:r w:rsidRPr="004258D3">
        <w:rPr>
          <w:rFonts w:asciiTheme="majorBidi" w:hAnsiTheme="majorBidi" w:cstheme="majorBidi"/>
          <w:sz w:val="30"/>
          <w:szCs w:val="30"/>
          <w:cs/>
        </w:rPr>
        <w:t>ปี โดยกำหนดให้มีการชำระคืนเป็นรายเดือน และเริ่มจ่ายงวดแรก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 xml:space="preserve">ในเดือนที่เบิกกู้  </w:t>
      </w:r>
      <w:r w:rsidR="00637339">
        <w:rPr>
          <w:rFonts w:asciiTheme="majorBidi" w:hAnsiTheme="majorBidi" w:cstheme="majorBidi" w:hint="cs"/>
          <w:sz w:val="30"/>
          <w:szCs w:val="30"/>
          <w:cs/>
        </w:rPr>
        <w:t>บริษัทยังไม่ได้เบิกเงินกู้ยืมจากวงเงินดังกล่าว</w:t>
      </w:r>
    </w:p>
    <w:p w14:paraId="4881A601" w14:textId="77777777" w:rsidR="00594FED" w:rsidRPr="004258D3" w:rsidRDefault="00594FED" w:rsidP="0001319E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bookmarkEnd w:id="1"/>
    <w:p w14:paraId="5FF0B782" w14:textId="77777777" w:rsidR="00806574" w:rsidRPr="004258D3" w:rsidRDefault="00806574" w:rsidP="0080657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ภายใต้สัญญากู้ยืมเงินดังกล่าวบริษัทต้องปฏิบัติตามข้อกำหนดว่าด้วยสิทธิและหน้าที่ของผู้กู้ ได้แก่ การดำรงอัตราส่วนหนี้สินต่อส่วนของทุนและอัตราส่วนความสามารถในการชำระหนี้ของบริษัท</w:t>
      </w:r>
    </w:p>
    <w:p w14:paraId="2607E0C1" w14:textId="77777777" w:rsidR="00806574" w:rsidRPr="004258D3" w:rsidRDefault="00806574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bookmarkEnd w:id="2"/>
    <w:p w14:paraId="6695320F" w14:textId="1BDA44F0" w:rsidR="00A743C3" w:rsidRPr="004258D3" w:rsidRDefault="00A743C3" w:rsidP="00806574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2FF2F60B" w14:textId="03CD4C35" w:rsidR="00A743C3" w:rsidRPr="004258D3" w:rsidRDefault="00A743C3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F14975" w14:textId="4A3CCE4B" w:rsidR="0036368A" w:rsidRPr="00074757" w:rsidRDefault="004E6BD2" w:rsidP="0080657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258D3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</w:t>
      </w:r>
      <w:r w:rsidR="00A743C3" w:rsidRPr="004258D3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บริษัททำสัญญาเช่ากับบริษัทในประเทศหลายแห่งเพื่อเช่าที่ดิน อาคาร และ</w:t>
      </w:r>
      <w:r w:rsidR="00806574" w:rsidRPr="004258D3">
        <w:rPr>
          <w:rFonts w:asciiTheme="majorBidi" w:hAnsiTheme="majorBidi" w:cstheme="majorBidi"/>
          <w:sz w:val="30"/>
          <w:szCs w:val="30"/>
          <w:cs/>
          <w:lang w:val="en-US" w:bidi="th-TH"/>
        </w:rPr>
        <w:t>อุปกรณ์</w:t>
      </w:r>
      <w:r w:rsidR="00FC5521" w:rsidRPr="004258D3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โดยสัญญามีกำหน</w:t>
      </w:r>
      <w:r w:rsidR="00DC3F85" w:rsidRPr="004258D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ดระยะเวลา</w:t>
      </w:r>
      <w:r w:rsidR="00DC3F85" w:rsidRPr="0007475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A11FF3" w:rsidRPr="004258D3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="00A11FF3" w:rsidRPr="004258D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ปี </w:t>
      </w:r>
      <w:r w:rsidR="00A11FF3" w:rsidRPr="004258D3">
        <w:rPr>
          <w:rFonts w:asciiTheme="majorBidi" w:hAnsiTheme="majorBidi" w:cstheme="majorBidi"/>
          <w:sz w:val="30"/>
          <w:szCs w:val="30"/>
          <w:lang w:val="en-US" w:bidi="th-TH"/>
        </w:rPr>
        <w:t xml:space="preserve">4 </w:t>
      </w:r>
      <w:r w:rsidR="00A11FF3" w:rsidRPr="004258D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เดือน </w:t>
      </w:r>
      <w:r w:rsidR="00FC5521" w:rsidRPr="004258D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</w:t>
      </w:r>
      <w:r w:rsidR="00FC5521" w:rsidRPr="004258D3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FC5521" w:rsidRPr="000747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FC5521" w:rsidRPr="00074757">
        <w:rPr>
          <w:rFonts w:asciiTheme="majorBidi" w:hAnsiTheme="majorBidi" w:cstheme="majorBidi"/>
          <w:sz w:val="30"/>
          <w:szCs w:val="30"/>
          <w:cs/>
          <w:lang w:val="en-US" w:bidi="th-TH"/>
        </w:rPr>
        <w:t>ปี และ</w:t>
      </w:r>
      <w:r w:rsidR="00A743C3" w:rsidRPr="00074757">
        <w:rPr>
          <w:rFonts w:asciiTheme="majorBidi" w:hAnsiTheme="majorBidi" w:cstheme="majorBidi"/>
          <w:sz w:val="30"/>
          <w:szCs w:val="30"/>
          <w:cs/>
          <w:lang w:val="en-US" w:bidi="th-TH"/>
        </w:rPr>
        <w:t>มีอัตราดอกเบี้ยร้อยละ</w:t>
      </w:r>
      <w:r w:rsidR="00483CA4" w:rsidRPr="00074757">
        <w:rPr>
          <w:rFonts w:asciiTheme="majorBidi" w:hAnsiTheme="majorBidi" w:cstheme="majorBidi"/>
          <w:sz w:val="30"/>
          <w:szCs w:val="30"/>
          <w:lang w:val="en-US" w:bidi="th-TH"/>
        </w:rPr>
        <w:t xml:space="preserve"> 0.9</w:t>
      </w:r>
      <w:r w:rsidR="00074757" w:rsidRPr="000747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83CA4" w:rsidRPr="00074757">
        <w:rPr>
          <w:rFonts w:asciiTheme="majorBidi" w:hAnsiTheme="majorBidi" w:cstheme="majorBidi"/>
          <w:sz w:val="30"/>
          <w:szCs w:val="30"/>
          <w:lang w:val="en-US" w:bidi="th-TH"/>
        </w:rPr>
        <w:t>-</w:t>
      </w:r>
      <w:r w:rsidR="00074757" w:rsidRPr="000747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83CA4" w:rsidRPr="00074757">
        <w:rPr>
          <w:rFonts w:asciiTheme="majorBidi" w:hAnsiTheme="majorBidi" w:cstheme="majorBidi"/>
          <w:sz w:val="30"/>
          <w:szCs w:val="30"/>
          <w:lang w:val="en-US" w:bidi="th-TH"/>
        </w:rPr>
        <w:t>19.8</w:t>
      </w:r>
      <w:r w:rsidR="000942ED" w:rsidRPr="000747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743C3" w:rsidRPr="00074757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</w:t>
      </w:r>
      <w:r w:rsidR="00A743C3" w:rsidRPr="000747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743C3" w:rsidRPr="0007475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D6443C" w:rsidRPr="0007475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942ED" w:rsidRPr="00074757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A743C3" w:rsidRPr="000747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743C3" w:rsidRPr="004E344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D6443C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</w:t>
      </w:r>
      <w:r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0942ED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</w:t>
      </w:r>
      <w:r w:rsidR="00A743C3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0942ED" w:rsidRPr="004E344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ร้อยละ</w:t>
      </w:r>
      <w:r w:rsidR="000942ED" w:rsidRPr="004E344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57EA3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0942ED" w:rsidRPr="004E344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.</w:t>
      </w:r>
      <w:r w:rsidR="00C57EA3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0942ED" w:rsidRPr="004E344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074757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-</w:t>
      </w:r>
      <w:r w:rsidR="000942ED" w:rsidRPr="004E344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C57EA3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19</w:t>
      </w:r>
      <w:r w:rsidR="000942ED" w:rsidRPr="004E344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.</w:t>
      </w:r>
      <w:r w:rsidR="00C57EA3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8</w:t>
      </w:r>
      <w:r w:rsidR="000942ED" w:rsidRPr="004E344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0942ED" w:rsidRPr="004E344B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</w:t>
      </w:r>
      <w:r w:rsidR="00A743C3" w:rsidRPr="004E344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</w:p>
    <w:p w14:paraId="6DB01EB0" w14:textId="249F7873" w:rsidR="00F94C4C" w:rsidRPr="004258D3" w:rsidRDefault="00F94C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4258D3">
        <w:rPr>
          <w:rFonts w:asciiTheme="majorBidi" w:hAnsiTheme="majorBidi" w:cstheme="majorBidi"/>
          <w:sz w:val="30"/>
          <w:szCs w:val="30"/>
        </w:rPr>
        <w:br w:type="page"/>
      </w:r>
    </w:p>
    <w:p w14:paraId="063930FD" w14:textId="5AD255F2" w:rsidR="002C5651" w:rsidRPr="004258D3" w:rsidRDefault="004D5CDB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</w:t>
      </w:r>
      <w:r w:rsidR="004D6DC8" w:rsidRPr="00425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</w:t>
      </w:r>
    </w:p>
    <w:p w14:paraId="52380545" w14:textId="77777777" w:rsidR="004D6DC8" w:rsidRPr="004258D3" w:rsidRDefault="004D6DC8" w:rsidP="004D6D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630" w:hanging="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17"/>
        <w:gridCol w:w="1173"/>
        <w:gridCol w:w="267"/>
        <w:gridCol w:w="1173"/>
        <w:gridCol w:w="183"/>
        <w:gridCol w:w="1260"/>
        <w:gridCol w:w="180"/>
        <w:gridCol w:w="987"/>
      </w:tblGrid>
      <w:tr w:rsidR="00217C08" w:rsidRPr="004258D3" w14:paraId="1B68324B" w14:textId="77777777" w:rsidTr="002F4675">
        <w:trPr>
          <w:cantSplit/>
          <w:trHeight w:val="182"/>
          <w:tblHeader/>
        </w:trPr>
        <w:tc>
          <w:tcPr>
            <w:tcW w:w="4317" w:type="dxa"/>
          </w:tcPr>
          <w:p w14:paraId="6C582DD2" w14:textId="77777777" w:rsidR="00A911ED" w:rsidRPr="004258D3" w:rsidRDefault="00A911ED" w:rsidP="00B2547A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  <w:vAlign w:val="bottom"/>
          </w:tcPr>
          <w:p w14:paraId="646BECCC" w14:textId="4655089E" w:rsidR="00A911ED" w:rsidRPr="004258D3" w:rsidRDefault="00A911ED" w:rsidP="00B2547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258D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217C08" w:rsidRPr="004258D3" w14:paraId="04DF57F0" w14:textId="77777777" w:rsidTr="002F4675">
        <w:trPr>
          <w:cantSplit/>
          <w:trHeight w:val="479"/>
          <w:tblHeader/>
        </w:trPr>
        <w:tc>
          <w:tcPr>
            <w:tcW w:w="4317" w:type="dxa"/>
          </w:tcPr>
          <w:p w14:paraId="075E151B" w14:textId="77777777" w:rsidR="00A911ED" w:rsidRPr="004258D3" w:rsidRDefault="00A911ED" w:rsidP="00A911E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51333B1" w14:textId="77777777" w:rsidR="00FF4ABC" w:rsidRPr="004258D3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F5C6694" w14:textId="036BAE87" w:rsidR="00A911ED" w:rsidRPr="004258D3" w:rsidRDefault="00A911ED" w:rsidP="00FF4ABC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267" w:type="dxa"/>
            <w:vAlign w:val="bottom"/>
          </w:tcPr>
          <w:p w14:paraId="56D81754" w14:textId="0AE35BB3" w:rsidR="00A911ED" w:rsidRPr="004258D3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79534162" w14:textId="77777777" w:rsidR="00A911ED" w:rsidRPr="004258D3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B03CA02" w14:textId="40A4365D" w:rsidR="00A911ED" w:rsidRPr="004258D3" w:rsidRDefault="00A911ED" w:rsidP="00A911ED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3" w:type="dxa"/>
            <w:vAlign w:val="bottom"/>
          </w:tcPr>
          <w:p w14:paraId="1B697610" w14:textId="77777777" w:rsidR="00A911ED" w:rsidRPr="004258D3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6A86DF" w14:textId="77777777" w:rsidR="00A911ED" w:rsidRPr="004258D3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7E2F44B" w14:textId="5B381AD7" w:rsidR="00A911ED" w:rsidRPr="004258D3" w:rsidRDefault="00A911ED" w:rsidP="00A911ED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0" w:type="dxa"/>
            <w:vAlign w:val="bottom"/>
          </w:tcPr>
          <w:p w14:paraId="18C2A8BB" w14:textId="77777777" w:rsidR="00A911ED" w:rsidRPr="004258D3" w:rsidRDefault="00A911ED" w:rsidP="00A911ED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ECFCC58" w14:textId="77777777" w:rsidR="00A911ED" w:rsidRPr="004258D3" w:rsidRDefault="00A911ED" w:rsidP="00A911ED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17C08" w:rsidRPr="004258D3" w14:paraId="34A4D20D" w14:textId="77777777" w:rsidTr="002F4675">
        <w:trPr>
          <w:cantSplit/>
          <w:trHeight w:val="399"/>
          <w:tblHeader/>
        </w:trPr>
        <w:tc>
          <w:tcPr>
            <w:tcW w:w="4317" w:type="dxa"/>
          </w:tcPr>
          <w:p w14:paraId="073D515B" w14:textId="77777777" w:rsidR="00A53082" w:rsidRPr="004258D3" w:rsidRDefault="00A53082" w:rsidP="00A911ED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shd w:val="clear" w:color="auto" w:fill="auto"/>
            <w:vAlign w:val="bottom"/>
          </w:tcPr>
          <w:p w14:paraId="3E6B478D" w14:textId="77777777" w:rsidR="00A53082" w:rsidRPr="004258D3" w:rsidRDefault="00A53082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4258D3" w14:paraId="10D56831" w14:textId="77777777" w:rsidTr="002F4675">
        <w:trPr>
          <w:cantSplit/>
          <w:trHeight w:val="399"/>
          <w:tblHeader/>
        </w:trPr>
        <w:tc>
          <w:tcPr>
            <w:tcW w:w="4317" w:type="dxa"/>
          </w:tcPr>
          <w:p w14:paraId="7CDBA4DB" w14:textId="215C6B32" w:rsidR="00A911ED" w:rsidRPr="004258D3" w:rsidRDefault="00A911ED" w:rsidP="00A911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942ED"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1505581" w14:textId="77777777" w:rsidR="00A911ED" w:rsidRPr="004258D3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51ECF7B9" w14:textId="77777777" w:rsidR="00A911ED" w:rsidRPr="004258D3" w:rsidRDefault="00A911ED" w:rsidP="00A911E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783" w:type="dxa"/>
            <w:gridSpan w:val="5"/>
            <w:vAlign w:val="bottom"/>
          </w:tcPr>
          <w:p w14:paraId="0AE86773" w14:textId="77777777" w:rsidR="00A911ED" w:rsidRPr="004258D3" w:rsidRDefault="00A911ED" w:rsidP="00A911ED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B4326E" w:rsidRPr="004258D3" w14:paraId="403C568E" w14:textId="77777777" w:rsidTr="00F9598F">
        <w:trPr>
          <w:cantSplit/>
          <w:trHeight w:val="418"/>
        </w:trPr>
        <w:tc>
          <w:tcPr>
            <w:tcW w:w="4317" w:type="dxa"/>
          </w:tcPr>
          <w:p w14:paraId="321B10CB" w14:textId="36F91F95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173" w:type="dxa"/>
            <w:vAlign w:val="bottom"/>
          </w:tcPr>
          <w:p w14:paraId="53600DF1" w14:textId="000D11E0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267" w:type="dxa"/>
            <w:vAlign w:val="bottom"/>
          </w:tcPr>
          <w:p w14:paraId="2703BA5B" w14:textId="4F4193A1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5110CCC" w14:textId="10735DC6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24E2DA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1F7885" w14:textId="34E12C87" w:rsidR="00B4326E" w:rsidRPr="004258D3" w:rsidRDefault="00B4326E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45,520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706B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6687424" w14:textId="3D7615FF" w:rsidR="00B4326E" w:rsidRPr="004258D3" w:rsidRDefault="00B4326E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492,520</w:t>
            </w:r>
          </w:p>
        </w:tc>
      </w:tr>
      <w:tr w:rsidR="00B4326E" w:rsidRPr="004258D3" w14:paraId="5A948F77" w14:textId="77777777" w:rsidTr="002F4675">
        <w:trPr>
          <w:cantSplit/>
          <w:trHeight w:val="399"/>
        </w:trPr>
        <w:tc>
          <w:tcPr>
            <w:tcW w:w="4317" w:type="dxa"/>
          </w:tcPr>
          <w:p w14:paraId="43D4FFA7" w14:textId="77777777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3" w:type="dxa"/>
            <w:vAlign w:val="bottom"/>
          </w:tcPr>
          <w:p w14:paraId="65D15861" w14:textId="165E62C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157,000</w:t>
            </w:r>
          </w:p>
        </w:tc>
        <w:tc>
          <w:tcPr>
            <w:tcW w:w="267" w:type="dxa"/>
            <w:vAlign w:val="bottom"/>
          </w:tcPr>
          <w:p w14:paraId="2B38766D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02410BC" w14:textId="2522BCFD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33,500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A2CDAB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AB8FD00" w14:textId="295E2DBA" w:rsidR="00B4326E" w:rsidRPr="004258D3" w:rsidRDefault="00B4326E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(24,412)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EC7C9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8D33B3D" w14:textId="7C11DACA" w:rsidR="00B4326E" w:rsidRPr="004258D3" w:rsidRDefault="00B4326E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166,088</w:t>
            </w:r>
          </w:p>
        </w:tc>
      </w:tr>
      <w:tr w:rsidR="00B4326E" w:rsidRPr="004258D3" w14:paraId="60C88E55" w14:textId="77777777" w:rsidTr="002F4675">
        <w:trPr>
          <w:cantSplit/>
          <w:trHeight w:val="409"/>
        </w:trPr>
        <w:tc>
          <w:tcPr>
            <w:tcW w:w="4317" w:type="dxa"/>
          </w:tcPr>
          <w:p w14:paraId="1050AF43" w14:textId="1A04FB6A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3" w:type="dxa"/>
            <w:vAlign w:val="bottom"/>
          </w:tcPr>
          <w:p w14:paraId="02604774" w14:textId="3E002B75" w:rsidR="00B4326E" w:rsidRPr="004258D3" w:rsidRDefault="00B4326E" w:rsidP="00657A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2A1E3C3" w14:textId="21C96AC5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7AB99A4" w14:textId="40B90197" w:rsidR="00B4326E" w:rsidRPr="004258D3" w:rsidRDefault="00B4326E" w:rsidP="00657A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D320556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03AF80" w14:textId="3E06F3DF" w:rsidR="00B4326E" w:rsidRPr="004258D3" w:rsidRDefault="00B4326E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13,382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093B3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0CDEF779" w14:textId="65AF0115" w:rsidR="00B4326E" w:rsidRPr="004258D3" w:rsidRDefault="00B4326E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13,382</w:t>
            </w:r>
          </w:p>
        </w:tc>
      </w:tr>
      <w:tr w:rsidR="00B4326E" w:rsidRPr="004258D3" w14:paraId="58C965A3" w14:textId="77777777" w:rsidTr="002F4675">
        <w:trPr>
          <w:cantSplit/>
          <w:trHeight w:val="399"/>
        </w:trPr>
        <w:tc>
          <w:tcPr>
            <w:tcW w:w="4317" w:type="dxa"/>
          </w:tcPr>
          <w:p w14:paraId="0909479F" w14:textId="77777777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40D5216" w14:textId="27900611" w:rsidR="00B4326E" w:rsidRPr="004258D3" w:rsidRDefault="00B4326E" w:rsidP="00657A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4E130017" w14:textId="4711D4E4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4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753FD" w14:textId="147EC2DE" w:rsidR="00B4326E" w:rsidRPr="004258D3" w:rsidRDefault="00B4326E" w:rsidP="00657A8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5DDE63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94EC3" w14:textId="518B9FF3" w:rsidR="00B4326E" w:rsidRPr="004258D3" w:rsidRDefault="00B4326E" w:rsidP="000427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F5DA9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91FE6" w14:textId="49FCD8D4" w:rsidR="00B4326E" w:rsidRPr="004258D3" w:rsidRDefault="00B4326E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1,568</w:t>
            </w:r>
          </w:p>
        </w:tc>
      </w:tr>
      <w:tr w:rsidR="00B4326E" w:rsidRPr="004258D3" w14:paraId="79FC5955" w14:textId="77777777" w:rsidTr="002F4675">
        <w:trPr>
          <w:cantSplit/>
          <w:trHeight w:val="418"/>
        </w:trPr>
        <w:tc>
          <w:tcPr>
            <w:tcW w:w="4317" w:type="dxa"/>
          </w:tcPr>
          <w:p w14:paraId="414D0910" w14:textId="62BF92D2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18567" w14:textId="4605FFC8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444,000</w:t>
            </w:r>
          </w:p>
        </w:tc>
        <w:tc>
          <w:tcPr>
            <w:tcW w:w="267" w:type="dxa"/>
            <w:vAlign w:val="bottom"/>
          </w:tcPr>
          <w:p w14:paraId="0F478B0D" w14:textId="12211A0E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E21E7" w14:textId="04E20463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1576CE4" w14:textId="74256CC3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F935BB" w14:textId="3A510EC7" w:rsidR="00B4326E" w:rsidRPr="004258D3" w:rsidRDefault="00B4326E" w:rsidP="000427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36,058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F04AD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32E19" w14:textId="2FC5601E" w:rsidR="00B4326E" w:rsidRPr="004258D3" w:rsidRDefault="00B4326E" w:rsidP="000427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673,558</w:t>
            </w:r>
          </w:p>
        </w:tc>
      </w:tr>
      <w:tr w:rsidR="00B4326E" w:rsidRPr="004258D3" w14:paraId="06247327" w14:textId="77777777" w:rsidTr="002F4675">
        <w:trPr>
          <w:cantSplit/>
          <w:trHeight w:val="418"/>
        </w:trPr>
        <w:tc>
          <w:tcPr>
            <w:tcW w:w="4317" w:type="dxa"/>
          </w:tcPr>
          <w:p w14:paraId="7FDA06DF" w14:textId="77777777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A469637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30FDA9E7" w14:textId="77777777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6BC84E" w14:textId="77777777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7F01374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272F0B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449408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EFEB58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326E" w:rsidRPr="004258D3" w14:paraId="3360C561" w14:textId="77777777" w:rsidTr="002F4675">
        <w:trPr>
          <w:cantSplit/>
          <w:trHeight w:val="418"/>
        </w:trPr>
        <w:tc>
          <w:tcPr>
            <w:tcW w:w="4317" w:type="dxa"/>
          </w:tcPr>
          <w:p w14:paraId="7C3ECC23" w14:textId="76039335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173" w:type="dxa"/>
            <w:vAlign w:val="bottom"/>
          </w:tcPr>
          <w:p w14:paraId="102A651C" w14:textId="77777777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4575A988" w14:textId="77777777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DF58F63" w14:textId="77777777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08A9FA8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1BCFF1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051735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558311B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326E" w:rsidRPr="004258D3" w14:paraId="6DCAB32B" w14:textId="77777777" w:rsidTr="00503B99">
        <w:trPr>
          <w:cantSplit/>
          <w:trHeight w:val="418"/>
        </w:trPr>
        <w:tc>
          <w:tcPr>
            <w:tcW w:w="4317" w:type="dxa"/>
          </w:tcPr>
          <w:p w14:paraId="53C1A35B" w14:textId="0320BCEF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173" w:type="dxa"/>
          </w:tcPr>
          <w:p w14:paraId="46A4BF96" w14:textId="693DD530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526,000</w:t>
            </w:r>
          </w:p>
        </w:tc>
        <w:tc>
          <w:tcPr>
            <w:tcW w:w="267" w:type="dxa"/>
          </w:tcPr>
          <w:p w14:paraId="3956BC0D" w14:textId="77777777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4F792167" w14:textId="22130053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83" w:type="dxa"/>
            <w:shd w:val="clear" w:color="auto" w:fill="auto"/>
          </w:tcPr>
          <w:p w14:paraId="75034EB9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EFF50A" w14:textId="775ADE09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22,026</w:t>
            </w:r>
          </w:p>
        </w:tc>
        <w:tc>
          <w:tcPr>
            <w:tcW w:w="180" w:type="dxa"/>
            <w:shd w:val="clear" w:color="auto" w:fill="auto"/>
          </w:tcPr>
          <w:p w14:paraId="02982E6B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</w:tcPr>
          <w:p w14:paraId="233971AD" w14:textId="7D59A741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698,026</w:t>
            </w:r>
          </w:p>
        </w:tc>
      </w:tr>
      <w:tr w:rsidR="00B4326E" w:rsidRPr="004258D3" w14:paraId="579FBD48" w14:textId="77777777" w:rsidTr="002F4675">
        <w:trPr>
          <w:cantSplit/>
          <w:trHeight w:val="418"/>
        </w:trPr>
        <w:tc>
          <w:tcPr>
            <w:tcW w:w="4317" w:type="dxa"/>
          </w:tcPr>
          <w:p w14:paraId="6EAF03C1" w14:textId="4E8DE451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173" w:type="dxa"/>
            <w:vAlign w:val="bottom"/>
          </w:tcPr>
          <w:p w14:paraId="4B300244" w14:textId="06B8F0D9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(239,000)</w:t>
            </w:r>
          </w:p>
        </w:tc>
        <w:tc>
          <w:tcPr>
            <w:tcW w:w="267" w:type="dxa"/>
            <w:vAlign w:val="bottom"/>
          </w:tcPr>
          <w:p w14:paraId="0BD3CDFD" w14:textId="77777777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579209DF" w14:textId="13EC5156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919B3D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FD23DE" w14:textId="4C46ED8C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(24,271)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55B1AD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8DEBE6" w14:textId="11D1A3D6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7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253</w:t>
            </w: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,271)</w:t>
            </w:r>
          </w:p>
        </w:tc>
      </w:tr>
      <w:tr w:rsidR="00B4326E" w:rsidRPr="004258D3" w14:paraId="034A1BD2" w14:textId="77777777" w:rsidTr="002F4675">
        <w:trPr>
          <w:cantSplit/>
          <w:trHeight w:val="418"/>
        </w:trPr>
        <w:tc>
          <w:tcPr>
            <w:tcW w:w="4317" w:type="dxa"/>
          </w:tcPr>
          <w:p w14:paraId="2676DB61" w14:textId="347CD7EF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3" w:type="dxa"/>
            <w:vAlign w:val="bottom"/>
          </w:tcPr>
          <w:p w14:paraId="38CAEE68" w14:textId="026C60A7" w:rsidR="00B4326E" w:rsidRPr="004258D3" w:rsidRDefault="00B4326E" w:rsidP="00B432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5C28E146" w14:textId="77777777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7571DF0" w14:textId="1CECBD03" w:rsidR="00B4326E" w:rsidRPr="004258D3" w:rsidRDefault="00B4326E" w:rsidP="00B432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4243C0E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20C3F3" w14:textId="661E7B01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42,938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09F31B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1C024A1" w14:textId="55289A69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42,938</w:t>
            </w:r>
          </w:p>
        </w:tc>
      </w:tr>
      <w:tr w:rsidR="00B4326E" w:rsidRPr="004258D3" w14:paraId="23F599FC" w14:textId="77777777" w:rsidTr="002F4675">
        <w:trPr>
          <w:cantSplit/>
          <w:trHeight w:val="418"/>
        </w:trPr>
        <w:tc>
          <w:tcPr>
            <w:tcW w:w="4317" w:type="dxa"/>
          </w:tcPr>
          <w:p w14:paraId="52AFCE95" w14:textId="3474C3DE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D950E75" w14:textId="6E570AF3" w:rsidR="00B4326E" w:rsidRPr="004258D3" w:rsidRDefault="00B4326E" w:rsidP="00B432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bottom"/>
          </w:tcPr>
          <w:p w14:paraId="1A5880AA" w14:textId="77777777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CAB49" w14:textId="2BFAC2D8" w:rsidR="00B4326E" w:rsidRPr="004258D3" w:rsidRDefault="00B4326E" w:rsidP="00B4326E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53EBD5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B1BD4" w14:textId="15BC0BDA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4,827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B75881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B0117" w14:textId="5136B733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4,827</w:t>
            </w:r>
          </w:p>
        </w:tc>
      </w:tr>
      <w:tr w:rsidR="00B4326E" w:rsidRPr="004258D3" w14:paraId="7F85A5C9" w14:textId="77777777" w:rsidTr="002F4675">
        <w:trPr>
          <w:cantSplit/>
          <w:trHeight w:val="418"/>
        </w:trPr>
        <w:tc>
          <w:tcPr>
            <w:tcW w:w="4317" w:type="dxa"/>
          </w:tcPr>
          <w:p w14:paraId="5EFD8698" w14:textId="109F7BDD" w:rsidR="00B4326E" w:rsidRPr="004258D3" w:rsidRDefault="00B4326E" w:rsidP="00B4326E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154E7" w14:textId="2CB08F93" w:rsidR="00B4326E" w:rsidRPr="004258D3" w:rsidRDefault="00B4326E" w:rsidP="00B4326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287,000</w:t>
            </w:r>
          </w:p>
        </w:tc>
        <w:tc>
          <w:tcPr>
            <w:tcW w:w="267" w:type="dxa"/>
            <w:vAlign w:val="bottom"/>
          </w:tcPr>
          <w:p w14:paraId="7CC2FA08" w14:textId="77777777" w:rsidR="00B4326E" w:rsidRPr="004258D3" w:rsidRDefault="00B4326E" w:rsidP="00B4326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EF61F" w14:textId="42DA1D09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34EEC8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96198" w14:textId="3221F398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E1F6A2" w14:textId="77777777" w:rsidR="00B4326E" w:rsidRPr="004258D3" w:rsidRDefault="00B4326E" w:rsidP="00B4326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F8CB3" w14:textId="7B8DB243" w:rsidR="00B4326E" w:rsidRPr="004258D3" w:rsidRDefault="00B4326E" w:rsidP="00B4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492,520</w:t>
            </w:r>
          </w:p>
        </w:tc>
      </w:tr>
    </w:tbl>
    <w:p w14:paraId="1A2CEF59" w14:textId="1623BCDA" w:rsidR="000A216A" w:rsidRPr="004258D3" w:rsidRDefault="000A216A">
      <w:pPr>
        <w:rPr>
          <w:rFonts w:asciiTheme="majorBidi" w:hAnsiTheme="majorBidi" w:cstheme="majorBidi"/>
          <w:b/>
          <w:sz w:val="30"/>
          <w:szCs w:val="30"/>
        </w:rPr>
      </w:pPr>
    </w:p>
    <w:p w14:paraId="095B7EFF" w14:textId="42448E0E" w:rsidR="00FF4ABC" w:rsidRPr="004258D3" w:rsidRDefault="000A216A" w:rsidP="000A2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</w:rPr>
      </w:pPr>
      <w:r w:rsidRPr="004258D3">
        <w:rPr>
          <w:b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"/>
        <w:gridCol w:w="1170"/>
        <w:gridCol w:w="180"/>
        <w:gridCol w:w="1260"/>
        <w:gridCol w:w="184"/>
        <w:gridCol w:w="1166"/>
      </w:tblGrid>
      <w:tr w:rsidR="00217C08" w:rsidRPr="004258D3" w14:paraId="11561023" w14:textId="77777777" w:rsidTr="007D520E">
        <w:trPr>
          <w:cantSplit/>
          <w:trHeight w:val="182"/>
          <w:tblHeader/>
        </w:trPr>
        <w:tc>
          <w:tcPr>
            <w:tcW w:w="4230" w:type="dxa"/>
          </w:tcPr>
          <w:p w14:paraId="6ACFB84C" w14:textId="77777777" w:rsidR="00DD2A56" w:rsidRPr="004258D3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DDE39A4" w14:textId="57D13587" w:rsidR="00DD2A56" w:rsidRPr="004258D3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258D3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17C08" w:rsidRPr="004258D3" w14:paraId="7AF32242" w14:textId="77777777" w:rsidTr="007D520E">
        <w:trPr>
          <w:cantSplit/>
          <w:trHeight w:val="479"/>
          <w:tblHeader/>
        </w:trPr>
        <w:tc>
          <w:tcPr>
            <w:tcW w:w="4230" w:type="dxa"/>
          </w:tcPr>
          <w:p w14:paraId="2DB5D41A" w14:textId="77777777" w:rsidR="00DD2A56" w:rsidRPr="004258D3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96A491" w14:textId="77777777" w:rsidR="00DD2A56" w:rsidRPr="004258D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35340E37" w14:textId="77777777" w:rsidR="00DD2A56" w:rsidRPr="004258D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ระยะสั้น</w:t>
            </w:r>
          </w:p>
        </w:tc>
        <w:tc>
          <w:tcPr>
            <w:tcW w:w="180" w:type="dxa"/>
            <w:vAlign w:val="bottom"/>
          </w:tcPr>
          <w:p w14:paraId="29122F05" w14:textId="77777777" w:rsidR="00DD2A56" w:rsidRPr="004258D3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A2A0E4" w14:textId="77777777" w:rsidR="00DD2A56" w:rsidRPr="004258D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2F032F02" w14:textId="77777777" w:rsidR="00DD2A56" w:rsidRPr="004258D3" w:rsidRDefault="00DD2A56" w:rsidP="00E510A6">
            <w:pPr>
              <w:pStyle w:val="acctmergecolhdg"/>
              <w:spacing w:line="240" w:lineRule="atLeast"/>
              <w:ind w:left="10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282F33F3" w14:textId="77777777" w:rsidR="00DD2A56" w:rsidRPr="004258D3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E8AB0C" w14:textId="77777777" w:rsidR="00DD2A56" w:rsidRPr="004258D3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</w:t>
            </w:r>
          </w:p>
          <w:p w14:paraId="39F6C6EC" w14:textId="77777777" w:rsidR="00DD2A56" w:rsidRPr="004258D3" w:rsidRDefault="00DD2A56" w:rsidP="00E510A6">
            <w:pPr>
              <w:pStyle w:val="acctmergecolhdg"/>
              <w:spacing w:line="240" w:lineRule="atLeast"/>
              <w:ind w:left="-170" w:right="-170"/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ตามสัญญาเช่า</w:t>
            </w:r>
          </w:p>
        </w:tc>
        <w:tc>
          <w:tcPr>
            <w:tcW w:w="184" w:type="dxa"/>
            <w:vAlign w:val="bottom"/>
          </w:tcPr>
          <w:p w14:paraId="4B3A2439" w14:textId="77777777" w:rsidR="00DD2A56" w:rsidRPr="004258D3" w:rsidRDefault="00DD2A56" w:rsidP="00E510A6">
            <w:pPr>
              <w:pStyle w:val="acctmergecolhdg"/>
              <w:spacing w:line="240" w:lineRule="atLeast"/>
              <w:ind w:left="-79"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vAlign w:val="bottom"/>
          </w:tcPr>
          <w:p w14:paraId="108C8C68" w14:textId="77777777" w:rsidR="00DD2A56" w:rsidRPr="004258D3" w:rsidRDefault="00DD2A56" w:rsidP="00E510A6">
            <w:pPr>
              <w:pStyle w:val="acctmergecolhdg"/>
              <w:spacing w:line="240" w:lineRule="atLeast"/>
              <w:ind w:right="-79"/>
              <w:rPr>
                <w:rFonts w:asciiTheme="majorBidi" w:eastAsia="Calibr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eastAsia="Calibr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17C08" w:rsidRPr="004258D3" w14:paraId="7B87BD84" w14:textId="77777777" w:rsidTr="007D520E">
        <w:trPr>
          <w:cantSplit/>
          <w:trHeight w:val="399"/>
          <w:tblHeader/>
        </w:trPr>
        <w:tc>
          <w:tcPr>
            <w:tcW w:w="4230" w:type="dxa"/>
          </w:tcPr>
          <w:p w14:paraId="5C762BD2" w14:textId="77777777" w:rsidR="00DD2A56" w:rsidRPr="004258D3" w:rsidRDefault="00DD2A56" w:rsidP="00E510A6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3C7BFC38" w14:textId="77777777" w:rsidR="00DD2A56" w:rsidRPr="004258D3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17C08" w:rsidRPr="004258D3" w14:paraId="0548CB89" w14:textId="77777777" w:rsidTr="007D520E">
        <w:trPr>
          <w:cantSplit/>
          <w:trHeight w:val="399"/>
          <w:tblHeader/>
        </w:trPr>
        <w:tc>
          <w:tcPr>
            <w:tcW w:w="4230" w:type="dxa"/>
          </w:tcPr>
          <w:p w14:paraId="217E749B" w14:textId="76B1522E" w:rsidR="00DD2A56" w:rsidRPr="004258D3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942ED"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B4C1755" w14:textId="77777777" w:rsidR="00DD2A56" w:rsidRPr="004258D3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27D420" w14:textId="77777777" w:rsidR="00DD2A56" w:rsidRPr="004258D3" w:rsidRDefault="00DD2A56" w:rsidP="00E510A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960" w:type="dxa"/>
            <w:gridSpan w:val="5"/>
            <w:vAlign w:val="bottom"/>
          </w:tcPr>
          <w:p w14:paraId="70018499" w14:textId="77777777" w:rsidR="00DD2A56" w:rsidRPr="004258D3" w:rsidRDefault="00DD2A56" w:rsidP="00E510A6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</w:pPr>
          </w:p>
        </w:tc>
      </w:tr>
      <w:tr w:rsidR="0004273A" w:rsidRPr="004258D3" w14:paraId="6208EF7D" w14:textId="77777777" w:rsidTr="00E559D5">
        <w:trPr>
          <w:cantSplit/>
          <w:trHeight w:val="418"/>
        </w:trPr>
        <w:tc>
          <w:tcPr>
            <w:tcW w:w="4230" w:type="dxa"/>
          </w:tcPr>
          <w:p w14:paraId="54B4FFA4" w14:textId="2A33C4BA" w:rsidR="0004273A" w:rsidRPr="004258D3" w:rsidRDefault="0004273A" w:rsidP="0004273A">
            <w:pPr>
              <w:shd w:val="clear" w:color="auto" w:fill="FFFFFF"/>
              <w:tabs>
                <w:tab w:val="clear" w:pos="227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260" w:type="dxa"/>
            <w:vAlign w:val="bottom"/>
          </w:tcPr>
          <w:p w14:paraId="3EC00B3F" w14:textId="169C128B" w:rsidR="0004273A" w:rsidRPr="004258D3" w:rsidRDefault="0004273A" w:rsidP="00042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180" w:type="dxa"/>
            <w:vAlign w:val="bottom"/>
          </w:tcPr>
          <w:p w14:paraId="687C5377" w14:textId="77777777" w:rsidR="0004273A" w:rsidRPr="004258D3" w:rsidRDefault="0004273A" w:rsidP="0004273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9AE56F" w14:textId="7C8028AC" w:rsidR="0004273A" w:rsidRPr="004258D3" w:rsidRDefault="0004273A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087B3" w14:textId="77777777" w:rsidR="0004273A" w:rsidRPr="004258D3" w:rsidRDefault="0004273A" w:rsidP="0004273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42B698" w14:textId="44B59904" w:rsidR="0004273A" w:rsidRPr="004258D3" w:rsidRDefault="0004273A" w:rsidP="0056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45,229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163B385" w14:textId="77777777" w:rsidR="0004273A" w:rsidRPr="004258D3" w:rsidRDefault="0004273A" w:rsidP="0004273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8EAC809" w14:textId="1B521687" w:rsidR="0004273A" w:rsidRPr="004258D3" w:rsidRDefault="0004273A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492,229</w:t>
            </w:r>
          </w:p>
        </w:tc>
      </w:tr>
      <w:tr w:rsidR="0004273A" w:rsidRPr="004258D3" w14:paraId="702846B4" w14:textId="77777777" w:rsidTr="007D520E">
        <w:trPr>
          <w:cantSplit/>
          <w:trHeight w:val="399"/>
        </w:trPr>
        <w:tc>
          <w:tcPr>
            <w:tcW w:w="4230" w:type="dxa"/>
          </w:tcPr>
          <w:p w14:paraId="0BD86FBF" w14:textId="77777777" w:rsidR="0004273A" w:rsidRPr="004258D3" w:rsidRDefault="0004273A" w:rsidP="0004273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0943A3FE" w14:textId="3648EAC6" w:rsidR="0004273A" w:rsidRPr="004258D3" w:rsidRDefault="0004273A" w:rsidP="0004273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157,000</w:t>
            </w:r>
          </w:p>
        </w:tc>
        <w:tc>
          <w:tcPr>
            <w:tcW w:w="180" w:type="dxa"/>
            <w:vAlign w:val="bottom"/>
          </w:tcPr>
          <w:p w14:paraId="02F70432" w14:textId="77777777" w:rsidR="0004273A" w:rsidRPr="004258D3" w:rsidRDefault="0004273A" w:rsidP="0004273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689920" w14:textId="26637CAE" w:rsidR="0004273A" w:rsidRPr="004258D3" w:rsidRDefault="0004273A" w:rsidP="0098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C74BDA" w14:textId="77777777" w:rsidR="0004273A" w:rsidRPr="004258D3" w:rsidRDefault="0004273A" w:rsidP="0004273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4B5B1E7" w14:textId="0DB36DDB" w:rsidR="0004273A" w:rsidRPr="004258D3" w:rsidRDefault="0004273A" w:rsidP="0056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(24,</w:t>
            </w:r>
            <w:r w:rsidR="00C57EA3" w:rsidRPr="00C57EA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566C34" w:rsidRPr="004258D3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976BE3C" w14:textId="77777777" w:rsidR="0004273A" w:rsidRPr="004258D3" w:rsidRDefault="0004273A" w:rsidP="0004273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3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6D0367" w14:textId="7820773A" w:rsidR="0004273A" w:rsidRPr="004258D3" w:rsidRDefault="0004273A" w:rsidP="00566C34">
            <w:pPr>
              <w:shd w:val="clear" w:color="auto" w:fill="FFFFFF"/>
              <w:tabs>
                <w:tab w:val="clear" w:pos="227"/>
                <w:tab w:val="clear" w:pos="907"/>
                <w:tab w:val="left" w:pos="101"/>
                <w:tab w:val="left" w:pos="360"/>
                <w:tab w:val="left" w:pos="900"/>
              </w:tabs>
              <w:ind w:left="10"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166,</w:t>
            </w:r>
            <w:r w:rsidR="00566C34" w:rsidRPr="004258D3">
              <w:rPr>
                <w:rFonts w:ascii="Angsana New" w:hAnsi="Angsana New"/>
                <w:sz w:val="30"/>
                <w:szCs w:val="30"/>
                <w:lang w:val="en-GB" w:bidi="ar-SA"/>
              </w:rPr>
              <w:t>285</w:t>
            </w:r>
          </w:p>
        </w:tc>
      </w:tr>
      <w:tr w:rsidR="0004273A" w:rsidRPr="004258D3" w14:paraId="789AD3B6" w14:textId="77777777" w:rsidTr="007D520E">
        <w:trPr>
          <w:cantSplit/>
          <w:trHeight w:val="409"/>
        </w:trPr>
        <w:tc>
          <w:tcPr>
            <w:tcW w:w="4230" w:type="dxa"/>
          </w:tcPr>
          <w:p w14:paraId="542D61BF" w14:textId="77777777" w:rsidR="0004273A" w:rsidRPr="004258D3" w:rsidRDefault="0004273A" w:rsidP="0004273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การเปลี่ยนแปลงอื่น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6C0BCE0D" w14:textId="13716C71" w:rsidR="0004273A" w:rsidRPr="00EE47C8" w:rsidRDefault="0004273A" w:rsidP="00EE47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ECB79E" w14:textId="77777777" w:rsidR="0004273A" w:rsidRPr="004258D3" w:rsidRDefault="0004273A" w:rsidP="0004273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4CFBA4" w14:textId="0159E6EC" w:rsidR="0004273A" w:rsidRPr="00EE47C8" w:rsidRDefault="0004273A" w:rsidP="00EE47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5EBB37" w14:textId="77777777" w:rsidR="0004273A" w:rsidRPr="004258D3" w:rsidRDefault="0004273A" w:rsidP="0004273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40F164" w14:textId="70FCA43A" w:rsidR="0004273A" w:rsidRPr="004258D3" w:rsidRDefault="0004273A" w:rsidP="00566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13,382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795CF4" w14:textId="77777777" w:rsidR="0004273A" w:rsidRPr="004258D3" w:rsidRDefault="0004273A" w:rsidP="0004273A">
            <w:pPr>
              <w:pStyle w:val="acctfourfigures"/>
              <w:shd w:val="clear" w:color="auto" w:fill="FFFFFF"/>
              <w:tabs>
                <w:tab w:val="clear" w:pos="765"/>
                <w:tab w:val="decimal" w:pos="1008"/>
              </w:tabs>
              <w:spacing w:line="240" w:lineRule="atLeast"/>
              <w:ind w:left="-72" w:right="-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EFA508" w14:textId="273543A1" w:rsidR="0004273A" w:rsidRPr="004258D3" w:rsidRDefault="0004273A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13,382</w:t>
            </w:r>
          </w:p>
        </w:tc>
      </w:tr>
      <w:tr w:rsidR="0004273A" w:rsidRPr="004258D3" w14:paraId="7F94FC83" w14:textId="77777777" w:rsidTr="007D520E">
        <w:trPr>
          <w:cantSplit/>
          <w:trHeight w:val="399"/>
        </w:trPr>
        <w:tc>
          <w:tcPr>
            <w:tcW w:w="4230" w:type="dxa"/>
          </w:tcPr>
          <w:p w14:paraId="66B8D99A" w14:textId="77777777" w:rsidR="0004273A" w:rsidRPr="004258D3" w:rsidRDefault="0004273A" w:rsidP="0004273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80DA9C" w14:textId="41702E90" w:rsidR="0004273A" w:rsidRPr="00EE47C8" w:rsidRDefault="0004273A" w:rsidP="00EE47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4F8191" w14:textId="77777777" w:rsidR="0004273A" w:rsidRPr="004258D3" w:rsidRDefault="0004273A" w:rsidP="0004273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A6AEC" w14:textId="07B71133" w:rsidR="0004273A" w:rsidRPr="00EE47C8" w:rsidRDefault="0004273A" w:rsidP="00EE47C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4B201" w14:textId="77777777" w:rsidR="0004273A" w:rsidRPr="004258D3" w:rsidRDefault="0004273A" w:rsidP="000427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DBB23" w14:textId="13445D82" w:rsidR="0004273A" w:rsidRPr="004258D3" w:rsidRDefault="0004273A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1,5</w:t>
            </w:r>
            <w:r w:rsidR="00566C34"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C410155" w14:textId="77777777" w:rsidR="0004273A" w:rsidRPr="004258D3" w:rsidRDefault="0004273A" w:rsidP="000427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D0EFF" w14:textId="12244661" w:rsidR="0004273A" w:rsidRPr="004258D3" w:rsidRDefault="0004273A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1,5</w:t>
            </w:r>
            <w:r w:rsidR="00566C34" w:rsidRPr="004258D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39</w:t>
            </w:r>
          </w:p>
        </w:tc>
      </w:tr>
      <w:tr w:rsidR="0004273A" w:rsidRPr="004258D3" w14:paraId="6BA523AC" w14:textId="77777777" w:rsidTr="007D520E">
        <w:trPr>
          <w:cantSplit/>
          <w:trHeight w:val="418"/>
        </w:trPr>
        <w:tc>
          <w:tcPr>
            <w:tcW w:w="4230" w:type="dxa"/>
          </w:tcPr>
          <w:p w14:paraId="11A8306B" w14:textId="18F35B20" w:rsidR="0004273A" w:rsidRPr="004258D3" w:rsidRDefault="0004273A" w:rsidP="0004273A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6320A" w14:textId="6EB9250F" w:rsidR="0004273A" w:rsidRPr="004258D3" w:rsidRDefault="0004273A" w:rsidP="0004273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444,000</w:t>
            </w:r>
          </w:p>
        </w:tc>
        <w:tc>
          <w:tcPr>
            <w:tcW w:w="180" w:type="dxa"/>
            <w:vAlign w:val="bottom"/>
          </w:tcPr>
          <w:p w14:paraId="11CA9A2E" w14:textId="77777777" w:rsidR="0004273A" w:rsidRPr="004258D3" w:rsidRDefault="0004273A" w:rsidP="0004273A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98398" w14:textId="4FCFAB2E" w:rsidR="0004273A" w:rsidRPr="004258D3" w:rsidRDefault="0004273A" w:rsidP="000427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8A307D" w14:textId="77777777" w:rsidR="0004273A" w:rsidRPr="004258D3" w:rsidRDefault="0004273A" w:rsidP="000427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3162F" w14:textId="159526BA" w:rsidR="0004273A" w:rsidRPr="004258D3" w:rsidRDefault="00566C34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04273A" w:rsidRPr="004258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935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26DCB3" w14:textId="77777777" w:rsidR="0004273A" w:rsidRPr="004258D3" w:rsidRDefault="0004273A" w:rsidP="000427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ED6769" w14:textId="1BB7DD40" w:rsidR="0004273A" w:rsidRPr="004258D3" w:rsidRDefault="0004273A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673,</w:t>
            </w:r>
            <w:r w:rsidR="00566C34" w:rsidRPr="004258D3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217C08" w:rsidRPr="004258D3" w14:paraId="4650C421" w14:textId="77777777" w:rsidTr="007D520E">
        <w:trPr>
          <w:cantSplit/>
          <w:trHeight w:val="418"/>
        </w:trPr>
        <w:tc>
          <w:tcPr>
            <w:tcW w:w="4230" w:type="dxa"/>
          </w:tcPr>
          <w:p w14:paraId="39567957" w14:textId="77777777" w:rsidR="00DD2A56" w:rsidRPr="004258D3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579E22F" w14:textId="77777777" w:rsidR="00DD2A56" w:rsidRPr="004258D3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E70E45" w14:textId="77777777" w:rsidR="00DD2A56" w:rsidRPr="004258D3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B6E2C" w14:textId="77777777" w:rsidR="00DD2A56" w:rsidRPr="004258D3" w:rsidRDefault="00DD2A56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5E4043" w14:textId="77777777" w:rsidR="00DD2A56" w:rsidRPr="004258D3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D41F9C" w14:textId="77777777" w:rsidR="00DD2A56" w:rsidRPr="004258D3" w:rsidRDefault="00DD2A56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BCD7245" w14:textId="77777777" w:rsidR="00DD2A56" w:rsidRPr="004258D3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A5AFA9" w14:textId="77777777" w:rsidR="00DD2A56" w:rsidRPr="004258D3" w:rsidRDefault="00DD2A56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7C08" w:rsidRPr="004258D3" w14:paraId="09E95AB3" w14:textId="77777777" w:rsidTr="007D520E">
        <w:trPr>
          <w:cantSplit/>
          <w:trHeight w:val="418"/>
        </w:trPr>
        <w:tc>
          <w:tcPr>
            <w:tcW w:w="4230" w:type="dxa"/>
          </w:tcPr>
          <w:p w14:paraId="238108BF" w14:textId="2EAFB6D1" w:rsidR="00DD2A56" w:rsidRPr="004258D3" w:rsidRDefault="00DD2A56" w:rsidP="00E510A6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942ED"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28394A4D" w14:textId="77777777" w:rsidR="00DD2A56" w:rsidRPr="004258D3" w:rsidRDefault="00DD2A56" w:rsidP="00E510A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E42751" w14:textId="77777777" w:rsidR="00DD2A56" w:rsidRPr="004258D3" w:rsidRDefault="00DD2A56" w:rsidP="00E510A6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C522DF" w14:textId="77777777" w:rsidR="00DD2A56" w:rsidRPr="004258D3" w:rsidRDefault="00DD2A56" w:rsidP="00E510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D793AF" w14:textId="77777777" w:rsidR="00DD2A56" w:rsidRPr="004258D3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499623" w14:textId="77777777" w:rsidR="00DD2A56" w:rsidRPr="004258D3" w:rsidRDefault="00DD2A56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3119655" w14:textId="77777777" w:rsidR="00DD2A56" w:rsidRPr="004258D3" w:rsidRDefault="00DD2A56" w:rsidP="00E510A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C0F7A5" w14:textId="77777777" w:rsidR="00DD2A56" w:rsidRPr="004258D3" w:rsidRDefault="00DD2A56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942ED" w:rsidRPr="004258D3" w14:paraId="09541FDC" w14:textId="77777777" w:rsidTr="00CA204F">
        <w:trPr>
          <w:cantSplit/>
          <w:trHeight w:val="418"/>
        </w:trPr>
        <w:tc>
          <w:tcPr>
            <w:tcW w:w="4230" w:type="dxa"/>
          </w:tcPr>
          <w:p w14:paraId="584942C4" w14:textId="342DD2E7" w:rsidR="000942ED" w:rsidRPr="004258D3" w:rsidRDefault="000942ED" w:rsidP="000942E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260" w:type="dxa"/>
          </w:tcPr>
          <w:p w14:paraId="0D934CD2" w14:textId="2A7A4A98" w:rsidR="000942ED" w:rsidRPr="004258D3" w:rsidRDefault="000942ED" w:rsidP="000942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526,000</w:t>
            </w:r>
          </w:p>
        </w:tc>
        <w:tc>
          <w:tcPr>
            <w:tcW w:w="180" w:type="dxa"/>
          </w:tcPr>
          <w:p w14:paraId="66F6D22E" w14:textId="77777777" w:rsidR="000942ED" w:rsidRPr="004258D3" w:rsidRDefault="000942ED" w:rsidP="000942E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EA09E7" w14:textId="18397762" w:rsidR="000942ED" w:rsidRPr="004258D3" w:rsidRDefault="000942ED" w:rsidP="000942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  <w:tc>
          <w:tcPr>
            <w:tcW w:w="180" w:type="dxa"/>
            <w:shd w:val="clear" w:color="auto" w:fill="auto"/>
          </w:tcPr>
          <w:p w14:paraId="1E8A9892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72" w:right="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0BCE9D" w14:textId="437F8AF8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/>
                <w:b w:val="0"/>
                <w:bCs w:val="0"/>
                <w:sz w:val="30"/>
                <w:szCs w:val="30"/>
                <w:lang w:val="en-GB" w:bidi="ar-SA"/>
              </w:rPr>
              <w:t>21,582</w:t>
            </w:r>
          </w:p>
        </w:tc>
        <w:tc>
          <w:tcPr>
            <w:tcW w:w="184" w:type="dxa"/>
            <w:shd w:val="clear" w:color="auto" w:fill="auto"/>
          </w:tcPr>
          <w:p w14:paraId="4E023201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45452974" w14:textId="03C536AD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  <w:t>697,582</w:t>
            </w:r>
          </w:p>
        </w:tc>
      </w:tr>
      <w:tr w:rsidR="000942ED" w:rsidRPr="004258D3" w14:paraId="235AAB27" w14:textId="77777777" w:rsidTr="007D520E">
        <w:trPr>
          <w:cantSplit/>
          <w:trHeight w:val="418"/>
        </w:trPr>
        <w:tc>
          <w:tcPr>
            <w:tcW w:w="4230" w:type="dxa"/>
          </w:tcPr>
          <w:p w14:paraId="7B56F0CB" w14:textId="77777777" w:rsidR="000942ED" w:rsidRPr="004258D3" w:rsidRDefault="000942ED" w:rsidP="000942E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1260" w:type="dxa"/>
            <w:vAlign w:val="bottom"/>
          </w:tcPr>
          <w:p w14:paraId="51608C96" w14:textId="0DC77A1E" w:rsidR="000942ED" w:rsidRPr="004258D3" w:rsidRDefault="000942ED" w:rsidP="006F46E6">
            <w:pPr>
              <w:pStyle w:val="acctfourfigures"/>
              <w:shd w:val="clear" w:color="auto" w:fill="FFFFFF"/>
              <w:tabs>
                <w:tab w:val="clear" w:pos="765"/>
                <w:tab w:val="left" w:pos="956"/>
                <w:tab w:val="left" w:pos="1083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(239,000)</w:t>
            </w:r>
          </w:p>
        </w:tc>
        <w:tc>
          <w:tcPr>
            <w:tcW w:w="180" w:type="dxa"/>
            <w:vAlign w:val="bottom"/>
          </w:tcPr>
          <w:p w14:paraId="7FFE459B" w14:textId="77777777" w:rsidR="000942ED" w:rsidRPr="004258D3" w:rsidRDefault="000942ED" w:rsidP="000942E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C159D2" w14:textId="1DEC80B8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FB9B7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6A44E96" w14:textId="0BBF4FEE" w:rsidR="000942ED" w:rsidRPr="004258D3" w:rsidRDefault="000942ED" w:rsidP="00566C34">
            <w:pPr>
              <w:pStyle w:val="acctfourfigures"/>
              <w:shd w:val="clear" w:color="auto" w:fill="FFFFFF"/>
              <w:tabs>
                <w:tab w:val="clear" w:pos="765"/>
                <w:tab w:val="left" w:pos="1090"/>
                <w:tab w:val="left" w:pos="1182"/>
              </w:tabs>
              <w:spacing w:line="240" w:lineRule="atLeast"/>
              <w:ind w:left="101"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(24,</w:t>
            </w:r>
            <w:r w:rsidRPr="004258D3">
              <w:rPr>
                <w:rFonts w:ascii="Angsana New" w:hAnsi="Angsana New"/>
                <w:sz w:val="30"/>
                <w:szCs w:val="30"/>
              </w:rPr>
              <w:t>068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867B7AB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FDF988" w14:textId="13298111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(253,068)</w:t>
            </w:r>
          </w:p>
        </w:tc>
      </w:tr>
      <w:tr w:rsidR="000942ED" w:rsidRPr="004258D3" w14:paraId="0C9E7B1E" w14:textId="77777777" w:rsidTr="007D520E">
        <w:trPr>
          <w:cantSplit/>
          <w:trHeight w:val="418"/>
        </w:trPr>
        <w:tc>
          <w:tcPr>
            <w:tcW w:w="4230" w:type="dxa"/>
          </w:tcPr>
          <w:p w14:paraId="6864BB5A" w14:textId="77777777" w:rsidR="000942ED" w:rsidRPr="004258D3" w:rsidRDefault="000942ED" w:rsidP="000942E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7B7450C5" w14:textId="2324B599" w:rsidR="000942ED" w:rsidRPr="004258D3" w:rsidRDefault="000942ED" w:rsidP="00B618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4B970B" w14:textId="77777777" w:rsidR="000942ED" w:rsidRPr="004258D3" w:rsidRDefault="000942ED" w:rsidP="000942ED">
            <w:pPr>
              <w:pStyle w:val="acctfourfigures"/>
              <w:tabs>
                <w:tab w:val="decimal" w:pos="550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EE560A" w14:textId="019DF9FB" w:rsidR="000942ED" w:rsidRPr="004258D3" w:rsidRDefault="000942ED" w:rsidP="00B618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679DB1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1963E5" w14:textId="2221EAF3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42,938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31A24CF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02B9CC" w14:textId="32FB4D7D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42,938</w:t>
            </w:r>
          </w:p>
        </w:tc>
      </w:tr>
      <w:tr w:rsidR="000942ED" w:rsidRPr="004258D3" w14:paraId="7C16679C" w14:textId="77777777" w:rsidTr="007D520E">
        <w:trPr>
          <w:cantSplit/>
          <w:trHeight w:val="418"/>
        </w:trPr>
        <w:tc>
          <w:tcPr>
            <w:tcW w:w="4230" w:type="dxa"/>
          </w:tcPr>
          <w:p w14:paraId="36E5D443" w14:textId="77777777" w:rsidR="000942ED" w:rsidRPr="004258D3" w:rsidRDefault="000942ED" w:rsidP="000942E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การเปลี่ยนแปลง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ของรายการอื่น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ที่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ใช่เงินสด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0CE82E" w14:textId="26649F8B" w:rsidR="000942ED" w:rsidRPr="004258D3" w:rsidRDefault="000942ED" w:rsidP="00B618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33FE62" w14:textId="77777777" w:rsidR="000942ED" w:rsidRPr="004258D3" w:rsidRDefault="000942ED" w:rsidP="000942ED">
            <w:pPr>
              <w:pStyle w:val="acctfourfigures"/>
              <w:tabs>
                <w:tab w:val="decimal" w:pos="550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CEFF" w14:textId="017D30BC" w:rsidR="000942ED" w:rsidRPr="004258D3" w:rsidRDefault="000942ED" w:rsidP="00B618E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104" w:right="-14" w:firstLine="1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BBB480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85E42" w14:textId="712038E0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4,777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314C698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38D0A" w14:textId="492639DA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4,777</w:t>
            </w:r>
          </w:p>
        </w:tc>
      </w:tr>
      <w:tr w:rsidR="000942ED" w:rsidRPr="004258D3" w14:paraId="100577F8" w14:textId="77777777" w:rsidTr="007D520E">
        <w:trPr>
          <w:cantSplit/>
          <w:trHeight w:val="418"/>
        </w:trPr>
        <w:tc>
          <w:tcPr>
            <w:tcW w:w="4230" w:type="dxa"/>
          </w:tcPr>
          <w:p w14:paraId="0291C79B" w14:textId="7E500117" w:rsidR="000942ED" w:rsidRPr="004258D3" w:rsidRDefault="000942ED" w:rsidP="000942ED">
            <w:pPr>
              <w:shd w:val="clear" w:color="auto" w:fill="FFFFFF"/>
              <w:tabs>
                <w:tab w:val="clear" w:pos="227"/>
                <w:tab w:val="left" w:pos="101"/>
                <w:tab w:val="left" w:pos="180"/>
              </w:tabs>
              <w:ind w:left="1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A34992" w14:textId="6CF11FF8" w:rsidR="000942ED" w:rsidRPr="004258D3" w:rsidRDefault="000942ED" w:rsidP="000942E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44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287,000</w:t>
            </w:r>
          </w:p>
        </w:tc>
        <w:tc>
          <w:tcPr>
            <w:tcW w:w="180" w:type="dxa"/>
            <w:vAlign w:val="bottom"/>
          </w:tcPr>
          <w:p w14:paraId="6C4A2BB9" w14:textId="77777777" w:rsidR="000942ED" w:rsidRPr="004258D3" w:rsidRDefault="000942ED" w:rsidP="000942ED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C4633" w14:textId="1C549346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72" w:right="-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9E053E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BF8F5" w14:textId="41202024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72"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45,229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ACABC3F" w14:textId="77777777" w:rsidR="000942ED" w:rsidRPr="004258D3" w:rsidRDefault="000942ED" w:rsidP="000942E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72" w:right="-89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A4B6CB" w14:textId="60002D7D" w:rsidR="000942ED" w:rsidRPr="004258D3" w:rsidRDefault="000942ED" w:rsidP="00566C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72" w:right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492,229</w:t>
            </w:r>
          </w:p>
        </w:tc>
      </w:tr>
    </w:tbl>
    <w:p w14:paraId="1FC22A90" w14:textId="77777777" w:rsidR="00424320" w:rsidRPr="004258D3" w:rsidRDefault="00424320" w:rsidP="00424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41823F0C" w14:textId="13D22171" w:rsidR="00A2705B" w:rsidRPr="004258D3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 w:hint="cs"/>
          <w:b/>
          <w:bCs/>
          <w:sz w:val="30"/>
          <w:szCs w:val="30"/>
        </w:rPr>
        <w:t>1</w:t>
      </w:r>
      <w:r w:rsidR="00E5684E" w:rsidRPr="004258D3">
        <w:rPr>
          <w:rFonts w:ascii="Angsana New" w:hAnsi="Angsana New" w:hint="cs"/>
          <w:b/>
          <w:bCs/>
          <w:sz w:val="30"/>
          <w:szCs w:val="30"/>
        </w:rPr>
        <w:t>4</w:t>
      </w:r>
      <w:r w:rsidR="00A2705B" w:rsidRPr="004258D3">
        <w:rPr>
          <w:rFonts w:ascii="Angsana New" w:hAnsi="Angsana New" w:hint="cs"/>
          <w:b/>
          <w:bCs/>
          <w:sz w:val="30"/>
          <w:szCs w:val="30"/>
        </w:rPr>
        <w:tab/>
      </w:r>
      <w:r w:rsidR="00A2705B" w:rsidRPr="004258D3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A55419" w:rsidRPr="004258D3">
        <w:rPr>
          <w:rFonts w:ascii="Angsana New" w:hAnsi="Angsana New" w:hint="cs"/>
          <w:b/>
          <w:bCs/>
          <w:sz w:val="30"/>
          <w:szCs w:val="30"/>
          <w:cs/>
        </w:rPr>
        <w:t>หมุน</w:t>
      </w:r>
      <w:r w:rsidR="003F5D6B" w:rsidRPr="004258D3">
        <w:rPr>
          <w:rFonts w:ascii="Angsana New" w:hAnsi="Angsana New" w:hint="cs"/>
          <w:b/>
          <w:bCs/>
          <w:sz w:val="30"/>
          <w:szCs w:val="30"/>
          <w:cs/>
        </w:rPr>
        <w:t>เวียน</w:t>
      </w:r>
      <w:r w:rsidR="00A2705B" w:rsidRPr="004258D3">
        <w:rPr>
          <w:rFonts w:ascii="Angsana New" w:hAnsi="Angsana New" w:hint="cs"/>
          <w:b/>
          <w:bCs/>
          <w:sz w:val="30"/>
          <w:szCs w:val="30"/>
          <w:cs/>
        </w:rPr>
        <w:t>อื่น</w:t>
      </w:r>
    </w:p>
    <w:p w14:paraId="3A216869" w14:textId="75E697F0" w:rsidR="00013F87" w:rsidRPr="004258D3" w:rsidRDefault="00013F87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p w14:paraId="2A5FB851" w14:textId="380FD2B9" w:rsidR="00B865B9" w:rsidRPr="004258D3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213E1EA" w14:textId="77777777" w:rsidR="00DD3CD3" w:rsidRPr="004258D3" w:rsidRDefault="00DD3CD3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EF1B52D" w14:textId="05E7D1FD" w:rsidR="00B865B9" w:rsidRPr="004258D3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เจ้าหนี้หมุนเวียนอื่นแสดงในราคาทุน</w:t>
      </w:r>
    </w:p>
    <w:p w14:paraId="296F915B" w14:textId="77777777" w:rsidR="00B865B9" w:rsidRPr="004258D3" w:rsidRDefault="00B865B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rPr>
          <w:rFonts w:ascii="Angsana New" w:hAnsi="Angsana New"/>
          <w:sz w:val="16"/>
          <w:szCs w:val="16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631"/>
        <w:gridCol w:w="1077"/>
        <w:gridCol w:w="270"/>
        <w:gridCol w:w="1084"/>
        <w:gridCol w:w="272"/>
        <w:gridCol w:w="1077"/>
        <w:gridCol w:w="268"/>
        <w:gridCol w:w="1269"/>
      </w:tblGrid>
      <w:tr w:rsidR="00217C08" w:rsidRPr="004258D3" w14:paraId="5FFF264D" w14:textId="77777777" w:rsidTr="000942ED">
        <w:tc>
          <w:tcPr>
            <w:tcW w:w="1912" w:type="pct"/>
          </w:tcPr>
          <w:p w14:paraId="362D0B8D" w14:textId="77777777" w:rsidR="00A2705B" w:rsidRPr="004258D3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328" w:type="pct"/>
          </w:tcPr>
          <w:p w14:paraId="7920F9AF" w14:textId="77777777" w:rsidR="00A2705B" w:rsidRPr="004258D3" w:rsidRDefault="00A2705B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62" w:type="pct"/>
            <w:gridSpan w:val="3"/>
          </w:tcPr>
          <w:p w14:paraId="0117AA23" w14:textId="77777777" w:rsidR="00A2705B" w:rsidRPr="004258D3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3E6A210" w14:textId="77777777" w:rsidR="00A2705B" w:rsidRPr="004258D3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41E3ECC5" w14:textId="77777777" w:rsidR="00A2705B" w:rsidRPr="004258D3" w:rsidRDefault="00A2705B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2ED" w:rsidRPr="004258D3" w14:paraId="1979D13A" w14:textId="77777777" w:rsidTr="000942ED">
        <w:trPr>
          <w:trHeight w:val="434"/>
        </w:trPr>
        <w:tc>
          <w:tcPr>
            <w:tcW w:w="1912" w:type="pct"/>
          </w:tcPr>
          <w:p w14:paraId="5A6D45AB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2D1687F7" w14:textId="3C1BAEA9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46AD636" w14:textId="11683AA6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1A8BA66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61039A4B" w14:textId="3AD828B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" w:type="pct"/>
          </w:tcPr>
          <w:p w14:paraId="624314C6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280CE7D" w14:textId="74E111F5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627E7417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83878AA" w14:textId="780DB3F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42ED" w:rsidRPr="004258D3" w14:paraId="7522F3AA" w14:textId="77777777" w:rsidTr="000942ED">
        <w:trPr>
          <w:trHeight w:val="434"/>
        </w:trPr>
        <w:tc>
          <w:tcPr>
            <w:tcW w:w="1912" w:type="pct"/>
          </w:tcPr>
          <w:p w14:paraId="715C4BC6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" w:type="pct"/>
          </w:tcPr>
          <w:p w14:paraId="7CD3E37C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1" w:type="pct"/>
            <w:gridSpan w:val="7"/>
          </w:tcPr>
          <w:p w14:paraId="67CB164A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2ED" w:rsidRPr="004258D3" w14:paraId="28A5C21F" w14:textId="77777777" w:rsidTr="000942ED">
        <w:tc>
          <w:tcPr>
            <w:tcW w:w="1912" w:type="pct"/>
          </w:tcPr>
          <w:p w14:paraId="58EAB858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328" w:type="pct"/>
          </w:tcPr>
          <w:p w14:paraId="3FAEDDE9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32841A99" w14:textId="04C5B6EA" w:rsidR="000942ED" w:rsidRPr="004258D3" w:rsidRDefault="006D490C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62,060</w:t>
            </w:r>
          </w:p>
        </w:tc>
        <w:tc>
          <w:tcPr>
            <w:tcW w:w="140" w:type="pct"/>
            <w:shd w:val="clear" w:color="auto" w:fill="auto"/>
          </w:tcPr>
          <w:p w14:paraId="10FD2917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B1E1219" w14:textId="0FFE3163" w:rsidR="000942ED" w:rsidRPr="004258D3" w:rsidRDefault="000942ED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62,068</w:t>
            </w:r>
          </w:p>
        </w:tc>
        <w:tc>
          <w:tcPr>
            <w:tcW w:w="141" w:type="pct"/>
            <w:shd w:val="clear" w:color="auto" w:fill="auto"/>
          </w:tcPr>
          <w:p w14:paraId="2BA93282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036E82" w14:textId="1AD8B8EB" w:rsidR="000942ED" w:rsidRPr="004258D3" w:rsidRDefault="006D490C" w:rsidP="000942E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61,535</w:t>
            </w:r>
          </w:p>
        </w:tc>
        <w:tc>
          <w:tcPr>
            <w:tcW w:w="139" w:type="pct"/>
          </w:tcPr>
          <w:p w14:paraId="3FB33D6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5A487462" w14:textId="179E9A2A" w:rsidR="000942ED" w:rsidRPr="004258D3" w:rsidRDefault="000942ED" w:rsidP="000942E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61,472</w:t>
            </w:r>
          </w:p>
        </w:tc>
      </w:tr>
      <w:tr w:rsidR="000942ED" w:rsidRPr="004258D3" w14:paraId="1CBD53CE" w14:textId="77777777" w:rsidTr="000942ED">
        <w:tc>
          <w:tcPr>
            <w:tcW w:w="1912" w:type="pct"/>
          </w:tcPr>
          <w:p w14:paraId="7A14F607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328" w:type="pct"/>
          </w:tcPr>
          <w:p w14:paraId="112F516C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F535ED8" w14:textId="265977AD" w:rsidR="000942ED" w:rsidRPr="004258D3" w:rsidRDefault="006D490C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77,392</w:t>
            </w:r>
          </w:p>
        </w:tc>
        <w:tc>
          <w:tcPr>
            <w:tcW w:w="140" w:type="pct"/>
            <w:shd w:val="clear" w:color="auto" w:fill="auto"/>
          </w:tcPr>
          <w:p w14:paraId="1C6A70AB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A710EB0" w14:textId="53301378" w:rsidR="000942ED" w:rsidRPr="004258D3" w:rsidRDefault="000942ED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36,425</w:t>
            </w:r>
          </w:p>
        </w:tc>
        <w:tc>
          <w:tcPr>
            <w:tcW w:w="141" w:type="pct"/>
            <w:shd w:val="clear" w:color="auto" w:fill="auto"/>
          </w:tcPr>
          <w:p w14:paraId="1E4D431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5148CD3" w14:textId="47EC6F78" w:rsidR="000942ED" w:rsidRPr="004258D3" w:rsidRDefault="006D490C" w:rsidP="000942E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75,460</w:t>
            </w:r>
          </w:p>
        </w:tc>
        <w:tc>
          <w:tcPr>
            <w:tcW w:w="139" w:type="pct"/>
          </w:tcPr>
          <w:p w14:paraId="506B3399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vAlign w:val="bottom"/>
          </w:tcPr>
          <w:p w14:paraId="3BA75038" w14:textId="4D0781F1" w:rsidR="000942ED" w:rsidRPr="004258D3" w:rsidRDefault="000942ED" w:rsidP="000942E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32,335</w:t>
            </w:r>
          </w:p>
        </w:tc>
      </w:tr>
      <w:tr w:rsidR="000942ED" w:rsidRPr="004258D3" w14:paraId="34E35637" w14:textId="77777777" w:rsidTr="000942ED">
        <w:tc>
          <w:tcPr>
            <w:tcW w:w="1912" w:type="pct"/>
          </w:tcPr>
          <w:p w14:paraId="72BF82D8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258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328" w:type="pct"/>
          </w:tcPr>
          <w:p w14:paraId="380B80B2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F99E" w14:textId="2609A8EE" w:rsidR="000942ED" w:rsidRPr="004258D3" w:rsidRDefault="006D490C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82,549</w:t>
            </w:r>
          </w:p>
        </w:tc>
        <w:tc>
          <w:tcPr>
            <w:tcW w:w="140" w:type="pct"/>
            <w:shd w:val="clear" w:color="auto" w:fill="auto"/>
          </w:tcPr>
          <w:p w14:paraId="52F8EAC7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3BFF7" w14:textId="08667574" w:rsidR="000942ED" w:rsidRPr="004258D3" w:rsidRDefault="000942ED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93,963</w:t>
            </w:r>
          </w:p>
        </w:tc>
        <w:tc>
          <w:tcPr>
            <w:tcW w:w="141" w:type="pct"/>
            <w:shd w:val="clear" w:color="auto" w:fill="auto"/>
          </w:tcPr>
          <w:p w14:paraId="51F8413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BD18C" w14:textId="645D3E08" w:rsidR="000942ED" w:rsidRPr="004258D3" w:rsidRDefault="006D490C" w:rsidP="000942E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78,899</w:t>
            </w:r>
          </w:p>
        </w:tc>
        <w:tc>
          <w:tcPr>
            <w:tcW w:w="139" w:type="pct"/>
          </w:tcPr>
          <w:p w14:paraId="60D2C285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107D6048" w14:textId="04ADF222" w:rsidR="000942ED" w:rsidRPr="004258D3" w:rsidRDefault="000942ED" w:rsidP="000942E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88,132</w:t>
            </w:r>
          </w:p>
        </w:tc>
      </w:tr>
      <w:tr w:rsidR="000942ED" w:rsidRPr="004258D3" w14:paraId="23BAE40B" w14:textId="77777777" w:rsidTr="000942ED">
        <w:tc>
          <w:tcPr>
            <w:tcW w:w="1912" w:type="pct"/>
          </w:tcPr>
          <w:p w14:paraId="106F4E54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28" w:type="pct"/>
          </w:tcPr>
          <w:p w14:paraId="191CB7E5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C79BB0" w14:textId="7C8D1589" w:rsidR="000942ED" w:rsidRPr="004258D3" w:rsidRDefault="006D490C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222,001</w:t>
            </w:r>
          </w:p>
        </w:tc>
        <w:tc>
          <w:tcPr>
            <w:tcW w:w="140" w:type="pct"/>
            <w:shd w:val="clear" w:color="auto" w:fill="auto"/>
          </w:tcPr>
          <w:p w14:paraId="6DACA46C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CBC3F" w14:textId="71FD9459" w:rsidR="000942ED" w:rsidRPr="004258D3" w:rsidRDefault="000942ED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192,456</w:t>
            </w:r>
          </w:p>
        </w:tc>
        <w:tc>
          <w:tcPr>
            <w:tcW w:w="141" w:type="pct"/>
            <w:shd w:val="clear" w:color="auto" w:fill="auto"/>
          </w:tcPr>
          <w:p w14:paraId="363E7DDA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6EDA2E" w14:textId="09A40954" w:rsidR="000942ED" w:rsidRPr="004258D3" w:rsidRDefault="006D490C" w:rsidP="000942E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215,894</w:t>
            </w:r>
          </w:p>
        </w:tc>
        <w:tc>
          <w:tcPr>
            <w:tcW w:w="139" w:type="pct"/>
          </w:tcPr>
          <w:p w14:paraId="35B4E337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55"/>
              </w:tabs>
              <w:spacing w:after="0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D79E9" w14:textId="3B8F315A" w:rsidR="000942ED" w:rsidRPr="004258D3" w:rsidRDefault="000942ED" w:rsidP="000942ED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181,939</w:t>
            </w:r>
          </w:p>
        </w:tc>
      </w:tr>
    </w:tbl>
    <w:p w14:paraId="53CB5256" w14:textId="68827448" w:rsidR="00A2705B" w:rsidRPr="004258D3" w:rsidRDefault="00A2705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6FB3EE95" w14:textId="77777777" w:rsidR="00355068" w:rsidRPr="004258D3" w:rsidRDefault="00355068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16"/>
          <w:szCs w:val="16"/>
        </w:rPr>
      </w:pPr>
    </w:p>
    <w:p w14:paraId="1C8B91E7" w14:textId="2E52184F" w:rsidR="004A69EA" w:rsidRPr="004258D3" w:rsidRDefault="00D6443C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258D3">
        <w:rPr>
          <w:rFonts w:ascii="Angsana New" w:hAnsi="Angsana New" w:hint="cs"/>
          <w:b/>
          <w:bCs/>
          <w:sz w:val="30"/>
          <w:szCs w:val="30"/>
        </w:rPr>
        <w:lastRenderedPageBreak/>
        <w:t>1</w:t>
      </w:r>
      <w:r w:rsidR="00E5684E" w:rsidRPr="004258D3">
        <w:rPr>
          <w:rFonts w:ascii="Angsana New" w:hAnsi="Angsana New" w:hint="cs"/>
          <w:b/>
          <w:bCs/>
          <w:sz w:val="30"/>
          <w:szCs w:val="30"/>
        </w:rPr>
        <w:t>5</w:t>
      </w:r>
      <w:r w:rsidR="004A69EA" w:rsidRPr="004258D3">
        <w:rPr>
          <w:rFonts w:ascii="Angsana New" w:hAnsi="Angsana New" w:hint="cs"/>
          <w:b/>
          <w:bCs/>
          <w:sz w:val="30"/>
          <w:szCs w:val="30"/>
        </w:rPr>
        <w:tab/>
      </w:r>
      <w:r w:rsidR="004A69EA" w:rsidRPr="004258D3">
        <w:rPr>
          <w:rFonts w:ascii="Angsana New" w:hAnsi="Angsana New" w:hint="cs"/>
          <w:b/>
          <w:bCs/>
          <w:sz w:val="30"/>
          <w:szCs w:val="30"/>
          <w:cs/>
        </w:rPr>
        <w:t>หนี้สินหมุนเวียนอื่น</w:t>
      </w:r>
    </w:p>
    <w:p w14:paraId="4D3EC41C" w14:textId="77777777" w:rsidR="004A69EA" w:rsidRPr="009710B9" w:rsidRDefault="004A69EA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72"/>
        <w:gridCol w:w="1169"/>
        <w:gridCol w:w="1054"/>
        <w:gridCol w:w="275"/>
        <w:gridCol w:w="1080"/>
        <w:gridCol w:w="270"/>
        <w:gridCol w:w="1080"/>
        <w:gridCol w:w="270"/>
        <w:gridCol w:w="1260"/>
      </w:tblGrid>
      <w:tr w:rsidR="00217C08" w:rsidRPr="004258D3" w14:paraId="0FB1F9F8" w14:textId="77777777" w:rsidTr="00776958">
        <w:tc>
          <w:tcPr>
            <w:tcW w:w="1647" w:type="pct"/>
          </w:tcPr>
          <w:p w14:paraId="7BF64E65" w14:textId="77777777" w:rsidR="004A69EA" w:rsidRPr="004258D3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07" w:type="pct"/>
          </w:tcPr>
          <w:p w14:paraId="332A6BEF" w14:textId="77777777" w:rsidR="004A69EA" w:rsidRPr="004258D3" w:rsidRDefault="004A69EA" w:rsidP="00776958">
            <w:pPr>
              <w:pStyle w:val="a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51" w:type="pct"/>
            <w:gridSpan w:val="3"/>
          </w:tcPr>
          <w:p w14:paraId="7D7B7162" w14:textId="77777777" w:rsidR="004A69EA" w:rsidRPr="004258D3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03B9BA56" w14:textId="77777777" w:rsidR="004A69EA" w:rsidRPr="004258D3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pct"/>
            <w:gridSpan w:val="3"/>
          </w:tcPr>
          <w:p w14:paraId="072E20EE" w14:textId="77777777" w:rsidR="004A69EA" w:rsidRPr="004258D3" w:rsidRDefault="004A69EA" w:rsidP="007769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2ED" w:rsidRPr="004258D3" w14:paraId="799394B0" w14:textId="77777777" w:rsidTr="00A53082">
        <w:trPr>
          <w:trHeight w:val="434"/>
        </w:trPr>
        <w:tc>
          <w:tcPr>
            <w:tcW w:w="1647" w:type="pct"/>
          </w:tcPr>
          <w:p w14:paraId="39CF58B7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628B321B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110E168B" w14:textId="2DC66DE4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4839914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27947227" w14:textId="6D8B3668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0" w:type="pct"/>
          </w:tcPr>
          <w:p w14:paraId="04EC0C80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14:paraId="6EA8452B" w14:textId="3F765189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48726514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79C7DD0" w14:textId="0523E1F4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42ED" w:rsidRPr="004258D3" w14:paraId="04D1313D" w14:textId="77777777" w:rsidTr="00A53082">
        <w:trPr>
          <w:trHeight w:val="434"/>
        </w:trPr>
        <w:tc>
          <w:tcPr>
            <w:tcW w:w="1647" w:type="pct"/>
          </w:tcPr>
          <w:p w14:paraId="2DBC1501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7" w:type="pct"/>
          </w:tcPr>
          <w:p w14:paraId="237EA4F3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6" w:type="pct"/>
            <w:gridSpan w:val="7"/>
          </w:tcPr>
          <w:p w14:paraId="4C8AD319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42ED" w:rsidRPr="004258D3" w14:paraId="1E3FB1A3" w14:textId="77777777" w:rsidTr="00A53082">
        <w:tc>
          <w:tcPr>
            <w:tcW w:w="1647" w:type="pct"/>
          </w:tcPr>
          <w:p w14:paraId="685AABC0" w14:textId="77777777" w:rsidR="000942ED" w:rsidRPr="004258D3" w:rsidRDefault="000942ED" w:rsidP="000942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ภาษีรอนำส่งกรมสรรพากร</w:t>
            </w:r>
          </w:p>
        </w:tc>
        <w:tc>
          <w:tcPr>
            <w:tcW w:w="607" w:type="pct"/>
          </w:tcPr>
          <w:p w14:paraId="797BE699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4A7378" w14:textId="50A6EAA4" w:rsidR="000942ED" w:rsidRPr="004258D3" w:rsidRDefault="005318A4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43" w:type="pct"/>
            <w:shd w:val="clear" w:color="auto" w:fill="auto"/>
          </w:tcPr>
          <w:p w14:paraId="403C8E0C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6E2238D3" w14:textId="7A7FCCCB" w:rsidR="000942ED" w:rsidRPr="004258D3" w:rsidRDefault="000942ED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14,499</w:t>
            </w:r>
          </w:p>
        </w:tc>
        <w:tc>
          <w:tcPr>
            <w:tcW w:w="140" w:type="pct"/>
            <w:shd w:val="clear" w:color="auto" w:fill="auto"/>
          </w:tcPr>
          <w:p w14:paraId="31EAE805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1BD3DAEA" w14:textId="5A9D7C65" w:rsidR="000942ED" w:rsidRPr="004258D3" w:rsidRDefault="005318A4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5,600</w:t>
            </w:r>
          </w:p>
        </w:tc>
        <w:tc>
          <w:tcPr>
            <w:tcW w:w="140" w:type="pct"/>
          </w:tcPr>
          <w:p w14:paraId="29820758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C60879E" w14:textId="4E4EA431" w:rsidR="000942ED" w:rsidRPr="004258D3" w:rsidRDefault="000942ED" w:rsidP="000942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14,287</w:t>
            </w:r>
          </w:p>
        </w:tc>
      </w:tr>
      <w:tr w:rsidR="000942ED" w:rsidRPr="004258D3" w14:paraId="031913CA" w14:textId="77777777" w:rsidTr="00A53082">
        <w:tc>
          <w:tcPr>
            <w:tcW w:w="1647" w:type="pct"/>
          </w:tcPr>
          <w:p w14:paraId="0C8E69CC" w14:textId="77777777" w:rsidR="000942ED" w:rsidRPr="004258D3" w:rsidRDefault="000942ED" w:rsidP="000942ED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เงินประกันสัญญา</w:t>
            </w:r>
          </w:p>
        </w:tc>
        <w:tc>
          <w:tcPr>
            <w:tcW w:w="607" w:type="pct"/>
          </w:tcPr>
          <w:p w14:paraId="4E7D77B2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E65D788" w14:textId="64519E02" w:rsidR="000942ED" w:rsidRPr="004258D3" w:rsidRDefault="005318A4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25,936</w:t>
            </w:r>
          </w:p>
        </w:tc>
        <w:tc>
          <w:tcPr>
            <w:tcW w:w="143" w:type="pct"/>
            <w:shd w:val="clear" w:color="auto" w:fill="auto"/>
          </w:tcPr>
          <w:p w14:paraId="640A5D83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7CB25403" w14:textId="25B2BF23" w:rsidR="000942ED" w:rsidRPr="004258D3" w:rsidRDefault="000942ED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26,294</w:t>
            </w:r>
          </w:p>
        </w:tc>
        <w:tc>
          <w:tcPr>
            <w:tcW w:w="140" w:type="pct"/>
            <w:shd w:val="clear" w:color="auto" w:fill="auto"/>
          </w:tcPr>
          <w:p w14:paraId="604DE6BB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279986A7" w14:textId="687939DC" w:rsidR="000942ED" w:rsidRPr="004258D3" w:rsidRDefault="005318A4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24,758</w:t>
            </w:r>
          </w:p>
        </w:tc>
        <w:tc>
          <w:tcPr>
            <w:tcW w:w="140" w:type="pct"/>
          </w:tcPr>
          <w:p w14:paraId="47CF6BAA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7B623F08" w14:textId="55ED6943" w:rsidR="000942ED" w:rsidRPr="004258D3" w:rsidRDefault="000942ED" w:rsidP="000942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25,096</w:t>
            </w:r>
          </w:p>
        </w:tc>
      </w:tr>
      <w:tr w:rsidR="000942ED" w:rsidRPr="004258D3" w14:paraId="2142F59A" w14:textId="77777777" w:rsidTr="00A53082">
        <w:tc>
          <w:tcPr>
            <w:tcW w:w="1647" w:type="pct"/>
          </w:tcPr>
          <w:p w14:paraId="7418E5DA" w14:textId="77777777" w:rsidR="000942ED" w:rsidRPr="004258D3" w:rsidRDefault="000942ED" w:rsidP="000942ED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เงินประกันผลงานค้างจ่าย</w:t>
            </w:r>
            <w:r w:rsidRPr="004258D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07" w:type="pct"/>
          </w:tcPr>
          <w:p w14:paraId="7A36C23F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1C6EAF1" w14:textId="508B704D" w:rsidR="000942ED" w:rsidRPr="004258D3" w:rsidRDefault="00C57EA3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5318A4"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1,638</w:t>
            </w:r>
          </w:p>
        </w:tc>
        <w:tc>
          <w:tcPr>
            <w:tcW w:w="143" w:type="pct"/>
            <w:shd w:val="clear" w:color="auto" w:fill="auto"/>
          </w:tcPr>
          <w:p w14:paraId="672FE35C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33322906" w14:textId="2C50256E" w:rsidR="000942ED" w:rsidRPr="004258D3" w:rsidRDefault="000942ED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26,054</w:t>
            </w:r>
          </w:p>
        </w:tc>
        <w:tc>
          <w:tcPr>
            <w:tcW w:w="140" w:type="pct"/>
            <w:shd w:val="clear" w:color="auto" w:fill="auto"/>
          </w:tcPr>
          <w:p w14:paraId="265C9489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shd w:val="clear" w:color="auto" w:fill="auto"/>
            <w:vAlign w:val="center"/>
          </w:tcPr>
          <w:p w14:paraId="48BB1EF1" w14:textId="4BC470A5" w:rsidR="000942ED" w:rsidRPr="004258D3" w:rsidRDefault="005318A4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31,638</w:t>
            </w:r>
          </w:p>
        </w:tc>
        <w:tc>
          <w:tcPr>
            <w:tcW w:w="140" w:type="pct"/>
          </w:tcPr>
          <w:p w14:paraId="4D9ECEDA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60727016" w14:textId="6BE429FF" w:rsidR="000942ED" w:rsidRPr="004258D3" w:rsidRDefault="000942ED" w:rsidP="000942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26,054</w:t>
            </w:r>
          </w:p>
        </w:tc>
      </w:tr>
      <w:tr w:rsidR="000942ED" w:rsidRPr="004258D3" w14:paraId="188998CE" w14:textId="77777777" w:rsidTr="00A53082">
        <w:tc>
          <w:tcPr>
            <w:tcW w:w="1647" w:type="pct"/>
          </w:tcPr>
          <w:p w14:paraId="20D4E738" w14:textId="77777777" w:rsidR="000942ED" w:rsidRPr="004258D3" w:rsidRDefault="000942ED" w:rsidP="000942E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607" w:type="pct"/>
          </w:tcPr>
          <w:p w14:paraId="22B713C1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DA6BB" w14:textId="3278BD1C" w:rsidR="000942ED" w:rsidRPr="004258D3" w:rsidRDefault="005318A4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43" w:type="pct"/>
            <w:shd w:val="clear" w:color="auto" w:fill="auto"/>
          </w:tcPr>
          <w:p w14:paraId="4372490C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92788" w14:textId="5F876577" w:rsidR="000942ED" w:rsidRPr="004258D3" w:rsidRDefault="000942ED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40" w:type="pct"/>
            <w:shd w:val="clear" w:color="auto" w:fill="auto"/>
          </w:tcPr>
          <w:p w14:paraId="671E3B89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EDA47" w14:textId="208C216A" w:rsidR="000942ED" w:rsidRPr="004258D3" w:rsidRDefault="005318A4" w:rsidP="000942E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140" w:type="pct"/>
          </w:tcPr>
          <w:p w14:paraId="396891A9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7BA8DF40" w14:textId="512FF296" w:rsidR="000942ED" w:rsidRPr="004258D3" w:rsidRDefault="000942ED" w:rsidP="000942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0942ED" w:rsidRPr="004258D3" w14:paraId="7101E6C1" w14:textId="77777777" w:rsidTr="00A53082">
        <w:tc>
          <w:tcPr>
            <w:tcW w:w="1647" w:type="pct"/>
          </w:tcPr>
          <w:p w14:paraId="71B7E8BB" w14:textId="77777777" w:rsidR="000942ED" w:rsidRPr="004258D3" w:rsidRDefault="000942ED" w:rsidP="000942E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7" w:type="pct"/>
          </w:tcPr>
          <w:p w14:paraId="37683C3B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B654C" w14:textId="4482D8F7" w:rsidR="000942ED" w:rsidRPr="004258D3" w:rsidRDefault="005318A4" w:rsidP="000942E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57EA3" w:rsidRPr="00C57EA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C57EA3" w:rsidRPr="00C57EA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143" w:type="pct"/>
            <w:shd w:val="clear" w:color="auto" w:fill="auto"/>
          </w:tcPr>
          <w:p w14:paraId="5FC9E17C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C39D2" w14:textId="555C00B8" w:rsidR="000942ED" w:rsidRPr="004258D3" w:rsidRDefault="000942ED" w:rsidP="000942ED">
            <w:pPr>
              <w:pStyle w:val="acctfourfigures"/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66,884</w:t>
            </w:r>
          </w:p>
        </w:tc>
        <w:tc>
          <w:tcPr>
            <w:tcW w:w="140" w:type="pct"/>
            <w:shd w:val="clear" w:color="auto" w:fill="auto"/>
          </w:tcPr>
          <w:p w14:paraId="41A31D15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F88C5" w14:textId="63C6AE1B" w:rsidR="000942ED" w:rsidRPr="004258D3" w:rsidRDefault="005318A4" w:rsidP="000942E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62,040</w:t>
            </w:r>
          </w:p>
        </w:tc>
        <w:tc>
          <w:tcPr>
            <w:tcW w:w="140" w:type="pct"/>
          </w:tcPr>
          <w:p w14:paraId="684EB4BF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8F2A8" w14:textId="67BEB429" w:rsidR="000942ED" w:rsidRPr="004258D3" w:rsidRDefault="000942ED" w:rsidP="000942E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65,474</w:t>
            </w:r>
          </w:p>
        </w:tc>
      </w:tr>
    </w:tbl>
    <w:p w14:paraId="6A096FBA" w14:textId="77777777" w:rsidR="00C077AC" w:rsidRPr="009710B9" w:rsidRDefault="00C077AC" w:rsidP="0010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0"/>
          <w:tab w:val="left" w:pos="6930"/>
        </w:tabs>
        <w:spacing w:line="240" w:lineRule="auto"/>
        <w:ind w:left="540" w:hanging="540"/>
        <w:rPr>
          <w:rFonts w:ascii="Angsana New" w:hAnsi="Angsana New"/>
          <w:b/>
          <w:bCs/>
          <w:sz w:val="24"/>
          <w:szCs w:val="24"/>
        </w:rPr>
      </w:pPr>
    </w:p>
    <w:p w14:paraId="3A228D00" w14:textId="305E95FB" w:rsidR="00D362AA" w:rsidRPr="004258D3" w:rsidRDefault="00D6443C" w:rsidP="00A27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258D3">
        <w:rPr>
          <w:rFonts w:ascii="Angsana New" w:hAnsi="Angsana New"/>
          <w:b/>
          <w:bCs/>
          <w:sz w:val="30"/>
          <w:szCs w:val="30"/>
        </w:rPr>
        <w:t>1</w:t>
      </w:r>
      <w:r w:rsidR="00E5684E" w:rsidRPr="004258D3">
        <w:rPr>
          <w:rFonts w:ascii="Angsana New" w:hAnsi="Angsana New"/>
          <w:b/>
          <w:bCs/>
          <w:sz w:val="30"/>
          <w:szCs w:val="30"/>
        </w:rPr>
        <w:t>6</w:t>
      </w:r>
      <w:r w:rsidR="00D362AA" w:rsidRPr="004258D3">
        <w:rPr>
          <w:rFonts w:ascii="Angsana New" w:hAnsi="Angsana New"/>
          <w:b/>
          <w:bCs/>
          <w:sz w:val="30"/>
          <w:szCs w:val="30"/>
        </w:rPr>
        <w:tab/>
      </w:r>
      <w:r w:rsidR="00D362AA" w:rsidRPr="004258D3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A881815" w14:textId="03C68F73" w:rsidR="004D5CDB" w:rsidRPr="009710B9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190145" w14:textId="0693B65E" w:rsidR="00355068" w:rsidRPr="004258D3" w:rsidRDefault="00D7463B" w:rsidP="00BB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3F3CC17A" w14:textId="77777777" w:rsidR="00BB0B1F" w:rsidRPr="009710B9" w:rsidRDefault="00BB0B1F" w:rsidP="00BB0B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FFCA1EA" w14:textId="77777777" w:rsidR="009710B9" w:rsidRPr="00217C08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217C08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9DC3558" w14:textId="77777777" w:rsidR="009710B9" w:rsidRPr="009710B9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3FF758AB" w14:textId="77777777" w:rsidR="009710B9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217C08">
        <w:rPr>
          <w:rFonts w:ascii="Angsana New" w:hAnsi="Angsana New"/>
          <w:i/>
          <w:sz w:val="30"/>
          <w:szCs w:val="30"/>
          <w:cs/>
        </w:rPr>
        <w:t>ภาระผูกพันในการสมทบเข้า</w:t>
      </w:r>
      <w:r w:rsidRPr="00217C08">
        <w:rPr>
          <w:rFonts w:ascii="Angsana New" w:eastAsia="Times New Roman" w:hAnsi="Angsana New"/>
          <w:i/>
          <w:sz w:val="30"/>
          <w:szCs w:val="30"/>
          <w:cs/>
        </w:rPr>
        <w:t>กองทุนสำรองเลี้ยงชีพสำหรับพนักงานของกลุ่มบริษัท</w:t>
      </w:r>
      <w:r w:rsidRPr="00217C08">
        <w:rPr>
          <w:rFonts w:ascii="Angsana New" w:hAnsi="Angsana New"/>
          <w:i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A3BD8D" w14:textId="77777777" w:rsidR="009710B9" w:rsidRPr="009710B9" w:rsidRDefault="009710B9" w:rsidP="003550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24"/>
          <w:szCs w:val="24"/>
        </w:rPr>
      </w:pPr>
    </w:p>
    <w:p w14:paraId="40AAA433" w14:textId="60FFDBE5" w:rsidR="00474B3B" w:rsidRPr="004258D3" w:rsidRDefault="00474B3B" w:rsidP="0035506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58D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5951E7D" w14:textId="6542D444" w:rsidR="00474B3B" w:rsidRPr="009710B9" w:rsidRDefault="00474B3B" w:rsidP="00D00055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jc w:val="thaiDistribute"/>
        <w:rPr>
          <w:rFonts w:ascii="Angsana New" w:hAnsi="Angsana New"/>
          <w:i/>
          <w:sz w:val="24"/>
          <w:szCs w:val="24"/>
        </w:rPr>
      </w:pPr>
    </w:p>
    <w:p w14:paraId="4FD63295" w14:textId="1BC30841" w:rsidR="00E5684E" w:rsidRPr="004258D3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58D3">
        <w:rPr>
          <w:rFonts w:ascii="Angsana New" w:hAnsi="Angsana New" w:hint="cs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 ๆ</w:t>
      </w:r>
      <w:r w:rsidRPr="004258D3">
        <w:rPr>
          <w:rFonts w:ascii="Angsana New" w:hAnsi="Angsana New"/>
          <w:i/>
          <w:sz w:val="30"/>
          <w:szCs w:val="30"/>
          <w:cs/>
        </w:rPr>
        <w:t xml:space="preserve">  </w:t>
      </w:r>
      <w:r w:rsidRPr="004258D3">
        <w:rPr>
          <w:rFonts w:ascii="Angsana New" w:hAnsi="Angsana New" w:hint="cs"/>
          <w:i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</w:t>
      </w:r>
      <w:r w:rsidRPr="004258D3">
        <w:rPr>
          <w:rFonts w:ascii="Angsana New" w:hAnsi="Angsana New"/>
          <w:i/>
          <w:sz w:val="30"/>
          <w:szCs w:val="30"/>
          <w:cs/>
        </w:rPr>
        <w:t xml:space="preserve"> </w:t>
      </w:r>
      <w:r w:rsidRPr="004258D3">
        <w:rPr>
          <w:rFonts w:ascii="Angsana New" w:hAnsi="Angsana New" w:hint="cs"/>
          <w:i/>
          <w:sz w:val="30"/>
          <w:szCs w:val="30"/>
          <w:cs/>
        </w:rPr>
        <w:t>โดยวิธีคิดลดแต่ละหน่วยที่ประมาณการไว้</w:t>
      </w:r>
      <w:r w:rsidRPr="004258D3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50A48C6B" w14:textId="77777777" w:rsidR="00E5684E" w:rsidRPr="009710B9" w:rsidRDefault="00E5684E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24"/>
          <w:szCs w:val="24"/>
        </w:rPr>
      </w:pPr>
    </w:p>
    <w:p w14:paraId="62A0E80F" w14:textId="6F5A950D" w:rsidR="00474B3B" w:rsidRPr="004258D3" w:rsidRDefault="00474B3B" w:rsidP="00474B3B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58D3">
        <w:rPr>
          <w:rFonts w:ascii="Angsana New" w:hAnsi="Angsana New" w:hint="cs"/>
          <w:i/>
          <w:sz w:val="30"/>
          <w:szCs w:val="30"/>
          <w:cs/>
        </w:rPr>
        <w:t>ใน</w:t>
      </w:r>
      <w:r w:rsidRPr="004258D3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4258D3">
        <w:rPr>
          <w:rFonts w:ascii="Angsana New" w:hAnsi="Angsana New"/>
          <w:i/>
          <w:sz w:val="30"/>
          <w:szCs w:val="30"/>
        </w:rPr>
        <w:t xml:space="preserve"> </w:t>
      </w:r>
      <w:r w:rsidRPr="004258D3">
        <w:rPr>
          <w:rFonts w:ascii="Angsana New" w:hAnsi="Angsana New"/>
          <w:i/>
          <w:sz w:val="30"/>
          <w:szCs w:val="30"/>
          <w:cs/>
        </w:rPr>
        <w:t>กำไร</w:t>
      </w:r>
      <w:r w:rsidRPr="004258D3">
        <w:rPr>
          <w:rFonts w:ascii="Angsana New" w:hAnsi="Angsana New" w:hint="cs"/>
          <w:i/>
          <w:sz w:val="30"/>
          <w:szCs w:val="30"/>
          <w:cs/>
        </w:rPr>
        <w:t>หรือ</w:t>
      </w:r>
      <w:r w:rsidRPr="004258D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</w:t>
      </w:r>
      <w:r w:rsidRPr="004258D3">
        <w:rPr>
          <w:rFonts w:ascii="Angsana New" w:hAnsi="Angsana New"/>
          <w:i/>
          <w:sz w:val="30"/>
          <w:szCs w:val="30"/>
        </w:rPr>
        <w:br/>
      </w:r>
      <w:r w:rsidRPr="004258D3">
        <w:rPr>
          <w:rFonts w:ascii="Angsana New" w:hAnsi="Angsana New"/>
          <w:i/>
          <w:sz w:val="30"/>
          <w:szCs w:val="30"/>
          <w:cs/>
        </w:rPr>
        <w:t>หลักคณิตศาสตร์ประกันภัย</w:t>
      </w:r>
      <w:r w:rsidRPr="004258D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4258D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4258D3">
        <w:rPr>
          <w:rFonts w:ascii="Angsana New" w:hAnsi="Angsana New" w:hint="cs"/>
          <w:i/>
          <w:sz w:val="30"/>
          <w:szCs w:val="30"/>
          <w:cs/>
        </w:rPr>
        <w:t>ทันที</w:t>
      </w:r>
      <w:r w:rsidRPr="004258D3">
        <w:rPr>
          <w:rFonts w:ascii="Angsana New" w:hAnsi="Angsana New"/>
          <w:iCs/>
          <w:sz w:val="30"/>
          <w:szCs w:val="30"/>
        </w:rPr>
        <w:t xml:space="preserve"> </w:t>
      </w:r>
      <w:r w:rsidRPr="004258D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4258D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4258D3">
        <w:rPr>
          <w:rFonts w:ascii="Angsana New" w:hAnsi="Angsana New" w:hint="cs"/>
          <w:i/>
          <w:sz w:val="30"/>
          <w:szCs w:val="30"/>
          <w:cs/>
        </w:rPr>
        <w:t>ของ</w:t>
      </w:r>
      <w:r w:rsidRPr="004258D3">
        <w:rPr>
          <w:rFonts w:ascii="Angsana New" w:hAnsi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4258D3">
        <w:rPr>
          <w:rFonts w:ascii="Angsana New" w:hAnsi="Angsana New"/>
          <w:i/>
          <w:sz w:val="30"/>
          <w:szCs w:val="30"/>
          <w:cs/>
        </w:rPr>
        <w:br/>
        <w:t>ณ ต้นปี โดยคำนึงถึงการเปลี่ยนแปลงใด</w:t>
      </w:r>
      <w:r w:rsidR="00E5684E" w:rsidRPr="004258D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i/>
          <w:sz w:val="30"/>
          <w:szCs w:val="30"/>
          <w:cs/>
        </w:rPr>
        <w:t>ๆ</w:t>
      </w:r>
      <w:r w:rsidRPr="004258D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E5684E" w:rsidRPr="004258D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i/>
          <w:sz w:val="30"/>
          <w:szCs w:val="30"/>
          <w:cs/>
        </w:rPr>
        <w:t>ๆ</w:t>
      </w:r>
      <w:r w:rsidRPr="004258D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4258D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ที่เกี่ยวข้องกับโครงการผลประโยชน์รับรู้ในกำไรหรือขาดทุน</w:t>
      </w:r>
    </w:p>
    <w:p w14:paraId="77C0E9DD" w14:textId="355FEE28" w:rsidR="0077684A" w:rsidRDefault="00474B3B" w:rsidP="00AC3B3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4258D3">
        <w:rPr>
          <w:rFonts w:ascii="Angsana New" w:hAnsi="Angsana New"/>
          <w:i/>
          <w:sz w:val="30"/>
          <w:szCs w:val="30"/>
          <w:cs/>
        </w:rPr>
        <w:lastRenderedPageBreak/>
        <w:t>เมื่อมีการ</w:t>
      </w:r>
      <w:r w:rsidRPr="004258D3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4258D3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4258D3">
        <w:rPr>
          <w:rFonts w:ascii="Angsana New" w:hAnsi="Angsana New"/>
          <w:i/>
          <w:sz w:val="30"/>
          <w:szCs w:val="30"/>
        </w:rPr>
        <w:br/>
      </w:r>
      <w:r w:rsidRPr="004258D3">
        <w:rPr>
          <w:rFonts w:ascii="Angsana New" w:hAnsi="Angsana New"/>
          <w:i/>
          <w:spacing w:val="-6"/>
          <w:sz w:val="30"/>
          <w:szCs w:val="30"/>
          <w:cs/>
        </w:rPr>
        <w:t>ที่เกี่ยวข้องกับการบริการในอดีต หรือกำไร</w:t>
      </w:r>
      <w:r w:rsidRPr="004258D3">
        <w:rPr>
          <w:rFonts w:ascii="Angsana New" w:hAnsi="Angsana New" w:hint="cs"/>
          <w:i/>
          <w:spacing w:val="-6"/>
          <w:sz w:val="30"/>
          <w:szCs w:val="30"/>
          <w:cs/>
        </w:rPr>
        <w:t>หรือ</w:t>
      </w:r>
      <w:r w:rsidRPr="004258D3">
        <w:rPr>
          <w:rFonts w:ascii="Angsana New" w:hAnsi="Angsana New"/>
          <w:i/>
          <w:spacing w:val="-6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4258D3">
        <w:rPr>
          <w:rFonts w:ascii="Angsana New" w:hAnsi="Angsana New"/>
          <w:i/>
          <w:sz w:val="30"/>
          <w:szCs w:val="30"/>
        </w:rPr>
        <w:br/>
      </w:r>
      <w:r w:rsidRPr="004258D3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4258D3">
        <w:rPr>
          <w:rFonts w:ascii="Angsana New" w:hAnsi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4258D3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4258D3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40BB3D18" w14:textId="77777777" w:rsidR="00307741" w:rsidRPr="00307741" w:rsidRDefault="00307741" w:rsidP="00971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BC315D7" w14:textId="365D9F76" w:rsidR="009710B9" w:rsidRPr="00217C08" w:rsidRDefault="009710B9" w:rsidP="00971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17C08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4629AB01" w14:textId="77777777" w:rsidR="009710B9" w:rsidRPr="00307741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47920D4B" w14:textId="77777777" w:rsidR="009710B9" w:rsidRPr="00217C08" w:rsidRDefault="009710B9" w:rsidP="009710B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17C08">
        <w:rPr>
          <w:rFonts w:ascii="Angsana New" w:hAnsi="Angsana New"/>
          <w:i/>
          <w:spacing w:val="-6"/>
          <w:sz w:val="30"/>
          <w:szCs w:val="30"/>
          <w:cs/>
        </w:rPr>
        <w:t>ผลประโยชน์ระยะสั้นของพนักงาน</w:t>
      </w:r>
      <w:r w:rsidRPr="00217C08">
        <w:rPr>
          <w:rFonts w:ascii="Angsana New" w:hAnsi="Angsana New" w:hint="cs"/>
          <w:i/>
          <w:spacing w:val="-6"/>
          <w:sz w:val="30"/>
          <w:szCs w:val="30"/>
          <w:cs/>
        </w:rPr>
        <w:t>รับรู้</w:t>
      </w:r>
      <w:r w:rsidRPr="00217C08">
        <w:rPr>
          <w:rFonts w:ascii="Angsana New" w:hAnsi="Angsana New"/>
          <w:i/>
          <w:spacing w:val="-6"/>
          <w:sz w:val="30"/>
          <w:szCs w:val="30"/>
          <w:cs/>
        </w:rPr>
        <w:t>เป็นค่าใช้จ่ายเมื่อพนักงานทำงานให้</w:t>
      </w:r>
      <w:r w:rsidRPr="00217C08">
        <w:rPr>
          <w:rFonts w:ascii="Angsana New" w:hAnsi="Angsana New"/>
          <w:i/>
          <w:spacing w:val="-6"/>
          <w:sz w:val="30"/>
          <w:szCs w:val="30"/>
        </w:rPr>
        <w:t xml:space="preserve"> </w:t>
      </w:r>
      <w:r w:rsidRPr="00217C08">
        <w:rPr>
          <w:rFonts w:ascii="Angsana New" w:hAnsi="Angsana New"/>
          <w:i/>
          <w:spacing w:val="-6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217C08">
        <w:rPr>
          <w:rFonts w:ascii="Angsana New" w:hAnsi="Angsana New"/>
          <w:i/>
          <w:sz w:val="30"/>
          <w:szCs w:val="30"/>
          <w:cs/>
        </w:rPr>
        <w:t xml:space="preserve"> หาก</w:t>
      </w:r>
      <w:r w:rsidRPr="00217C08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217C08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5B13ECD" w14:textId="77777777" w:rsidR="009710B9" w:rsidRPr="00307741" w:rsidRDefault="009710B9" w:rsidP="00AC3B3F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tbl>
      <w:tblPr>
        <w:tblW w:w="473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59"/>
        <w:gridCol w:w="1082"/>
        <w:gridCol w:w="271"/>
        <w:gridCol w:w="1080"/>
        <w:gridCol w:w="271"/>
        <w:gridCol w:w="1082"/>
        <w:gridCol w:w="269"/>
        <w:gridCol w:w="1076"/>
      </w:tblGrid>
      <w:tr w:rsidR="00217C08" w:rsidRPr="004258D3" w14:paraId="075B150F" w14:textId="77777777" w:rsidTr="00B2547A">
        <w:trPr>
          <w:trHeight w:val="20"/>
          <w:tblHeader/>
        </w:trPr>
        <w:tc>
          <w:tcPr>
            <w:tcW w:w="2178" w:type="pct"/>
            <w:vMerge w:val="restart"/>
            <w:shd w:val="clear" w:color="auto" w:fill="auto"/>
          </w:tcPr>
          <w:p w14:paraId="3F6CF29A" w14:textId="77777777" w:rsidR="00E5684E" w:rsidRPr="004258D3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3210CABA" w14:textId="1CFB21E9" w:rsidR="004D5CDB" w:rsidRPr="004258D3" w:rsidRDefault="00E5684E" w:rsidP="00B2547A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4258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4258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C0782" w:rsidRPr="004258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258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7" w:type="pct"/>
            <w:gridSpan w:val="4"/>
          </w:tcPr>
          <w:p w14:paraId="493E070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35" w:type="pct"/>
            <w:gridSpan w:val="3"/>
          </w:tcPr>
          <w:p w14:paraId="6BA07FFE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42ED" w:rsidRPr="004258D3" w14:paraId="2507D43B" w14:textId="77777777" w:rsidTr="00F76BED">
        <w:trPr>
          <w:trHeight w:val="20"/>
          <w:tblHeader/>
        </w:trPr>
        <w:tc>
          <w:tcPr>
            <w:tcW w:w="2178" w:type="pct"/>
            <w:vMerge/>
            <w:shd w:val="clear" w:color="auto" w:fill="auto"/>
          </w:tcPr>
          <w:p w14:paraId="4C439593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CDF9EC" w14:textId="45C829E2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3F9C48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F62BB0" w14:textId="12CECF12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51F6F04E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96DB36F" w14:textId="22BEBD35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50896DA8" w14:textId="77777777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40B90C" w14:textId="22C3DD23" w:rsidR="000942ED" w:rsidRPr="004258D3" w:rsidRDefault="000942ED" w:rsidP="000942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942ED" w:rsidRPr="004258D3" w14:paraId="0EE438BE" w14:textId="77777777" w:rsidTr="00B2547A">
        <w:trPr>
          <w:trHeight w:val="20"/>
          <w:tblHeader/>
        </w:trPr>
        <w:tc>
          <w:tcPr>
            <w:tcW w:w="2178" w:type="pct"/>
            <w:vAlign w:val="center"/>
          </w:tcPr>
          <w:p w14:paraId="3865B13A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2" w:type="pct"/>
            <w:gridSpan w:val="7"/>
          </w:tcPr>
          <w:p w14:paraId="304CD716" w14:textId="77777777" w:rsidR="000942ED" w:rsidRPr="004258D3" w:rsidRDefault="000942ED" w:rsidP="00094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4258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220606" w:rsidRPr="004258D3" w14:paraId="35DE08B5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</w:tcPr>
          <w:p w14:paraId="64618B04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D1F08ED" w14:textId="25A30001" w:rsidR="00220606" w:rsidRPr="004258D3" w:rsidRDefault="00220606" w:rsidP="002206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235,036</w:t>
            </w:r>
          </w:p>
        </w:tc>
        <w:tc>
          <w:tcPr>
            <w:tcW w:w="149" w:type="pct"/>
            <w:tcBorders>
              <w:bottom w:val="nil"/>
            </w:tcBorders>
          </w:tcPr>
          <w:p w14:paraId="7AA611DC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500813BD" w14:textId="77653170" w:rsidR="00220606" w:rsidRPr="004258D3" w:rsidRDefault="00220606" w:rsidP="002206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211,503</w:t>
            </w:r>
          </w:p>
        </w:tc>
        <w:tc>
          <w:tcPr>
            <w:tcW w:w="149" w:type="pct"/>
            <w:tcBorders>
              <w:bottom w:val="nil"/>
            </w:tcBorders>
          </w:tcPr>
          <w:p w14:paraId="60EA2C60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12B53C3D" w14:textId="212CB367" w:rsidR="00220606" w:rsidRPr="004258D3" w:rsidRDefault="00220606" w:rsidP="00220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232,401</w:t>
            </w:r>
          </w:p>
        </w:tc>
        <w:tc>
          <w:tcPr>
            <w:tcW w:w="148" w:type="pct"/>
            <w:tcBorders>
              <w:bottom w:val="nil"/>
            </w:tcBorders>
          </w:tcPr>
          <w:p w14:paraId="4DD4B013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373A06A" w14:textId="312B0CD6" w:rsidR="00220606" w:rsidRPr="004258D3" w:rsidRDefault="00220606" w:rsidP="00220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209,399</w:t>
            </w:r>
          </w:p>
        </w:tc>
      </w:tr>
      <w:tr w:rsidR="00220606" w:rsidRPr="004258D3" w14:paraId="230D658B" w14:textId="77777777" w:rsidTr="00776958">
        <w:trPr>
          <w:trHeight w:val="20"/>
        </w:trPr>
        <w:tc>
          <w:tcPr>
            <w:tcW w:w="2178" w:type="pct"/>
            <w:tcBorders>
              <w:bottom w:val="nil"/>
            </w:tcBorders>
            <w:noWrap/>
            <w:vAlign w:val="bottom"/>
          </w:tcPr>
          <w:p w14:paraId="2200C785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302E6" w14:textId="7943E839" w:rsidR="00220606" w:rsidRPr="004258D3" w:rsidRDefault="00220606" w:rsidP="002206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235,036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0FC2F345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B5D02" w14:textId="6026820B" w:rsidR="00220606" w:rsidRPr="004258D3" w:rsidRDefault="00220606" w:rsidP="0022060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211,503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7A2BDF61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257B49" w14:textId="4AEB3DE6" w:rsidR="00220606" w:rsidRPr="004258D3" w:rsidRDefault="00220606" w:rsidP="00220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232,401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8F75A7D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74562" w14:textId="7C410DD3" w:rsidR="00220606" w:rsidRPr="004258D3" w:rsidRDefault="00220606" w:rsidP="0022060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209,399</w:t>
            </w:r>
          </w:p>
        </w:tc>
      </w:tr>
    </w:tbl>
    <w:p w14:paraId="365D8EC4" w14:textId="77777777" w:rsidR="00355068" w:rsidRPr="001B79BE" w:rsidRDefault="00355068" w:rsidP="003550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/>
        <w:rPr>
          <w:rFonts w:ascii="Angsana New" w:hAnsi="Angsana New"/>
          <w:b/>
          <w:bCs/>
          <w:i/>
          <w:iCs/>
          <w:sz w:val="2"/>
          <w:szCs w:val="2"/>
        </w:rPr>
      </w:pPr>
      <w:r w:rsidRPr="001B79BE">
        <w:rPr>
          <w:rFonts w:ascii="Angsana New" w:hAnsi="Angsana New"/>
          <w:b/>
          <w:bCs/>
          <w:i/>
          <w:iCs/>
          <w:sz w:val="6"/>
          <w:szCs w:val="6"/>
        </w:rPr>
        <w:t xml:space="preserve">       </w:t>
      </w:r>
    </w:p>
    <w:p w14:paraId="4051CFBA" w14:textId="77777777" w:rsidR="001B79BE" w:rsidRPr="00307741" w:rsidRDefault="00355068" w:rsidP="0035506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hanging="90"/>
        <w:jc w:val="thaiDistribute"/>
        <w:rPr>
          <w:rFonts w:ascii="Angsana New" w:hAnsi="Angsana New"/>
          <w:i/>
          <w:iCs/>
          <w:sz w:val="20"/>
          <w:szCs w:val="20"/>
        </w:rPr>
      </w:pPr>
      <w:r w:rsidRPr="00307741">
        <w:rPr>
          <w:rFonts w:ascii="Angsana New" w:hAnsi="Angsana New"/>
          <w:i/>
          <w:iCs/>
          <w:sz w:val="20"/>
          <w:szCs w:val="20"/>
        </w:rPr>
        <w:t xml:space="preserve"> </w:t>
      </w:r>
    </w:p>
    <w:p w14:paraId="61DA43A1" w14:textId="31FFE06F" w:rsidR="004D5CDB" w:rsidRPr="004258D3" w:rsidRDefault="004D5CDB" w:rsidP="009710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D61571A" w14:textId="77777777" w:rsidR="004D5CDB" w:rsidRPr="001B79BE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"/>
          <w:szCs w:val="2"/>
        </w:rPr>
      </w:pPr>
    </w:p>
    <w:p w14:paraId="04F96838" w14:textId="77777777" w:rsidR="001B79BE" w:rsidRPr="00307741" w:rsidRDefault="001B79BE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0"/>
          <w:szCs w:val="20"/>
        </w:rPr>
      </w:pPr>
    </w:p>
    <w:p w14:paraId="44B084EB" w14:textId="05C8D754" w:rsidR="0036368A" w:rsidRDefault="004D5CDB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Pr="004258D3">
        <w:rPr>
          <w:rFonts w:asciiTheme="majorBidi" w:hAnsiTheme="majorBidi" w:cstheme="majorBidi"/>
          <w:sz w:val="30"/>
          <w:szCs w:val="30"/>
          <w:cs/>
        </w:rPr>
        <w:br/>
        <w:t xml:space="preserve">พ.ศ. </w:t>
      </w:r>
      <w:r w:rsidR="00D6443C" w:rsidRPr="004258D3">
        <w:rPr>
          <w:rFonts w:asciiTheme="majorBidi" w:hAnsiTheme="majorBidi" w:cstheme="majorBidi"/>
          <w:sz w:val="30"/>
          <w:szCs w:val="30"/>
        </w:rPr>
        <w:t>2541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</w:t>
      </w:r>
    </w:p>
    <w:p w14:paraId="167915D5" w14:textId="2C9DB8CF" w:rsidR="000E61E9" w:rsidRPr="001B79BE" w:rsidRDefault="000E61E9" w:rsidP="007769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 w:right="65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86"/>
        <w:gridCol w:w="271"/>
        <w:gridCol w:w="1078"/>
        <w:gridCol w:w="271"/>
        <w:gridCol w:w="1080"/>
        <w:gridCol w:w="269"/>
        <w:gridCol w:w="1080"/>
        <w:gridCol w:w="271"/>
        <w:gridCol w:w="1083"/>
      </w:tblGrid>
      <w:tr w:rsidR="001B79BE" w:rsidRPr="004258D3" w14:paraId="15B2B9ED" w14:textId="77777777" w:rsidTr="008A7097">
        <w:tc>
          <w:tcPr>
            <w:tcW w:w="2028" w:type="pct"/>
          </w:tcPr>
          <w:p w14:paraId="65868051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73F59FBB" w14:textId="77777777" w:rsidR="001B79BE" w:rsidRPr="004258D3" w:rsidRDefault="001B79BE" w:rsidP="008A7097">
            <w:pPr>
              <w:pStyle w:val="a"/>
              <w:tabs>
                <w:tab w:val="clear" w:pos="1080"/>
              </w:tabs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30FDAFE3" w14:textId="77777777" w:rsidR="001B79BE" w:rsidRPr="004258D3" w:rsidRDefault="001B79BE" w:rsidP="008A709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0F51611F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007AAF1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135C0BD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62FB654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7279A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9BE" w:rsidRPr="004258D3" w14:paraId="58042F03" w14:textId="77777777" w:rsidTr="008A7097">
        <w:trPr>
          <w:trHeight w:val="70"/>
        </w:trPr>
        <w:tc>
          <w:tcPr>
            <w:tcW w:w="2028" w:type="pct"/>
          </w:tcPr>
          <w:p w14:paraId="049365AF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5B0A0F9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041C455B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4B9D5FD1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6F71B1C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77BD61B3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375A048B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136D0D5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9A63320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9BE" w:rsidRPr="004258D3" w14:paraId="7D5D1765" w14:textId="77777777" w:rsidTr="008A7097">
        <w:trPr>
          <w:trHeight w:val="434"/>
        </w:trPr>
        <w:tc>
          <w:tcPr>
            <w:tcW w:w="2028" w:type="pct"/>
          </w:tcPr>
          <w:p w14:paraId="338C5E8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B126197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7B36B8D1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9BE" w:rsidRPr="004258D3" w14:paraId="0BA71931" w14:textId="77777777" w:rsidTr="008A7097">
        <w:tc>
          <w:tcPr>
            <w:tcW w:w="2028" w:type="pct"/>
          </w:tcPr>
          <w:p w14:paraId="77576610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</w:tcPr>
          <w:p w14:paraId="6EF37510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CDECD65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211,503</w:t>
            </w:r>
          </w:p>
        </w:tc>
        <w:tc>
          <w:tcPr>
            <w:tcW w:w="149" w:type="pct"/>
          </w:tcPr>
          <w:p w14:paraId="5A7A426E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F534C48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202,459</w:t>
            </w:r>
          </w:p>
        </w:tc>
        <w:tc>
          <w:tcPr>
            <w:tcW w:w="148" w:type="pct"/>
          </w:tcPr>
          <w:p w14:paraId="59A22339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3C2E1CF8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209,399</w:t>
            </w:r>
          </w:p>
        </w:tc>
        <w:tc>
          <w:tcPr>
            <w:tcW w:w="149" w:type="pct"/>
          </w:tcPr>
          <w:p w14:paraId="501A3913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90C65B9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200,628</w:t>
            </w:r>
          </w:p>
        </w:tc>
      </w:tr>
      <w:tr w:rsidR="001B79BE" w:rsidRPr="004258D3" w14:paraId="4E3AB83F" w14:textId="77777777" w:rsidTr="008A7097">
        <w:tc>
          <w:tcPr>
            <w:tcW w:w="2028" w:type="pct"/>
          </w:tcPr>
          <w:p w14:paraId="247E1C02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5053CD7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4FBBBDB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62796E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4D945A2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51151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27A21660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0413B9E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198CE9A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9BE" w:rsidRPr="004258D3" w14:paraId="1756289D" w14:textId="77777777" w:rsidTr="008A7097">
        <w:tc>
          <w:tcPr>
            <w:tcW w:w="2028" w:type="pct"/>
          </w:tcPr>
          <w:p w14:paraId="3DBB1B9C" w14:textId="77777777" w:rsidR="001B79BE" w:rsidRPr="004258D3" w:rsidRDefault="001B79BE" w:rsidP="008A7097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9" w:type="pct"/>
          </w:tcPr>
          <w:p w14:paraId="4E1EF787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50AD74E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BF275F8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FA4927E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794DF16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553F3DCF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63320D6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227FAE80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9BE" w:rsidRPr="004258D3" w14:paraId="18AF7DB0" w14:textId="77777777" w:rsidTr="008A7097">
        <w:tc>
          <w:tcPr>
            <w:tcW w:w="2028" w:type="pct"/>
          </w:tcPr>
          <w:p w14:paraId="5F60C6C8" w14:textId="77777777" w:rsidR="001B79BE" w:rsidRPr="004258D3" w:rsidRDefault="001B79BE" w:rsidP="008A7097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49" w:type="pct"/>
          </w:tcPr>
          <w:p w14:paraId="1EB6C5E4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64D2907F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10,828</w:t>
            </w:r>
          </w:p>
        </w:tc>
        <w:tc>
          <w:tcPr>
            <w:tcW w:w="149" w:type="pct"/>
          </w:tcPr>
          <w:p w14:paraId="7CFE3BB7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4045C4AE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11,389</w:t>
            </w:r>
          </w:p>
        </w:tc>
        <w:tc>
          <w:tcPr>
            <w:tcW w:w="148" w:type="pct"/>
          </w:tcPr>
          <w:p w14:paraId="4F9721F3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vAlign w:val="bottom"/>
          </w:tcPr>
          <w:p w14:paraId="73FE3FD7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149" w:type="pct"/>
          </w:tcPr>
          <w:p w14:paraId="7BE40FC4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vAlign w:val="bottom"/>
          </w:tcPr>
          <w:p w14:paraId="773DCB5C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11,191</w:t>
            </w:r>
          </w:p>
        </w:tc>
      </w:tr>
      <w:tr w:rsidR="001B79BE" w:rsidRPr="004258D3" w14:paraId="5DF9FE31" w14:textId="77777777" w:rsidTr="008A7097">
        <w:tc>
          <w:tcPr>
            <w:tcW w:w="2028" w:type="pct"/>
          </w:tcPr>
          <w:p w14:paraId="1F7586C1" w14:textId="77777777" w:rsidR="001B79BE" w:rsidRPr="004258D3" w:rsidRDefault="001B79BE" w:rsidP="008A7097">
            <w:pPr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49" w:type="pct"/>
          </w:tcPr>
          <w:p w14:paraId="7ABF6E54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CF89304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7,010</w:t>
            </w:r>
          </w:p>
        </w:tc>
        <w:tc>
          <w:tcPr>
            <w:tcW w:w="149" w:type="pct"/>
          </w:tcPr>
          <w:p w14:paraId="072CB5BB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9448007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7,14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8" w:type="pct"/>
          </w:tcPr>
          <w:p w14:paraId="33F0761E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AF0341E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9" w:type="pct"/>
          </w:tcPr>
          <w:p w14:paraId="5C0C26DB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93B9618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7,072</w:t>
            </w:r>
          </w:p>
        </w:tc>
      </w:tr>
      <w:tr w:rsidR="001B79BE" w:rsidRPr="004258D3" w14:paraId="13E7F99C" w14:textId="77777777" w:rsidTr="008A7097">
        <w:trPr>
          <w:trHeight w:val="276"/>
        </w:trPr>
        <w:tc>
          <w:tcPr>
            <w:tcW w:w="2028" w:type="pct"/>
          </w:tcPr>
          <w:p w14:paraId="5A999815" w14:textId="77777777" w:rsidR="001B79BE" w:rsidRPr="004258D3" w:rsidRDefault="001B79BE" w:rsidP="008A7097">
            <w:pPr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16C4840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CAB4C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17,838</w:t>
            </w:r>
          </w:p>
        </w:tc>
        <w:tc>
          <w:tcPr>
            <w:tcW w:w="149" w:type="pct"/>
          </w:tcPr>
          <w:p w14:paraId="60E45999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E3E5D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18,53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5BBB525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1FA24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17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49" w:type="pct"/>
          </w:tcPr>
          <w:p w14:paraId="2FF61590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61107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18,263</w:t>
            </w:r>
          </w:p>
        </w:tc>
      </w:tr>
      <w:tr w:rsidR="001B79BE" w:rsidRPr="004258D3" w14:paraId="4E69644F" w14:textId="77777777" w:rsidTr="008A7097">
        <w:tc>
          <w:tcPr>
            <w:tcW w:w="2028" w:type="pct"/>
          </w:tcPr>
          <w:p w14:paraId="5228B9BE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  <w:p w14:paraId="7F6A9A97" w14:textId="77777777" w:rsidR="001B79BE" w:rsidRPr="004258D3" w:rsidRDefault="001B79BE" w:rsidP="008A7097">
            <w:pPr>
              <w:pStyle w:val="a"/>
              <w:tabs>
                <w:tab w:val="clear" w:pos="1080"/>
              </w:tabs>
              <w:ind w:left="7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149" w:type="pct"/>
          </w:tcPr>
          <w:p w14:paraId="37B99AA0" w14:textId="77777777" w:rsidR="001B79BE" w:rsidRPr="004258D3" w:rsidRDefault="001B79BE" w:rsidP="008A7097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6" w:type="pct"/>
            <w:gridSpan w:val="3"/>
          </w:tcPr>
          <w:p w14:paraId="666DCB0F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13DD9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E297760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37D55F37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FB2837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79BE" w:rsidRPr="004258D3" w14:paraId="00168EB8" w14:textId="77777777" w:rsidTr="008A7097">
        <w:trPr>
          <w:trHeight w:val="70"/>
        </w:trPr>
        <w:tc>
          <w:tcPr>
            <w:tcW w:w="2028" w:type="pct"/>
          </w:tcPr>
          <w:p w14:paraId="3C3A17DF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BB29271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3" w:type="pct"/>
          </w:tcPr>
          <w:p w14:paraId="2CA8B705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5F81F69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E9691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5142EEA0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FC94193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9" w:type="pct"/>
          </w:tcPr>
          <w:p w14:paraId="36E568E3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19F5A70E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B79BE" w:rsidRPr="004258D3" w14:paraId="78FBB87B" w14:textId="77777777" w:rsidTr="008A7097">
        <w:trPr>
          <w:trHeight w:val="434"/>
        </w:trPr>
        <w:tc>
          <w:tcPr>
            <w:tcW w:w="2028" w:type="pct"/>
          </w:tcPr>
          <w:p w14:paraId="7C6DD905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D2B8D28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3" w:type="pct"/>
            <w:gridSpan w:val="7"/>
          </w:tcPr>
          <w:p w14:paraId="2AD2EDDB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79BE" w:rsidRPr="004258D3" w14:paraId="225F88AE" w14:textId="77777777" w:rsidTr="008A7097">
        <w:tc>
          <w:tcPr>
            <w:tcW w:w="2028" w:type="pct"/>
          </w:tcPr>
          <w:p w14:paraId="672CC088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3AE307FC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32B61B93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0F4CA5C1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A7F9E4E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CE8CAD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9BB406C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FA35BA8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9000F80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79BE" w:rsidRPr="004258D3" w14:paraId="463F398F" w14:textId="77777777" w:rsidTr="008A7097">
        <w:tc>
          <w:tcPr>
            <w:tcW w:w="2028" w:type="pct"/>
          </w:tcPr>
          <w:p w14:paraId="460B3342" w14:textId="29C4A871" w:rsidR="001B79BE" w:rsidRPr="004258D3" w:rsidRDefault="009710B9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(กำไร) </w:t>
            </w:r>
            <w:r w:rsidR="001B79BE"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1B79BE"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</w:tc>
        <w:tc>
          <w:tcPr>
            <w:tcW w:w="149" w:type="pct"/>
          </w:tcPr>
          <w:p w14:paraId="36BA3FB9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222B6065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51DC167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11918DE6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7FD5F3D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E3B60DA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76FF8626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43CA62DB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79BE" w:rsidRPr="004258D3" w14:paraId="4238141F" w14:textId="77777777" w:rsidTr="008A7097">
        <w:tc>
          <w:tcPr>
            <w:tcW w:w="2028" w:type="pct"/>
          </w:tcPr>
          <w:p w14:paraId="0290002A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149" w:type="pct"/>
          </w:tcPr>
          <w:p w14:paraId="6962FD3C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599C68F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7632BA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28F4984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04133D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D62CD2C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6265EBC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7B13D0A4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79BE" w:rsidRPr="004258D3" w14:paraId="5BE80767" w14:textId="77777777" w:rsidTr="008A7097">
        <w:tc>
          <w:tcPr>
            <w:tcW w:w="2028" w:type="pct"/>
          </w:tcPr>
          <w:p w14:paraId="7C68BC81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49" w:type="pct"/>
          </w:tcPr>
          <w:p w14:paraId="5914997F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06518810" w14:textId="77777777" w:rsidR="001B79BE" w:rsidRPr="004258D3" w:rsidRDefault="001B79BE" w:rsidP="008A7097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00DD8903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DDDD83C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52BD4CB7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334E265" w14:textId="77777777" w:rsidR="001B79BE" w:rsidRPr="004258D3" w:rsidRDefault="001B79BE" w:rsidP="008A709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5EDE1554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08E53327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B79BE" w:rsidRPr="004258D3" w14:paraId="30771585" w14:textId="77777777" w:rsidTr="008A7097">
        <w:tc>
          <w:tcPr>
            <w:tcW w:w="2028" w:type="pct"/>
          </w:tcPr>
          <w:p w14:paraId="6F70E902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  - 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9" w:type="pct"/>
          </w:tcPr>
          <w:p w14:paraId="59A7F5D3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1B8E827C" w14:textId="77777777" w:rsidR="001B79BE" w:rsidRPr="004258D3" w:rsidRDefault="001B79BE" w:rsidP="008A7097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19,782</w:t>
            </w:r>
          </w:p>
        </w:tc>
        <w:tc>
          <w:tcPr>
            <w:tcW w:w="149" w:type="pct"/>
          </w:tcPr>
          <w:p w14:paraId="453098ED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746799AE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57FA365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4CAC24D8" w14:textId="77777777" w:rsidR="001B79BE" w:rsidRPr="003542E6" w:rsidRDefault="001B79BE" w:rsidP="008A7097">
            <w:pPr>
              <w:pStyle w:val="acctfourfigures"/>
              <w:shd w:val="clear" w:color="auto" w:fill="FFFFFF"/>
              <w:tabs>
                <w:tab w:val="clear" w:pos="765"/>
                <w:tab w:val="left" w:pos="820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42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19,369</w:t>
            </w:r>
          </w:p>
        </w:tc>
        <w:tc>
          <w:tcPr>
            <w:tcW w:w="149" w:type="pct"/>
          </w:tcPr>
          <w:p w14:paraId="030E536E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57A35815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B79BE" w:rsidRPr="004258D3" w14:paraId="499A5478" w14:textId="77777777" w:rsidTr="008A7097">
        <w:tc>
          <w:tcPr>
            <w:tcW w:w="2028" w:type="pct"/>
          </w:tcPr>
          <w:p w14:paraId="63814B68" w14:textId="77777777" w:rsidR="001B79BE" w:rsidRPr="004258D3" w:rsidRDefault="001B79BE" w:rsidP="008A709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49" w:type="pct"/>
          </w:tcPr>
          <w:p w14:paraId="7236C88B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3AB86EB0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9" w:type="pct"/>
          </w:tcPr>
          <w:p w14:paraId="507B28E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1FDC42DD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5FFDED2D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B80CFD5" w14:textId="77777777" w:rsidR="001B79BE" w:rsidRPr="004258D3" w:rsidRDefault="001B79BE" w:rsidP="008A7097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  <w:tab w:val="left" w:pos="780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(6,094)</w:t>
            </w:r>
          </w:p>
        </w:tc>
        <w:tc>
          <w:tcPr>
            <w:tcW w:w="149" w:type="pct"/>
          </w:tcPr>
          <w:p w14:paraId="07B1FB38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51FF48D7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B79BE" w:rsidRPr="004258D3" w14:paraId="4B269C7C" w14:textId="77777777" w:rsidTr="008A7097">
        <w:tc>
          <w:tcPr>
            <w:tcW w:w="2028" w:type="pct"/>
          </w:tcPr>
          <w:p w14:paraId="40A75CCE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FA0232C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2551B" w14:textId="77777777" w:rsidR="001B79BE" w:rsidRPr="004258D3" w:rsidRDefault="001B79BE" w:rsidP="008A7097">
            <w:pPr>
              <w:pStyle w:val="acctfourfigures"/>
              <w:shd w:val="clear" w:color="auto" w:fill="FFFFFF"/>
              <w:tabs>
                <w:tab w:val="clear" w:pos="765"/>
                <w:tab w:val="left" w:pos="456"/>
                <w:tab w:val="left" w:pos="588"/>
              </w:tabs>
              <w:spacing w:line="240" w:lineRule="atLeast"/>
              <w:ind w:left="-300" w:right="-6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13,676</w:t>
            </w:r>
          </w:p>
        </w:tc>
        <w:tc>
          <w:tcPr>
            <w:tcW w:w="149" w:type="pct"/>
          </w:tcPr>
          <w:p w14:paraId="5637CC0B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B96BE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92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CF2BB36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4C554" w14:textId="77777777" w:rsidR="001B79BE" w:rsidRPr="004258D3" w:rsidRDefault="001B79BE" w:rsidP="008A709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390" w:right="-6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13,275</w:t>
            </w:r>
          </w:p>
        </w:tc>
        <w:tc>
          <w:tcPr>
            <w:tcW w:w="149" w:type="pct"/>
          </w:tcPr>
          <w:p w14:paraId="0D1328FF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86D51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4" w:right="-14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1B79BE" w:rsidRPr="004258D3" w14:paraId="60C02B9B" w14:textId="77777777" w:rsidTr="008A7097">
        <w:tc>
          <w:tcPr>
            <w:tcW w:w="2028" w:type="pct"/>
          </w:tcPr>
          <w:p w14:paraId="234E15A5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5A11132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0F1D4BC3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1F02BD6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25CEB332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5BD41C9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48916D79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0E21904E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38A9AF8B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B79BE" w:rsidRPr="004258D3" w14:paraId="6667E554" w14:textId="77777777" w:rsidTr="008A7097">
        <w:tc>
          <w:tcPr>
            <w:tcW w:w="2028" w:type="pct"/>
          </w:tcPr>
          <w:p w14:paraId="4755B76B" w14:textId="77777777" w:rsidR="001B79BE" w:rsidRPr="004258D3" w:rsidRDefault="001B79BE" w:rsidP="008A7097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9" w:type="pct"/>
          </w:tcPr>
          <w:p w14:paraId="3E6A631B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1268D77B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Pr="00C57EA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981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9" w:type="pct"/>
          </w:tcPr>
          <w:p w14:paraId="5B1F46E6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59EFCEC1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(9,492)</w:t>
            </w:r>
          </w:p>
        </w:tc>
        <w:tc>
          <w:tcPr>
            <w:tcW w:w="148" w:type="pct"/>
          </w:tcPr>
          <w:p w14:paraId="5FDB9CDA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071D2FC4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(7,825)</w:t>
            </w:r>
          </w:p>
        </w:tc>
        <w:tc>
          <w:tcPr>
            <w:tcW w:w="149" w:type="pct"/>
          </w:tcPr>
          <w:p w14:paraId="05BE1A25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8FDA9CC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(9,492)</w:t>
            </w:r>
          </w:p>
        </w:tc>
      </w:tr>
      <w:tr w:rsidR="001B79BE" w:rsidRPr="004258D3" w14:paraId="3E369B91" w14:textId="77777777" w:rsidTr="008A7097">
        <w:tc>
          <w:tcPr>
            <w:tcW w:w="2028" w:type="pct"/>
          </w:tcPr>
          <w:p w14:paraId="3AD5A8C6" w14:textId="77777777" w:rsidR="001B79BE" w:rsidRPr="004258D3" w:rsidRDefault="001B79BE" w:rsidP="008A7097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1B884EE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5F81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C57EA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981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49" w:type="pct"/>
          </w:tcPr>
          <w:p w14:paraId="6AEC7E73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BF086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(9,492)</w:t>
            </w:r>
          </w:p>
        </w:tc>
        <w:tc>
          <w:tcPr>
            <w:tcW w:w="148" w:type="pct"/>
          </w:tcPr>
          <w:p w14:paraId="7E070A2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CC92A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(7,825)</w:t>
            </w:r>
          </w:p>
        </w:tc>
        <w:tc>
          <w:tcPr>
            <w:tcW w:w="149" w:type="pct"/>
          </w:tcPr>
          <w:p w14:paraId="3E5E3231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844DD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(9,492)</w:t>
            </w:r>
          </w:p>
        </w:tc>
      </w:tr>
      <w:tr w:rsidR="001B79BE" w:rsidRPr="004258D3" w14:paraId="021E6D9C" w14:textId="77777777" w:rsidTr="008A7097">
        <w:tc>
          <w:tcPr>
            <w:tcW w:w="2028" w:type="pct"/>
          </w:tcPr>
          <w:p w14:paraId="4FFAD5E1" w14:textId="77777777" w:rsidR="001B79BE" w:rsidRPr="004258D3" w:rsidRDefault="001B79BE" w:rsidP="008A7097">
            <w:pPr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64EBE829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  <w:vAlign w:val="bottom"/>
          </w:tcPr>
          <w:p w14:paraId="49365B6A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55DC846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39D90C4F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6B9F53C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bottom"/>
          </w:tcPr>
          <w:p w14:paraId="3701E407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5E95A33A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2DA3DB3D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B79BE" w:rsidRPr="004258D3" w14:paraId="3792542D" w14:textId="77777777" w:rsidTr="008A7097">
        <w:tc>
          <w:tcPr>
            <w:tcW w:w="2028" w:type="pct"/>
          </w:tcPr>
          <w:p w14:paraId="645FA0DC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14:paraId="43AAF1B0" w14:textId="77777777" w:rsidR="001B79BE" w:rsidRPr="004258D3" w:rsidRDefault="001B79BE" w:rsidP="008A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vAlign w:val="bottom"/>
          </w:tcPr>
          <w:p w14:paraId="1006CEA6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235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036</w:t>
            </w:r>
          </w:p>
        </w:tc>
        <w:tc>
          <w:tcPr>
            <w:tcW w:w="149" w:type="pct"/>
          </w:tcPr>
          <w:p w14:paraId="70326462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5841F8A3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211,50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8" w:type="pct"/>
          </w:tcPr>
          <w:p w14:paraId="75EC7AED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0C34BDA7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232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,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401</w:t>
            </w:r>
          </w:p>
        </w:tc>
        <w:tc>
          <w:tcPr>
            <w:tcW w:w="149" w:type="pct"/>
          </w:tcPr>
          <w:p w14:paraId="5E5C6457" w14:textId="77777777" w:rsidR="001B79BE" w:rsidRPr="004258D3" w:rsidRDefault="001B79BE" w:rsidP="008A70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vAlign w:val="bottom"/>
          </w:tcPr>
          <w:p w14:paraId="1982520C" w14:textId="77777777" w:rsidR="001B79BE" w:rsidRPr="004258D3" w:rsidRDefault="001B79BE" w:rsidP="008A7097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209,399</w:t>
            </w:r>
          </w:p>
        </w:tc>
      </w:tr>
    </w:tbl>
    <w:p w14:paraId="5467B8D5" w14:textId="77777777" w:rsidR="00424320" w:rsidRPr="001B79BE" w:rsidRDefault="00424320" w:rsidP="00A53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82"/>
        <w:gridCol w:w="271"/>
        <w:gridCol w:w="1080"/>
        <w:gridCol w:w="271"/>
        <w:gridCol w:w="1080"/>
        <w:gridCol w:w="269"/>
        <w:gridCol w:w="1078"/>
      </w:tblGrid>
      <w:tr w:rsidR="00217C08" w:rsidRPr="004258D3" w14:paraId="7A1DBBD6" w14:textId="77777777" w:rsidTr="00B2547A">
        <w:tc>
          <w:tcPr>
            <w:tcW w:w="2178" w:type="pct"/>
          </w:tcPr>
          <w:p w14:paraId="6CBA98B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38" w:type="pct"/>
            <w:gridSpan w:val="3"/>
          </w:tcPr>
          <w:p w14:paraId="4D81B312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3BF867F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6597582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0379A0CE" w14:textId="77777777" w:rsidTr="00B2547A">
        <w:trPr>
          <w:trHeight w:val="434"/>
        </w:trPr>
        <w:tc>
          <w:tcPr>
            <w:tcW w:w="2178" w:type="pct"/>
          </w:tcPr>
          <w:p w14:paraId="61BC019E" w14:textId="77777777" w:rsidR="0079131F" w:rsidRPr="004258D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0496F46D" w14:textId="2913F654" w:rsidR="0079131F" w:rsidRPr="004258D3" w:rsidRDefault="00776958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F67BAE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2E2BADE6" w14:textId="77777777" w:rsidR="0079131F" w:rsidRPr="004258D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CBB2226" w14:textId="10C53B12" w:rsidR="0079131F" w:rsidRPr="004258D3" w:rsidRDefault="00F67BAE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121A0498" w14:textId="77777777" w:rsidR="0079131F" w:rsidRPr="004258D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0B2EE735" w14:textId="41E17EE6" w:rsidR="0079131F" w:rsidRPr="004258D3" w:rsidRDefault="00F67BAE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</w:tcPr>
          <w:p w14:paraId="21688145" w14:textId="77777777" w:rsidR="0079131F" w:rsidRPr="004258D3" w:rsidRDefault="0079131F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340391" w14:textId="1E39C541" w:rsidR="0079131F" w:rsidRPr="004258D3" w:rsidRDefault="00F67BAE" w:rsidP="00791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2BB7E856" w14:textId="77777777" w:rsidTr="00B2547A">
        <w:trPr>
          <w:trHeight w:val="434"/>
        </w:trPr>
        <w:tc>
          <w:tcPr>
            <w:tcW w:w="2178" w:type="pct"/>
          </w:tcPr>
          <w:p w14:paraId="6C1AAB1E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2" w:type="pct"/>
            <w:gridSpan w:val="7"/>
          </w:tcPr>
          <w:p w14:paraId="56238526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20606" w:rsidRPr="004258D3" w14:paraId="46525AA5" w14:textId="77777777" w:rsidTr="00B2547A">
        <w:tc>
          <w:tcPr>
            <w:tcW w:w="2178" w:type="pct"/>
          </w:tcPr>
          <w:p w14:paraId="4958E370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595" w:type="pct"/>
          </w:tcPr>
          <w:p w14:paraId="721A225E" w14:textId="787EC798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2.69,</w:t>
            </w:r>
            <w:r w:rsidR="009710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3.12</w:t>
            </w:r>
          </w:p>
        </w:tc>
        <w:tc>
          <w:tcPr>
            <w:tcW w:w="149" w:type="pct"/>
          </w:tcPr>
          <w:p w14:paraId="6FA55274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45911F8" w14:textId="67908A4B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3.69, 4.13</w:t>
            </w:r>
          </w:p>
        </w:tc>
        <w:tc>
          <w:tcPr>
            <w:tcW w:w="149" w:type="pct"/>
          </w:tcPr>
          <w:p w14:paraId="58132B3D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26E9C52" w14:textId="20525571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2.69</w:t>
            </w:r>
          </w:p>
        </w:tc>
        <w:tc>
          <w:tcPr>
            <w:tcW w:w="148" w:type="pct"/>
          </w:tcPr>
          <w:p w14:paraId="186FFBD7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1D18EF" w14:textId="3DE7EC79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3.69</w:t>
            </w:r>
          </w:p>
        </w:tc>
      </w:tr>
      <w:tr w:rsidR="00220606" w:rsidRPr="004258D3" w14:paraId="6569CE98" w14:textId="77777777" w:rsidTr="00B2547A">
        <w:tc>
          <w:tcPr>
            <w:tcW w:w="2178" w:type="pct"/>
          </w:tcPr>
          <w:p w14:paraId="606C5344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การเพิ่ม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ขึ้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นของ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595" w:type="pct"/>
          </w:tcPr>
          <w:p w14:paraId="36C3440D" w14:textId="4D342771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9" w:type="pct"/>
          </w:tcPr>
          <w:p w14:paraId="7C167339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44F3D02" w14:textId="075B9BD5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9" w:type="pct"/>
          </w:tcPr>
          <w:p w14:paraId="6EE42D65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2AE7A52" w14:textId="11A4A074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  <w:tc>
          <w:tcPr>
            <w:tcW w:w="148" w:type="pct"/>
          </w:tcPr>
          <w:p w14:paraId="3A9774BB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F65F4B6" w14:textId="73CCC3C4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5.00</w:t>
            </w:r>
          </w:p>
        </w:tc>
      </w:tr>
      <w:tr w:rsidR="00220606" w:rsidRPr="004258D3" w14:paraId="419550B4" w14:textId="77777777" w:rsidTr="00B2547A">
        <w:trPr>
          <w:trHeight w:val="380"/>
        </w:trPr>
        <w:tc>
          <w:tcPr>
            <w:tcW w:w="2178" w:type="pct"/>
            <w:shd w:val="clear" w:color="auto" w:fill="auto"/>
          </w:tcPr>
          <w:p w14:paraId="27278D50" w14:textId="77777777" w:rsidR="00220606" w:rsidRPr="004258D3" w:rsidRDefault="00220606" w:rsidP="00220606">
            <w:pPr>
              <w:ind w:left="7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595" w:type="pct"/>
          </w:tcPr>
          <w:p w14:paraId="336505B6" w14:textId="64DA07F8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4598F42E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7DC531E" w14:textId="29BC5F01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9" w:type="pct"/>
          </w:tcPr>
          <w:p w14:paraId="7A6D6788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29D11A" w14:textId="73AC31CB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  <w:tc>
          <w:tcPr>
            <w:tcW w:w="148" w:type="pct"/>
          </w:tcPr>
          <w:p w14:paraId="2947C6A9" w14:textId="77777777" w:rsidR="00220606" w:rsidRPr="004258D3" w:rsidRDefault="00220606" w:rsidP="002206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19D10AB" w14:textId="56AD98AB" w:rsidR="00220606" w:rsidRPr="004258D3" w:rsidRDefault="00220606" w:rsidP="0022060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0 - 60</w:t>
            </w:r>
          </w:p>
        </w:tc>
      </w:tr>
    </w:tbl>
    <w:p w14:paraId="4118E731" w14:textId="77777777" w:rsidR="001B79BE" w:rsidRDefault="001B79B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spacing w:val="16"/>
          <w:sz w:val="30"/>
          <w:szCs w:val="30"/>
        </w:rPr>
      </w:pPr>
    </w:p>
    <w:p w14:paraId="4CF1772E" w14:textId="05A5B4E2" w:rsidR="004D5CDB" w:rsidRPr="004258D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ind w:left="630"/>
        <w:jc w:val="thaiDistribute"/>
        <w:rPr>
          <w:rFonts w:ascii="Angsana New" w:hAnsi="Angsana New"/>
          <w:spacing w:val="16"/>
          <w:sz w:val="30"/>
          <w:szCs w:val="30"/>
        </w:rPr>
      </w:pPr>
      <w:r w:rsidRPr="004258D3">
        <w:rPr>
          <w:rFonts w:ascii="Angsana New" w:hAnsi="Angsana New"/>
          <w:spacing w:val="16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760FA7" w14:textId="77777777" w:rsidR="004D5CDB" w:rsidRPr="004258D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5A4361BE" w14:textId="7E0FA651" w:rsidR="004D5CDB" w:rsidRPr="004258D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6443C" w:rsidRPr="004258D3">
        <w:rPr>
          <w:rFonts w:ascii="Angsana New" w:hAnsi="Angsana New"/>
          <w:sz w:val="30"/>
          <w:szCs w:val="30"/>
        </w:rPr>
        <w:t>31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6443C" w:rsidRPr="004258D3">
        <w:rPr>
          <w:rFonts w:ascii="Angsana New" w:hAnsi="Angsana New"/>
          <w:sz w:val="30"/>
          <w:szCs w:val="30"/>
        </w:rPr>
        <w:t>256</w:t>
      </w:r>
      <w:r w:rsidR="00F67BAE" w:rsidRPr="004258D3">
        <w:rPr>
          <w:rFonts w:ascii="Angsana New" w:hAnsi="Angsana New"/>
          <w:sz w:val="30"/>
          <w:szCs w:val="30"/>
        </w:rPr>
        <w:t>7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ระยะเวลาถัวเฉลี่ยถ่วงน้ำหนักของภาระผูกพันผลประโยชน์ที่กำหนดไว้ของบริษัทและบริษัทย่อยเป็น</w:t>
      </w:r>
      <w:r w:rsidR="00220606" w:rsidRPr="004258D3">
        <w:rPr>
          <w:rFonts w:ascii="Angsana New" w:hAnsi="Angsana New"/>
          <w:sz w:val="30"/>
          <w:szCs w:val="30"/>
        </w:rPr>
        <w:t xml:space="preserve"> 13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ปี</w:t>
      </w:r>
      <w:r w:rsidRPr="004258D3">
        <w:rPr>
          <w:rFonts w:ascii="Angsana New" w:hAnsi="Angsana New"/>
          <w:sz w:val="30"/>
          <w:szCs w:val="30"/>
          <w:cs/>
        </w:rPr>
        <w:t>และ</w:t>
      </w:r>
      <w:r w:rsidR="00220606" w:rsidRPr="004258D3">
        <w:rPr>
          <w:rFonts w:ascii="Angsana New" w:hAnsi="Angsana New"/>
          <w:sz w:val="30"/>
          <w:szCs w:val="30"/>
        </w:rPr>
        <w:t xml:space="preserve"> 21</w:t>
      </w:r>
      <w:r w:rsidR="00F67BAE"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ปี ตามลำดับ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i/>
          <w:iCs/>
          <w:sz w:val="30"/>
          <w:szCs w:val="30"/>
        </w:rPr>
        <w:t>(</w:t>
      </w:r>
      <w:r w:rsidR="00D6443C" w:rsidRPr="004258D3">
        <w:rPr>
          <w:rFonts w:ascii="Angsana New" w:hAnsi="Angsana New"/>
          <w:i/>
          <w:iCs/>
          <w:sz w:val="30"/>
          <w:szCs w:val="30"/>
        </w:rPr>
        <w:t>256</w:t>
      </w:r>
      <w:r w:rsidR="00F67BAE" w:rsidRPr="004258D3">
        <w:rPr>
          <w:rFonts w:ascii="Angsana New" w:hAnsi="Angsana New"/>
          <w:i/>
          <w:iCs/>
          <w:sz w:val="30"/>
          <w:szCs w:val="30"/>
        </w:rPr>
        <w:t>6</w:t>
      </w:r>
      <w:r w:rsidRPr="004258D3">
        <w:rPr>
          <w:rFonts w:ascii="Angsana New" w:hAnsi="Angsana New"/>
          <w:i/>
          <w:iCs/>
          <w:sz w:val="30"/>
          <w:szCs w:val="30"/>
        </w:rPr>
        <w:t xml:space="preserve">: </w:t>
      </w:r>
      <w:r w:rsidR="00D6443C" w:rsidRPr="004258D3">
        <w:rPr>
          <w:rFonts w:ascii="Angsana New" w:hAnsi="Angsana New"/>
          <w:i/>
          <w:iCs/>
          <w:sz w:val="30"/>
          <w:szCs w:val="30"/>
        </w:rPr>
        <w:t>1</w:t>
      </w:r>
      <w:r w:rsidR="0023750D" w:rsidRPr="004258D3">
        <w:rPr>
          <w:rFonts w:ascii="Angsana New" w:hAnsi="Angsana New"/>
          <w:i/>
          <w:iCs/>
          <w:sz w:val="30"/>
          <w:szCs w:val="30"/>
        </w:rPr>
        <w:t>3</w:t>
      </w:r>
      <w:r w:rsidRPr="004258D3">
        <w:rPr>
          <w:rFonts w:ascii="Angsana New" w:hAnsi="Angsana New"/>
          <w:i/>
          <w:iCs/>
          <w:sz w:val="30"/>
          <w:szCs w:val="30"/>
        </w:rPr>
        <w:t xml:space="preserve"> </w:t>
      </w:r>
      <w:r w:rsidRPr="004258D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4258D3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6443C" w:rsidRPr="004258D3">
        <w:rPr>
          <w:rFonts w:ascii="Angsana New" w:hAnsi="Angsana New"/>
          <w:i/>
          <w:iCs/>
          <w:sz w:val="30"/>
          <w:szCs w:val="30"/>
        </w:rPr>
        <w:t>2</w:t>
      </w:r>
      <w:r w:rsidR="0023750D" w:rsidRPr="004258D3">
        <w:rPr>
          <w:rFonts w:ascii="Angsana New" w:hAnsi="Angsana New"/>
          <w:i/>
          <w:iCs/>
          <w:sz w:val="30"/>
          <w:szCs w:val="30"/>
        </w:rPr>
        <w:t>1</w:t>
      </w:r>
      <w:r w:rsidRPr="004258D3">
        <w:rPr>
          <w:rFonts w:ascii="Angsana New" w:hAnsi="Angsana New"/>
          <w:i/>
          <w:iCs/>
          <w:sz w:val="30"/>
          <w:szCs w:val="30"/>
        </w:rPr>
        <w:t xml:space="preserve"> </w:t>
      </w:r>
      <w:r w:rsidRPr="004258D3">
        <w:rPr>
          <w:rFonts w:ascii="Angsana New" w:hAnsi="Angsana New"/>
          <w:i/>
          <w:iCs/>
          <w:sz w:val="30"/>
          <w:szCs w:val="30"/>
          <w:cs/>
        </w:rPr>
        <w:t>ปี ตามลำดับ</w:t>
      </w:r>
      <w:r w:rsidRPr="004258D3">
        <w:rPr>
          <w:rFonts w:ascii="Angsana New" w:hAnsi="Angsana New"/>
          <w:i/>
          <w:iCs/>
          <w:sz w:val="30"/>
          <w:szCs w:val="30"/>
        </w:rPr>
        <w:t>)</w:t>
      </w:r>
    </w:p>
    <w:p w14:paraId="4C67AACC" w14:textId="77777777" w:rsidR="00C077AC" w:rsidRDefault="00C077AC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48583712" w14:textId="77777777" w:rsidR="001B79BE" w:rsidRPr="004258D3" w:rsidRDefault="001B79BE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1998AF2C" w14:textId="77777777" w:rsidR="004D5CDB" w:rsidRPr="004258D3" w:rsidRDefault="004D5CDB" w:rsidP="00B21C59">
      <w:pPr>
        <w:spacing w:line="276" w:lineRule="auto"/>
        <w:ind w:left="63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1184F3AB" w14:textId="77777777" w:rsidR="004D5CDB" w:rsidRPr="004258D3" w:rsidRDefault="004D5CDB" w:rsidP="00B21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F4EB87" w14:textId="6F94A06A" w:rsidR="00C077AC" w:rsidRPr="004258D3" w:rsidRDefault="004D5CDB" w:rsidP="00AD2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การเปลี่ยนแปลงในแต่ละข้อสมมต</w:t>
      </w:r>
      <w:r w:rsidRPr="004258D3">
        <w:rPr>
          <w:rFonts w:ascii="Angsana New" w:hAnsi="Angsana New" w:hint="cs"/>
          <w:sz w:val="30"/>
          <w:szCs w:val="30"/>
          <w:cs/>
        </w:rPr>
        <w:t>ิ</w:t>
      </w:r>
      <w:r w:rsidRPr="004258D3">
        <w:rPr>
          <w:rFonts w:ascii="Angsana New" w:hAnsi="Angsana New"/>
          <w:sz w:val="30"/>
          <w:szCs w:val="30"/>
          <w:cs/>
        </w:rPr>
        <w:t>ที่เกี่ยวข้อง</w:t>
      </w:r>
      <w:r w:rsidRPr="004258D3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4258D3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E5684E"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52814A1D" w14:textId="77777777" w:rsidR="00C077AC" w:rsidRPr="004258D3" w:rsidRDefault="00C077AC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11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1" w:type="dxa"/>
        <w:tblInd w:w="450" w:type="dxa"/>
        <w:tblLook w:val="01E0" w:firstRow="1" w:lastRow="1" w:firstColumn="1" w:lastColumn="1" w:noHBand="0" w:noVBand="0"/>
      </w:tblPr>
      <w:tblGrid>
        <w:gridCol w:w="4410"/>
        <w:gridCol w:w="1077"/>
        <w:gridCol w:w="269"/>
        <w:gridCol w:w="1022"/>
        <w:gridCol w:w="269"/>
        <w:gridCol w:w="1022"/>
        <w:gridCol w:w="238"/>
        <w:gridCol w:w="32"/>
        <w:gridCol w:w="1022"/>
      </w:tblGrid>
      <w:tr w:rsidR="00217C08" w:rsidRPr="004258D3" w14:paraId="5BFC86C5" w14:textId="77777777" w:rsidTr="00AF250B">
        <w:trPr>
          <w:trHeight w:val="411"/>
        </w:trPr>
        <w:tc>
          <w:tcPr>
            <w:tcW w:w="4410" w:type="dxa"/>
          </w:tcPr>
          <w:p w14:paraId="04306D4B" w14:textId="71D5F12F" w:rsidR="004D5CDB" w:rsidRPr="004258D3" w:rsidRDefault="0036368A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4951" w:type="dxa"/>
            <w:gridSpan w:val="8"/>
          </w:tcPr>
          <w:p w14:paraId="50DD7C7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4258D3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217C08" w:rsidRPr="004258D3" w14:paraId="74926844" w14:textId="77777777" w:rsidTr="00AF250B">
        <w:trPr>
          <w:trHeight w:val="411"/>
        </w:trPr>
        <w:tc>
          <w:tcPr>
            <w:tcW w:w="4410" w:type="dxa"/>
          </w:tcPr>
          <w:p w14:paraId="01CB0D7C" w14:textId="77777777" w:rsidR="004D5CDB" w:rsidRPr="004258D3" w:rsidRDefault="004D5CDB" w:rsidP="00AF250B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65D10052" w14:textId="40F88B46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60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ร้อยละ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D6443C"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9" w:type="dxa"/>
          </w:tcPr>
          <w:p w14:paraId="1E06456D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1A225D6" w14:textId="1F87EF04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D6443C"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="00D6443C"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7C08" w:rsidRPr="004258D3" w14:paraId="55122E50" w14:textId="77777777" w:rsidTr="00AF250B">
        <w:trPr>
          <w:trHeight w:val="411"/>
        </w:trPr>
        <w:tc>
          <w:tcPr>
            <w:tcW w:w="4410" w:type="dxa"/>
          </w:tcPr>
          <w:p w14:paraId="2FB6FDB4" w14:textId="04A39BD7" w:rsidR="0079131F" w:rsidRPr="004258D3" w:rsidRDefault="0079131F" w:rsidP="0079131F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1A2FA5C1" w14:textId="6B480228" w:rsidR="0079131F" w:rsidRPr="004258D3" w:rsidRDefault="00721E9D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F67BAE"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9" w:type="dxa"/>
          </w:tcPr>
          <w:p w14:paraId="30F69BE8" w14:textId="77777777" w:rsidR="0079131F" w:rsidRPr="004258D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FC7CEFF" w14:textId="6E965545" w:rsidR="0079131F" w:rsidRPr="004258D3" w:rsidRDefault="00F67BAE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2F5D03ED" w14:textId="77777777" w:rsidR="0079131F" w:rsidRPr="004258D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1E6C552B" w14:textId="2B44C875" w:rsidR="0079131F" w:rsidRPr="004258D3" w:rsidRDefault="00F67BAE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8" w:type="dxa"/>
          </w:tcPr>
          <w:p w14:paraId="3D0C23B2" w14:textId="77777777" w:rsidR="0079131F" w:rsidRPr="004258D3" w:rsidRDefault="0079131F" w:rsidP="00791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15C22BAC" w14:textId="5825DF0A" w:rsidR="0079131F" w:rsidRPr="004258D3" w:rsidRDefault="00F67BAE" w:rsidP="0079131F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217C08" w:rsidRPr="004258D3" w14:paraId="69BF3231" w14:textId="77777777" w:rsidTr="00AF250B">
        <w:trPr>
          <w:trHeight w:val="411"/>
        </w:trPr>
        <w:tc>
          <w:tcPr>
            <w:tcW w:w="4410" w:type="dxa"/>
          </w:tcPr>
          <w:p w14:paraId="3587A22F" w14:textId="77777777" w:rsidR="004D5CDB" w:rsidRPr="004258D3" w:rsidRDefault="004D5CDB" w:rsidP="00AF250B">
            <w:pPr>
              <w:ind w:left="180" w:right="-195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2F65A6DD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258D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58D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20606" w:rsidRPr="004258D3" w14:paraId="6BF0A1A7" w14:textId="77777777" w:rsidTr="00AF250B">
        <w:trPr>
          <w:trHeight w:val="411"/>
        </w:trPr>
        <w:tc>
          <w:tcPr>
            <w:tcW w:w="4410" w:type="dxa"/>
          </w:tcPr>
          <w:p w14:paraId="66F56DB2" w14:textId="77777777" w:rsidR="00220606" w:rsidRPr="004258D3" w:rsidRDefault="00220606" w:rsidP="00220606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77" w:type="dxa"/>
            <w:vAlign w:val="center"/>
          </w:tcPr>
          <w:p w14:paraId="707E3514" w14:textId="462F14D1" w:rsidR="00220606" w:rsidRPr="004258D3" w:rsidRDefault="00220606" w:rsidP="0022060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449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34C7444A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B93A6D2" w14:textId="57BE020D" w:rsidR="00220606" w:rsidRPr="004258D3" w:rsidRDefault="00220606" w:rsidP="002F391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6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299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4A739B42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50180C11" w14:textId="7D648472" w:rsidR="00220606" w:rsidRPr="004258D3" w:rsidRDefault="00C57EA3" w:rsidP="0022060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="00220606"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38" w:type="dxa"/>
            <w:vAlign w:val="center"/>
          </w:tcPr>
          <w:p w14:paraId="4593C0E4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505BC710" w14:textId="649DA04D" w:rsidR="00220606" w:rsidRPr="004258D3" w:rsidRDefault="00220606" w:rsidP="0022060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940</w:t>
            </w:r>
          </w:p>
        </w:tc>
      </w:tr>
      <w:tr w:rsidR="00220606" w:rsidRPr="004258D3" w14:paraId="0525BE3F" w14:textId="77777777" w:rsidTr="00AF250B">
        <w:trPr>
          <w:trHeight w:val="227"/>
        </w:trPr>
        <w:tc>
          <w:tcPr>
            <w:tcW w:w="4410" w:type="dxa"/>
          </w:tcPr>
          <w:p w14:paraId="097672A4" w14:textId="77777777" w:rsidR="00220606" w:rsidRPr="004258D3" w:rsidRDefault="00220606" w:rsidP="00220606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2018B181" w14:textId="45E008CE" w:rsidR="00220606" w:rsidRPr="004258D3" w:rsidRDefault="00C57EA3" w:rsidP="002F391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220606"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915</w:t>
            </w:r>
          </w:p>
        </w:tc>
        <w:tc>
          <w:tcPr>
            <w:tcW w:w="269" w:type="dxa"/>
          </w:tcPr>
          <w:p w14:paraId="6E5E76FB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39076236" w14:textId="4B8DF2D2" w:rsidR="00220606" w:rsidRPr="004258D3" w:rsidRDefault="00220606" w:rsidP="0022060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717</w:t>
            </w:r>
          </w:p>
        </w:tc>
        <w:tc>
          <w:tcPr>
            <w:tcW w:w="269" w:type="dxa"/>
          </w:tcPr>
          <w:p w14:paraId="6B4F822A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64416936" w14:textId="34434635" w:rsidR="00220606" w:rsidRPr="004258D3" w:rsidRDefault="00220606" w:rsidP="002F391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695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</w:tcPr>
          <w:p w14:paraId="3C6E2272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682C437B" w14:textId="51B9276E" w:rsidR="00220606" w:rsidRPr="004258D3" w:rsidRDefault="00220606" w:rsidP="0022060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512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67BAE" w:rsidRPr="004258D3" w14:paraId="4B7C4406" w14:textId="77777777" w:rsidTr="00AF250B">
        <w:trPr>
          <w:trHeight w:val="414"/>
        </w:trPr>
        <w:tc>
          <w:tcPr>
            <w:tcW w:w="4410" w:type="dxa"/>
          </w:tcPr>
          <w:p w14:paraId="14003455" w14:textId="00B80393" w:rsidR="00F67BAE" w:rsidRPr="004258D3" w:rsidRDefault="00F67BAE" w:rsidP="00F67BAE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7" w:type="dxa"/>
          </w:tcPr>
          <w:p w14:paraId="66E45241" w14:textId="474D43B1" w:rsidR="00F67BAE" w:rsidRPr="004258D3" w:rsidRDefault="003E68D1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(206)</w:t>
            </w:r>
          </w:p>
        </w:tc>
        <w:tc>
          <w:tcPr>
            <w:tcW w:w="269" w:type="dxa"/>
          </w:tcPr>
          <w:p w14:paraId="60347C5A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58936262" w14:textId="3A942E3D" w:rsidR="00F67BAE" w:rsidRPr="004258D3" w:rsidRDefault="00F67BAE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(205)</w:t>
            </w:r>
          </w:p>
        </w:tc>
        <w:tc>
          <w:tcPr>
            <w:tcW w:w="269" w:type="dxa"/>
          </w:tcPr>
          <w:p w14:paraId="293233B4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22" w:type="dxa"/>
          </w:tcPr>
          <w:p w14:paraId="05F63BAA" w14:textId="7CD7A1CA" w:rsidR="00F67BAE" w:rsidRPr="004258D3" w:rsidRDefault="003E68D1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38" w:type="dxa"/>
          </w:tcPr>
          <w:p w14:paraId="525B8FDF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2"/>
          </w:tcPr>
          <w:p w14:paraId="1DAB30CF" w14:textId="46A452BD" w:rsidR="00F67BAE" w:rsidRPr="004258D3" w:rsidRDefault="00F67BAE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220</w:t>
            </w:r>
          </w:p>
        </w:tc>
      </w:tr>
      <w:tr w:rsidR="00F67BAE" w:rsidRPr="004258D3" w14:paraId="291789B0" w14:textId="77777777" w:rsidTr="00AF250B">
        <w:trPr>
          <w:trHeight w:val="414"/>
        </w:trPr>
        <w:tc>
          <w:tcPr>
            <w:tcW w:w="4410" w:type="dxa"/>
          </w:tcPr>
          <w:p w14:paraId="50BEA74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D23D443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92F22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A604D2E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B7DD273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4FF5F9F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040212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  <w:gridSpan w:val="2"/>
          </w:tcPr>
          <w:p w14:paraId="38D045EE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7BAE" w:rsidRPr="004258D3" w14:paraId="25C68924" w14:textId="77777777" w:rsidTr="00AF250B">
        <w:trPr>
          <w:trHeight w:val="182"/>
        </w:trPr>
        <w:tc>
          <w:tcPr>
            <w:tcW w:w="4410" w:type="dxa"/>
          </w:tcPr>
          <w:p w14:paraId="794A7750" w14:textId="77777777" w:rsidR="00F67BAE" w:rsidRPr="004258D3" w:rsidRDefault="00F67BAE" w:rsidP="00F67BAE">
            <w:pPr>
              <w:ind w:right="-1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</w:tcPr>
          <w:p w14:paraId="38D02FCC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7BAE" w:rsidRPr="004258D3" w14:paraId="0DD77B53" w14:textId="77777777" w:rsidTr="00AF250B">
        <w:trPr>
          <w:trHeight w:val="182"/>
        </w:trPr>
        <w:tc>
          <w:tcPr>
            <w:tcW w:w="4410" w:type="dxa"/>
          </w:tcPr>
          <w:p w14:paraId="4C87F05C" w14:textId="77777777" w:rsidR="00F67BAE" w:rsidRPr="004258D3" w:rsidRDefault="00F67BAE" w:rsidP="00F67BAE">
            <w:pPr>
              <w:ind w:right="-19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68" w:type="dxa"/>
            <w:gridSpan w:val="3"/>
          </w:tcPr>
          <w:p w14:paraId="161CE1CD" w14:textId="53B4232E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69" w:type="dxa"/>
          </w:tcPr>
          <w:p w14:paraId="6D0F29EC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4" w:type="dxa"/>
            <w:gridSpan w:val="4"/>
          </w:tcPr>
          <w:p w14:paraId="79C82244" w14:textId="31754328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F67BAE" w:rsidRPr="004258D3" w14:paraId="0B255E86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1EA2D2EE" w14:textId="60360A0E" w:rsidR="00F67BAE" w:rsidRPr="004258D3" w:rsidRDefault="00F67BAE" w:rsidP="00F67BAE">
            <w:pPr>
              <w:ind w:right="-1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7" w:type="dxa"/>
          </w:tcPr>
          <w:p w14:paraId="6782BBA4" w14:textId="511F67E9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9" w:type="dxa"/>
          </w:tcPr>
          <w:p w14:paraId="1D6571D9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57CD618E" w14:textId="6522BEE9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69" w:type="dxa"/>
          </w:tcPr>
          <w:p w14:paraId="7D24689D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78CE3BAE" w14:textId="317E57DA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</w:tcPr>
          <w:p w14:paraId="1AD46ABD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620F971F" w14:textId="0A1365D1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2566</w:t>
            </w:r>
          </w:p>
        </w:tc>
      </w:tr>
      <w:tr w:rsidR="00F67BAE" w:rsidRPr="004258D3" w14:paraId="7A50CA11" w14:textId="77777777" w:rsidTr="00AF250B">
        <w:trPr>
          <w:trHeight w:val="263"/>
        </w:trPr>
        <w:tc>
          <w:tcPr>
            <w:tcW w:w="4410" w:type="dxa"/>
            <w:shd w:val="clear" w:color="auto" w:fill="auto"/>
          </w:tcPr>
          <w:p w14:paraId="33A8017D" w14:textId="77777777" w:rsidR="00F67BAE" w:rsidRPr="004258D3" w:rsidRDefault="00F67BAE" w:rsidP="00F67BAE">
            <w:pPr>
              <w:ind w:left="234" w:right="-195" w:hanging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1" w:type="dxa"/>
            <w:gridSpan w:val="8"/>
            <w:shd w:val="clear" w:color="auto" w:fill="auto"/>
          </w:tcPr>
          <w:p w14:paraId="4F4DE4D6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258D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258D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20606" w:rsidRPr="004258D3" w14:paraId="5E072C05" w14:textId="77777777" w:rsidTr="00AF250B">
        <w:trPr>
          <w:trHeight w:val="245"/>
        </w:trPr>
        <w:tc>
          <w:tcPr>
            <w:tcW w:w="4410" w:type="dxa"/>
          </w:tcPr>
          <w:p w14:paraId="0864F6B3" w14:textId="77777777" w:rsidR="00220606" w:rsidRPr="004258D3" w:rsidRDefault="00220606" w:rsidP="00220606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77" w:type="dxa"/>
            <w:vAlign w:val="center"/>
          </w:tcPr>
          <w:p w14:paraId="2458E2B5" w14:textId="3BB22866" w:rsidR="00220606" w:rsidRPr="004258D3" w:rsidRDefault="00220606" w:rsidP="0022060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228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00FDFDA5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2AF845C9" w14:textId="03E40033" w:rsidR="00220606" w:rsidRPr="004258D3" w:rsidRDefault="00220606" w:rsidP="0022060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(8,130)</w:t>
            </w:r>
          </w:p>
        </w:tc>
        <w:tc>
          <w:tcPr>
            <w:tcW w:w="269" w:type="dxa"/>
            <w:vAlign w:val="center"/>
          </w:tcPr>
          <w:p w14:paraId="1199F542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  <w:vAlign w:val="center"/>
          </w:tcPr>
          <w:p w14:paraId="5A629DA9" w14:textId="740F6D19" w:rsidR="00220606" w:rsidRPr="004258D3" w:rsidRDefault="00C57EA3" w:rsidP="00220606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  <w:r w:rsidR="00220606"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059</w:t>
            </w:r>
          </w:p>
        </w:tc>
        <w:tc>
          <w:tcPr>
            <w:tcW w:w="270" w:type="dxa"/>
            <w:gridSpan w:val="2"/>
            <w:vAlign w:val="center"/>
          </w:tcPr>
          <w:p w14:paraId="144732D4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  <w:vAlign w:val="center"/>
          </w:tcPr>
          <w:p w14:paraId="0A75A352" w14:textId="795A0A0A" w:rsidR="00220606" w:rsidRPr="004258D3" w:rsidRDefault="00220606" w:rsidP="0022060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8,752</w:t>
            </w:r>
          </w:p>
        </w:tc>
      </w:tr>
      <w:tr w:rsidR="00220606" w:rsidRPr="004258D3" w14:paraId="238A83CE" w14:textId="77777777" w:rsidTr="00AF250B">
        <w:trPr>
          <w:trHeight w:val="83"/>
        </w:trPr>
        <w:tc>
          <w:tcPr>
            <w:tcW w:w="4410" w:type="dxa"/>
          </w:tcPr>
          <w:p w14:paraId="5430B49A" w14:textId="77777777" w:rsidR="00220606" w:rsidRPr="004258D3" w:rsidRDefault="00220606" w:rsidP="00220606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77" w:type="dxa"/>
          </w:tcPr>
          <w:p w14:paraId="6B8D4A4A" w14:textId="3F84E3A7" w:rsidR="00220606" w:rsidRPr="004258D3" w:rsidRDefault="00C57EA3" w:rsidP="0022060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220606"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269" w:type="dxa"/>
          </w:tcPr>
          <w:p w14:paraId="2667EAA0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BA0CBC5" w14:textId="56F28224" w:rsidR="00220606" w:rsidRPr="004258D3" w:rsidRDefault="00220606" w:rsidP="0022060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Pr="004258D3">
              <w:rPr>
                <w:rFonts w:ascii="Angsana New" w:hAnsi="Angsana New"/>
                <w:sz w:val="30"/>
                <w:szCs w:val="30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511</w:t>
            </w:r>
          </w:p>
        </w:tc>
        <w:tc>
          <w:tcPr>
            <w:tcW w:w="269" w:type="dxa"/>
          </w:tcPr>
          <w:p w14:paraId="62B647FD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05F4A5D5" w14:textId="6E66FC86" w:rsidR="00220606" w:rsidRPr="004258D3" w:rsidRDefault="00220606" w:rsidP="002F3915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486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58A8598" w14:textId="77777777" w:rsidR="00220606" w:rsidRPr="004258D3" w:rsidRDefault="00220606" w:rsidP="002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E33C7F2" w14:textId="4AEF1CA1" w:rsidR="00220606" w:rsidRPr="004258D3" w:rsidRDefault="00220606" w:rsidP="0022060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(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  <w:r w:rsidRPr="004258D3">
              <w:rPr>
                <w:rFonts w:ascii="Angsana New" w:hAnsi="Angsana New"/>
                <w:sz w:val="30"/>
                <w:szCs w:val="30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344</w:t>
            </w:r>
            <w:r w:rsidRPr="004258D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67BAE" w:rsidRPr="004258D3" w14:paraId="37FFA8BF" w14:textId="77777777" w:rsidTr="00AF250B">
        <w:trPr>
          <w:trHeight w:val="83"/>
        </w:trPr>
        <w:tc>
          <w:tcPr>
            <w:tcW w:w="4410" w:type="dxa"/>
          </w:tcPr>
          <w:p w14:paraId="6ECEF95D" w14:textId="44F46AB2" w:rsidR="00F67BAE" w:rsidRPr="004258D3" w:rsidRDefault="00F67BAE" w:rsidP="00F67BAE">
            <w:pPr>
              <w:tabs>
                <w:tab w:val="clear" w:pos="227"/>
                <w:tab w:val="left" w:pos="180"/>
              </w:tabs>
              <w:ind w:left="234" w:right="-195" w:hanging="16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77" w:type="dxa"/>
          </w:tcPr>
          <w:p w14:paraId="15415AE0" w14:textId="1FEA8414" w:rsidR="00F67BAE" w:rsidRPr="004258D3" w:rsidRDefault="003E68D1" w:rsidP="00F67BAE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(201)</w:t>
            </w:r>
          </w:p>
        </w:tc>
        <w:tc>
          <w:tcPr>
            <w:tcW w:w="269" w:type="dxa"/>
          </w:tcPr>
          <w:p w14:paraId="0748010B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705CC947" w14:textId="728EDF3B" w:rsidR="00F67BAE" w:rsidRPr="004258D3" w:rsidRDefault="00F67BAE" w:rsidP="00F67BA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(200)</w:t>
            </w:r>
          </w:p>
        </w:tc>
        <w:tc>
          <w:tcPr>
            <w:tcW w:w="269" w:type="dxa"/>
          </w:tcPr>
          <w:p w14:paraId="32A2912B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54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2" w:type="dxa"/>
          </w:tcPr>
          <w:p w14:paraId="21A7F983" w14:textId="20D56893" w:rsidR="00F67BAE" w:rsidRPr="004258D3" w:rsidRDefault="003E68D1" w:rsidP="00F67BA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216</w:t>
            </w:r>
          </w:p>
        </w:tc>
        <w:tc>
          <w:tcPr>
            <w:tcW w:w="270" w:type="dxa"/>
            <w:gridSpan w:val="2"/>
          </w:tcPr>
          <w:p w14:paraId="441BD6BB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7B0989FD" w14:textId="341BEC90" w:rsidR="00F67BAE" w:rsidRPr="004258D3" w:rsidRDefault="00F67BAE" w:rsidP="00F67BA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</w:tbl>
    <w:p w14:paraId="3EA48EBC" w14:textId="2957F8F8" w:rsidR="004D5CDB" w:rsidRPr="004258D3" w:rsidRDefault="004D5CDB" w:rsidP="0032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A048F06" w14:textId="516D3754" w:rsidR="00377C44" w:rsidRPr="004258D3" w:rsidRDefault="00811097" w:rsidP="0037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258D3">
        <w:rPr>
          <w:rFonts w:ascii="Angsana New" w:hAnsi="Angsana New"/>
          <w:b/>
          <w:bCs/>
          <w:sz w:val="30"/>
          <w:szCs w:val="30"/>
        </w:rPr>
        <w:t>1</w:t>
      </w:r>
      <w:r w:rsidR="00321A75" w:rsidRPr="004258D3">
        <w:rPr>
          <w:rFonts w:ascii="Angsana New" w:hAnsi="Angsana New"/>
          <w:b/>
          <w:bCs/>
          <w:sz w:val="30"/>
          <w:szCs w:val="30"/>
        </w:rPr>
        <w:t>7</w:t>
      </w:r>
      <w:r w:rsidR="00377C44" w:rsidRPr="004258D3">
        <w:rPr>
          <w:rFonts w:ascii="Angsana New" w:hAnsi="Angsana New"/>
          <w:b/>
          <w:bCs/>
          <w:sz w:val="30"/>
          <w:szCs w:val="30"/>
        </w:rPr>
        <w:tab/>
      </w:r>
      <w:r w:rsidR="00377C44" w:rsidRPr="004258D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2BEFB305" w14:textId="740C392D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E2BB506" w14:textId="36B8B43A" w:rsidR="00E5684E" w:rsidRPr="004258D3" w:rsidRDefault="00E5684E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7052D82" w14:textId="77777777" w:rsidR="00CB2381" w:rsidRPr="004258D3" w:rsidRDefault="00CB2381" w:rsidP="00D54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7BC63EF" w14:textId="77777777" w:rsidR="009710B9" w:rsidRPr="00217C08" w:rsidRDefault="009710B9" w:rsidP="009710B9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7C08">
        <w:rPr>
          <w:rFonts w:asciiTheme="majorBidi" w:hAnsiTheme="majorBidi" w:hint="cs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5288B7" w14:textId="77777777" w:rsidR="009710B9" w:rsidRPr="00424320" w:rsidRDefault="009710B9" w:rsidP="009710B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653937E" w14:textId="77777777" w:rsidR="009710B9" w:rsidRPr="00217C08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217C08">
        <w:rPr>
          <w:rFonts w:asciiTheme="majorBidi" w:hAnsiTheme="majorBidi" w:hint="cs"/>
          <w:spacing w:val="4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</w:t>
      </w:r>
      <w:r w:rsidRPr="00217C08">
        <w:rPr>
          <w:rFonts w:asciiTheme="majorBidi" w:hAnsiTheme="majorBidi" w:hint="cs"/>
          <w:spacing w:val="8"/>
          <w:sz w:val="30"/>
          <w:szCs w:val="30"/>
          <w:cs/>
        </w:rPr>
        <w:t>ดำเนินงานของกลุ่มบริษัทจะ</w:t>
      </w:r>
    </w:p>
    <w:p w14:paraId="5F4E3FC2" w14:textId="77777777" w:rsidR="009710B9" w:rsidRPr="00217C08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217C08">
        <w:rPr>
          <w:rFonts w:asciiTheme="majorBidi" w:hAnsiTheme="majorBidi" w:hint="cs"/>
          <w:spacing w:val="12"/>
          <w:sz w:val="30"/>
          <w:szCs w:val="30"/>
          <w:cs/>
        </w:rPr>
        <w:t>แสดงถึงรายการที่เกิดขึ้นจากส่วนงานดำเนินงานนั้นโดยตรงรวมถึงรายการที่ได้รับการปันส่วนอย่าง</w:t>
      </w:r>
    </w:p>
    <w:p w14:paraId="57F0EBDD" w14:textId="77777777" w:rsidR="009710B9" w:rsidRPr="00217C08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</w:tabs>
        <w:spacing w:line="240" w:lineRule="auto"/>
        <w:ind w:left="810" w:firstLine="90"/>
        <w:jc w:val="thaiDistribute"/>
        <w:rPr>
          <w:rFonts w:asciiTheme="majorBidi" w:hAnsiTheme="majorBidi"/>
          <w:sz w:val="30"/>
          <w:szCs w:val="30"/>
        </w:rPr>
      </w:pPr>
      <w:r w:rsidRPr="00217C08">
        <w:rPr>
          <w:rFonts w:asciiTheme="majorBidi" w:hAnsiTheme="majorBidi" w:hint="cs"/>
          <w:sz w:val="30"/>
          <w:szCs w:val="30"/>
          <w:cs/>
        </w:rPr>
        <w:t>สมเหตุสมผล</w:t>
      </w:r>
    </w:p>
    <w:p w14:paraId="109B0FDE" w14:textId="77777777" w:rsidR="009710B9" w:rsidRPr="009710B9" w:rsidRDefault="009710B9" w:rsidP="0097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93FABF" w14:textId="7C241DE0" w:rsidR="0089326B" w:rsidRPr="004258D3" w:rsidRDefault="0089326B" w:rsidP="00FE2BE3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การรับรู้รายได้</w:t>
      </w:r>
    </w:p>
    <w:p w14:paraId="0B11A438" w14:textId="77777777" w:rsidR="000A0EF9" w:rsidRPr="004258D3" w:rsidRDefault="000A0EF9" w:rsidP="000A0E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8F55B8" w14:textId="7B4580A2" w:rsidR="007D4443" w:rsidRPr="004258D3" w:rsidRDefault="007D4443" w:rsidP="007A1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4" w:name="_Hlk94558220"/>
      <w:r w:rsidRPr="004258D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</w:t>
      </w:r>
      <w:r w:rsidR="00FE2BE3" w:rsidRPr="004258D3">
        <w:rPr>
          <w:rFonts w:asciiTheme="majorBidi" w:hAnsiTheme="majorBidi" w:cstheme="majorBidi" w:hint="cs"/>
          <w:sz w:val="30"/>
          <w:szCs w:val="30"/>
          <w:cs/>
        </w:rPr>
        <w:t>าหรือบริการ</w:t>
      </w:r>
      <w:r w:rsidRPr="004258D3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</w:t>
      </w:r>
      <w:r w:rsidR="00FE2BE3" w:rsidRPr="004258D3">
        <w:rPr>
          <w:rFonts w:asciiTheme="majorBidi" w:hAnsiTheme="majorBidi" w:cstheme="majorBidi" w:hint="cs"/>
          <w:sz w:val="30"/>
          <w:szCs w:val="30"/>
          <w:cs/>
        </w:rPr>
        <w:t>ที่กลุ่มบริษัท</w:t>
      </w:r>
      <w:r w:rsidRPr="004258D3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</w:t>
      </w:r>
      <w:r w:rsidR="00FE2BE3" w:rsidRPr="004258D3">
        <w:rPr>
          <w:rFonts w:asciiTheme="majorBidi" w:hAnsiTheme="majorBidi" w:cstheme="majorBidi" w:hint="cs"/>
          <w:sz w:val="30"/>
          <w:szCs w:val="30"/>
          <w:cs/>
        </w:rPr>
        <w:t>มหรือภาษีขายอื่น ๆ</w:t>
      </w:r>
      <w:r w:rsidR="00663FC8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  <w:r w:rsidR="00FE2BE3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E2BE3" w:rsidRPr="004258D3">
        <w:rPr>
          <w:rFonts w:asciiTheme="majorBidi" w:hAnsiTheme="majorBidi" w:hint="cs"/>
          <w:sz w:val="30"/>
          <w:szCs w:val="30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="00FE2BE3" w:rsidRPr="004258D3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4258D3">
        <w:rPr>
          <w:rFonts w:asciiTheme="majorBidi" w:hAnsiTheme="majorBidi" w:hint="cs"/>
          <w:sz w:val="30"/>
          <w:szCs w:val="30"/>
          <w:cs/>
        </w:rPr>
        <w:t>ณ</w:t>
      </w:r>
      <w:r w:rsidR="00FE2BE3" w:rsidRPr="004258D3">
        <w:rPr>
          <w:rFonts w:asciiTheme="majorBidi" w:hAnsiTheme="majorBidi"/>
          <w:sz w:val="30"/>
          <w:szCs w:val="30"/>
          <w:cs/>
        </w:rPr>
        <w:t xml:space="preserve"> </w:t>
      </w:r>
      <w:r w:rsidR="00FE2BE3" w:rsidRPr="004258D3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</w:p>
    <w:bookmarkEnd w:id="4"/>
    <w:p w14:paraId="2CD835DB" w14:textId="42AA70E4" w:rsidR="007D4443" w:rsidRPr="004258D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1D350C" w14:textId="0114722A" w:rsidR="007D4443" w:rsidRPr="004258D3" w:rsidRDefault="007D4443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C26C44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26C44" w:rsidRPr="004258D3">
        <w:rPr>
          <w:rFonts w:asciiTheme="majorBidi" w:hAnsiTheme="majorBidi" w:hint="cs"/>
          <w:sz w:val="30"/>
          <w:szCs w:val="30"/>
          <w:cs/>
        </w:rPr>
        <w:t>สำหรับการขายที่ให้สิทธิลูกค้าในการคืนสินค้า</w:t>
      </w:r>
      <w:r w:rsidR="00C26C44" w:rsidRPr="004258D3">
        <w:rPr>
          <w:rFonts w:asciiTheme="majorBidi" w:hAnsiTheme="majorBidi"/>
          <w:sz w:val="30"/>
          <w:szCs w:val="30"/>
          <w:cs/>
        </w:rPr>
        <w:t xml:space="preserve"> </w:t>
      </w:r>
      <w:r w:rsidR="005942B4" w:rsidRPr="004258D3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</w:t>
      </w:r>
      <w:r w:rsidR="005942B4" w:rsidRPr="004258D3">
        <w:rPr>
          <w:rFonts w:asciiTheme="majorBidi" w:hAnsiTheme="majorBidi" w:cstheme="majorBidi"/>
          <w:sz w:val="30"/>
          <w:szCs w:val="30"/>
          <w:cs/>
        </w:rPr>
        <w:t>ประมาณการรับคืนสินค้าจากข้อมูลอัตราการคืนสินค้าในอดีตและจะไม่รับรู้</w:t>
      </w:r>
      <w:r w:rsidR="005942B4" w:rsidRPr="004258D3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bookmarkStart w:id="5" w:name="_Hlk108774250"/>
      <w:r w:rsidR="008C5A50" w:rsidRPr="004258D3">
        <w:rPr>
          <w:rFonts w:asciiTheme="majorBidi" w:hAnsiTheme="majorBidi" w:cstheme="majorBidi"/>
          <w:sz w:val="30"/>
          <w:szCs w:val="30"/>
          <w:cs/>
        </w:rPr>
        <w:t>และต้นทุนขายสำหรับ</w:t>
      </w:r>
      <w:r w:rsidR="008C5A50" w:rsidRPr="004258D3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  <w:bookmarkEnd w:id="5"/>
    </w:p>
    <w:p w14:paraId="22017AE9" w14:textId="77777777" w:rsidR="008C5A50" w:rsidRPr="004258D3" w:rsidRDefault="008C5A50" w:rsidP="008C5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8D79D" w14:textId="1E69C5EE" w:rsidR="007D4443" w:rsidRPr="004258D3" w:rsidRDefault="007D4443" w:rsidP="007A1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</w:t>
      </w:r>
      <w:r w:rsidR="00C26C44" w:rsidRPr="004258D3">
        <w:rPr>
          <w:rFonts w:asciiTheme="majorBidi" w:hAnsiTheme="majorBidi" w:hint="cs"/>
          <w:sz w:val="30"/>
          <w:szCs w:val="30"/>
          <w:cs/>
        </w:rPr>
        <w:t>เมื่อได้ให้บริการ</w:t>
      </w:r>
      <w:r w:rsidR="00C26C44"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DC47C18" w14:textId="77777777" w:rsidR="007D4443" w:rsidRPr="004258D3" w:rsidRDefault="007D4443" w:rsidP="007D4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6584C0" w14:textId="458C9EB8" w:rsidR="00A058A7" w:rsidRPr="004258D3" w:rsidRDefault="007D4443" w:rsidP="008578F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สำหรับสัญญาที่มีการรวมการขายสินค้าและบริการเข้าด้วยกัน</w:t>
      </w:r>
      <w:r w:rsidR="00C26C44" w:rsidRPr="004258D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กลุ่มบริษัท</w:t>
      </w:r>
      <w:r w:rsidRPr="004258D3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</w:t>
      </w: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="00C26C44" w:rsidRPr="004258D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C26C44" w:rsidRPr="004258D3">
        <w:rPr>
          <w:rFonts w:asciiTheme="majorBidi" w:hAnsiTheme="majorBidi" w:hint="cs"/>
          <w:sz w:val="30"/>
          <w:szCs w:val="30"/>
          <w:cs/>
          <w:lang w:val="en-GB"/>
        </w:rPr>
        <w:t>หรือมีการให้บริการหลาย</w:t>
      </w:r>
      <w:r w:rsidR="00663FC8" w:rsidRPr="004258D3">
        <w:rPr>
          <w:rFonts w:asciiTheme="majorBidi" w:hAnsiTheme="majorBidi"/>
          <w:sz w:val="30"/>
          <w:szCs w:val="30"/>
          <w:lang w:val="en-GB"/>
        </w:rPr>
        <w:t xml:space="preserve"> </w:t>
      </w:r>
      <w:r w:rsidR="00C26C44" w:rsidRPr="004258D3">
        <w:rPr>
          <w:rFonts w:asciiTheme="majorBidi" w:hAnsiTheme="majorBidi" w:hint="cs"/>
          <w:sz w:val="30"/>
          <w:szCs w:val="30"/>
          <w:cs/>
          <w:lang w:val="en-GB"/>
        </w:rPr>
        <w:t>ๆ</w:t>
      </w:r>
      <w:r w:rsidR="00C26C44" w:rsidRPr="004258D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C26C44" w:rsidRPr="004258D3">
        <w:rPr>
          <w:rFonts w:asciiTheme="majorBidi" w:hAnsiTheme="majorBidi" w:hint="cs"/>
          <w:sz w:val="30"/>
          <w:szCs w:val="30"/>
          <w:cs/>
          <w:lang w:val="en-GB"/>
        </w:rPr>
        <w:t>ประเภทในรอบระยะเวลารายงานที่แตกต่างกัน</w:t>
      </w:r>
      <w:r w:rsidR="00C26C44" w:rsidRPr="004258D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สิ่งตอบแทนที่ได้รับจะถูกปันส่วนตามสัดส่วน</w:t>
      </w:r>
      <w:r w:rsidRPr="004258D3">
        <w:rPr>
          <w:rFonts w:asciiTheme="majorBidi" w:hAnsiTheme="majorBidi" w:cstheme="majorBidi"/>
          <w:sz w:val="30"/>
          <w:szCs w:val="30"/>
          <w:cs/>
        </w:rPr>
        <w:t>ของ</w:t>
      </w: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663FC8" w:rsidRPr="004258D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</w:p>
    <w:p w14:paraId="15870A1C" w14:textId="77777777" w:rsidR="0089326B" w:rsidRPr="004258D3" w:rsidRDefault="0089326B" w:rsidP="00893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5EDCCCC" w14:textId="5A3DF2A8" w:rsidR="004D5CDB" w:rsidRPr="004258D3" w:rsidRDefault="00404BBD" w:rsidP="00404BBD">
      <w:pPr>
        <w:pStyle w:val="ListParagraph"/>
        <w:numPr>
          <w:ilvl w:val="0"/>
          <w:numId w:val="38"/>
        </w:numPr>
        <w:tabs>
          <w:tab w:val="left" w:pos="81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4D5CDB"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14:paraId="1592F4B2" w14:textId="77777777" w:rsidR="00404BBD" w:rsidRPr="004258D3" w:rsidRDefault="00404BBD" w:rsidP="00404BBD">
      <w:pPr>
        <w:pStyle w:val="ListParagraph"/>
        <w:tabs>
          <w:tab w:val="left" w:pos="81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ADC13EA" w14:textId="7B2543EA" w:rsidR="0036368A" w:rsidRPr="004258D3" w:rsidRDefault="004D5CDB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4258D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</w:t>
      </w: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4258D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ธุรกิจผลิต</w:t>
      </w: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4258D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 และคอนกรีตมวลเบา</w:t>
      </w:r>
      <w:r w:rsidRPr="004258D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4258D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และสินทรัพย์ทั้งหมดที่แสดงในงบการเงินจึงเกี่ยวกับส่วนงานธุรกิจผลิตกระเบื้องมุงหลังคา</w:t>
      </w:r>
      <w:r w:rsidRPr="004258D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วัสดุแทนไม้</w:t>
      </w:r>
      <w:r w:rsidRPr="004258D3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และคอนกรีตมวลเบา</w:t>
      </w:r>
    </w:p>
    <w:p w14:paraId="5FAB5D58" w14:textId="6B4EDAB9" w:rsidR="008C1347" w:rsidRPr="004258D3" w:rsidRDefault="008C1347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B29D634" w14:textId="1F0B716B" w:rsidR="00F87525" w:rsidRPr="004258D3" w:rsidRDefault="00F87525" w:rsidP="007A1151">
      <w:pPr>
        <w:tabs>
          <w:tab w:val="clear" w:pos="454"/>
          <w:tab w:val="left" w:pos="720"/>
        </w:tabs>
        <w:ind w:left="90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6BACD0FF" w14:textId="77777777" w:rsidR="00F87525" w:rsidRDefault="00F87525" w:rsidP="00321A75">
      <w:pPr>
        <w:tabs>
          <w:tab w:val="clear" w:pos="454"/>
          <w:tab w:val="left" w:pos="720"/>
        </w:tabs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361F1E00" w14:textId="77777777" w:rsidR="00C6711D" w:rsidRDefault="00C6711D" w:rsidP="00321A75">
      <w:pPr>
        <w:tabs>
          <w:tab w:val="clear" w:pos="454"/>
          <w:tab w:val="left" w:pos="720"/>
        </w:tabs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2DAE6ECB" w14:textId="77777777" w:rsidR="00C6711D" w:rsidRDefault="00C6711D" w:rsidP="00321A75">
      <w:pPr>
        <w:tabs>
          <w:tab w:val="clear" w:pos="454"/>
          <w:tab w:val="left" w:pos="720"/>
        </w:tabs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18E58D79" w14:textId="77777777" w:rsidR="00C6711D" w:rsidRDefault="00C6711D" w:rsidP="00321A75">
      <w:pPr>
        <w:tabs>
          <w:tab w:val="clear" w:pos="454"/>
          <w:tab w:val="left" w:pos="720"/>
        </w:tabs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5B8B6A7" w14:textId="77777777" w:rsidR="00C6711D" w:rsidRPr="004258D3" w:rsidRDefault="00C6711D" w:rsidP="00321A75">
      <w:pPr>
        <w:tabs>
          <w:tab w:val="clear" w:pos="454"/>
          <w:tab w:val="left" w:pos="720"/>
        </w:tabs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20D1F9E" w14:textId="77777777" w:rsidR="00321A75" w:rsidRPr="004258D3" w:rsidRDefault="00321A75" w:rsidP="00321A75">
      <w:pPr>
        <w:tabs>
          <w:tab w:val="clear" w:pos="454"/>
          <w:tab w:val="left" w:pos="720"/>
        </w:tabs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3B22DFA" w14:textId="1249165F" w:rsidR="00404BBD" w:rsidRPr="004258D3" w:rsidRDefault="008C1347" w:rsidP="008C1347">
      <w:pPr>
        <w:pStyle w:val="ListParagraph"/>
        <w:numPr>
          <w:ilvl w:val="0"/>
          <w:numId w:val="38"/>
        </w:numPr>
        <w:tabs>
          <w:tab w:val="clear" w:pos="907"/>
          <w:tab w:val="left" w:pos="810"/>
          <w:tab w:val="left" w:pos="900"/>
        </w:tabs>
        <w:ind w:left="90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4D5CDB"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  <w:r w:rsidR="008C5A50"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76562017" w14:textId="224185D2" w:rsidR="00D07F5C" w:rsidRPr="004258D3" w:rsidRDefault="00D07F5C" w:rsidP="00D07F5C">
      <w:pPr>
        <w:pStyle w:val="ListParagraph"/>
        <w:tabs>
          <w:tab w:val="clear" w:pos="680"/>
          <w:tab w:val="clear" w:pos="907"/>
          <w:tab w:val="left" w:pos="540"/>
          <w:tab w:val="left" w:pos="630"/>
          <w:tab w:val="left" w:pos="720"/>
          <w:tab w:val="left" w:pos="810"/>
          <w:tab w:val="left" w:pos="90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5AA0C4" w14:textId="370CEFBD" w:rsidR="00247E2F" w:rsidRDefault="004F6B6D" w:rsidP="00F87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  <w:tab w:val="left" w:pos="1170"/>
          <w:tab w:val="left" w:pos="1260"/>
        </w:tabs>
        <w:ind w:left="900" w:right="-25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4F6B6D">
        <w:rPr>
          <w:rFonts w:ascii="Angsana New" w:hAnsi="Angsana New"/>
          <w:noProof/>
          <w:spacing w:val="-4"/>
          <w:sz w:val="30"/>
          <w:szCs w:val="30"/>
          <w:lang w:val="x-none" w:eastAsia="x-none"/>
        </w:rPr>
        <w:drawing>
          <wp:anchor distT="0" distB="0" distL="114300" distR="114300" simplePos="0" relativeHeight="251659264" behindDoc="0" locked="0" layoutInCell="1" allowOverlap="1" wp14:anchorId="25F9DC65" wp14:editId="0F1147E0">
            <wp:simplePos x="0" y="0"/>
            <wp:positionH relativeFrom="column">
              <wp:posOffset>182880</wp:posOffset>
            </wp:positionH>
            <wp:positionV relativeFrom="paragraph">
              <wp:posOffset>3707765</wp:posOffset>
            </wp:positionV>
            <wp:extent cx="6099175" cy="3141345"/>
            <wp:effectExtent l="0" t="0" r="0" b="1905"/>
            <wp:wrapSquare wrapText="bothSides"/>
            <wp:docPr id="10611319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1131929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141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F6B6D">
        <w:rPr>
          <w:rFonts w:ascii="Angsana New" w:hAnsi="Angsana New"/>
          <w:noProof/>
          <w:spacing w:val="-4"/>
          <w:sz w:val="30"/>
          <w:szCs w:val="30"/>
          <w:lang w:val="x-none" w:eastAsia="x-none"/>
        </w:rPr>
        <w:drawing>
          <wp:anchor distT="0" distB="0" distL="114300" distR="114300" simplePos="0" relativeHeight="251658240" behindDoc="1" locked="0" layoutInCell="1" allowOverlap="1" wp14:anchorId="2B67CDAE" wp14:editId="561E2D6B">
            <wp:simplePos x="0" y="0"/>
            <wp:positionH relativeFrom="column">
              <wp:posOffset>220980</wp:posOffset>
            </wp:positionH>
            <wp:positionV relativeFrom="paragraph">
              <wp:posOffset>553085</wp:posOffset>
            </wp:positionV>
            <wp:extent cx="6099175" cy="3093720"/>
            <wp:effectExtent l="0" t="0" r="0" b="0"/>
            <wp:wrapTight wrapText="bothSides">
              <wp:wrapPolygon edited="0">
                <wp:start x="0" y="0"/>
                <wp:lineTo x="0" y="21414"/>
                <wp:lineTo x="21521" y="21414"/>
                <wp:lineTo x="21521" y="0"/>
                <wp:lineTo x="0" y="0"/>
              </wp:wrapPolygon>
            </wp:wrapTight>
            <wp:docPr id="12028748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874807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1151"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</w:t>
      </w:r>
      <w:r w:rsidR="007A1151" w:rsidRPr="004258D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ประเภทของผลิตภัณฑ์และบริการหลัก</w:t>
      </w:r>
      <w:r w:rsidR="007A1151" w:rsidRPr="004258D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</w:t>
      </w:r>
      <w:r w:rsidR="007A1151" w:rsidRPr="004258D3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7A1151" w:rsidRPr="004258D3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มีดังนี้</w:t>
      </w:r>
    </w:p>
    <w:p w14:paraId="0B0E0BD8" w14:textId="77777777" w:rsidR="004F6B6D" w:rsidRDefault="004F6B6D" w:rsidP="006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="Angsana New" w:hAnsi="Angsana New"/>
          <w:i/>
          <w:iCs/>
          <w:sz w:val="30"/>
          <w:szCs w:val="30"/>
        </w:rPr>
      </w:pPr>
    </w:p>
    <w:p w14:paraId="4BCFCFA5" w14:textId="50E8B900" w:rsidR="004D5CDB" w:rsidRPr="004258D3" w:rsidRDefault="004D5CDB" w:rsidP="00663F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="Angsana New" w:hAnsi="Angsana New"/>
          <w:i/>
          <w:iCs/>
          <w:sz w:val="30"/>
          <w:szCs w:val="30"/>
        </w:rPr>
      </w:pPr>
      <w:r w:rsidRPr="004258D3">
        <w:rPr>
          <w:rFonts w:ascii="Angsana New" w:hAnsi="Angsana New" w:hint="cs"/>
          <w:i/>
          <w:iCs/>
          <w:sz w:val="30"/>
          <w:szCs w:val="30"/>
          <w:cs/>
        </w:rPr>
        <w:t>ลูกค้ารายใหญ่</w:t>
      </w:r>
    </w:p>
    <w:p w14:paraId="7E5DB8B1" w14:textId="6119566B" w:rsidR="004D5CDB" w:rsidRPr="004258D3" w:rsidRDefault="004D5CDB" w:rsidP="00E72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A5798C5" w14:textId="7AB6250F" w:rsidR="004F6B6D" w:rsidRPr="004F6B6D" w:rsidRDefault="004D5CDB" w:rsidP="004F6B6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  <w:cs/>
        </w:rPr>
      </w:pPr>
      <w:r w:rsidRPr="004258D3">
        <w:rPr>
          <w:rFonts w:ascii="Angsana New" w:hAnsi="Angsana New" w:hint="cs"/>
          <w:sz w:val="30"/>
          <w:szCs w:val="30"/>
          <w:cs/>
        </w:rPr>
        <w:t>กลุ่มบริษัทไม่มีลูกค้าภายนอกเป็นลูกค้ารายใหญ่ของ</w:t>
      </w:r>
      <w:r w:rsidR="003D3198" w:rsidRPr="004258D3">
        <w:rPr>
          <w:rFonts w:ascii="Angsana New" w:hAnsi="Angsana New" w:hint="cs"/>
          <w:sz w:val="30"/>
          <w:szCs w:val="30"/>
          <w:cs/>
        </w:rPr>
        <w:t>กลุ่ม</w:t>
      </w:r>
      <w:r w:rsidRPr="004258D3">
        <w:rPr>
          <w:rFonts w:ascii="Angsana New" w:hAnsi="Angsana New" w:hint="cs"/>
          <w:sz w:val="30"/>
          <w:szCs w:val="30"/>
          <w:cs/>
        </w:rPr>
        <w:t>บริษัท</w:t>
      </w:r>
    </w:p>
    <w:p w14:paraId="54480526" w14:textId="123EC4B2" w:rsidR="006C3058" w:rsidRPr="004258D3" w:rsidRDefault="008C1347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321A75" w:rsidRPr="004258D3">
        <w:rPr>
          <w:rFonts w:ascii="Angsana New" w:hAnsi="Angsana New"/>
          <w:b/>
          <w:bCs/>
          <w:sz w:val="30"/>
          <w:szCs w:val="30"/>
        </w:rPr>
        <w:t>8</w:t>
      </w:r>
      <w:r w:rsidR="006C3058" w:rsidRPr="004258D3">
        <w:rPr>
          <w:rFonts w:ascii="Angsana New" w:hAnsi="Angsana New"/>
          <w:b/>
          <w:bCs/>
          <w:sz w:val="30"/>
          <w:szCs w:val="30"/>
        </w:rPr>
        <w:tab/>
      </w:r>
      <w:r w:rsidR="006C3058" w:rsidRPr="004258D3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</w:t>
      </w:r>
      <w:r w:rsidR="00735AB6" w:rsidRPr="004258D3">
        <w:rPr>
          <w:rFonts w:ascii="Angsana New" w:hAnsi="Angsana New" w:hint="cs"/>
          <w:b/>
          <w:bCs/>
          <w:sz w:val="30"/>
          <w:szCs w:val="30"/>
          <w:cs/>
        </w:rPr>
        <w:t>ธรรมชาติ</w:t>
      </w:r>
    </w:p>
    <w:p w14:paraId="4AB622C5" w14:textId="24AF7643" w:rsidR="005942B4" w:rsidRPr="004258D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sz w:val="30"/>
          <w:szCs w:val="30"/>
        </w:rPr>
      </w:pPr>
    </w:p>
    <w:p w14:paraId="426B8108" w14:textId="2223B9C3" w:rsidR="005942B4" w:rsidRPr="004258D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5B6A1F51" w14:textId="21AE1906" w:rsidR="005942B4" w:rsidRPr="004258D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AA6CBD" w14:textId="62854ACE" w:rsidR="005942B4" w:rsidRPr="004258D3" w:rsidRDefault="005942B4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4258D3">
        <w:rPr>
          <w:rFonts w:ascii="Angsana New" w:hAnsi="Angsana New" w:hint="cs"/>
          <w:sz w:val="30"/>
          <w:szCs w:val="30"/>
          <w:cs/>
          <w:lang w:eastAsia="ko-KR"/>
        </w:rPr>
        <w:t>กลุ่มบริษัท</w:t>
      </w:r>
      <w:r w:rsidR="00943484" w:rsidRPr="004258D3">
        <w:rPr>
          <w:rFonts w:ascii="Angsana New" w:hAnsi="Angsana New" w:hint="cs"/>
          <w:sz w:val="30"/>
          <w:szCs w:val="30"/>
          <w:cs/>
          <w:lang w:eastAsia="ko-KR"/>
        </w:rPr>
        <w:t xml:space="preserve">รับรู้รายการค่าใช้จ่ายตามที่เปิดเผยในหมายเหตุข้อ </w:t>
      </w:r>
      <w:r w:rsidR="00082942" w:rsidRPr="004258D3">
        <w:rPr>
          <w:rFonts w:ascii="Angsana New" w:hAnsi="Angsana New"/>
          <w:sz w:val="30"/>
          <w:szCs w:val="30"/>
        </w:rPr>
        <w:t>7, 10</w:t>
      </w:r>
      <w:r w:rsidR="00986571">
        <w:rPr>
          <w:rFonts w:ascii="Angsana New" w:hAnsi="Angsana New"/>
          <w:sz w:val="30"/>
          <w:szCs w:val="30"/>
        </w:rPr>
        <w:t xml:space="preserve"> </w:t>
      </w:r>
      <w:r w:rsidR="00082942" w:rsidRPr="004258D3">
        <w:rPr>
          <w:rFonts w:ascii="Angsana New" w:hAnsi="Angsana New"/>
          <w:sz w:val="30"/>
          <w:szCs w:val="30"/>
        </w:rPr>
        <w:t>-</w:t>
      </w:r>
      <w:r w:rsidR="00986571">
        <w:rPr>
          <w:rFonts w:ascii="Angsana New" w:hAnsi="Angsana New"/>
          <w:sz w:val="30"/>
          <w:szCs w:val="30"/>
        </w:rPr>
        <w:t xml:space="preserve"> </w:t>
      </w:r>
      <w:r w:rsidR="00082942" w:rsidRPr="004258D3">
        <w:rPr>
          <w:rFonts w:ascii="Angsana New" w:hAnsi="Angsana New"/>
          <w:sz w:val="30"/>
          <w:szCs w:val="30"/>
        </w:rPr>
        <w:t>12, 16</w:t>
      </w:r>
    </w:p>
    <w:p w14:paraId="6E06C0C8" w14:textId="1FABA04C" w:rsidR="001B4450" w:rsidRPr="004258D3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50"/>
        <w:gridCol w:w="272"/>
        <w:gridCol w:w="1082"/>
        <w:gridCol w:w="268"/>
        <w:gridCol w:w="1082"/>
        <w:gridCol w:w="268"/>
        <w:gridCol w:w="1082"/>
        <w:gridCol w:w="268"/>
        <w:gridCol w:w="1169"/>
      </w:tblGrid>
      <w:tr w:rsidR="00217C08" w:rsidRPr="004258D3" w14:paraId="7523A130" w14:textId="77777777" w:rsidTr="003D22B9">
        <w:tc>
          <w:tcPr>
            <w:tcW w:w="2092" w:type="pct"/>
          </w:tcPr>
          <w:p w14:paraId="4E7665E2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4" w:type="pct"/>
          </w:tcPr>
          <w:p w14:paraId="2F2F6917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8DF76F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FE3B2E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1D5230B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22B9" w:rsidRPr="004258D3" w14:paraId="3FB72025" w14:textId="77777777" w:rsidTr="003D22B9">
        <w:trPr>
          <w:trHeight w:val="434"/>
        </w:trPr>
        <w:tc>
          <w:tcPr>
            <w:tcW w:w="2092" w:type="pct"/>
          </w:tcPr>
          <w:p w14:paraId="72EB9DEE" w14:textId="77777777" w:rsidR="001B4450" w:rsidRPr="004258D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4169817" w14:textId="7722FFBB" w:rsidR="001B4450" w:rsidRPr="004258D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</w:tcPr>
          <w:p w14:paraId="01D5821A" w14:textId="064271EF" w:rsidR="001B4450" w:rsidRPr="004258D3" w:rsidRDefault="008578F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F67BAE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  <w:tcBorders>
              <w:left w:val="nil"/>
            </w:tcBorders>
          </w:tcPr>
          <w:p w14:paraId="76ECC774" w14:textId="77777777" w:rsidR="001B4450" w:rsidRPr="004258D3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14:paraId="74ACAD31" w14:textId="27803F86" w:rsidR="001B4450" w:rsidRPr="004258D3" w:rsidRDefault="00F67BA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2" w:type="pct"/>
          </w:tcPr>
          <w:p w14:paraId="1F7D31E8" w14:textId="77777777" w:rsidR="001B4450" w:rsidRPr="004258D3" w:rsidRDefault="001B4450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0F0438F" w14:textId="327A9D23" w:rsidR="001B4450" w:rsidRPr="004258D3" w:rsidRDefault="00F67BAE" w:rsidP="001B4450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2" w:type="pct"/>
          </w:tcPr>
          <w:p w14:paraId="3C5C9A38" w14:textId="77777777" w:rsidR="001B4450" w:rsidRPr="004258D3" w:rsidRDefault="001B4450" w:rsidP="001B4450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9524F2" w14:textId="003974B1" w:rsidR="001B4450" w:rsidRPr="004258D3" w:rsidRDefault="00F67BAE" w:rsidP="001B44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74E8A04A" w14:textId="77777777" w:rsidTr="003D22B9">
        <w:trPr>
          <w:trHeight w:val="434"/>
        </w:trPr>
        <w:tc>
          <w:tcPr>
            <w:tcW w:w="2092" w:type="pct"/>
          </w:tcPr>
          <w:p w14:paraId="6F59092D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5C1E61A" w14:textId="77777777" w:rsidR="004D5CDB" w:rsidRPr="004258D3" w:rsidRDefault="004D5CDB" w:rsidP="00746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pct"/>
            <w:gridSpan w:val="7"/>
          </w:tcPr>
          <w:p w14:paraId="3AA55CDF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BAE" w:rsidRPr="004258D3" w14:paraId="4CBA5F96" w14:textId="77777777" w:rsidTr="003D22B9">
        <w:tc>
          <w:tcPr>
            <w:tcW w:w="2092" w:type="pct"/>
          </w:tcPr>
          <w:p w14:paraId="1B5A2973" w14:textId="77777777" w:rsidR="00F67BAE" w:rsidRPr="004258D3" w:rsidRDefault="00F67BAE" w:rsidP="00F67BAE">
            <w:pPr>
              <w:ind w:left="70" w:hanging="11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6CF4F046" w14:textId="77777777" w:rsidR="00F67BAE" w:rsidRPr="004258D3" w:rsidRDefault="00F67BAE" w:rsidP="00F67BA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44" w:type="pct"/>
          </w:tcPr>
          <w:p w14:paraId="0BB2A2EC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699612B9" w14:textId="77777777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D854B5" w14:textId="7860C98D" w:rsidR="00332D8F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(11,704)</w:t>
            </w:r>
          </w:p>
        </w:tc>
        <w:tc>
          <w:tcPr>
            <w:tcW w:w="142" w:type="pct"/>
            <w:shd w:val="clear" w:color="auto" w:fill="auto"/>
          </w:tcPr>
          <w:p w14:paraId="053662C6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7DA8067" w14:textId="77777777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E464C5D" w14:textId="747CCE33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(7,438)</w:t>
            </w:r>
          </w:p>
        </w:tc>
        <w:tc>
          <w:tcPr>
            <w:tcW w:w="142" w:type="pct"/>
            <w:shd w:val="clear" w:color="auto" w:fill="auto"/>
          </w:tcPr>
          <w:p w14:paraId="09EC46FB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A0D89CD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584A37" w14:textId="73E0E93E" w:rsidR="00B60138" w:rsidRPr="004258D3" w:rsidRDefault="00B60138" w:rsidP="0001611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1,386</w:t>
            </w:r>
          </w:p>
        </w:tc>
        <w:tc>
          <w:tcPr>
            <w:tcW w:w="142" w:type="pct"/>
          </w:tcPr>
          <w:p w14:paraId="352414CB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F8AF8D0" w14:textId="77777777" w:rsidR="00F67BAE" w:rsidRPr="004258D3" w:rsidRDefault="00F67BAE" w:rsidP="00B60138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398544" w14:textId="0177FE3C" w:rsidR="00F67BAE" w:rsidRPr="004258D3" w:rsidRDefault="00F67BAE" w:rsidP="00B60138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(9,074)</w:t>
            </w:r>
          </w:p>
        </w:tc>
      </w:tr>
      <w:tr w:rsidR="00F67BAE" w:rsidRPr="004258D3" w14:paraId="2C7E0E7E" w14:textId="77777777" w:rsidTr="003D22B9">
        <w:tc>
          <w:tcPr>
            <w:tcW w:w="2092" w:type="pct"/>
          </w:tcPr>
          <w:p w14:paraId="24F1EE30" w14:textId="77777777" w:rsidR="00F67BAE" w:rsidRPr="004258D3" w:rsidRDefault="00F67BAE" w:rsidP="00F67BA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" w:type="pct"/>
          </w:tcPr>
          <w:p w14:paraId="704B621B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16FF8844" w14:textId="2DCAF753" w:rsidR="00F67BAE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1,762,945</w:t>
            </w:r>
          </w:p>
        </w:tc>
        <w:tc>
          <w:tcPr>
            <w:tcW w:w="142" w:type="pct"/>
            <w:shd w:val="clear" w:color="auto" w:fill="auto"/>
          </w:tcPr>
          <w:p w14:paraId="641B6641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A2EA562" w14:textId="4CC9987A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2,056,632</w:t>
            </w:r>
          </w:p>
        </w:tc>
        <w:tc>
          <w:tcPr>
            <w:tcW w:w="142" w:type="pct"/>
            <w:shd w:val="clear" w:color="auto" w:fill="auto"/>
          </w:tcPr>
          <w:p w14:paraId="3A8B44F1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BE0AF11" w14:textId="471BC4CB" w:rsidR="00F67BAE" w:rsidRPr="004258D3" w:rsidRDefault="0001611F" w:rsidP="00F67BA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1,692,062</w:t>
            </w:r>
          </w:p>
        </w:tc>
        <w:tc>
          <w:tcPr>
            <w:tcW w:w="142" w:type="pct"/>
          </w:tcPr>
          <w:p w14:paraId="45A8C6AA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6DA3707" w14:textId="6B459B3A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1,970,248</w:t>
            </w:r>
          </w:p>
        </w:tc>
      </w:tr>
      <w:tr w:rsidR="00F67BAE" w:rsidRPr="004258D3" w14:paraId="4BFFDC47" w14:textId="77777777" w:rsidTr="003D22B9">
        <w:tc>
          <w:tcPr>
            <w:tcW w:w="2092" w:type="pct"/>
          </w:tcPr>
          <w:p w14:paraId="7AFEB07E" w14:textId="77777777" w:rsidR="00F67BAE" w:rsidRPr="004258D3" w:rsidRDefault="00F67BAE" w:rsidP="00F67BA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44" w:type="pct"/>
          </w:tcPr>
          <w:p w14:paraId="17C5BEDF" w14:textId="14B9A132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8383679" w14:textId="237CA087" w:rsidR="00F67BAE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636,578</w:t>
            </w:r>
          </w:p>
        </w:tc>
        <w:tc>
          <w:tcPr>
            <w:tcW w:w="142" w:type="pct"/>
            <w:shd w:val="clear" w:color="auto" w:fill="auto"/>
          </w:tcPr>
          <w:p w14:paraId="3F8E820B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91FC1C7" w14:textId="1DE891CF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662,757</w:t>
            </w:r>
          </w:p>
        </w:tc>
        <w:tc>
          <w:tcPr>
            <w:tcW w:w="142" w:type="pct"/>
            <w:shd w:val="clear" w:color="auto" w:fill="auto"/>
          </w:tcPr>
          <w:p w14:paraId="3259CAB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9C24C4F" w14:textId="76BE0CF9" w:rsidR="00F67BAE" w:rsidRPr="004258D3" w:rsidRDefault="0001611F" w:rsidP="00F67BA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621,393</w:t>
            </w:r>
          </w:p>
        </w:tc>
        <w:tc>
          <w:tcPr>
            <w:tcW w:w="142" w:type="pct"/>
          </w:tcPr>
          <w:p w14:paraId="6DF6424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B594D86" w14:textId="6BF85350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646,666</w:t>
            </w:r>
          </w:p>
        </w:tc>
      </w:tr>
      <w:tr w:rsidR="00F67BAE" w:rsidRPr="004258D3" w14:paraId="033E5878" w14:textId="77777777" w:rsidTr="003D22B9">
        <w:tc>
          <w:tcPr>
            <w:tcW w:w="2092" w:type="pct"/>
          </w:tcPr>
          <w:p w14:paraId="31B27E63" w14:textId="77777777" w:rsidR="00F67BAE" w:rsidRPr="004258D3" w:rsidRDefault="00F67BAE" w:rsidP="00F67BA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ในการจัดเก็บสินค้า</w:t>
            </w:r>
          </w:p>
        </w:tc>
        <w:tc>
          <w:tcPr>
            <w:tcW w:w="144" w:type="pct"/>
          </w:tcPr>
          <w:p w14:paraId="27A779B4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5EF4AAC8" w14:textId="13E52643" w:rsidR="00F67BAE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423,969</w:t>
            </w:r>
          </w:p>
        </w:tc>
        <w:tc>
          <w:tcPr>
            <w:tcW w:w="142" w:type="pct"/>
            <w:shd w:val="clear" w:color="auto" w:fill="auto"/>
          </w:tcPr>
          <w:p w14:paraId="6B48A3EE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5CC5C32A" w14:textId="557DE9D4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483,198</w:t>
            </w:r>
          </w:p>
        </w:tc>
        <w:tc>
          <w:tcPr>
            <w:tcW w:w="142" w:type="pct"/>
            <w:shd w:val="clear" w:color="auto" w:fill="auto"/>
          </w:tcPr>
          <w:p w14:paraId="29DD1D11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2B0E3DA" w14:textId="50858928" w:rsidR="00F67BAE" w:rsidRPr="004258D3" w:rsidRDefault="0001611F" w:rsidP="00F67BA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416,877</w:t>
            </w:r>
          </w:p>
        </w:tc>
        <w:tc>
          <w:tcPr>
            <w:tcW w:w="142" w:type="pct"/>
          </w:tcPr>
          <w:p w14:paraId="7721F164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C36894E" w14:textId="2EB75085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474,696</w:t>
            </w:r>
          </w:p>
        </w:tc>
      </w:tr>
      <w:tr w:rsidR="00F67BAE" w:rsidRPr="004258D3" w14:paraId="77BBB30B" w14:textId="77777777" w:rsidTr="003D22B9">
        <w:tc>
          <w:tcPr>
            <w:tcW w:w="2092" w:type="pct"/>
          </w:tcPr>
          <w:p w14:paraId="09D4B310" w14:textId="77777777" w:rsidR="00F67BAE" w:rsidRPr="004258D3" w:rsidRDefault="00F67BAE" w:rsidP="00F67BA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</w:t>
            </w:r>
          </w:p>
        </w:tc>
        <w:tc>
          <w:tcPr>
            <w:tcW w:w="144" w:type="pct"/>
          </w:tcPr>
          <w:p w14:paraId="3FE61A8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79944981" w14:textId="0C746A1F" w:rsidR="00F67BAE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378,048</w:t>
            </w:r>
          </w:p>
        </w:tc>
        <w:tc>
          <w:tcPr>
            <w:tcW w:w="142" w:type="pct"/>
            <w:shd w:val="clear" w:color="auto" w:fill="auto"/>
          </w:tcPr>
          <w:p w14:paraId="48D4CBAE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696A8C1" w14:textId="073EE8A5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448,483</w:t>
            </w:r>
          </w:p>
        </w:tc>
        <w:tc>
          <w:tcPr>
            <w:tcW w:w="142" w:type="pct"/>
            <w:shd w:val="clear" w:color="auto" w:fill="auto"/>
          </w:tcPr>
          <w:p w14:paraId="7CD4C61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09C008E5" w14:textId="6B30C78A" w:rsidR="00F67BAE" w:rsidRPr="004258D3" w:rsidRDefault="0001611F" w:rsidP="00F67BA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367,438</w:t>
            </w:r>
          </w:p>
        </w:tc>
        <w:tc>
          <w:tcPr>
            <w:tcW w:w="142" w:type="pct"/>
          </w:tcPr>
          <w:p w14:paraId="2721F702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0DDBF2" w14:textId="0755EBF5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436,000</w:t>
            </w:r>
          </w:p>
        </w:tc>
      </w:tr>
      <w:tr w:rsidR="00F67BAE" w:rsidRPr="004258D3" w14:paraId="0673DD67" w14:textId="77777777" w:rsidTr="003D22B9">
        <w:tc>
          <w:tcPr>
            <w:tcW w:w="2092" w:type="pct"/>
          </w:tcPr>
          <w:p w14:paraId="76D0AEEB" w14:textId="77777777" w:rsidR="00F67BAE" w:rsidRPr="004258D3" w:rsidRDefault="00F67BAE" w:rsidP="00F67BA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" w:type="pct"/>
          </w:tcPr>
          <w:p w14:paraId="3ED36C60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4FF17438" w14:textId="1A61C030" w:rsidR="00F67BAE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294,461</w:t>
            </w:r>
          </w:p>
        </w:tc>
        <w:tc>
          <w:tcPr>
            <w:tcW w:w="142" w:type="pct"/>
            <w:shd w:val="clear" w:color="auto" w:fill="auto"/>
          </w:tcPr>
          <w:p w14:paraId="7D045DE9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2B939E1F" w14:textId="41BD4274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286,052</w:t>
            </w:r>
          </w:p>
        </w:tc>
        <w:tc>
          <w:tcPr>
            <w:tcW w:w="142" w:type="pct"/>
            <w:shd w:val="clear" w:color="auto" w:fill="auto"/>
          </w:tcPr>
          <w:p w14:paraId="5925C31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18B9E2D5" w14:textId="7DA353D0" w:rsidR="00F67BAE" w:rsidRPr="004258D3" w:rsidRDefault="0001611F" w:rsidP="00F67BA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282,752</w:t>
            </w:r>
          </w:p>
        </w:tc>
        <w:tc>
          <w:tcPr>
            <w:tcW w:w="142" w:type="pct"/>
          </w:tcPr>
          <w:p w14:paraId="2E3FD5EE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1FEC90D" w14:textId="585B9E80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272,940</w:t>
            </w:r>
          </w:p>
        </w:tc>
      </w:tr>
      <w:tr w:rsidR="00F67BAE" w:rsidRPr="004258D3" w14:paraId="14B69543" w14:textId="77777777" w:rsidTr="003D22B9">
        <w:tc>
          <w:tcPr>
            <w:tcW w:w="2092" w:type="pct"/>
          </w:tcPr>
          <w:p w14:paraId="2361B722" w14:textId="75DA511F" w:rsidR="00F67BAE" w:rsidRPr="004258D3" w:rsidRDefault="00F67BAE" w:rsidP="00F67BAE">
            <w:pPr>
              <w:ind w:left="54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" w:type="pct"/>
          </w:tcPr>
          <w:p w14:paraId="76BB488C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shd w:val="clear" w:color="auto" w:fill="auto"/>
          </w:tcPr>
          <w:p w14:paraId="09DB21B7" w14:textId="1228B17F" w:rsidR="00F67BAE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908,7</w:t>
            </w:r>
            <w:r w:rsidR="00B60138" w:rsidRPr="004258D3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42" w:type="pct"/>
            <w:shd w:val="clear" w:color="auto" w:fill="auto"/>
          </w:tcPr>
          <w:p w14:paraId="36A930E3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shd w:val="clear" w:color="auto" w:fill="auto"/>
          </w:tcPr>
          <w:p w14:paraId="13C55247" w14:textId="3C3A30EA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937,787</w:t>
            </w:r>
          </w:p>
        </w:tc>
        <w:tc>
          <w:tcPr>
            <w:tcW w:w="142" w:type="pct"/>
            <w:shd w:val="clear" w:color="auto" w:fill="auto"/>
          </w:tcPr>
          <w:p w14:paraId="13F23128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73" w:type="pct"/>
            <w:shd w:val="clear" w:color="auto" w:fill="auto"/>
          </w:tcPr>
          <w:p w14:paraId="4D548A52" w14:textId="516F7025" w:rsidR="00F67BAE" w:rsidRPr="004258D3" w:rsidRDefault="0001611F" w:rsidP="00F67BA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1,017,678</w:t>
            </w:r>
          </w:p>
        </w:tc>
        <w:tc>
          <w:tcPr>
            <w:tcW w:w="142" w:type="pct"/>
          </w:tcPr>
          <w:p w14:paraId="3F4B4DDF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19" w:type="pct"/>
          </w:tcPr>
          <w:p w14:paraId="46F734EF" w14:textId="0967A9EC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1,092,845</w:t>
            </w:r>
          </w:p>
        </w:tc>
      </w:tr>
      <w:tr w:rsidR="00F67BAE" w:rsidRPr="004258D3" w14:paraId="127A4F48" w14:textId="77777777" w:rsidTr="003D22B9">
        <w:tc>
          <w:tcPr>
            <w:tcW w:w="2092" w:type="pct"/>
          </w:tcPr>
          <w:p w14:paraId="5F9035DB" w14:textId="1EAF116C" w:rsidR="00F67BAE" w:rsidRPr="004258D3" w:rsidRDefault="00F67BAE" w:rsidP="00F67BAE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  <w:p w14:paraId="3518D848" w14:textId="74F97B6E" w:rsidR="00F67BAE" w:rsidRPr="004258D3" w:rsidRDefault="00F67BAE" w:rsidP="00F67BAE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ต้นทุนในการจัดจำหน่าย</w:t>
            </w:r>
          </w:p>
          <w:p w14:paraId="2EED8DBA" w14:textId="62390679" w:rsidR="00F67BAE" w:rsidRPr="004258D3" w:rsidRDefault="00F67BAE" w:rsidP="00F67BAE">
            <w:pPr>
              <w:ind w:left="54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และค่าใช้จ่ายในการบริหาร</w:t>
            </w:r>
          </w:p>
        </w:tc>
        <w:tc>
          <w:tcPr>
            <w:tcW w:w="144" w:type="pct"/>
          </w:tcPr>
          <w:p w14:paraId="6A62D69C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007CB" w14:textId="06C843D1" w:rsidR="00F67BAE" w:rsidRPr="004258D3" w:rsidRDefault="00332D8F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4,393,01</w:t>
            </w:r>
            <w:r w:rsidR="00B60138"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03C7F0E2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70C494" w14:textId="25771F44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4,867,471</w:t>
            </w:r>
          </w:p>
        </w:tc>
        <w:tc>
          <w:tcPr>
            <w:tcW w:w="142" w:type="pct"/>
            <w:shd w:val="clear" w:color="auto" w:fill="auto"/>
          </w:tcPr>
          <w:p w14:paraId="0932174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B359B4" w14:textId="17935DA7" w:rsidR="00F67BAE" w:rsidRPr="004258D3" w:rsidRDefault="0001611F" w:rsidP="00F67BA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-16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4,399,586</w:t>
            </w:r>
          </w:p>
        </w:tc>
        <w:tc>
          <w:tcPr>
            <w:tcW w:w="142" w:type="pct"/>
          </w:tcPr>
          <w:p w14:paraId="38852B9A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4"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8B49" w14:textId="1DE9766C" w:rsidR="00F67BAE" w:rsidRPr="004258D3" w:rsidRDefault="00F67BAE" w:rsidP="00B60138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4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4,884,321</w:t>
            </w:r>
          </w:p>
        </w:tc>
      </w:tr>
    </w:tbl>
    <w:p w14:paraId="77098DE6" w14:textId="77777777" w:rsidR="00404BBD" w:rsidRPr="004258D3" w:rsidRDefault="00404BBD" w:rsidP="00D67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</w:rPr>
      </w:pPr>
    </w:p>
    <w:p w14:paraId="6DF1CF94" w14:textId="4C8AA9A1" w:rsidR="006C3058" w:rsidRPr="004258D3" w:rsidRDefault="00321A75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15"/>
        <w:rPr>
          <w:rFonts w:ascii="Angsana New" w:hAnsi="Angsana New"/>
          <w:b/>
          <w:bCs/>
          <w:sz w:val="30"/>
          <w:szCs w:val="30"/>
          <w:cs/>
        </w:rPr>
      </w:pPr>
      <w:r w:rsidRPr="004258D3">
        <w:rPr>
          <w:rFonts w:ascii="Angsana New" w:hAnsi="Angsana New"/>
          <w:b/>
          <w:bCs/>
          <w:sz w:val="30"/>
          <w:szCs w:val="30"/>
        </w:rPr>
        <w:t>19</w:t>
      </w:r>
      <w:r w:rsidR="006C3058" w:rsidRPr="004258D3">
        <w:rPr>
          <w:rFonts w:ascii="Angsana New" w:hAnsi="Angsana New"/>
          <w:b/>
          <w:bCs/>
          <w:sz w:val="30"/>
          <w:szCs w:val="30"/>
        </w:rPr>
        <w:tab/>
      </w:r>
      <w:r w:rsidR="006C3058" w:rsidRPr="004258D3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70B5622A" w14:textId="0215E890" w:rsidR="004D5CDB" w:rsidRPr="004258D3" w:rsidRDefault="004D5CDB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87884C" w14:textId="3F8F6B50" w:rsidR="0056279F" w:rsidRPr="004258D3" w:rsidRDefault="0056279F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7C14A0FE" w14:textId="77777777" w:rsidR="00163953" w:rsidRPr="004258D3" w:rsidRDefault="00163953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A90682D" w14:textId="68F6F5B3" w:rsidR="001B4450" w:rsidRPr="004258D3" w:rsidRDefault="001B4450" w:rsidP="00657A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hint="cs"/>
          <w:sz w:val="30"/>
          <w:szCs w:val="30"/>
          <w:cs/>
        </w:rPr>
        <w:t>ค่าใช้จ่าย</w:t>
      </w:r>
      <w:r w:rsidRPr="004258D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4258D3">
        <w:rPr>
          <w:rFonts w:hint="cs"/>
          <w:sz w:val="30"/>
          <w:szCs w:val="30"/>
          <w:cs/>
        </w:rPr>
        <w:t>ของงวด</w:t>
      </w:r>
      <w:r w:rsidRPr="004258D3">
        <w:rPr>
          <w:sz w:val="30"/>
          <w:szCs w:val="30"/>
          <w:cs/>
        </w:rPr>
        <w:t>ปัจจุบันและภาษีเงินได้รอการตัดบัญชี</w:t>
      </w:r>
      <w:r w:rsidRPr="004258D3">
        <w:rPr>
          <w:sz w:val="30"/>
          <w:szCs w:val="30"/>
        </w:rPr>
        <w:t xml:space="preserve"> </w:t>
      </w:r>
      <w:r w:rsidR="0073445A" w:rsidRPr="004258D3">
        <w:rPr>
          <w:rFonts w:hint="cs"/>
          <w:sz w:val="30"/>
          <w:szCs w:val="30"/>
          <w:cs/>
        </w:rPr>
        <w:t>ซึ่ง</w:t>
      </w:r>
      <w:r w:rsidRPr="004258D3">
        <w:rPr>
          <w:sz w:val="30"/>
          <w:szCs w:val="30"/>
          <w:cs/>
        </w:rPr>
        <w:t>รับรู้ในกำไร</w:t>
      </w:r>
      <w:r w:rsidRPr="004258D3">
        <w:rPr>
          <w:rFonts w:hint="cs"/>
          <w:sz w:val="30"/>
          <w:szCs w:val="30"/>
          <w:cs/>
        </w:rPr>
        <w:t>หรือ</w:t>
      </w:r>
      <w:r w:rsidRPr="004258D3">
        <w:rPr>
          <w:sz w:val="30"/>
          <w:szCs w:val="30"/>
          <w:cs/>
        </w:rPr>
        <w:t>ขาดทุนเว้นแต่รายการ</w:t>
      </w:r>
      <w:r w:rsidRPr="004258D3">
        <w:rPr>
          <w:rFonts w:hint="cs"/>
          <w:sz w:val="30"/>
          <w:szCs w:val="30"/>
          <w:cs/>
        </w:rPr>
        <w:t>ที่รับรู้โดยตรง</w:t>
      </w:r>
      <w:r w:rsidRPr="004258D3">
        <w:rPr>
          <w:sz w:val="30"/>
          <w:szCs w:val="30"/>
          <w:cs/>
        </w:rPr>
        <w:t>ในส่วนของผู้ถือหุ้น</w:t>
      </w:r>
      <w:r w:rsidRPr="004258D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682780E1" w14:textId="77777777" w:rsidR="004453AF" w:rsidRDefault="004453AF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F962CE" w14:textId="36E0C662" w:rsidR="001B4450" w:rsidRPr="004258D3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ภาษีเงินได้ของงวดปัจจุบัน</w:t>
      </w:r>
      <w:r w:rsidR="0010335C" w:rsidRPr="004258D3">
        <w:rPr>
          <w:rFonts w:ascii="Angsana New" w:hAnsi="Angsana New" w:hint="cs"/>
          <w:sz w:val="30"/>
          <w:szCs w:val="30"/>
          <w:cs/>
        </w:rPr>
        <w:t>บันทึก</w:t>
      </w:r>
      <w:r w:rsidRPr="004258D3">
        <w:rPr>
          <w:rFonts w:ascii="Angsana New" w:hAnsi="Angsana New" w:hint="cs"/>
          <w:sz w:val="30"/>
          <w:szCs w:val="30"/>
          <w:cs/>
        </w:rPr>
        <w:t xml:space="preserve"> โดยคำนวณจากกำไรหรือขาดทุนประจำปีที่ต้องเสียภาษี</w:t>
      </w:r>
      <w:r w:rsidRPr="004258D3">
        <w:rPr>
          <w:rFonts w:ascii="Times New Roman" w:hAnsi="Times New Roman" w:hint="cs"/>
          <w:sz w:val="30"/>
          <w:szCs w:val="30"/>
          <w:cs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0F122A"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ๆ</w:t>
      </w:r>
    </w:p>
    <w:p w14:paraId="2A507E96" w14:textId="77777777" w:rsidR="001B4450" w:rsidRDefault="001B4450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7D04CF" w14:textId="77777777" w:rsidR="005A29A9" w:rsidRPr="004258D3" w:rsidRDefault="005A29A9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37381" w14:textId="3EBF3B7B" w:rsidR="001B4450" w:rsidRPr="004258D3" w:rsidRDefault="001B4450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lastRenderedPageBreak/>
        <w:t>ภาษีเงินได้รอการตัดบัญชี</w:t>
      </w:r>
      <w:r w:rsidRPr="004258D3">
        <w:rPr>
          <w:rFonts w:ascii="Angsana New" w:hAnsi="Angsana New"/>
          <w:sz w:val="30"/>
          <w:szCs w:val="30"/>
          <w:cs/>
        </w:rPr>
        <w:t>บันทึกโ</w:t>
      </w:r>
      <w:r w:rsidRPr="004258D3">
        <w:rPr>
          <w:rFonts w:ascii="Angsana New" w:hAnsi="Angsana New" w:hint="cs"/>
          <w:sz w:val="30"/>
          <w:szCs w:val="30"/>
          <w:cs/>
        </w:rPr>
        <w:t>ดย</w:t>
      </w:r>
      <w:r w:rsidRPr="004258D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4258D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4258D3">
        <w:rPr>
          <w:rFonts w:ascii="Angsana New" w:hAnsi="Angsana New"/>
          <w:sz w:val="30"/>
          <w:szCs w:val="30"/>
          <w:cs/>
        </w:rPr>
        <w:t>ไม่</w:t>
      </w:r>
      <w:r w:rsidRPr="004258D3">
        <w:rPr>
          <w:rFonts w:ascii="Angsana New" w:hAnsi="Angsana New" w:hint="cs"/>
          <w:sz w:val="30"/>
          <w:szCs w:val="30"/>
          <w:cs/>
        </w:rPr>
        <w:t>ถูกรับรู้เมื่อเกิดจาก</w:t>
      </w:r>
      <w:r w:rsidRPr="004258D3">
        <w:rPr>
          <w:rFonts w:ascii="Angsana New" w:hAnsi="Angsana New"/>
          <w:sz w:val="30"/>
          <w:szCs w:val="30"/>
          <w:cs/>
        </w:rPr>
        <w:br/>
      </w:r>
      <w:r w:rsidRPr="004258D3">
        <w:rPr>
          <w:rFonts w:ascii="Angsana New" w:hAnsi="Angsana New" w:hint="cs"/>
          <w:sz w:val="30"/>
          <w:szCs w:val="30"/>
          <w:cs/>
        </w:rPr>
        <w:t>ผลแตก</w:t>
      </w:r>
      <w:r w:rsidRPr="004258D3">
        <w:rPr>
          <w:rFonts w:ascii="Angsana New" w:hAnsi="Angsana New"/>
          <w:sz w:val="30"/>
          <w:szCs w:val="30"/>
          <w:cs/>
        </w:rPr>
        <w:t>ต่างชั่วคราว</w:t>
      </w:r>
      <w:r w:rsidR="0010335C" w:rsidRPr="004258D3">
        <w:rPr>
          <w:rFonts w:ascii="Angsana New" w:hAnsi="Angsana New" w:hint="cs"/>
          <w:sz w:val="30"/>
          <w:szCs w:val="30"/>
          <w:cs/>
        </w:rPr>
        <w:t>สำหรับ</w:t>
      </w:r>
      <w:r w:rsidRPr="004258D3">
        <w:rPr>
          <w:rFonts w:ascii="Angsana New" w:hAnsi="Angsana New" w:hint="cs"/>
          <w:sz w:val="30"/>
          <w:szCs w:val="30"/>
          <w:cs/>
        </w:rPr>
        <w:t>การรับรู้</w:t>
      </w:r>
      <w:r w:rsidRPr="004258D3">
        <w:rPr>
          <w:rFonts w:ascii="Angsana New" w:hAnsi="Angsana New"/>
          <w:sz w:val="30"/>
          <w:szCs w:val="30"/>
          <w:cs/>
        </w:rPr>
        <w:t>ค่าความนิยม</w:t>
      </w:r>
      <w:r w:rsidRPr="004258D3">
        <w:rPr>
          <w:rFonts w:ascii="Angsana New" w:hAnsi="Angsana New" w:hint="cs"/>
          <w:sz w:val="30"/>
          <w:szCs w:val="30"/>
          <w:cs/>
        </w:rPr>
        <w:t>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714E87" w:rsidRPr="004258D3">
        <w:rPr>
          <w:rFonts w:ascii="Angsana New" w:hAnsi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714E87" w:rsidRPr="004258D3">
        <w:rPr>
          <w:rFonts w:ascii="Angsana New" w:hAnsi="Angsana New"/>
          <w:sz w:val="30"/>
          <w:szCs w:val="30"/>
          <w:cs/>
        </w:rPr>
        <w:t xml:space="preserve"> </w:t>
      </w:r>
      <w:r w:rsidR="00EE47C8">
        <w:rPr>
          <w:rFonts w:ascii="Angsana New" w:hAnsi="Angsana New" w:hint="cs"/>
          <w:sz w:val="30"/>
          <w:szCs w:val="30"/>
          <w:cs/>
        </w:rPr>
        <w:t>ณ วันที่เกิดรายการนั้น</w:t>
      </w:r>
    </w:p>
    <w:p w14:paraId="7802ADDA" w14:textId="77777777" w:rsidR="00082942" w:rsidRPr="004258D3" w:rsidRDefault="00082942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E301B1" w14:textId="5D3008DF" w:rsidR="001B4450" w:rsidRPr="004258D3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การวัดม</w:t>
      </w:r>
      <w:r w:rsidRPr="004258D3">
        <w:rPr>
          <w:rFonts w:ascii="Angsana New" w:hAnsi="Angsana New" w:hint="cs"/>
          <w:sz w:val="30"/>
          <w:szCs w:val="30"/>
          <w:cs/>
        </w:rPr>
        <w:t>ู</w:t>
      </w:r>
      <w:r w:rsidRPr="004258D3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4258D3">
        <w:rPr>
          <w:rFonts w:ascii="Angsana New" w:hAnsi="Angsana New"/>
          <w:sz w:val="30"/>
          <w:szCs w:val="30"/>
        </w:rPr>
        <w:br/>
      </w:r>
      <w:r w:rsidRPr="004258D3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="0056279F" w:rsidRPr="004258D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</w:t>
      </w:r>
      <w:r w:rsidR="0056279F" w:rsidRPr="004258D3">
        <w:rPr>
          <w:rFonts w:ascii="Angsana New" w:hAnsi="Angsana New"/>
          <w:sz w:val="30"/>
          <w:szCs w:val="30"/>
          <w:cs/>
        </w:rPr>
        <w:t xml:space="preserve"> </w:t>
      </w:r>
      <w:r w:rsidR="0056279F" w:rsidRPr="004258D3">
        <w:rPr>
          <w:rFonts w:ascii="Angsana New" w:hAnsi="Angsana New" w:hint="cs"/>
          <w:sz w:val="30"/>
          <w:szCs w:val="30"/>
          <w:cs/>
        </w:rPr>
        <w:t>ณ</w:t>
      </w:r>
      <w:r w:rsidR="0056279F" w:rsidRPr="004258D3">
        <w:rPr>
          <w:rFonts w:ascii="Angsana New" w:hAnsi="Angsana New"/>
          <w:sz w:val="30"/>
          <w:szCs w:val="30"/>
          <w:cs/>
        </w:rPr>
        <w:t xml:space="preserve"> </w:t>
      </w:r>
      <w:r w:rsidR="0056279F" w:rsidRPr="004258D3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56279F" w:rsidRPr="004258D3">
        <w:rPr>
          <w:rFonts w:ascii="Angsana New" w:hAnsi="Angsana New"/>
          <w:sz w:val="30"/>
          <w:szCs w:val="30"/>
          <w:cs/>
        </w:rPr>
        <w:t xml:space="preserve"> </w:t>
      </w:r>
      <w:r w:rsidR="0056279F" w:rsidRPr="004258D3">
        <w:rPr>
          <w:rFonts w:ascii="Angsana New" w:hAnsi="Angsana New" w:hint="cs"/>
          <w:sz w:val="30"/>
          <w:szCs w:val="30"/>
          <w:cs/>
        </w:rPr>
        <w:t>ทั้งนี้</w:t>
      </w:r>
      <w:r w:rsidR="0056279F" w:rsidRPr="004258D3">
        <w:rPr>
          <w:rFonts w:ascii="Angsana New" w:hAnsi="Angsana New"/>
          <w:sz w:val="30"/>
          <w:szCs w:val="30"/>
          <w:cs/>
        </w:rPr>
        <w:t xml:space="preserve"> </w:t>
      </w:r>
      <w:r w:rsidR="0056279F" w:rsidRPr="004258D3">
        <w:rPr>
          <w:rFonts w:ascii="Angsana New" w:hAnsi="Angsana New" w:hint="cs"/>
          <w:sz w:val="30"/>
          <w:szCs w:val="30"/>
          <w:cs/>
        </w:rPr>
        <w:t>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3A41CD2" w14:textId="77777777" w:rsidR="0010335C" w:rsidRPr="004258D3" w:rsidRDefault="0010335C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5BB89B5" w14:textId="4F490473" w:rsidR="000F122A" w:rsidRPr="004258D3" w:rsidRDefault="001B4450" w:rsidP="008578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4258D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CCA3BF" w14:textId="709ECED6" w:rsidR="001B4450" w:rsidRPr="004258D3" w:rsidRDefault="001B4450" w:rsidP="0085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21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18"/>
        <w:gridCol w:w="357"/>
        <w:gridCol w:w="1176"/>
        <w:gridCol w:w="6"/>
        <w:gridCol w:w="262"/>
        <w:gridCol w:w="9"/>
        <w:gridCol w:w="1083"/>
        <w:gridCol w:w="271"/>
        <w:gridCol w:w="1082"/>
        <w:gridCol w:w="269"/>
        <w:gridCol w:w="7"/>
        <w:gridCol w:w="1067"/>
        <w:gridCol w:w="6"/>
      </w:tblGrid>
      <w:tr w:rsidR="00217C08" w:rsidRPr="004258D3" w14:paraId="10D02D29" w14:textId="77777777" w:rsidTr="008578FE">
        <w:tc>
          <w:tcPr>
            <w:tcW w:w="1964" w:type="pct"/>
          </w:tcPr>
          <w:p w14:paraId="7983D9C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4" w:type="pct"/>
          </w:tcPr>
          <w:p w14:paraId="524645CA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76" w:type="pct"/>
            <w:gridSpan w:val="5"/>
          </w:tcPr>
          <w:p w14:paraId="6CF02D86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0F5109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9" w:type="pct"/>
            <w:gridSpan w:val="5"/>
          </w:tcPr>
          <w:p w14:paraId="47A49AB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1393D673" w14:textId="77777777" w:rsidTr="008578FE">
        <w:trPr>
          <w:trHeight w:val="434"/>
        </w:trPr>
        <w:tc>
          <w:tcPr>
            <w:tcW w:w="1964" w:type="pct"/>
          </w:tcPr>
          <w:p w14:paraId="1D6126BC" w14:textId="77777777" w:rsidR="00C52824" w:rsidRPr="004258D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3317AD8D" w14:textId="77777777" w:rsidR="00C52824" w:rsidRPr="004258D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38" w:type="pct"/>
          </w:tcPr>
          <w:p w14:paraId="2E69B6FE" w14:textId="1437575D" w:rsidR="00C52824" w:rsidRPr="004258D3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F67BAE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14:paraId="289DEDAA" w14:textId="77777777" w:rsidR="00C52824" w:rsidRPr="004258D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DB35FDC" w14:textId="195D34D1" w:rsidR="00C52824" w:rsidRPr="004258D3" w:rsidRDefault="00F67BA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571513D" w14:textId="77777777" w:rsidR="00C52824" w:rsidRPr="004258D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467498" w14:textId="1B75EC11" w:rsidR="00C52824" w:rsidRPr="004258D3" w:rsidRDefault="00F67BA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0" w:type="pct"/>
            <w:gridSpan w:val="2"/>
          </w:tcPr>
          <w:p w14:paraId="04F3A032" w14:textId="77777777" w:rsidR="00C52824" w:rsidRPr="004258D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15561C1" w14:textId="203C64F4" w:rsidR="00C52824" w:rsidRPr="004258D3" w:rsidRDefault="00F67BA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00A72AB9" w14:textId="77777777" w:rsidTr="008578FE">
        <w:trPr>
          <w:gridAfter w:val="1"/>
          <w:wAfter w:w="3" w:type="pct"/>
          <w:trHeight w:val="434"/>
        </w:trPr>
        <w:tc>
          <w:tcPr>
            <w:tcW w:w="1964" w:type="pct"/>
          </w:tcPr>
          <w:p w14:paraId="2996A922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3E34F6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9" w:type="pct"/>
            <w:gridSpan w:val="10"/>
          </w:tcPr>
          <w:p w14:paraId="1269D1ED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27FF2641" w14:textId="77777777" w:rsidTr="008578FE">
        <w:tc>
          <w:tcPr>
            <w:tcW w:w="1964" w:type="pct"/>
          </w:tcPr>
          <w:p w14:paraId="281EA279" w14:textId="445694A8" w:rsidR="004D5CDB" w:rsidRPr="004258D3" w:rsidRDefault="004D5CDB" w:rsidP="00B2547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="00CC60A7"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3A4BB654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vAlign w:val="bottom"/>
          </w:tcPr>
          <w:p w14:paraId="059E869A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D9E8814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35D741B4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007973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133FE934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15E21AC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gridSpan w:val="2"/>
          </w:tcPr>
          <w:p w14:paraId="1E290DB2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7BAE" w:rsidRPr="004258D3" w14:paraId="6A13A80F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26B551F" w14:textId="5F04B261" w:rsidR="00F67BAE" w:rsidRPr="004258D3" w:rsidRDefault="00F67BAE" w:rsidP="00F67B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94" w:type="pct"/>
          </w:tcPr>
          <w:p w14:paraId="6AAD4101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3A3ACCB" w14:textId="6C722607" w:rsidR="00F67BAE" w:rsidRPr="004258D3" w:rsidRDefault="00A76CF3" w:rsidP="00F67BA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87,0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147" w:type="pct"/>
            <w:gridSpan w:val="2"/>
          </w:tcPr>
          <w:p w14:paraId="0928A1AB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76CEE041" w14:textId="05B88223" w:rsidR="00F67BAE" w:rsidRPr="004258D3" w:rsidRDefault="00F67BAE" w:rsidP="00F67B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134,823</w:t>
            </w:r>
          </w:p>
        </w:tc>
        <w:tc>
          <w:tcPr>
            <w:tcW w:w="147" w:type="pct"/>
          </w:tcPr>
          <w:p w14:paraId="797E1439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4DABD39" w14:textId="67DB84A0" w:rsidR="00F67BAE" w:rsidRPr="004258D3" w:rsidRDefault="00A76CF3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86,109</w:t>
            </w:r>
          </w:p>
        </w:tc>
        <w:tc>
          <w:tcPr>
            <w:tcW w:w="146" w:type="pct"/>
          </w:tcPr>
          <w:p w14:paraId="069A30EB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64534890" w14:textId="780378AD" w:rsidR="00F67BAE" w:rsidRPr="004258D3" w:rsidRDefault="00F67BAE" w:rsidP="0033214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131,937</w:t>
            </w:r>
          </w:p>
        </w:tc>
      </w:tr>
      <w:tr w:rsidR="00F67BAE" w:rsidRPr="004258D3" w14:paraId="5BEFFB39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0F2328EF" w14:textId="56079A18" w:rsidR="00F67BAE" w:rsidRPr="004258D3" w:rsidRDefault="00F67BAE" w:rsidP="00F67B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94" w:type="pct"/>
          </w:tcPr>
          <w:p w14:paraId="52E6185D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604182D2" w14:textId="2FDF6E76" w:rsidR="00F67BAE" w:rsidRPr="004258D3" w:rsidRDefault="00A76CF3" w:rsidP="00F67BA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(389)</w:t>
            </w:r>
          </w:p>
        </w:tc>
        <w:tc>
          <w:tcPr>
            <w:tcW w:w="147" w:type="pct"/>
            <w:gridSpan w:val="2"/>
          </w:tcPr>
          <w:p w14:paraId="4C44A6BA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0BD11C1" w14:textId="4FD8946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(2,422)</w:t>
            </w:r>
          </w:p>
        </w:tc>
        <w:tc>
          <w:tcPr>
            <w:tcW w:w="147" w:type="pct"/>
          </w:tcPr>
          <w:p w14:paraId="705EC6F7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F03F839" w14:textId="4726F7FD" w:rsidR="00F67BAE" w:rsidRPr="004258D3" w:rsidRDefault="00A76CF3" w:rsidP="00F67BAE">
            <w:pPr>
              <w:pStyle w:val="acctfourfigures"/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(388)</w:t>
            </w:r>
          </w:p>
        </w:tc>
        <w:tc>
          <w:tcPr>
            <w:tcW w:w="146" w:type="pct"/>
          </w:tcPr>
          <w:p w14:paraId="5656B03F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bottom w:val="single" w:sz="4" w:space="0" w:color="auto"/>
            </w:tcBorders>
            <w:vAlign w:val="bottom"/>
          </w:tcPr>
          <w:p w14:paraId="56B43F5F" w14:textId="1119BC67" w:rsidR="00F67BAE" w:rsidRPr="004258D3" w:rsidRDefault="00F67BAE" w:rsidP="0033214E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(2,422)</w:t>
            </w:r>
          </w:p>
        </w:tc>
      </w:tr>
      <w:tr w:rsidR="00F67BAE" w:rsidRPr="004258D3" w14:paraId="1334AFE8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2085A023" w14:textId="77777777" w:rsidR="00F67BAE" w:rsidRPr="004258D3" w:rsidRDefault="00F67BAE" w:rsidP="00F67BA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415D1DCE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3F6E" w14:textId="108A80E9" w:rsidR="00F67BAE" w:rsidRPr="004258D3" w:rsidRDefault="00A76CF3" w:rsidP="00F67BA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86,64</w:t>
            </w:r>
            <w:r w:rsidR="00C57EA3" w:rsidRPr="00C57EA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  <w:gridSpan w:val="2"/>
          </w:tcPr>
          <w:p w14:paraId="2A871F67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C6DFD" w14:textId="2869BB53" w:rsidR="00F67BAE" w:rsidRPr="004258D3" w:rsidRDefault="00F67BAE" w:rsidP="00F67B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132,401</w:t>
            </w:r>
          </w:p>
        </w:tc>
        <w:tc>
          <w:tcPr>
            <w:tcW w:w="147" w:type="pct"/>
          </w:tcPr>
          <w:p w14:paraId="69A445E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A4ADD" w14:textId="3A637204" w:rsidR="00F67BAE" w:rsidRPr="004258D3" w:rsidRDefault="00A76CF3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85,721</w:t>
            </w:r>
          </w:p>
        </w:tc>
        <w:tc>
          <w:tcPr>
            <w:tcW w:w="146" w:type="pct"/>
          </w:tcPr>
          <w:p w14:paraId="31B6F6F9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D7D81" w14:textId="52B635E3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129,515</w:t>
            </w:r>
          </w:p>
        </w:tc>
      </w:tr>
      <w:tr w:rsidR="00F67BAE" w:rsidRPr="004258D3" w14:paraId="7543D2DD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674D1C4A" w14:textId="77777777" w:rsidR="00F67BAE" w:rsidRPr="004258D3" w:rsidRDefault="00F67BAE" w:rsidP="00F67BAE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" w:type="pct"/>
          </w:tcPr>
          <w:p w14:paraId="144327E4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</w:tcBorders>
            <w:vAlign w:val="bottom"/>
          </w:tcPr>
          <w:p w14:paraId="6F5E039B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04BD50D7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6DD30193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2F04A74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vAlign w:val="bottom"/>
          </w:tcPr>
          <w:p w14:paraId="67652D43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865D79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</w:tcBorders>
            <w:vAlign w:val="bottom"/>
          </w:tcPr>
          <w:p w14:paraId="50BCC7A5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7BAE" w:rsidRPr="004258D3" w14:paraId="3CB9D46B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FD64E4" w14:textId="77777777" w:rsidR="00F67BAE" w:rsidRPr="004258D3" w:rsidRDefault="00F67BAE" w:rsidP="00F67B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4" w:type="pct"/>
          </w:tcPr>
          <w:p w14:paraId="25145B5E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vAlign w:val="bottom"/>
          </w:tcPr>
          <w:p w14:paraId="1901E524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8C04E32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0484D63E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1BC896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7FEB07F1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A6A7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2B2497A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7BAE" w:rsidRPr="004258D3" w14:paraId="2ECE91D7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016D387" w14:textId="77777777" w:rsidR="00F67BAE" w:rsidRPr="004258D3" w:rsidRDefault="00F67BAE" w:rsidP="00F67BAE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94" w:type="pct"/>
          </w:tcPr>
          <w:p w14:paraId="46BDC6E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bottom w:val="single" w:sz="4" w:space="0" w:color="auto"/>
            </w:tcBorders>
            <w:vAlign w:val="bottom"/>
          </w:tcPr>
          <w:p w14:paraId="79842BC2" w14:textId="2533AB1B" w:rsidR="00F67BAE" w:rsidRPr="004258D3" w:rsidRDefault="00A76CF3" w:rsidP="00F67BAE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(2,21</w:t>
            </w:r>
            <w:r w:rsidR="00C57EA3" w:rsidRPr="00C57E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  <w:gridSpan w:val="2"/>
          </w:tcPr>
          <w:p w14:paraId="5E8FB93F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4AC284D2" w14:textId="00825A06" w:rsidR="00F67BAE" w:rsidRPr="004258D3" w:rsidRDefault="00F67BAE" w:rsidP="00F67B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(219)</w:t>
            </w:r>
          </w:p>
        </w:tc>
        <w:tc>
          <w:tcPr>
            <w:tcW w:w="147" w:type="pct"/>
          </w:tcPr>
          <w:p w14:paraId="236E4B73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5951487A" w14:textId="47709FD4" w:rsidR="00F67BAE" w:rsidRPr="004258D3" w:rsidRDefault="00A76CF3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(2,174)</w:t>
            </w:r>
          </w:p>
        </w:tc>
        <w:tc>
          <w:tcPr>
            <w:tcW w:w="146" w:type="pct"/>
          </w:tcPr>
          <w:p w14:paraId="1E565806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vAlign w:val="bottom"/>
          </w:tcPr>
          <w:p w14:paraId="717BA0A3" w14:textId="743D82BC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(506)</w:t>
            </w:r>
          </w:p>
        </w:tc>
      </w:tr>
      <w:tr w:rsidR="00F67BAE" w:rsidRPr="004258D3" w14:paraId="64ACF91C" w14:textId="77777777" w:rsidTr="008578FE">
        <w:trPr>
          <w:gridAfter w:val="1"/>
          <w:wAfter w:w="3" w:type="pct"/>
        </w:trPr>
        <w:tc>
          <w:tcPr>
            <w:tcW w:w="1964" w:type="pct"/>
          </w:tcPr>
          <w:p w14:paraId="45BDAC10" w14:textId="77777777" w:rsidR="00F67BAE" w:rsidRPr="004258D3" w:rsidRDefault="00F67BAE" w:rsidP="00F67B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4" w:type="pct"/>
          </w:tcPr>
          <w:p w14:paraId="187EBC2E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5E66F" w14:textId="2755C3B8" w:rsidR="00F67BAE" w:rsidRPr="004258D3" w:rsidRDefault="00A76CF3" w:rsidP="00F67BAE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84,429</w:t>
            </w:r>
          </w:p>
        </w:tc>
        <w:tc>
          <w:tcPr>
            <w:tcW w:w="147" w:type="pct"/>
            <w:gridSpan w:val="2"/>
          </w:tcPr>
          <w:p w14:paraId="6A66133A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8F47" w14:textId="3A7AD605" w:rsidR="00F67BAE" w:rsidRPr="004258D3" w:rsidRDefault="00F67BAE" w:rsidP="00F67BA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132,182</w:t>
            </w:r>
          </w:p>
        </w:tc>
        <w:tc>
          <w:tcPr>
            <w:tcW w:w="147" w:type="pct"/>
          </w:tcPr>
          <w:p w14:paraId="3C11969F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C26F5" w14:textId="371E379D" w:rsidR="00F67BAE" w:rsidRPr="004258D3" w:rsidRDefault="00A76CF3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83,547</w:t>
            </w:r>
          </w:p>
        </w:tc>
        <w:tc>
          <w:tcPr>
            <w:tcW w:w="146" w:type="pct"/>
          </w:tcPr>
          <w:p w14:paraId="77FF4CA2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BD592" w14:textId="3E21CE02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129,009</w:t>
            </w:r>
          </w:p>
        </w:tc>
      </w:tr>
    </w:tbl>
    <w:p w14:paraId="04410D7D" w14:textId="16F076ED" w:rsidR="00CC60A7" w:rsidRPr="004258D3" w:rsidRDefault="00CC60A7" w:rsidP="001D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766F824A" w14:textId="77777777" w:rsidR="00082942" w:rsidRPr="004258D3" w:rsidRDefault="00082942">
      <w:r w:rsidRPr="004258D3">
        <w:br w:type="page"/>
      </w:r>
    </w:p>
    <w:tbl>
      <w:tblPr>
        <w:tblW w:w="927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78"/>
        <w:gridCol w:w="871"/>
        <w:gridCol w:w="180"/>
        <w:gridCol w:w="957"/>
        <w:gridCol w:w="180"/>
        <w:gridCol w:w="869"/>
        <w:gridCol w:w="185"/>
        <w:gridCol w:w="868"/>
        <w:gridCol w:w="180"/>
        <w:gridCol w:w="932"/>
        <w:gridCol w:w="180"/>
        <w:gridCol w:w="990"/>
      </w:tblGrid>
      <w:tr w:rsidR="00217C08" w:rsidRPr="004258D3" w14:paraId="442F4787" w14:textId="77777777" w:rsidTr="00317076">
        <w:trPr>
          <w:trHeight w:val="20"/>
        </w:trPr>
        <w:tc>
          <w:tcPr>
            <w:tcW w:w="2878" w:type="dxa"/>
          </w:tcPr>
          <w:p w14:paraId="555C2DD5" w14:textId="16D14C79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392" w:type="dxa"/>
            <w:gridSpan w:val="11"/>
          </w:tcPr>
          <w:p w14:paraId="4C57178D" w14:textId="79F852A6" w:rsidR="004D5CDB" w:rsidRPr="004258D3" w:rsidRDefault="004D5CDB" w:rsidP="00B2547A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217C08" w:rsidRPr="004258D3" w14:paraId="275ECC10" w14:textId="77777777" w:rsidTr="00317076">
        <w:trPr>
          <w:trHeight w:val="20"/>
        </w:trPr>
        <w:tc>
          <w:tcPr>
            <w:tcW w:w="2878" w:type="dxa"/>
          </w:tcPr>
          <w:p w14:paraId="655874AD" w14:textId="77777777" w:rsidR="000A1F31" w:rsidRPr="004258D3" w:rsidRDefault="000A1F31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0D80F5B5" w14:textId="46879CA5" w:rsidR="000A1F31" w:rsidRPr="004258D3" w:rsidRDefault="000A1F31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17C08" w:rsidRPr="004258D3" w14:paraId="71C3ADF7" w14:textId="77777777" w:rsidTr="00E763A5">
        <w:trPr>
          <w:trHeight w:val="20"/>
        </w:trPr>
        <w:tc>
          <w:tcPr>
            <w:tcW w:w="2878" w:type="dxa"/>
            <w:vMerge w:val="restart"/>
            <w:vAlign w:val="bottom"/>
          </w:tcPr>
          <w:p w14:paraId="64D7CE92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461CB0A6" w14:textId="5A29AA2D" w:rsidR="004D5CDB" w:rsidRPr="004258D3" w:rsidRDefault="008578FE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67BAE"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5" w:type="dxa"/>
          </w:tcPr>
          <w:p w14:paraId="55B1A293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1AB6CC2E" w14:textId="76DF03A1" w:rsidR="004D5CDB" w:rsidRPr="004258D3" w:rsidRDefault="00F67BAE" w:rsidP="00B2547A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17C08" w:rsidRPr="004258D3" w14:paraId="68102628" w14:textId="77777777" w:rsidTr="00E763A5">
        <w:trPr>
          <w:trHeight w:val="20"/>
        </w:trPr>
        <w:tc>
          <w:tcPr>
            <w:tcW w:w="2878" w:type="dxa"/>
            <w:vMerge/>
          </w:tcPr>
          <w:p w14:paraId="7AF5D1D7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38021B6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259A1FA8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BD3006" w14:textId="77777777" w:rsidR="004D5CDB" w:rsidRPr="004258D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1996C54" w14:textId="1267574F" w:rsidR="0063395D" w:rsidRPr="004258D3" w:rsidRDefault="00D81554" w:rsidP="0063395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08E80E4E" w14:textId="10E23860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49797BAF" w14:textId="77777777" w:rsidR="004D5CDB" w:rsidRPr="004258D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48ACF00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C341873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5" w:type="dxa"/>
            <w:vAlign w:val="bottom"/>
          </w:tcPr>
          <w:p w14:paraId="259AF1BC" w14:textId="77777777" w:rsidR="004D5CDB" w:rsidRPr="004258D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vAlign w:val="bottom"/>
          </w:tcPr>
          <w:p w14:paraId="443879CF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45A5E319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8061B50" w14:textId="77777777" w:rsidR="004D5CDB" w:rsidRPr="004258D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vAlign w:val="bottom"/>
          </w:tcPr>
          <w:p w14:paraId="09131600" w14:textId="77777777" w:rsidR="0001319E" w:rsidRPr="004258D3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6D528EBF" w14:textId="7E5A27B9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133B288E" w14:textId="77777777" w:rsidR="004D5CDB" w:rsidRPr="004258D3" w:rsidRDefault="004D5CDB" w:rsidP="00B2547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8F8A1A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B20254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17C08" w:rsidRPr="004258D3" w14:paraId="73E49C05" w14:textId="77777777" w:rsidTr="00317076">
        <w:trPr>
          <w:trHeight w:val="20"/>
        </w:trPr>
        <w:tc>
          <w:tcPr>
            <w:tcW w:w="2878" w:type="dxa"/>
          </w:tcPr>
          <w:p w14:paraId="4E94BDF9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3B48D372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4258D3" w14:paraId="0028B6D9" w14:textId="77777777" w:rsidTr="00E763A5">
        <w:trPr>
          <w:cantSplit/>
          <w:trHeight w:val="20"/>
        </w:trPr>
        <w:tc>
          <w:tcPr>
            <w:tcW w:w="2878" w:type="dxa"/>
          </w:tcPr>
          <w:p w14:paraId="24426354" w14:textId="77777777" w:rsidR="004D5CDB" w:rsidRPr="004258D3" w:rsidRDefault="004D5CDB" w:rsidP="00B2547A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1E95C91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0F25B" w14:textId="77777777" w:rsidR="004D5CDB" w:rsidRPr="004258D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3AE5212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F3B2D" w14:textId="77777777" w:rsidR="004D5CDB" w:rsidRPr="004258D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EDE27DC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4BABD5CC" w14:textId="77777777" w:rsidR="004D5CDB" w:rsidRPr="004258D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8" w:type="dxa"/>
            <w:vAlign w:val="bottom"/>
          </w:tcPr>
          <w:p w14:paraId="1A35D9C4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FE1D6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2" w:type="dxa"/>
            <w:vAlign w:val="bottom"/>
          </w:tcPr>
          <w:p w14:paraId="73B799F8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AA704" w14:textId="77777777" w:rsidR="004D5CDB" w:rsidRPr="004258D3" w:rsidRDefault="004D5CDB" w:rsidP="00B2547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9064241" w14:textId="77777777" w:rsidR="004D5CDB" w:rsidRPr="004258D3" w:rsidRDefault="004D5CDB" w:rsidP="00B2547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6CF3" w:rsidRPr="004258D3" w14:paraId="2DA25FC0" w14:textId="77777777" w:rsidTr="00E763A5">
        <w:trPr>
          <w:cantSplit/>
          <w:trHeight w:val="20"/>
        </w:trPr>
        <w:tc>
          <w:tcPr>
            <w:tcW w:w="2878" w:type="dxa"/>
          </w:tcPr>
          <w:p w14:paraId="34FB406E" w14:textId="494A27A6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จากการประมาณตามหลัก                    </w:t>
            </w:r>
          </w:p>
          <w:p w14:paraId="25E38C23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583EA37" w14:textId="2B1A0ABA" w:rsidR="00A76CF3" w:rsidRPr="004258D3" w:rsidRDefault="00A76CF3" w:rsidP="00A76C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(13,676)</w:t>
            </w:r>
          </w:p>
        </w:tc>
        <w:tc>
          <w:tcPr>
            <w:tcW w:w="180" w:type="dxa"/>
          </w:tcPr>
          <w:p w14:paraId="50BD0F1B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7FF95173" w14:textId="7295AE81" w:rsidR="00A76CF3" w:rsidRPr="004258D3" w:rsidRDefault="00A76CF3" w:rsidP="00A76CF3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2,73</w:t>
            </w:r>
            <w:r w:rsidR="009865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AB6B665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E7FFFDA" w14:textId="6C36EBEE" w:rsidR="00A76CF3" w:rsidRPr="004258D3" w:rsidRDefault="000F1320" w:rsidP="00A76C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A76CF3"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10,940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5" w:type="dxa"/>
          </w:tcPr>
          <w:p w14:paraId="3F87531E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  <w:vAlign w:val="bottom"/>
          </w:tcPr>
          <w:p w14:paraId="458C88BB" w14:textId="1EF2BA43" w:rsidR="00A76CF3" w:rsidRPr="004258D3" w:rsidRDefault="00A76CF3" w:rsidP="004453A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6637D0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B780426" w14:textId="1A51405B" w:rsidR="00A76CF3" w:rsidRPr="004258D3" w:rsidRDefault="00A76CF3" w:rsidP="004453A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43FAA0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F29748" w14:textId="4572F58F" w:rsidR="00A76CF3" w:rsidRPr="004258D3" w:rsidRDefault="00A76CF3" w:rsidP="00A76CF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67BAE" w:rsidRPr="004258D3" w14:paraId="686236BA" w14:textId="77777777" w:rsidTr="00E763A5">
        <w:trPr>
          <w:cantSplit/>
          <w:trHeight w:val="20"/>
        </w:trPr>
        <w:tc>
          <w:tcPr>
            <w:tcW w:w="2878" w:type="dxa"/>
          </w:tcPr>
          <w:p w14:paraId="4940243D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B09AF" w14:textId="5144887D" w:rsidR="00F67BAE" w:rsidRPr="004258D3" w:rsidRDefault="00A76CF3" w:rsidP="00A76C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(13,676)</w:t>
            </w:r>
          </w:p>
        </w:tc>
        <w:tc>
          <w:tcPr>
            <w:tcW w:w="180" w:type="dxa"/>
            <w:vAlign w:val="bottom"/>
          </w:tcPr>
          <w:p w14:paraId="6E6F4A06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7C503" w14:textId="0BE3CE4F" w:rsidR="00F67BAE" w:rsidRPr="004258D3" w:rsidRDefault="00A76CF3" w:rsidP="00A76CF3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2,73</w:t>
            </w:r>
            <w:r w:rsidR="009865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3CDCF3F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5E7B" w14:textId="0CE14E2E" w:rsidR="00F67BAE" w:rsidRPr="004258D3" w:rsidRDefault="000F1320" w:rsidP="00A76CF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A76CF3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10,940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5" w:type="dxa"/>
            <w:vAlign w:val="bottom"/>
          </w:tcPr>
          <w:p w14:paraId="2BF9702C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11982" w14:textId="3D664967" w:rsidR="00F67BAE" w:rsidRPr="004258D3" w:rsidRDefault="00F67BAE" w:rsidP="004453AF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4C5BAF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5F8AE" w14:textId="55006753" w:rsidR="00F67BAE" w:rsidRPr="004258D3" w:rsidRDefault="00F67BAE" w:rsidP="0033214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01F638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F6F01" w14:textId="1671C780" w:rsidR="00F67BAE" w:rsidRPr="004258D3" w:rsidRDefault="00F67BAE" w:rsidP="00F67BA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ADA74B5" w14:textId="4AB58E15" w:rsidR="006C3058" w:rsidRPr="004258D3" w:rsidRDefault="006C305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244"/>
        <w:gridCol w:w="900"/>
        <w:gridCol w:w="180"/>
        <w:gridCol w:w="898"/>
        <w:gridCol w:w="182"/>
        <w:gridCol w:w="900"/>
        <w:gridCol w:w="180"/>
        <w:gridCol w:w="900"/>
      </w:tblGrid>
      <w:tr w:rsidR="00217C08" w:rsidRPr="004258D3" w14:paraId="71D477EE" w14:textId="77777777" w:rsidTr="00317076">
        <w:trPr>
          <w:trHeight w:val="20"/>
          <w:tblHeader/>
        </w:trPr>
        <w:tc>
          <w:tcPr>
            <w:tcW w:w="2860" w:type="dxa"/>
          </w:tcPr>
          <w:p w14:paraId="49BC1640" w14:textId="77777777" w:rsidR="00AF250B" w:rsidRPr="004258D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4FAE6E90" w14:textId="77777777" w:rsidR="00AF250B" w:rsidRPr="004258D3" w:rsidRDefault="00AF250B" w:rsidP="00AF250B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17C08" w:rsidRPr="004258D3" w14:paraId="505F5AB5" w14:textId="77777777" w:rsidTr="000D4C73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7F09DBB2" w14:textId="77777777" w:rsidR="00AF250B" w:rsidRPr="004258D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152" w:type="dxa"/>
            <w:gridSpan w:val="5"/>
          </w:tcPr>
          <w:p w14:paraId="383E2DC8" w14:textId="3D9A630D" w:rsidR="00AF250B" w:rsidRPr="004258D3" w:rsidRDefault="008578FE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F67BAE"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46F1DB5" w14:textId="77777777" w:rsidR="00AF250B" w:rsidRPr="004258D3" w:rsidRDefault="00AF250B" w:rsidP="000D4C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75D3909A" w14:textId="0DA24055" w:rsidR="00AF250B" w:rsidRPr="004258D3" w:rsidRDefault="00F67BAE" w:rsidP="0033214E">
            <w:pPr>
              <w:pStyle w:val="acctfourfigures"/>
              <w:tabs>
                <w:tab w:val="left" w:pos="253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17C08" w:rsidRPr="004258D3" w14:paraId="3A1981D6" w14:textId="77777777" w:rsidTr="000D4C73">
        <w:trPr>
          <w:trHeight w:val="20"/>
          <w:tblHeader/>
        </w:trPr>
        <w:tc>
          <w:tcPr>
            <w:tcW w:w="2860" w:type="dxa"/>
            <w:vMerge/>
          </w:tcPr>
          <w:p w14:paraId="7527A7D8" w14:textId="77777777" w:rsidR="00AF250B" w:rsidRPr="004258D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D5EFE5C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050D0B0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62AB6F" w14:textId="77777777" w:rsidR="00AF250B" w:rsidRPr="004258D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3F296B2" w14:textId="678D8989" w:rsidR="0001319E" w:rsidRPr="004258D3" w:rsidRDefault="00D81554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รายได้</w:t>
            </w:r>
          </w:p>
          <w:p w14:paraId="6F577D57" w14:textId="2DEFEF8F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244" w:type="dxa"/>
            <w:vAlign w:val="bottom"/>
          </w:tcPr>
          <w:p w14:paraId="0A705F68" w14:textId="77777777" w:rsidR="00AF250B" w:rsidRPr="004258D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08C25F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F1562B9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2790D20" w14:textId="77777777" w:rsidR="00AF250B" w:rsidRPr="004258D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8F96E1F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740291DF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2" w:type="dxa"/>
            <w:vAlign w:val="bottom"/>
          </w:tcPr>
          <w:p w14:paraId="21A30675" w14:textId="77777777" w:rsidR="00AF250B" w:rsidRPr="004258D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3FBAEB" w14:textId="77777777" w:rsidR="0001319E" w:rsidRPr="004258D3" w:rsidRDefault="0001319E" w:rsidP="0001319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ko-KR" w:bidi="th-TH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eastAsia="ko-KR" w:bidi="th-TH"/>
              </w:rPr>
              <w:t>ค่าใช้จ่าย</w:t>
            </w:r>
          </w:p>
          <w:p w14:paraId="063B8675" w14:textId="7B6346C1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34A1E2B6" w14:textId="77777777" w:rsidR="00AF250B" w:rsidRPr="004258D3" w:rsidRDefault="00AF250B" w:rsidP="00AF250B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834066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634A728D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17C08" w:rsidRPr="004258D3" w14:paraId="4E4902D9" w14:textId="77777777" w:rsidTr="00317076">
        <w:trPr>
          <w:trHeight w:val="20"/>
          <w:tblHeader/>
        </w:trPr>
        <w:tc>
          <w:tcPr>
            <w:tcW w:w="2860" w:type="dxa"/>
          </w:tcPr>
          <w:p w14:paraId="7F96B6D2" w14:textId="77777777" w:rsidR="00AF250B" w:rsidRPr="004258D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2" w:type="dxa"/>
            <w:gridSpan w:val="11"/>
          </w:tcPr>
          <w:p w14:paraId="53F08C73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4258D3" w14:paraId="71FD8ABF" w14:textId="77777777" w:rsidTr="000D4C73">
        <w:trPr>
          <w:cantSplit/>
          <w:trHeight w:val="20"/>
        </w:trPr>
        <w:tc>
          <w:tcPr>
            <w:tcW w:w="2860" w:type="dxa"/>
          </w:tcPr>
          <w:p w14:paraId="61FF2E53" w14:textId="77777777" w:rsidR="00AF250B" w:rsidRPr="004258D3" w:rsidRDefault="00AF250B" w:rsidP="00AF250B">
            <w:pPr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5A10AC9" w14:textId="77777777" w:rsidR="00AF250B" w:rsidRPr="004258D3" w:rsidRDefault="00AF250B" w:rsidP="00AF250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E277252" w14:textId="77777777" w:rsidR="00AF250B" w:rsidRPr="004258D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A59A190" w14:textId="77777777" w:rsidR="00AF250B" w:rsidRPr="004258D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  <w:vAlign w:val="bottom"/>
          </w:tcPr>
          <w:p w14:paraId="4B97C8C2" w14:textId="77777777" w:rsidR="00AF250B" w:rsidRPr="004258D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8FDA434" w14:textId="77777777" w:rsidR="00AF250B" w:rsidRPr="004258D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911DAE" w14:textId="77777777" w:rsidR="00AF250B" w:rsidRPr="004258D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3B2C7E4B" w14:textId="77777777" w:rsidR="00AF250B" w:rsidRPr="004258D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4F5D42B" w14:textId="77777777" w:rsidR="00AF250B" w:rsidRPr="004258D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5D9560E" w14:textId="77777777" w:rsidR="00AF250B" w:rsidRPr="004258D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C72829" w14:textId="77777777" w:rsidR="00AF250B" w:rsidRPr="004258D3" w:rsidRDefault="00AF250B" w:rsidP="00AF250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C5C74E7" w14:textId="77777777" w:rsidR="00AF250B" w:rsidRPr="004258D3" w:rsidRDefault="00AF250B" w:rsidP="00AF250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76CF3" w:rsidRPr="004258D3" w14:paraId="2A9115B1" w14:textId="77777777" w:rsidTr="000D4C73">
        <w:trPr>
          <w:cantSplit/>
          <w:trHeight w:val="20"/>
        </w:trPr>
        <w:tc>
          <w:tcPr>
            <w:tcW w:w="2860" w:type="dxa"/>
          </w:tcPr>
          <w:p w14:paraId="26C0B082" w14:textId="55E3CE4E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จากการประมาณตามหลัก</w:t>
            </w:r>
          </w:p>
          <w:p w14:paraId="49402D17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E0E983B" w14:textId="36C601FA" w:rsidR="00A76CF3" w:rsidRPr="004258D3" w:rsidRDefault="00A76CF3" w:rsidP="00A76C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(13,275)</w:t>
            </w:r>
          </w:p>
        </w:tc>
        <w:tc>
          <w:tcPr>
            <w:tcW w:w="180" w:type="dxa"/>
          </w:tcPr>
          <w:p w14:paraId="50F2F735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4029C0D" w14:textId="009A4977" w:rsidR="00A76CF3" w:rsidRPr="004258D3" w:rsidRDefault="00A76CF3" w:rsidP="00A76CF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2,655</w:t>
            </w:r>
          </w:p>
        </w:tc>
        <w:tc>
          <w:tcPr>
            <w:tcW w:w="244" w:type="dxa"/>
          </w:tcPr>
          <w:p w14:paraId="43295280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4EBFAF" w14:textId="76709E67" w:rsidR="00A76CF3" w:rsidRPr="004258D3" w:rsidRDefault="00C6711D" w:rsidP="00A76C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6CF3"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10,620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F1C657B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F6DEF69" w14:textId="667711B2" w:rsidR="00A76CF3" w:rsidRPr="004258D3" w:rsidRDefault="00A76CF3" w:rsidP="004453A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864CCF" w14:textId="77777777" w:rsidR="00A76CF3" w:rsidRPr="004258D3" w:rsidRDefault="00A76CF3" w:rsidP="0044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3D8DD8" w14:textId="627A15BD" w:rsidR="00A76CF3" w:rsidRPr="004258D3" w:rsidRDefault="00A76CF3" w:rsidP="004453A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2777FD9" w14:textId="77777777" w:rsidR="00A76CF3" w:rsidRPr="004258D3" w:rsidRDefault="00A76CF3" w:rsidP="0044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D705C49" w14:textId="354035E5" w:rsidR="00A76CF3" w:rsidRPr="004258D3" w:rsidRDefault="00A76CF3" w:rsidP="004453A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6CF3" w:rsidRPr="004258D3" w14:paraId="4D9F6DD6" w14:textId="77777777" w:rsidTr="000D4C73">
        <w:trPr>
          <w:cantSplit/>
          <w:trHeight w:val="20"/>
        </w:trPr>
        <w:tc>
          <w:tcPr>
            <w:tcW w:w="2860" w:type="dxa"/>
          </w:tcPr>
          <w:p w14:paraId="1AF9F17B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1CEC8" w14:textId="58C7CDAF" w:rsidR="00A76CF3" w:rsidRPr="004258D3" w:rsidRDefault="00A76CF3" w:rsidP="00A76CF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(13,275)</w:t>
            </w:r>
          </w:p>
        </w:tc>
        <w:tc>
          <w:tcPr>
            <w:tcW w:w="180" w:type="dxa"/>
            <w:vAlign w:val="bottom"/>
          </w:tcPr>
          <w:p w14:paraId="1D5692FE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1E6EE" w14:textId="55694B13" w:rsidR="00A76CF3" w:rsidRPr="004258D3" w:rsidRDefault="00A76CF3" w:rsidP="00A76CF3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2,655</w:t>
            </w:r>
          </w:p>
        </w:tc>
        <w:tc>
          <w:tcPr>
            <w:tcW w:w="244" w:type="dxa"/>
            <w:vAlign w:val="bottom"/>
          </w:tcPr>
          <w:p w14:paraId="6A14FBF8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4C2F" w14:textId="2B093210" w:rsidR="00A76CF3" w:rsidRPr="004258D3" w:rsidRDefault="000F1320" w:rsidP="00A76C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A76CF3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10,620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5E80E9" w14:textId="77777777" w:rsidR="00A76CF3" w:rsidRPr="004258D3" w:rsidRDefault="00A76CF3" w:rsidP="00A76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8462AE" w14:textId="3A6E4AFD" w:rsidR="00A76CF3" w:rsidRPr="004453AF" w:rsidRDefault="00A76CF3" w:rsidP="004453A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53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CA86C1" w14:textId="77777777" w:rsidR="00A76CF3" w:rsidRPr="004453AF" w:rsidRDefault="00A76CF3" w:rsidP="0044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04FE9" w14:textId="090B8552" w:rsidR="00A76CF3" w:rsidRPr="004453AF" w:rsidRDefault="00A76CF3" w:rsidP="004453A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53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68785" w14:textId="77777777" w:rsidR="00A76CF3" w:rsidRPr="004453AF" w:rsidRDefault="00A76CF3" w:rsidP="004453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53"/>
                <w:tab w:val="decimal" w:pos="734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9C60B" w14:textId="0150FD38" w:rsidR="00A76CF3" w:rsidRPr="004453AF" w:rsidRDefault="00A76CF3" w:rsidP="004453A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453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2520FCD" w14:textId="77777777" w:rsidR="000F122A" w:rsidRPr="004F6B6D" w:rsidRDefault="000F122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1"/>
        <w:gridCol w:w="1080"/>
        <w:gridCol w:w="270"/>
        <w:gridCol w:w="991"/>
        <w:gridCol w:w="270"/>
        <w:gridCol w:w="990"/>
        <w:gridCol w:w="270"/>
        <w:gridCol w:w="1080"/>
      </w:tblGrid>
      <w:tr w:rsidR="00217C08" w:rsidRPr="004258D3" w14:paraId="217781E0" w14:textId="77777777" w:rsidTr="00317076">
        <w:tc>
          <w:tcPr>
            <w:tcW w:w="4301" w:type="dxa"/>
          </w:tcPr>
          <w:p w14:paraId="5CB6D27E" w14:textId="77777777" w:rsidR="00AF250B" w:rsidRPr="004258D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6CB61CB0" w14:textId="77777777" w:rsidR="00AF250B" w:rsidRPr="004258D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58AC3F09" w14:textId="77777777" w:rsidTr="00317076">
        <w:trPr>
          <w:trHeight w:val="282"/>
        </w:trPr>
        <w:tc>
          <w:tcPr>
            <w:tcW w:w="4301" w:type="dxa"/>
          </w:tcPr>
          <w:p w14:paraId="00BE449F" w14:textId="77777777" w:rsidR="00AF250B" w:rsidRPr="004258D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1E5B3DDD" w14:textId="63EC2104" w:rsidR="00AF250B" w:rsidRPr="004258D3" w:rsidRDefault="008578F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F67BAE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61004F" w14:textId="77777777" w:rsidR="00AF250B" w:rsidRPr="004258D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559E71" w14:textId="33219C23" w:rsidR="00AF250B" w:rsidRPr="004258D3" w:rsidRDefault="00F67BAE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6C566552" w14:textId="77777777" w:rsidTr="00317076">
        <w:tc>
          <w:tcPr>
            <w:tcW w:w="4301" w:type="dxa"/>
          </w:tcPr>
          <w:p w14:paraId="62FB26BE" w14:textId="77777777" w:rsidR="00AF250B" w:rsidRPr="004258D3" w:rsidRDefault="00AF250B" w:rsidP="00A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0A2522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83F6897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539C1729" w14:textId="77777777" w:rsidR="00AF250B" w:rsidRPr="004258D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631637A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C20228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60D99345" w14:textId="77777777" w:rsidR="00AF250B" w:rsidRPr="004258D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396A2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CE69327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74A811E3" w14:textId="77777777" w:rsidR="00AF250B" w:rsidRPr="004258D3" w:rsidRDefault="00AF250B" w:rsidP="00AF25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C31FAF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A35DE8" w14:textId="77777777" w:rsidR="00AF250B" w:rsidRPr="004258D3" w:rsidRDefault="00AF250B" w:rsidP="00AF250B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67BAE" w:rsidRPr="004258D3" w14:paraId="47A24553" w14:textId="77777777" w:rsidTr="00317076">
        <w:tc>
          <w:tcPr>
            <w:tcW w:w="4301" w:type="dxa"/>
          </w:tcPr>
          <w:p w14:paraId="4979E50A" w14:textId="77777777" w:rsidR="00F67BAE" w:rsidRPr="004258D3" w:rsidRDefault="00F67BAE" w:rsidP="00F67BAE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645479FC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D8B215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F349AEE" w14:textId="4A25B4C4" w:rsidR="00F67BAE" w:rsidRPr="004258D3" w:rsidRDefault="00B64E21" w:rsidP="00F67BA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590,681</w:t>
            </w:r>
          </w:p>
        </w:tc>
        <w:tc>
          <w:tcPr>
            <w:tcW w:w="270" w:type="dxa"/>
          </w:tcPr>
          <w:p w14:paraId="50288B5B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76F54E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D839B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9EBC15" w14:textId="78962F68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769,687</w:t>
            </w:r>
          </w:p>
        </w:tc>
      </w:tr>
      <w:tr w:rsidR="00F67BAE" w:rsidRPr="004258D3" w14:paraId="0736390D" w14:textId="77777777" w:rsidTr="00317076">
        <w:tc>
          <w:tcPr>
            <w:tcW w:w="4301" w:type="dxa"/>
          </w:tcPr>
          <w:p w14:paraId="374A56DF" w14:textId="77777777" w:rsidR="00F67BAE" w:rsidRPr="004258D3" w:rsidRDefault="00F67BAE" w:rsidP="00F67BAE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9F37B0F" w14:textId="27BCD231" w:rsidR="00F67BAE" w:rsidRPr="004258D3" w:rsidRDefault="00B64E21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4CC4C451" w14:textId="2159FD19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3AC3769" w14:textId="2259D748" w:rsidR="00F67BAE" w:rsidRPr="004258D3" w:rsidRDefault="00B64E21" w:rsidP="00F67BA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118,136</w:t>
            </w:r>
          </w:p>
        </w:tc>
        <w:tc>
          <w:tcPr>
            <w:tcW w:w="270" w:type="dxa"/>
          </w:tcPr>
          <w:p w14:paraId="70D684C5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B05A4C" w14:textId="525C1CC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388502A1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C2BF6A" w14:textId="5C9A1339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153,937</w:t>
            </w:r>
          </w:p>
        </w:tc>
      </w:tr>
      <w:tr w:rsidR="00F67BAE" w:rsidRPr="004258D3" w14:paraId="70B7721D" w14:textId="77777777" w:rsidTr="00317076">
        <w:tc>
          <w:tcPr>
            <w:tcW w:w="4301" w:type="dxa"/>
          </w:tcPr>
          <w:p w14:paraId="61824C7C" w14:textId="77777777" w:rsidR="00F67BAE" w:rsidRPr="004258D3" w:rsidRDefault="00F67BAE" w:rsidP="00F67BAE">
            <w:pPr>
              <w:ind w:left="-4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EBD29FB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006278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1BCE58BB" w14:textId="5F6C481B" w:rsidR="00F67BAE" w:rsidRPr="004258D3" w:rsidRDefault="00B64E21" w:rsidP="00F67BA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4,931</w:t>
            </w:r>
          </w:p>
        </w:tc>
        <w:tc>
          <w:tcPr>
            <w:tcW w:w="270" w:type="dxa"/>
          </w:tcPr>
          <w:p w14:paraId="562ECE2E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A8A927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E3354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B40884" w14:textId="4254594C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5,219</w:t>
            </w:r>
          </w:p>
        </w:tc>
      </w:tr>
      <w:tr w:rsidR="00F67BAE" w:rsidRPr="004258D3" w14:paraId="12C27599" w14:textId="77777777" w:rsidTr="00317076">
        <w:tc>
          <w:tcPr>
            <w:tcW w:w="4301" w:type="dxa"/>
          </w:tcPr>
          <w:p w14:paraId="48A1AB49" w14:textId="77777777" w:rsidR="00F67BAE" w:rsidRPr="004258D3" w:rsidRDefault="00F67BAE" w:rsidP="00F67BAE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D34E6F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D443B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537F75C2" w14:textId="6BAA9613" w:rsidR="00F67BAE" w:rsidRPr="004258D3" w:rsidRDefault="00B64E21" w:rsidP="004453AF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(38,249)</w:t>
            </w:r>
          </w:p>
        </w:tc>
        <w:tc>
          <w:tcPr>
            <w:tcW w:w="270" w:type="dxa"/>
          </w:tcPr>
          <w:p w14:paraId="5BD563B9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5F9EA7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563C78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5A8C3B" w14:textId="4C0041ED" w:rsidR="00F67BAE" w:rsidRPr="004258D3" w:rsidRDefault="00F67BAE" w:rsidP="004453AF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(24,552)</w:t>
            </w:r>
          </w:p>
        </w:tc>
      </w:tr>
      <w:tr w:rsidR="00F67BAE" w:rsidRPr="004258D3" w14:paraId="524DD922" w14:textId="77777777" w:rsidTr="00317076">
        <w:tc>
          <w:tcPr>
            <w:tcW w:w="4301" w:type="dxa"/>
          </w:tcPr>
          <w:p w14:paraId="39A0FCEB" w14:textId="7CCE3433" w:rsidR="00F67BAE" w:rsidRPr="004258D3" w:rsidRDefault="00F67BAE" w:rsidP="00F67BAE">
            <w:pPr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</w:tcPr>
          <w:p w14:paraId="7013877A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4157CB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DD1E5FB" w14:textId="5F849D2E" w:rsidR="00F67BAE" w:rsidRPr="004258D3" w:rsidRDefault="00B64E21" w:rsidP="004453AF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(389)</w:t>
            </w:r>
          </w:p>
        </w:tc>
        <w:tc>
          <w:tcPr>
            <w:tcW w:w="270" w:type="dxa"/>
          </w:tcPr>
          <w:p w14:paraId="3870A2DA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42468C6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D45D22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0595BA" w14:textId="02F78F6D" w:rsidR="00F67BAE" w:rsidRPr="004258D3" w:rsidRDefault="00F67BAE" w:rsidP="00F67BAE">
            <w:pPr>
              <w:pStyle w:val="acctfourfigures"/>
              <w:tabs>
                <w:tab w:val="clear" w:pos="765"/>
                <w:tab w:val="decimal" w:pos="786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(2,422)</w:t>
            </w:r>
          </w:p>
        </w:tc>
      </w:tr>
      <w:tr w:rsidR="00F67BAE" w:rsidRPr="004258D3" w14:paraId="6776C245" w14:textId="77777777" w:rsidTr="00317076">
        <w:tc>
          <w:tcPr>
            <w:tcW w:w="4301" w:type="dxa"/>
          </w:tcPr>
          <w:p w14:paraId="42B6D09B" w14:textId="77777777" w:rsidR="00F67BAE" w:rsidRPr="004258D3" w:rsidRDefault="00F67BAE" w:rsidP="00F67BAE">
            <w:pPr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6DB035" w14:textId="7B3CED95" w:rsidR="00F67BAE" w:rsidRPr="004258D3" w:rsidRDefault="00B64E21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14.29</w:t>
            </w:r>
          </w:p>
        </w:tc>
        <w:tc>
          <w:tcPr>
            <w:tcW w:w="270" w:type="dxa"/>
          </w:tcPr>
          <w:p w14:paraId="5D0DE2A7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78BD152E" w14:textId="3FBF1B58" w:rsidR="00F67BAE" w:rsidRPr="004258D3" w:rsidRDefault="00B64E21" w:rsidP="00F67BAE">
            <w:pPr>
              <w:pStyle w:val="acctfourfigures"/>
              <w:tabs>
                <w:tab w:val="clear" w:pos="765"/>
                <w:tab w:val="decimal" w:pos="748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84,429</w:t>
            </w:r>
          </w:p>
        </w:tc>
        <w:tc>
          <w:tcPr>
            <w:tcW w:w="270" w:type="dxa"/>
          </w:tcPr>
          <w:p w14:paraId="08E270DD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10782B" w14:textId="0E48D20E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17.17</w:t>
            </w:r>
          </w:p>
        </w:tc>
        <w:tc>
          <w:tcPr>
            <w:tcW w:w="270" w:type="dxa"/>
          </w:tcPr>
          <w:p w14:paraId="7CDEF810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DF7421" w14:textId="49046F5D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132,182</w:t>
            </w:r>
          </w:p>
        </w:tc>
      </w:tr>
      <w:tr w:rsidR="00F67BAE" w:rsidRPr="004258D3" w14:paraId="61D0C527" w14:textId="77777777" w:rsidTr="00317076">
        <w:tc>
          <w:tcPr>
            <w:tcW w:w="4301" w:type="dxa"/>
          </w:tcPr>
          <w:p w14:paraId="447091A7" w14:textId="41FA8AAA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B8146B2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36E0CF" w14:textId="34FF5F93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3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4951" w:type="dxa"/>
            <w:gridSpan w:val="7"/>
          </w:tcPr>
          <w:p w14:paraId="1FB0CD75" w14:textId="3F284175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350591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6CE66C" w14:textId="1F843DE3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F67BAE" w:rsidRPr="004258D3" w14:paraId="17402FCC" w14:textId="77777777" w:rsidTr="00317076">
        <w:tc>
          <w:tcPr>
            <w:tcW w:w="4301" w:type="dxa"/>
          </w:tcPr>
          <w:p w14:paraId="21285631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237F544B" w14:textId="19A37573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6D18774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F464E8D" w14:textId="69454C90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67BAE" w:rsidRPr="004258D3" w14:paraId="4CA8226F" w14:textId="77777777" w:rsidTr="00317076">
        <w:tc>
          <w:tcPr>
            <w:tcW w:w="4301" w:type="dxa"/>
          </w:tcPr>
          <w:p w14:paraId="14765DE8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FD5AFC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19836E2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277E64EE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36F2B65C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84AAE3B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0AD9DD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54B141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20C668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left w:val="nil"/>
            </w:tcBorders>
          </w:tcPr>
          <w:p w14:paraId="07685BAD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991B1CC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55EB08E" w14:textId="77777777" w:rsidR="00F67BAE" w:rsidRPr="004258D3" w:rsidRDefault="00F67BAE" w:rsidP="00F67BAE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67BAE" w:rsidRPr="004258D3" w14:paraId="7996AA69" w14:textId="77777777" w:rsidTr="00317076">
        <w:tc>
          <w:tcPr>
            <w:tcW w:w="4301" w:type="dxa"/>
          </w:tcPr>
          <w:p w14:paraId="693DD70F" w14:textId="77777777" w:rsidR="00F67BAE" w:rsidRPr="004258D3" w:rsidRDefault="00F67BAE" w:rsidP="00F67BAE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</w:tcPr>
          <w:p w14:paraId="04705962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21AC89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57E4FCDA" w14:textId="39BE3054" w:rsidR="00F67BAE" w:rsidRPr="004258D3" w:rsidRDefault="00B64E21" w:rsidP="00F67BA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582,014</w:t>
            </w:r>
          </w:p>
        </w:tc>
        <w:tc>
          <w:tcPr>
            <w:tcW w:w="270" w:type="dxa"/>
          </w:tcPr>
          <w:p w14:paraId="06C5256B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934C4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AA1434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D5CFED" w14:textId="0EA35BE7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752,898</w:t>
            </w:r>
          </w:p>
        </w:tc>
      </w:tr>
      <w:tr w:rsidR="00F67BAE" w:rsidRPr="004258D3" w14:paraId="0DB03C98" w14:textId="77777777" w:rsidTr="00317076">
        <w:tc>
          <w:tcPr>
            <w:tcW w:w="4301" w:type="dxa"/>
          </w:tcPr>
          <w:p w14:paraId="24146CE4" w14:textId="77777777" w:rsidR="00F67BAE" w:rsidRPr="004258D3" w:rsidRDefault="00F67BAE" w:rsidP="00F67BAE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3EA22C49" w14:textId="6D2B4C78" w:rsidR="00F67BAE" w:rsidRPr="004258D3" w:rsidRDefault="00B64E21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80" w:lineRule="exact"/>
              <w:ind w:right="5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E89D4F8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38BC0FE0" w14:textId="11F92640" w:rsidR="00F67BAE" w:rsidRPr="004258D3" w:rsidRDefault="00B64E21" w:rsidP="00B64E21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116,403</w:t>
            </w:r>
          </w:p>
        </w:tc>
        <w:tc>
          <w:tcPr>
            <w:tcW w:w="270" w:type="dxa"/>
          </w:tcPr>
          <w:p w14:paraId="21B9DFDD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 w:right="-10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CDF2CE" w14:textId="7D48656E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ind w:right="3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</w:tcPr>
          <w:p w14:paraId="61E8BAA6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84D6F36" w14:textId="0190AAE3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150,580</w:t>
            </w:r>
          </w:p>
        </w:tc>
      </w:tr>
      <w:tr w:rsidR="00F67BAE" w:rsidRPr="004258D3" w14:paraId="26755BE3" w14:textId="77777777" w:rsidTr="00317076">
        <w:tc>
          <w:tcPr>
            <w:tcW w:w="4301" w:type="dxa"/>
          </w:tcPr>
          <w:p w14:paraId="3D113BC1" w14:textId="77777777" w:rsidR="00F67BAE" w:rsidRPr="004258D3" w:rsidRDefault="00F67BAE" w:rsidP="00F67BAE">
            <w:pPr>
              <w:ind w:left="-3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</w:tcPr>
          <w:p w14:paraId="592E3F37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C1498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41EEEF79" w14:textId="4FB3D6A7" w:rsidR="00F67BAE" w:rsidRPr="004258D3" w:rsidRDefault="00B64E21" w:rsidP="00B64E21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4,845</w:t>
            </w:r>
          </w:p>
        </w:tc>
        <w:tc>
          <w:tcPr>
            <w:tcW w:w="270" w:type="dxa"/>
          </w:tcPr>
          <w:p w14:paraId="0665D026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F77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97F915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3B493C" w14:textId="480648C0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5,209</w:t>
            </w:r>
          </w:p>
        </w:tc>
      </w:tr>
      <w:tr w:rsidR="00F67BAE" w:rsidRPr="004258D3" w14:paraId="5F1808B7" w14:textId="77777777" w:rsidTr="00317076">
        <w:tc>
          <w:tcPr>
            <w:tcW w:w="4301" w:type="dxa"/>
          </w:tcPr>
          <w:p w14:paraId="47B48805" w14:textId="3CD08483" w:rsidR="00F67BAE" w:rsidRPr="004258D3" w:rsidRDefault="00F67BAE" w:rsidP="00F67BAE">
            <w:pPr>
              <w:ind w:left="-33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73D2FE81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AA124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7B84825E" w14:textId="3D641B56" w:rsidR="00F67BAE" w:rsidRPr="004258D3" w:rsidRDefault="00B64E21" w:rsidP="004453AF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(37,313)</w:t>
            </w:r>
          </w:p>
        </w:tc>
        <w:tc>
          <w:tcPr>
            <w:tcW w:w="270" w:type="dxa"/>
          </w:tcPr>
          <w:p w14:paraId="258A5B5E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FF6E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0F8F8C" w14:textId="77777777" w:rsidR="00F67BAE" w:rsidRPr="004258D3" w:rsidRDefault="00F67BAE" w:rsidP="00F67BA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E02DE54" w14:textId="0F392A53" w:rsidR="00F67BAE" w:rsidRPr="004258D3" w:rsidRDefault="00F67BAE" w:rsidP="004453AF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(24,358)</w:t>
            </w:r>
          </w:p>
        </w:tc>
      </w:tr>
      <w:tr w:rsidR="00F67BAE" w:rsidRPr="004258D3" w14:paraId="792D32AA" w14:textId="77777777" w:rsidTr="00317076">
        <w:tc>
          <w:tcPr>
            <w:tcW w:w="4301" w:type="dxa"/>
          </w:tcPr>
          <w:p w14:paraId="7F52EC2D" w14:textId="06C6A350" w:rsidR="00F67BAE" w:rsidRPr="004258D3" w:rsidRDefault="00F67BAE" w:rsidP="00F67B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1080" w:type="dxa"/>
          </w:tcPr>
          <w:p w14:paraId="2B3B7CF3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3540D5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</w:tcPr>
          <w:p w14:paraId="2A04FAF4" w14:textId="38630515" w:rsidR="00F67BAE" w:rsidRPr="004258D3" w:rsidRDefault="00B64E21" w:rsidP="004453AF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(388)</w:t>
            </w:r>
          </w:p>
        </w:tc>
        <w:tc>
          <w:tcPr>
            <w:tcW w:w="270" w:type="dxa"/>
          </w:tcPr>
          <w:p w14:paraId="1C1C38BC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380" w:lineRule="exact"/>
              <w:ind w:left="-13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52D3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B29EA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73D7DD" w14:textId="2DE39193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(2,422)</w:t>
            </w:r>
          </w:p>
        </w:tc>
      </w:tr>
      <w:tr w:rsidR="00F67BAE" w:rsidRPr="004258D3" w14:paraId="3E7BF207" w14:textId="77777777" w:rsidTr="00317076">
        <w:tc>
          <w:tcPr>
            <w:tcW w:w="4301" w:type="dxa"/>
          </w:tcPr>
          <w:p w14:paraId="5F2CBBEF" w14:textId="77777777" w:rsidR="00F67BAE" w:rsidRPr="004258D3" w:rsidRDefault="00F67BAE" w:rsidP="00F67BA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329B50" w14:textId="5562CC50" w:rsidR="00F67BAE" w:rsidRPr="004258D3" w:rsidRDefault="00B64E21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80" w:lineRule="exact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14.35</w:t>
            </w:r>
          </w:p>
        </w:tc>
        <w:tc>
          <w:tcPr>
            <w:tcW w:w="270" w:type="dxa"/>
          </w:tcPr>
          <w:p w14:paraId="7A7D1D95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2CE4CEF2" w14:textId="25FD31DB" w:rsidR="00F67BAE" w:rsidRPr="004258D3" w:rsidRDefault="00B64E21" w:rsidP="00B64E21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83,547</w:t>
            </w:r>
          </w:p>
        </w:tc>
        <w:tc>
          <w:tcPr>
            <w:tcW w:w="270" w:type="dxa"/>
          </w:tcPr>
          <w:p w14:paraId="60E3F074" w14:textId="77777777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8C8A7A" w14:textId="594F9B52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5"/>
              </w:tabs>
              <w:spacing w:line="380" w:lineRule="exact"/>
              <w:ind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17.14</w:t>
            </w:r>
          </w:p>
        </w:tc>
        <w:tc>
          <w:tcPr>
            <w:tcW w:w="270" w:type="dxa"/>
          </w:tcPr>
          <w:p w14:paraId="61A93938" w14:textId="77777777" w:rsidR="00F67BAE" w:rsidRPr="004258D3" w:rsidRDefault="00F67BAE" w:rsidP="00F67BAE">
            <w:pPr>
              <w:tabs>
                <w:tab w:val="clear" w:pos="227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04FD73" w14:textId="3942D255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5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129,009</w:t>
            </w:r>
          </w:p>
        </w:tc>
      </w:tr>
    </w:tbl>
    <w:p w14:paraId="3400DACC" w14:textId="77777777" w:rsidR="004D5CDB" w:rsidRPr="004258D3" w:rsidRDefault="004D5CDB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24"/>
          <w:szCs w:val="24"/>
        </w:rPr>
      </w:pPr>
    </w:p>
    <w:tbl>
      <w:tblPr>
        <w:tblW w:w="9241" w:type="dxa"/>
        <w:tblInd w:w="569" w:type="dxa"/>
        <w:tblLayout w:type="fixed"/>
        <w:tblLook w:val="0000" w:firstRow="0" w:lastRow="0" w:firstColumn="0" w:lastColumn="0" w:noHBand="0" w:noVBand="0"/>
      </w:tblPr>
      <w:tblGrid>
        <w:gridCol w:w="3220"/>
        <w:gridCol w:w="1076"/>
        <w:gridCol w:w="7"/>
        <w:gridCol w:w="1068"/>
        <w:gridCol w:w="13"/>
        <w:gridCol w:w="268"/>
        <w:gridCol w:w="7"/>
        <w:gridCol w:w="989"/>
        <w:gridCol w:w="6"/>
        <w:gridCol w:w="272"/>
        <w:gridCol w:w="7"/>
        <w:gridCol w:w="994"/>
        <w:gridCol w:w="9"/>
        <w:gridCol w:w="266"/>
        <w:gridCol w:w="11"/>
        <w:gridCol w:w="1028"/>
      </w:tblGrid>
      <w:tr w:rsidR="00217C08" w:rsidRPr="004258D3" w14:paraId="1865575D" w14:textId="77777777" w:rsidTr="00166880">
        <w:tc>
          <w:tcPr>
            <w:tcW w:w="1742" w:type="pct"/>
          </w:tcPr>
          <w:p w14:paraId="1FD69F4D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ind w:left="6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582" w:type="pct"/>
          </w:tcPr>
          <w:p w14:paraId="07AA02A0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73" w:type="pct"/>
            <w:gridSpan w:val="6"/>
          </w:tcPr>
          <w:p w14:paraId="203369B3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6F6ACCFE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3" w:type="pct"/>
            <w:gridSpan w:val="6"/>
          </w:tcPr>
          <w:p w14:paraId="6F472BB9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376A7695" w14:textId="77777777" w:rsidTr="007C171F">
        <w:trPr>
          <w:trHeight w:val="434"/>
        </w:trPr>
        <w:tc>
          <w:tcPr>
            <w:tcW w:w="1742" w:type="pct"/>
          </w:tcPr>
          <w:p w14:paraId="02D547B5" w14:textId="3CCF1246" w:rsidR="00C52824" w:rsidRPr="004258D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2" w:type="pct"/>
          </w:tcPr>
          <w:p w14:paraId="4B2C91B7" w14:textId="77777777" w:rsidR="00C52824" w:rsidRPr="004258D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gridSpan w:val="2"/>
          </w:tcPr>
          <w:p w14:paraId="07DF04B5" w14:textId="0C021EFA" w:rsidR="00C52824" w:rsidRPr="004258D3" w:rsidRDefault="008578F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F67BAE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2" w:type="pct"/>
            <w:gridSpan w:val="2"/>
            <w:tcBorders>
              <w:left w:val="nil"/>
            </w:tcBorders>
          </w:tcPr>
          <w:p w14:paraId="11C45B77" w14:textId="77777777" w:rsidR="00C52824" w:rsidRPr="004258D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34F59130" w14:textId="350E7E44" w:rsidR="00C52824" w:rsidRPr="004258D3" w:rsidRDefault="00F67BA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  <w:gridSpan w:val="2"/>
          </w:tcPr>
          <w:p w14:paraId="4BCFB7AD" w14:textId="77777777" w:rsidR="00C52824" w:rsidRPr="004258D3" w:rsidRDefault="00C52824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14:paraId="7AC64E7F" w14:textId="2FA72730" w:rsidR="00C52824" w:rsidRPr="004258D3" w:rsidRDefault="00F67BAE" w:rsidP="00C52824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9" w:type="pct"/>
            <w:gridSpan w:val="2"/>
          </w:tcPr>
          <w:p w14:paraId="24BE587F" w14:textId="77777777" w:rsidR="00C52824" w:rsidRPr="004258D3" w:rsidRDefault="00C52824" w:rsidP="00C52824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555CB71" w14:textId="322780AE" w:rsidR="00C52824" w:rsidRPr="004258D3" w:rsidRDefault="00F67BAE" w:rsidP="00C528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0E57A59B" w14:textId="77777777" w:rsidTr="00166880">
        <w:trPr>
          <w:trHeight w:val="434"/>
        </w:trPr>
        <w:tc>
          <w:tcPr>
            <w:tcW w:w="1742" w:type="pct"/>
          </w:tcPr>
          <w:p w14:paraId="0A54056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45F0625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14"/>
          </w:tcPr>
          <w:p w14:paraId="5C7BA436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7BAE" w:rsidRPr="004258D3" w14:paraId="609D69F6" w14:textId="77777777" w:rsidTr="007C171F">
        <w:tc>
          <w:tcPr>
            <w:tcW w:w="1742" w:type="pct"/>
          </w:tcPr>
          <w:p w14:paraId="5378D3B2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2" w:type="pct"/>
          </w:tcPr>
          <w:p w14:paraId="5D5E29D5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gridSpan w:val="2"/>
          </w:tcPr>
          <w:p w14:paraId="0077A5E0" w14:textId="3C007CBE" w:rsidR="00F67BAE" w:rsidRPr="004258D3" w:rsidRDefault="004439D3" w:rsidP="00F67BAE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439D3">
              <w:rPr>
                <w:rFonts w:ascii="Angsana New" w:hAnsi="Angsana New"/>
                <w:sz w:val="30"/>
                <w:szCs w:val="30"/>
              </w:rPr>
              <w:t>58,368</w:t>
            </w:r>
          </w:p>
        </w:tc>
        <w:tc>
          <w:tcPr>
            <w:tcW w:w="152" w:type="pct"/>
            <w:gridSpan w:val="2"/>
          </w:tcPr>
          <w:p w14:paraId="09233F8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14:paraId="28488D30" w14:textId="29B40AE8" w:rsidR="00F67BAE" w:rsidRPr="004258D3" w:rsidRDefault="00034447" w:rsidP="00F67BAE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34447">
              <w:rPr>
                <w:rFonts w:ascii="Angsana New" w:hAnsi="Angsana New"/>
                <w:sz w:val="30"/>
                <w:szCs w:val="30"/>
              </w:rPr>
              <w:t>55,200</w:t>
            </w:r>
          </w:p>
        </w:tc>
        <w:tc>
          <w:tcPr>
            <w:tcW w:w="150" w:type="pct"/>
            <w:gridSpan w:val="2"/>
          </w:tcPr>
          <w:p w14:paraId="025D2E70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</w:tcPr>
          <w:p w14:paraId="4BCB3F2A" w14:textId="765011D3" w:rsidR="00F67BAE" w:rsidRPr="004258D3" w:rsidRDefault="00034447" w:rsidP="000344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444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57,759</w:t>
            </w:r>
          </w:p>
        </w:tc>
        <w:tc>
          <w:tcPr>
            <w:tcW w:w="149" w:type="pct"/>
            <w:gridSpan w:val="2"/>
          </w:tcPr>
          <w:p w14:paraId="4F43007E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876CCD8" w14:textId="4E89C142" w:rsidR="00F67BAE" w:rsidRPr="004258D3" w:rsidRDefault="00034447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3444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54,707</w:t>
            </w:r>
          </w:p>
        </w:tc>
      </w:tr>
      <w:tr w:rsidR="00F67BAE" w:rsidRPr="004258D3" w14:paraId="23A9F76C" w14:textId="77777777" w:rsidTr="007C171F">
        <w:tc>
          <w:tcPr>
            <w:tcW w:w="1742" w:type="pct"/>
          </w:tcPr>
          <w:p w14:paraId="11F6E700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48089C4D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0D6123BF" w14:textId="195C53B0" w:rsidR="00F67BAE" w:rsidRPr="004258D3" w:rsidRDefault="004439D3" w:rsidP="004439D3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439D3">
              <w:rPr>
                <w:rFonts w:ascii="Angsana New" w:hAnsi="Angsana New"/>
                <w:sz w:val="30"/>
                <w:szCs w:val="30"/>
              </w:rPr>
              <w:t>(6,908)</w:t>
            </w:r>
          </w:p>
        </w:tc>
        <w:tc>
          <w:tcPr>
            <w:tcW w:w="152" w:type="pct"/>
            <w:gridSpan w:val="2"/>
          </w:tcPr>
          <w:p w14:paraId="62A50DD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bottom w:val="single" w:sz="4" w:space="0" w:color="auto"/>
            </w:tcBorders>
          </w:tcPr>
          <w:p w14:paraId="71108E1A" w14:textId="6E61BF3B" w:rsidR="00F67BAE" w:rsidRPr="004258D3" w:rsidRDefault="00034447" w:rsidP="0003444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34447">
              <w:rPr>
                <w:rFonts w:ascii="Angsana New" w:hAnsi="Angsana New"/>
                <w:sz w:val="30"/>
                <w:szCs w:val="30"/>
              </w:rPr>
              <w:t>(8,687)</w:t>
            </w:r>
          </w:p>
        </w:tc>
        <w:tc>
          <w:tcPr>
            <w:tcW w:w="150" w:type="pct"/>
            <w:gridSpan w:val="2"/>
          </w:tcPr>
          <w:p w14:paraId="2328609A" w14:textId="77777777" w:rsidR="00F67BAE" w:rsidRPr="004258D3" w:rsidRDefault="00F67BAE" w:rsidP="0003444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bottom w:val="single" w:sz="4" w:space="0" w:color="auto"/>
            </w:tcBorders>
          </w:tcPr>
          <w:p w14:paraId="5F0EAFD0" w14:textId="179C3A35" w:rsidR="00F67BAE" w:rsidRPr="004258D3" w:rsidRDefault="00034447" w:rsidP="00034447">
            <w:pPr>
              <w:pStyle w:val="acctfourfigures"/>
              <w:tabs>
                <w:tab w:val="clear" w:pos="765"/>
                <w:tab w:val="decimal" w:pos="675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34447">
              <w:rPr>
                <w:rFonts w:ascii="Angsana New" w:hAnsi="Angsana New"/>
                <w:sz w:val="30"/>
                <w:szCs w:val="30"/>
              </w:rPr>
              <w:t>(6,904)</w:t>
            </w:r>
          </w:p>
        </w:tc>
        <w:tc>
          <w:tcPr>
            <w:tcW w:w="149" w:type="pct"/>
            <w:gridSpan w:val="2"/>
          </w:tcPr>
          <w:p w14:paraId="517B9D6C" w14:textId="77777777" w:rsidR="00F67BAE" w:rsidRPr="004258D3" w:rsidRDefault="00F67BAE" w:rsidP="00034447">
            <w:pPr>
              <w:pStyle w:val="acctfourfigures"/>
              <w:spacing w:line="38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bottom w:val="single" w:sz="4" w:space="0" w:color="auto"/>
            </w:tcBorders>
          </w:tcPr>
          <w:p w14:paraId="0E53106E" w14:textId="5CF43070" w:rsidR="00F67BAE" w:rsidRPr="004258D3" w:rsidRDefault="00034447" w:rsidP="00371AC7">
            <w:pPr>
              <w:pStyle w:val="acctfourfigures"/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34447">
              <w:rPr>
                <w:rFonts w:ascii="Angsana New" w:hAnsi="Angsana New"/>
                <w:sz w:val="30"/>
                <w:szCs w:val="30"/>
                <w:lang w:bidi="th-TH"/>
              </w:rPr>
              <w:t>(8,681)</w:t>
            </w:r>
          </w:p>
        </w:tc>
      </w:tr>
      <w:tr w:rsidR="00F67BAE" w:rsidRPr="004258D3" w14:paraId="32DE2C31" w14:textId="77777777" w:rsidTr="007C171F">
        <w:tc>
          <w:tcPr>
            <w:tcW w:w="1742" w:type="pct"/>
          </w:tcPr>
          <w:p w14:paraId="4A85AB32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</w:tcPr>
          <w:p w14:paraId="05058984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793318" w14:textId="628B40C7" w:rsidR="00F67BAE" w:rsidRPr="004258D3" w:rsidRDefault="00B64E21" w:rsidP="00F67BAE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51,460</w:t>
            </w:r>
          </w:p>
        </w:tc>
        <w:tc>
          <w:tcPr>
            <w:tcW w:w="152" w:type="pct"/>
            <w:gridSpan w:val="2"/>
          </w:tcPr>
          <w:p w14:paraId="04A9E4A8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B5B8B5" w14:textId="660B186E" w:rsidR="00F67BAE" w:rsidRPr="004258D3" w:rsidRDefault="00F67BAE" w:rsidP="00F67BAE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46,513</w:t>
            </w:r>
          </w:p>
        </w:tc>
        <w:tc>
          <w:tcPr>
            <w:tcW w:w="150" w:type="pct"/>
            <w:gridSpan w:val="2"/>
          </w:tcPr>
          <w:p w14:paraId="4A7BA9A8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286AD3" w14:textId="00AC2E3C" w:rsidR="00F67BAE" w:rsidRPr="004258D3" w:rsidRDefault="00B64E21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</w:rPr>
              <w:t>50,855</w:t>
            </w:r>
          </w:p>
        </w:tc>
        <w:tc>
          <w:tcPr>
            <w:tcW w:w="149" w:type="pct"/>
            <w:gridSpan w:val="2"/>
          </w:tcPr>
          <w:p w14:paraId="7A96DD7E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BC1780" w14:textId="2B962929" w:rsidR="00F67BAE" w:rsidRPr="004258D3" w:rsidRDefault="00F67BAE" w:rsidP="00F67BA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258D3">
              <w:rPr>
                <w:rFonts w:ascii="Angsana New" w:hAnsi="Angsana New" w:cs="Angsana New"/>
                <w:sz w:val="30"/>
                <w:szCs w:val="30"/>
              </w:rPr>
              <w:t>46,026</w:t>
            </w:r>
          </w:p>
        </w:tc>
      </w:tr>
      <w:tr w:rsidR="00217C08" w:rsidRPr="004258D3" w14:paraId="20C3EF22" w14:textId="77777777" w:rsidTr="0046294C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  <w:shd w:val="clear" w:color="auto" w:fill="auto"/>
          </w:tcPr>
          <w:p w14:paraId="3586F89A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8BD44F" w14:textId="77777777" w:rsidR="00FD7E2C" w:rsidRPr="004258D3" w:rsidRDefault="00FD7E2C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2" w:type="pct"/>
            <w:gridSpan w:val="13"/>
            <w:vAlign w:val="bottom"/>
          </w:tcPr>
          <w:p w14:paraId="695C9B6F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7C08" w:rsidRPr="004258D3" w14:paraId="7C1B55FA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  <w:shd w:val="clear" w:color="auto" w:fill="auto"/>
          </w:tcPr>
          <w:p w14:paraId="17B99DDB" w14:textId="77777777" w:rsidR="00727EC6" w:rsidRPr="004258D3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gridSpan w:val="2"/>
            <w:vAlign w:val="bottom"/>
          </w:tcPr>
          <w:p w14:paraId="46E99E5E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pct"/>
            <w:gridSpan w:val="10"/>
            <w:tcBorders>
              <w:bottom w:val="single" w:sz="4" w:space="0" w:color="auto"/>
            </w:tcBorders>
            <w:vAlign w:val="bottom"/>
          </w:tcPr>
          <w:p w14:paraId="0B6D64C0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6" w:type="pct"/>
            <w:vAlign w:val="bottom"/>
          </w:tcPr>
          <w:p w14:paraId="7EBEE31A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7C08" w:rsidRPr="004258D3" w14:paraId="1180D805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  <w:shd w:val="clear" w:color="auto" w:fill="auto"/>
          </w:tcPr>
          <w:p w14:paraId="3FBE49A3" w14:textId="77777777" w:rsidR="00727EC6" w:rsidRPr="004258D3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21BC8C3" w14:textId="77777777" w:rsidR="00727EC6" w:rsidRPr="004258D3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EF18C72" w14:textId="77777777" w:rsidR="00727EC6" w:rsidRPr="004258D3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5" w:type="pct"/>
            <w:gridSpan w:val="2"/>
            <w:vAlign w:val="bottom"/>
          </w:tcPr>
          <w:p w14:paraId="13A5E6AF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5E8F75F4" w14:textId="2DB28FC1" w:rsidR="00727EC6" w:rsidRPr="004258D3" w:rsidRDefault="00D6443C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27EC6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27EC6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  <w:gridSpan w:val="2"/>
            <w:vAlign w:val="bottom"/>
          </w:tcPr>
          <w:p w14:paraId="40ACFC30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gridSpan w:val="2"/>
            <w:vAlign w:val="bottom"/>
          </w:tcPr>
          <w:p w14:paraId="4753A284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6E8E7D10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" w:type="pct"/>
            <w:gridSpan w:val="2"/>
            <w:vAlign w:val="bottom"/>
          </w:tcPr>
          <w:p w14:paraId="6B60CA38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gridSpan w:val="2"/>
            <w:vAlign w:val="bottom"/>
          </w:tcPr>
          <w:p w14:paraId="7B3AA679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141171F6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7C4DA389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gridSpan w:val="2"/>
            <w:vAlign w:val="bottom"/>
          </w:tcPr>
          <w:p w14:paraId="4987AF50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755D634E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1AB79FF9" w14:textId="09CD7EA3" w:rsidR="00727EC6" w:rsidRPr="004258D3" w:rsidRDefault="00D6443C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727EC6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27EC6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17C08" w:rsidRPr="004258D3" w14:paraId="04313AF0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</w:tcPr>
          <w:p w14:paraId="16EBF303" w14:textId="2D29580C" w:rsidR="00727EC6" w:rsidRPr="004258D3" w:rsidRDefault="00D6443C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67BAE"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734" w:type="pct"/>
            <w:gridSpan w:val="4"/>
          </w:tcPr>
          <w:p w14:paraId="74D68098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32" w:type="pct"/>
            <w:gridSpan w:val="6"/>
          </w:tcPr>
          <w:p w14:paraId="6410447F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6" w:type="pct"/>
            <w:gridSpan w:val="3"/>
          </w:tcPr>
          <w:p w14:paraId="5F20B0F3" w14:textId="77777777" w:rsidR="00727EC6" w:rsidRPr="004258D3" w:rsidRDefault="00727EC6" w:rsidP="00857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217C08" w:rsidRPr="004258D3" w14:paraId="16647BC5" w14:textId="77777777" w:rsidTr="004D4502">
        <w:tblPrEx>
          <w:tblLook w:val="01E0" w:firstRow="1" w:lastRow="1" w:firstColumn="1" w:lastColumn="1" w:noHBand="0" w:noVBand="0"/>
        </w:tblPrEx>
        <w:tc>
          <w:tcPr>
            <w:tcW w:w="3751" w:type="pct"/>
            <w:gridSpan w:val="11"/>
          </w:tcPr>
          <w:p w14:paraId="6FAEC8CD" w14:textId="77777777" w:rsidR="00727EC6" w:rsidRPr="004258D3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43" w:type="pct"/>
            <w:gridSpan w:val="2"/>
          </w:tcPr>
          <w:p w14:paraId="1F5A427B" w14:textId="77777777" w:rsidR="00727EC6" w:rsidRPr="004258D3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gridSpan w:val="3"/>
          </w:tcPr>
          <w:p w14:paraId="64B532A3" w14:textId="77777777" w:rsidR="00727EC6" w:rsidRPr="004258D3" w:rsidRDefault="00727EC6" w:rsidP="008578F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D4502" w:rsidRPr="004258D3" w14:paraId="1CB90F70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</w:tcPr>
          <w:p w14:paraId="263C6624" w14:textId="2F824BC8" w:rsidR="004D4502" w:rsidRPr="004258D3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(ค่าเผื่อผลขาดทุนด้านเครดิต</w:t>
            </w:r>
          </w:p>
          <w:p w14:paraId="27ED0544" w14:textId="4170E765" w:rsidR="004D4502" w:rsidRPr="004258D3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 w:firstLine="18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ที่คาดว่าจะเกิดขึ้น)</w:t>
            </w:r>
          </w:p>
        </w:tc>
        <w:tc>
          <w:tcPr>
            <w:tcW w:w="585" w:type="pct"/>
            <w:gridSpan w:val="2"/>
          </w:tcPr>
          <w:p w14:paraId="0138D351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AEFCD3B" w14:textId="7C0F68EB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49" w:type="pct"/>
            <w:gridSpan w:val="2"/>
          </w:tcPr>
          <w:p w14:paraId="6CA12DDE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5D922AD7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E698AE4" w14:textId="62BB727F" w:rsidR="004D4502" w:rsidRPr="004D4502" w:rsidRDefault="004D4502" w:rsidP="004D45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51" w:type="pct"/>
            <w:gridSpan w:val="2"/>
          </w:tcPr>
          <w:p w14:paraId="320246BD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</w:tcPr>
          <w:p w14:paraId="57DD7BB7" w14:textId="77777777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608885" w14:textId="66E005CD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3E621136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5A77C956" w14:textId="77777777" w:rsidR="004D4502" w:rsidRPr="004258D3" w:rsidRDefault="004D4502" w:rsidP="004D450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33B159D" w14:textId="1BC58C4D" w:rsidR="004D4502" w:rsidRPr="004258D3" w:rsidRDefault="004D4502" w:rsidP="004D450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988</w:t>
            </w:r>
          </w:p>
        </w:tc>
      </w:tr>
      <w:tr w:rsidR="004D4502" w:rsidRPr="004258D3" w14:paraId="173B0D61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</w:tcPr>
          <w:p w14:paraId="029208A5" w14:textId="77777777" w:rsidR="004D4502" w:rsidRPr="004258D3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สินค้าคงเหลือ 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5" w:type="pct"/>
            <w:gridSpan w:val="2"/>
          </w:tcPr>
          <w:p w14:paraId="376243F6" w14:textId="03472C6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1,968</w:t>
            </w:r>
          </w:p>
        </w:tc>
        <w:tc>
          <w:tcPr>
            <w:tcW w:w="149" w:type="pct"/>
            <w:gridSpan w:val="2"/>
          </w:tcPr>
          <w:p w14:paraId="4FD5F9AD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5ED8535D" w14:textId="61C2D40C" w:rsidR="004D4502" w:rsidRPr="004D4502" w:rsidRDefault="004D4502" w:rsidP="004D45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  <w:tc>
          <w:tcPr>
            <w:tcW w:w="151" w:type="pct"/>
            <w:gridSpan w:val="2"/>
          </w:tcPr>
          <w:p w14:paraId="2C02F7BE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</w:tcPr>
          <w:p w14:paraId="08E70F84" w14:textId="3B4B8003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34AE61D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0B6AB1FE" w14:textId="359F42E6" w:rsidR="004D4502" w:rsidRPr="004258D3" w:rsidRDefault="004D4502" w:rsidP="004D450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2,416</w:t>
            </w:r>
          </w:p>
        </w:tc>
      </w:tr>
      <w:tr w:rsidR="004D4502" w:rsidRPr="004258D3" w14:paraId="6A39A80B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</w:tcPr>
          <w:p w14:paraId="31032E34" w14:textId="77777777" w:rsidR="004D4502" w:rsidRPr="004258D3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5" w:type="pct"/>
            <w:gridSpan w:val="2"/>
          </w:tcPr>
          <w:p w14:paraId="62104406" w14:textId="13750D02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49" w:type="pct"/>
            <w:gridSpan w:val="2"/>
          </w:tcPr>
          <w:p w14:paraId="250E90CB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3AD583D4" w14:textId="4E774EEC" w:rsidR="004D4502" w:rsidRPr="004D4502" w:rsidRDefault="004D4502" w:rsidP="004D45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212</w:t>
            </w:r>
            <w:r w:rsidRPr="004D45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2C2F2BD1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</w:tcPr>
          <w:p w14:paraId="28B0B590" w14:textId="5A7AB434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E32177A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02BB65B6" w14:textId="758469F9" w:rsidR="004D4502" w:rsidRPr="004258D3" w:rsidRDefault="004D4502" w:rsidP="004D450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770</w:t>
            </w:r>
          </w:p>
        </w:tc>
      </w:tr>
      <w:tr w:rsidR="004D4502" w:rsidRPr="004258D3" w14:paraId="0540EBE9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</w:tcPr>
          <w:p w14:paraId="40F09F4A" w14:textId="39A81D89" w:rsidR="004D4502" w:rsidRPr="004258D3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5" w:type="pct"/>
            <w:gridSpan w:val="2"/>
          </w:tcPr>
          <w:p w14:paraId="6A1BBCF0" w14:textId="41732FE2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9,049</w:t>
            </w:r>
          </w:p>
        </w:tc>
        <w:tc>
          <w:tcPr>
            <w:tcW w:w="149" w:type="pct"/>
            <w:gridSpan w:val="2"/>
          </w:tcPr>
          <w:p w14:paraId="452C21F9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</w:tcPr>
          <w:p w14:paraId="49201EAE" w14:textId="30F0A850" w:rsidR="004D4502" w:rsidRPr="004D4502" w:rsidRDefault="004D4502" w:rsidP="004D45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1,863</w:t>
            </w:r>
            <w:r w:rsidRPr="004D450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7045CF27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</w:tcPr>
          <w:p w14:paraId="4128F21F" w14:textId="306002D0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5ADD58EA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78A8F80C" w14:textId="5FCF4D2A" w:rsidR="004D4502" w:rsidRPr="004258D3" w:rsidRDefault="004D4502" w:rsidP="004D450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7,186</w:t>
            </w:r>
          </w:p>
        </w:tc>
      </w:tr>
      <w:tr w:rsidR="004D4502" w:rsidRPr="004258D3" w14:paraId="398805DB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</w:tcPr>
          <w:p w14:paraId="26A6ED63" w14:textId="77777777" w:rsidR="004D4502" w:rsidRPr="004258D3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85" w:type="pct"/>
            <w:gridSpan w:val="2"/>
          </w:tcPr>
          <w:p w14:paraId="6CEDBB17" w14:textId="661D8C40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42,301</w:t>
            </w:r>
          </w:p>
        </w:tc>
        <w:tc>
          <w:tcPr>
            <w:tcW w:w="149" w:type="pct"/>
            <w:gridSpan w:val="2"/>
          </w:tcPr>
          <w:p w14:paraId="772F502C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gridSpan w:val="2"/>
          </w:tcPr>
          <w:p w14:paraId="6D239AB2" w14:textId="5E5CD0E9" w:rsidR="004D4502" w:rsidRPr="004D4502" w:rsidRDefault="004D4502" w:rsidP="004D45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1,97</w:t>
            </w:r>
            <w:r w:rsidRPr="004D450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1" w:type="pct"/>
            <w:gridSpan w:val="2"/>
          </w:tcPr>
          <w:p w14:paraId="09F2A277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  <w:tcBorders>
              <w:bottom w:val="single" w:sz="4" w:space="0" w:color="auto"/>
            </w:tcBorders>
          </w:tcPr>
          <w:p w14:paraId="3C4F7630" w14:textId="238BAC80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2,73</w:t>
            </w:r>
            <w:r w:rsidRPr="004D4502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</w:tcPr>
          <w:p w14:paraId="4F75E9CD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7997398E" w14:textId="167B8112" w:rsidR="004D4502" w:rsidRPr="004258D3" w:rsidRDefault="004D4502" w:rsidP="004D450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47,008</w:t>
            </w:r>
          </w:p>
        </w:tc>
      </w:tr>
      <w:tr w:rsidR="004D4502" w:rsidRPr="004258D3" w14:paraId="64AE58D5" w14:textId="77777777" w:rsidTr="004D4502">
        <w:tblPrEx>
          <w:tblLook w:val="01E0" w:firstRow="1" w:lastRow="1" w:firstColumn="1" w:lastColumn="1" w:noHBand="0" w:noVBand="0"/>
        </w:tblPrEx>
        <w:tc>
          <w:tcPr>
            <w:tcW w:w="2328" w:type="pct"/>
            <w:gridSpan w:val="3"/>
          </w:tcPr>
          <w:p w14:paraId="32557368" w14:textId="77777777" w:rsidR="004D4502" w:rsidRPr="004258D3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93640" w14:textId="3B15DFCD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55,200</w:t>
            </w:r>
          </w:p>
        </w:tc>
        <w:tc>
          <w:tcPr>
            <w:tcW w:w="149" w:type="pct"/>
            <w:gridSpan w:val="2"/>
          </w:tcPr>
          <w:p w14:paraId="14E2E415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4C142" w14:textId="095A6056" w:rsidR="004D4502" w:rsidRPr="004D4502" w:rsidRDefault="004D4502" w:rsidP="004D450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432</w:t>
            </w:r>
          </w:p>
        </w:tc>
        <w:tc>
          <w:tcPr>
            <w:tcW w:w="151" w:type="pct"/>
            <w:gridSpan w:val="2"/>
          </w:tcPr>
          <w:p w14:paraId="5186F3B1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3FAAA9" w14:textId="0F4E2968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2,73</w:t>
            </w:r>
            <w:r w:rsidRPr="004D450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</w:tcPr>
          <w:p w14:paraId="4282FBAC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35FDCD00" w14:textId="330BE0C1" w:rsidR="004D4502" w:rsidRPr="004258D3" w:rsidRDefault="004D4502" w:rsidP="004D4502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58,368</w:t>
            </w:r>
          </w:p>
        </w:tc>
      </w:tr>
    </w:tbl>
    <w:p w14:paraId="50D40519" w14:textId="6218B32A" w:rsidR="00727EC6" w:rsidRPr="00AB3B8A" w:rsidRDefault="00727EC6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241" w:type="dxa"/>
        <w:tblInd w:w="569" w:type="dxa"/>
        <w:tblLayout w:type="fixed"/>
        <w:tblLook w:val="01E0" w:firstRow="1" w:lastRow="1" w:firstColumn="1" w:lastColumn="1" w:noHBand="0" w:noVBand="0"/>
      </w:tblPr>
      <w:tblGrid>
        <w:gridCol w:w="4305"/>
        <w:gridCol w:w="1081"/>
        <w:gridCol w:w="275"/>
        <w:gridCol w:w="994"/>
        <w:gridCol w:w="277"/>
        <w:gridCol w:w="1004"/>
        <w:gridCol w:w="277"/>
        <w:gridCol w:w="1028"/>
      </w:tblGrid>
      <w:tr w:rsidR="007C171F" w:rsidRPr="004258D3" w14:paraId="1132C64C" w14:textId="77777777" w:rsidTr="007C171F">
        <w:tc>
          <w:tcPr>
            <w:tcW w:w="2329" w:type="pct"/>
            <w:shd w:val="clear" w:color="auto" w:fill="auto"/>
          </w:tcPr>
          <w:p w14:paraId="047EFE6D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1" w:type="pct"/>
            <w:gridSpan w:val="7"/>
            <w:vAlign w:val="bottom"/>
          </w:tcPr>
          <w:p w14:paraId="16F35C90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C171F" w:rsidRPr="004258D3" w14:paraId="5D4B4CE7" w14:textId="77777777" w:rsidTr="00986571">
        <w:tc>
          <w:tcPr>
            <w:tcW w:w="2329" w:type="pct"/>
            <w:shd w:val="clear" w:color="auto" w:fill="auto"/>
          </w:tcPr>
          <w:p w14:paraId="63EE1E1C" w14:textId="77777777" w:rsidR="007C171F" w:rsidRPr="00986571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5" w:type="pct"/>
            <w:vAlign w:val="bottom"/>
          </w:tcPr>
          <w:p w14:paraId="41060378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pct"/>
            <w:gridSpan w:val="5"/>
            <w:tcBorders>
              <w:bottom w:val="single" w:sz="4" w:space="0" w:color="auto"/>
            </w:tcBorders>
            <w:vAlign w:val="bottom"/>
          </w:tcPr>
          <w:p w14:paraId="1EBFF0A2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986571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986571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86571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56" w:type="pct"/>
            <w:vAlign w:val="bottom"/>
          </w:tcPr>
          <w:p w14:paraId="447F28C1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171F" w:rsidRPr="004258D3" w14:paraId="71F5B273" w14:textId="77777777" w:rsidTr="00986571">
        <w:tc>
          <w:tcPr>
            <w:tcW w:w="2329" w:type="pct"/>
            <w:shd w:val="clear" w:color="auto" w:fill="auto"/>
          </w:tcPr>
          <w:p w14:paraId="2CD21D20" w14:textId="77777777" w:rsidR="007C171F" w:rsidRPr="00986571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3B41AFC" w14:textId="77777777" w:rsidR="007C171F" w:rsidRPr="00986571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  <w:p w14:paraId="7F7BFE86" w14:textId="77777777" w:rsidR="007C171F" w:rsidRPr="00986571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65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5" w:type="pct"/>
            <w:vAlign w:val="bottom"/>
          </w:tcPr>
          <w:p w14:paraId="52E057BC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ณ วันที่ </w:t>
            </w:r>
          </w:p>
          <w:p w14:paraId="0392A749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9" w:type="pct"/>
            <w:vAlign w:val="bottom"/>
          </w:tcPr>
          <w:p w14:paraId="2C2842C9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F96D364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783869E8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2743ED88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3FC44CF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</w:p>
          <w:p w14:paraId="2FE8A133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  <w:p w14:paraId="0A7CFFDE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0" w:type="pct"/>
            <w:vAlign w:val="bottom"/>
          </w:tcPr>
          <w:p w14:paraId="78708F0F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vAlign w:val="bottom"/>
          </w:tcPr>
          <w:p w14:paraId="112D211F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  <w:p w14:paraId="0B5C60AE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C171F" w:rsidRPr="004258D3" w14:paraId="181A4859" w14:textId="77777777" w:rsidTr="00986571">
        <w:tc>
          <w:tcPr>
            <w:tcW w:w="2329" w:type="pct"/>
          </w:tcPr>
          <w:p w14:paraId="79CBCB4D" w14:textId="7EA86E9B" w:rsidR="007C171F" w:rsidRPr="00986571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34" w:type="pct"/>
            <w:gridSpan w:val="2"/>
          </w:tcPr>
          <w:p w14:paraId="1A434DF9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</w:p>
        </w:tc>
        <w:tc>
          <w:tcPr>
            <w:tcW w:w="1231" w:type="pct"/>
            <w:gridSpan w:val="3"/>
          </w:tcPr>
          <w:p w14:paraId="23130CD2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706" w:type="pct"/>
            <w:gridSpan w:val="2"/>
          </w:tcPr>
          <w:p w14:paraId="2CDF9315" w14:textId="77777777" w:rsidR="007C171F" w:rsidRPr="00986571" w:rsidRDefault="007C171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65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7C171F" w:rsidRPr="004258D3" w14:paraId="4F8A0C54" w14:textId="77777777" w:rsidTr="00986571">
        <w:tc>
          <w:tcPr>
            <w:tcW w:w="3751" w:type="pct"/>
            <w:gridSpan w:val="5"/>
          </w:tcPr>
          <w:p w14:paraId="43564F41" w14:textId="038DF96B" w:rsidR="007C171F" w:rsidRPr="004D4502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4D45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43" w:type="pct"/>
          </w:tcPr>
          <w:p w14:paraId="612B510B" w14:textId="77777777" w:rsidR="007C171F" w:rsidRPr="004D4502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06" w:type="pct"/>
            <w:gridSpan w:val="2"/>
          </w:tcPr>
          <w:p w14:paraId="55D10A6E" w14:textId="77777777" w:rsidR="007C171F" w:rsidRPr="004D4502" w:rsidRDefault="007C171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D4502" w:rsidRPr="004258D3" w14:paraId="1420CAB5" w14:textId="77777777" w:rsidTr="00986571">
        <w:tc>
          <w:tcPr>
            <w:tcW w:w="2329" w:type="pct"/>
          </w:tcPr>
          <w:p w14:paraId="21938065" w14:textId="144614DC" w:rsidR="004D4502" w:rsidRPr="004D4502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5" w:type="pct"/>
          </w:tcPr>
          <w:p w14:paraId="32B15E30" w14:textId="4969916E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(8,687)</w:t>
            </w:r>
          </w:p>
        </w:tc>
        <w:tc>
          <w:tcPr>
            <w:tcW w:w="149" w:type="pct"/>
          </w:tcPr>
          <w:p w14:paraId="59771374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</w:tcPr>
          <w:p w14:paraId="483235F0" w14:textId="5C0D7D73" w:rsidR="004D4502" w:rsidRPr="004D4502" w:rsidRDefault="004D4502" w:rsidP="004D450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1,779</w:t>
            </w:r>
          </w:p>
        </w:tc>
        <w:tc>
          <w:tcPr>
            <w:tcW w:w="150" w:type="pct"/>
          </w:tcPr>
          <w:p w14:paraId="494C0823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14:paraId="04E0F94A" w14:textId="0C0483AB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5C845CD" w14:textId="77777777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</w:tcPr>
          <w:p w14:paraId="2F2AB2F9" w14:textId="6F1276E6" w:rsidR="004D4502" w:rsidRPr="004D4502" w:rsidRDefault="004D4502" w:rsidP="004D4502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(6,908)</w:t>
            </w:r>
          </w:p>
        </w:tc>
      </w:tr>
      <w:tr w:rsidR="004D4502" w:rsidRPr="004258D3" w14:paraId="7FC333D5" w14:textId="77777777" w:rsidTr="00AB3B8A">
        <w:tc>
          <w:tcPr>
            <w:tcW w:w="2329" w:type="pct"/>
          </w:tcPr>
          <w:p w14:paraId="43E44C1A" w14:textId="77777777" w:rsidR="004D4502" w:rsidRPr="004D4502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8484E8C" w14:textId="11EB6973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(8,687)</w:t>
            </w:r>
          </w:p>
        </w:tc>
        <w:tc>
          <w:tcPr>
            <w:tcW w:w="149" w:type="pct"/>
          </w:tcPr>
          <w:p w14:paraId="78FA272C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2FBDCCC7" w14:textId="47A05D39" w:rsidR="004D4502" w:rsidRPr="004D4502" w:rsidRDefault="004D4502" w:rsidP="004D450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1,779</w:t>
            </w:r>
          </w:p>
        </w:tc>
        <w:tc>
          <w:tcPr>
            <w:tcW w:w="150" w:type="pct"/>
          </w:tcPr>
          <w:p w14:paraId="1F65C9A2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1EF50F70" w14:textId="243BE7C0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A5E0F62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</w:tcPr>
          <w:p w14:paraId="4580F852" w14:textId="659AFD39" w:rsidR="004D4502" w:rsidRPr="004D4502" w:rsidRDefault="004D4502" w:rsidP="004439D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(6,908)</w:t>
            </w:r>
          </w:p>
        </w:tc>
      </w:tr>
      <w:tr w:rsidR="004D4502" w:rsidRPr="004258D3" w14:paraId="508BE5BD" w14:textId="77777777" w:rsidTr="00AB3B8A">
        <w:trPr>
          <w:trHeight w:val="215"/>
        </w:trPr>
        <w:tc>
          <w:tcPr>
            <w:tcW w:w="2329" w:type="pct"/>
          </w:tcPr>
          <w:p w14:paraId="0E432990" w14:textId="77777777" w:rsidR="004D4502" w:rsidRPr="004D4502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19E4058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6F17514C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tcBorders>
              <w:top w:val="double" w:sz="4" w:space="0" w:color="auto"/>
            </w:tcBorders>
          </w:tcPr>
          <w:p w14:paraId="6C96CEF0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708DB09D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double" w:sz="4" w:space="0" w:color="auto"/>
            </w:tcBorders>
          </w:tcPr>
          <w:p w14:paraId="06BD78BD" w14:textId="77777777" w:rsidR="004D4502" w:rsidRPr="004D4502" w:rsidRDefault="004D4502" w:rsidP="004D45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2DCDAE52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</w:tcPr>
          <w:p w14:paraId="46A55A74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502" w:rsidRPr="004258D3" w14:paraId="305E56C9" w14:textId="77777777" w:rsidTr="00AB3B8A">
        <w:tc>
          <w:tcPr>
            <w:tcW w:w="2329" w:type="pct"/>
          </w:tcPr>
          <w:p w14:paraId="592239C0" w14:textId="25ED97AE" w:rsidR="004D4502" w:rsidRPr="004D4502" w:rsidRDefault="004D4502" w:rsidP="004D4502">
            <w:pPr>
              <w:pStyle w:val="acctfourfigures"/>
              <w:tabs>
                <w:tab w:val="clear" w:pos="765"/>
              </w:tabs>
              <w:spacing w:line="240" w:lineRule="atLeast"/>
              <w:ind w:lef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D45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110E696C" w14:textId="1E0F792A" w:rsidR="004D4502" w:rsidRPr="004D4502" w:rsidRDefault="004D4502" w:rsidP="004D4502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46,513</w:t>
            </w:r>
          </w:p>
        </w:tc>
        <w:tc>
          <w:tcPr>
            <w:tcW w:w="149" w:type="pct"/>
          </w:tcPr>
          <w:p w14:paraId="70EF1292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45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1EA8700A" w14:textId="15FCA4AB" w:rsidR="004D4502" w:rsidRPr="004D4502" w:rsidRDefault="004D4502" w:rsidP="004D450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2,211</w:t>
            </w:r>
          </w:p>
        </w:tc>
        <w:tc>
          <w:tcPr>
            <w:tcW w:w="150" w:type="pct"/>
          </w:tcPr>
          <w:p w14:paraId="3EDEF2FE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</w:tcPr>
          <w:p w14:paraId="0A1CDF6E" w14:textId="39136EF6" w:rsidR="004D4502" w:rsidRPr="004D4502" w:rsidRDefault="00C86E3B" w:rsidP="00C86E3B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C86E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</w:t>
            </w:r>
            <w:r w:rsidRPr="00C86E3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</w:tcPr>
          <w:p w14:paraId="10B43AAF" w14:textId="77777777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6" w:type="pct"/>
            <w:tcBorders>
              <w:bottom w:val="double" w:sz="4" w:space="0" w:color="auto"/>
            </w:tcBorders>
          </w:tcPr>
          <w:p w14:paraId="6D3BF622" w14:textId="5A7740D9" w:rsidR="004D4502" w:rsidRPr="004D4502" w:rsidRDefault="004D4502" w:rsidP="004D4502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51,460</w:t>
            </w:r>
          </w:p>
        </w:tc>
      </w:tr>
    </w:tbl>
    <w:p w14:paraId="3C96AA9D" w14:textId="77777777" w:rsidR="007C171F" w:rsidRPr="001A2348" w:rsidRDefault="007C171F" w:rsidP="000F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FD7E2C" w:rsidRPr="004258D3" w14:paraId="0FA584FD" w14:textId="77777777" w:rsidTr="00B405C8">
        <w:tc>
          <w:tcPr>
            <w:tcW w:w="2329" w:type="pct"/>
            <w:shd w:val="clear" w:color="auto" w:fill="auto"/>
          </w:tcPr>
          <w:p w14:paraId="40E47019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71" w:type="pct"/>
            <w:gridSpan w:val="7"/>
            <w:vAlign w:val="bottom"/>
          </w:tcPr>
          <w:p w14:paraId="16AD410E" w14:textId="109EEF75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D7E2C" w:rsidRPr="004258D3" w14:paraId="251DD6D1" w14:textId="77777777" w:rsidTr="00B405C8">
        <w:tc>
          <w:tcPr>
            <w:tcW w:w="2329" w:type="pct"/>
            <w:shd w:val="clear" w:color="auto" w:fill="auto"/>
          </w:tcPr>
          <w:p w14:paraId="5BEB9BA6" w14:textId="77777777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78BF22EA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57AB75A0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258D3">
              <w:rPr>
                <w:rFonts w:ascii="Angsana New" w:hAnsi="Angsana New"/>
                <w:sz w:val="30"/>
                <w:szCs w:val="30"/>
              </w:rPr>
              <w:t>)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/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67CC5676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D7E2C" w:rsidRPr="004258D3" w14:paraId="2C56A96D" w14:textId="77777777" w:rsidTr="00B405C8">
        <w:tc>
          <w:tcPr>
            <w:tcW w:w="2329" w:type="pct"/>
            <w:shd w:val="clear" w:color="auto" w:fill="auto"/>
          </w:tcPr>
          <w:p w14:paraId="04C6E3A0" w14:textId="77777777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D17207A" w14:textId="77777777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B45E0BB" w14:textId="77777777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22CB3BCE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C20774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53A4E121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775D8FB8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5B5F72CA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77C38D6A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24151A23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589889A7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6EE5BCCF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E8935AD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0DD1E03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DD55625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D7E2C" w:rsidRPr="004258D3" w14:paraId="547EC686" w14:textId="77777777" w:rsidTr="00B405C8">
        <w:tc>
          <w:tcPr>
            <w:tcW w:w="2329" w:type="pct"/>
          </w:tcPr>
          <w:p w14:paraId="13AE884D" w14:textId="3699C7FA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1" w:type="pct"/>
            <w:gridSpan w:val="7"/>
          </w:tcPr>
          <w:p w14:paraId="29AFB350" w14:textId="77777777" w:rsidR="00FD7E2C" w:rsidRPr="004258D3" w:rsidRDefault="00FD7E2C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7E2C" w:rsidRPr="004258D3" w14:paraId="6B88EE29" w14:textId="77777777" w:rsidTr="00B405C8">
        <w:tc>
          <w:tcPr>
            <w:tcW w:w="3743" w:type="pct"/>
            <w:gridSpan w:val="5"/>
          </w:tcPr>
          <w:p w14:paraId="1E92E0F1" w14:textId="77777777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03CC445D" w14:textId="77777777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4E6749D9" w14:textId="77777777" w:rsidR="00FD7E2C" w:rsidRPr="004258D3" w:rsidRDefault="00FD7E2C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294C" w:rsidRPr="004258D3" w14:paraId="00538A50" w14:textId="77777777" w:rsidTr="00B405C8">
        <w:tc>
          <w:tcPr>
            <w:tcW w:w="2329" w:type="pct"/>
          </w:tcPr>
          <w:p w14:paraId="7F257D0C" w14:textId="77777777" w:rsidR="0046294C" w:rsidRPr="004258D3" w:rsidRDefault="0046294C" w:rsidP="004629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5C3B33C3" w14:textId="77777777" w:rsidR="0046294C" w:rsidRPr="004258D3" w:rsidRDefault="0046294C" w:rsidP="0046294C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569D72ED" w14:textId="77777777" w:rsidR="0046294C" w:rsidRPr="004D4502" w:rsidRDefault="0046294C" w:rsidP="0046294C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6B5DD6E" w14:textId="714ECF5A" w:rsidR="0046294C" w:rsidRPr="004D4502" w:rsidRDefault="0046294C" w:rsidP="004629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</w:t>
            </w:r>
            <w:r w:rsidRPr="004D450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6" w:type="pct"/>
          </w:tcPr>
          <w:p w14:paraId="69FCAC6F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775A70E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D70189C" w14:textId="7796AB8F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(178)</w:t>
            </w:r>
          </w:p>
        </w:tc>
        <w:tc>
          <w:tcPr>
            <w:tcW w:w="150" w:type="pct"/>
          </w:tcPr>
          <w:p w14:paraId="706CDCEE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A40874E" w14:textId="77777777" w:rsidR="0046294C" w:rsidRPr="004D4502" w:rsidRDefault="0046294C" w:rsidP="0046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48283" w14:textId="4893AD01" w:rsidR="0046294C" w:rsidRPr="004D4502" w:rsidRDefault="0046294C" w:rsidP="0046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9EF8C5D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6460C7E4" w14:textId="77777777" w:rsidR="0046294C" w:rsidRPr="004D4502" w:rsidRDefault="0046294C" w:rsidP="0046294C">
            <w:pPr>
              <w:pStyle w:val="acctfourfigures"/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E8D580" w14:textId="6FE16F6F" w:rsidR="0046294C" w:rsidRPr="004D4502" w:rsidRDefault="0046294C" w:rsidP="004629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</w:tr>
      <w:tr w:rsidR="0046294C" w:rsidRPr="004258D3" w14:paraId="25441FBE" w14:textId="77777777" w:rsidTr="00B405C8">
        <w:tc>
          <w:tcPr>
            <w:tcW w:w="2329" w:type="pct"/>
          </w:tcPr>
          <w:p w14:paraId="1FEDC773" w14:textId="77777777" w:rsidR="0046294C" w:rsidRPr="004258D3" w:rsidRDefault="0046294C" w:rsidP="004629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00095CF3" w14:textId="71C1BAED" w:rsidR="0046294C" w:rsidRPr="004D4502" w:rsidRDefault="0046294C" w:rsidP="004629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3,45</w:t>
            </w:r>
            <w:r w:rsidRPr="004D4502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6" w:type="pct"/>
          </w:tcPr>
          <w:p w14:paraId="023F93CC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C15B175" w14:textId="302CF7A8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(1,483)</w:t>
            </w:r>
          </w:p>
        </w:tc>
        <w:tc>
          <w:tcPr>
            <w:tcW w:w="150" w:type="pct"/>
          </w:tcPr>
          <w:p w14:paraId="4745AD6A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71A8FF3" w14:textId="4825AEB0" w:rsidR="0046294C" w:rsidRPr="004D4502" w:rsidRDefault="0046294C" w:rsidP="0046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1115251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008FBCA1" w14:textId="68AB7ACA" w:rsidR="0046294C" w:rsidRPr="004D4502" w:rsidRDefault="0046294C" w:rsidP="004629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1,968</w:t>
            </w:r>
          </w:p>
        </w:tc>
      </w:tr>
      <w:tr w:rsidR="0046294C" w:rsidRPr="004258D3" w14:paraId="32486C5E" w14:textId="77777777" w:rsidTr="00B405C8">
        <w:tc>
          <w:tcPr>
            <w:tcW w:w="2329" w:type="pct"/>
          </w:tcPr>
          <w:p w14:paraId="418278CB" w14:textId="77777777" w:rsidR="0046294C" w:rsidRPr="004258D3" w:rsidRDefault="0046294C" w:rsidP="0046294C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4560CEA3" w14:textId="30DD090C" w:rsidR="0046294C" w:rsidRPr="004D4502" w:rsidRDefault="0046294C" w:rsidP="004629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  <w:tc>
          <w:tcPr>
            <w:tcW w:w="146" w:type="pct"/>
          </w:tcPr>
          <w:p w14:paraId="2DE41EEE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3835087" w14:textId="2AB0F04C" w:rsidR="0046294C" w:rsidRPr="004D4502" w:rsidRDefault="0046294C" w:rsidP="0046294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7FB50A21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F5291F1" w14:textId="60FF4C67" w:rsidR="0046294C" w:rsidRPr="004D4502" w:rsidRDefault="0046294C" w:rsidP="004629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B5B16D" w14:textId="77777777" w:rsidR="0046294C" w:rsidRPr="004D4502" w:rsidRDefault="0046294C" w:rsidP="0046294C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648B7F" w14:textId="3D22FF7B" w:rsidR="0046294C" w:rsidRPr="004D4502" w:rsidRDefault="0046294C" w:rsidP="004629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982</w:t>
            </w:r>
          </w:p>
        </w:tc>
      </w:tr>
      <w:tr w:rsidR="000037FA" w:rsidRPr="004258D3" w14:paraId="72F73228" w14:textId="77777777" w:rsidTr="00B405C8">
        <w:tc>
          <w:tcPr>
            <w:tcW w:w="2329" w:type="pct"/>
          </w:tcPr>
          <w:p w14:paraId="1F7214D6" w14:textId="3321F550" w:rsidR="000037FA" w:rsidRPr="004258D3" w:rsidRDefault="000037FA" w:rsidP="00003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7696228A" w14:textId="49858A6A" w:rsidR="000037FA" w:rsidRPr="004D4502" w:rsidRDefault="000037FA" w:rsidP="000037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4,316</w:t>
            </w:r>
          </w:p>
        </w:tc>
        <w:tc>
          <w:tcPr>
            <w:tcW w:w="146" w:type="pct"/>
          </w:tcPr>
          <w:p w14:paraId="78B80F4D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</w:tcPr>
          <w:p w14:paraId="482FF0E3" w14:textId="0221CBFF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4,733</w:t>
            </w:r>
          </w:p>
        </w:tc>
        <w:tc>
          <w:tcPr>
            <w:tcW w:w="150" w:type="pct"/>
          </w:tcPr>
          <w:p w14:paraId="72390E4D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36" w:type="pct"/>
          </w:tcPr>
          <w:p w14:paraId="11E69803" w14:textId="1E2F80AC" w:rsidR="000037FA" w:rsidRPr="004D4502" w:rsidRDefault="000037FA" w:rsidP="0000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148" w:type="pct"/>
          </w:tcPr>
          <w:p w14:paraId="56625E44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73" w:type="pct"/>
          </w:tcPr>
          <w:p w14:paraId="16C732DE" w14:textId="73715E16" w:rsidR="000037FA" w:rsidRPr="004D4502" w:rsidRDefault="000037FA" w:rsidP="000037F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9,049</w:t>
            </w:r>
          </w:p>
        </w:tc>
      </w:tr>
      <w:tr w:rsidR="000037FA" w:rsidRPr="004258D3" w14:paraId="3629EC1D" w14:textId="77777777" w:rsidTr="00B405C8">
        <w:tc>
          <w:tcPr>
            <w:tcW w:w="2329" w:type="pct"/>
          </w:tcPr>
          <w:p w14:paraId="104C1BA0" w14:textId="24476FD2" w:rsidR="000037FA" w:rsidRPr="004258D3" w:rsidRDefault="000037FA" w:rsidP="00003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2CC7C9A" w14:textId="697EF32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40,492</w:t>
            </w:r>
          </w:p>
        </w:tc>
        <w:tc>
          <w:tcPr>
            <w:tcW w:w="146" w:type="pct"/>
          </w:tcPr>
          <w:p w14:paraId="09D4F19F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94613CA" w14:textId="46431674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1,809</w:t>
            </w:r>
          </w:p>
        </w:tc>
        <w:tc>
          <w:tcPr>
            <w:tcW w:w="150" w:type="pct"/>
          </w:tcPr>
          <w:p w14:paraId="2071FA9C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7FE6C" w14:textId="16C14094" w:rsidR="000037FA" w:rsidRPr="004D4502" w:rsidRDefault="000037FA" w:rsidP="0000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AD86792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B0A5349" w14:textId="0ED7187A" w:rsidR="000037FA" w:rsidRPr="004D4502" w:rsidRDefault="000037FA" w:rsidP="000037F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42,301</w:t>
            </w:r>
          </w:p>
        </w:tc>
      </w:tr>
      <w:tr w:rsidR="000037FA" w:rsidRPr="004258D3" w14:paraId="19E1EE5E" w14:textId="77777777" w:rsidTr="007F6560">
        <w:tc>
          <w:tcPr>
            <w:tcW w:w="2329" w:type="pct"/>
          </w:tcPr>
          <w:p w14:paraId="0153F127" w14:textId="15E5713E" w:rsidR="000037FA" w:rsidRPr="004258D3" w:rsidRDefault="000037FA" w:rsidP="00003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C5705C4" w14:textId="0A0C8316" w:rsidR="000037FA" w:rsidRPr="004D4502" w:rsidRDefault="006B14B4" w:rsidP="000037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50,319</w:t>
            </w:r>
          </w:p>
        </w:tc>
        <w:tc>
          <w:tcPr>
            <w:tcW w:w="146" w:type="pct"/>
          </w:tcPr>
          <w:p w14:paraId="0184E435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6233867A" w14:textId="30D2F456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</w:t>
            </w:r>
            <w:r w:rsidR="004D4502"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</w:p>
        </w:tc>
        <w:tc>
          <w:tcPr>
            <w:tcW w:w="150" w:type="pct"/>
          </w:tcPr>
          <w:p w14:paraId="6DBAE7DF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65E5923" w14:textId="5B93F637" w:rsidR="000037FA" w:rsidRPr="004D4502" w:rsidRDefault="000037FA" w:rsidP="0000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148" w:type="pct"/>
          </w:tcPr>
          <w:p w14:paraId="5C8E68C2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E55BA88" w14:textId="5C0C11E3" w:rsidR="000037FA" w:rsidRPr="004D4502" w:rsidRDefault="004D4502" w:rsidP="000037F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55,200</w:t>
            </w:r>
          </w:p>
        </w:tc>
      </w:tr>
      <w:tr w:rsidR="000037FA" w:rsidRPr="004258D3" w14:paraId="2C5A688F" w14:textId="77777777" w:rsidTr="007F6560">
        <w:tc>
          <w:tcPr>
            <w:tcW w:w="2329" w:type="pct"/>
          </w:tcPr>
          <w:p w14:paraId="73AEEEDF" w14:textId="77777777" w:rsidR="000037FA" w:rsidRPr="004258D3" w:rsidRDefault="000037FA" w:rsidP="00003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90EE291" w14:textId="66C5E6E6" w:rsidR="000037FA" w:rsidRPr="004D4502" w:rsidRDefault="000037FA" w:rsidP="000037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B168A66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AC84DF5" w14:textId="2440D8B2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5163A737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7712C271" w14:textId="65811649" w:rsidR="000037FA" w:rsidRPr="004D4502" w:rsidRDefault="000037FA" w:rsidP="0000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8" w:type="pct"/>
          </w:tcPr>
          <w:p w14:paraId="25BA649C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AB27C60" w14:textId="1A31045D" w:rsidR="000037FA" w:rsidRPr="004D4502" w:rsidRDefault="000037FA" w:rsidP="000037F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037FA" w:rsidRPr="004258D3" w14:paraId="4D3E5A00" w14:textId="77777777" w:rsidTr="00166880">
        <w:tc>
          <w:tcPr>
            <w:tcW w:w="2329" w:type="pct"/>
          </w:tcPr>
          <w:p w14:paraId="3A6A9669" w14:textId="1E810070" w:rsidR="000037FA" w:rsidRPr="00986571" w:rsidRDefault="000037FA" w:rsidP="00003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657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26190F31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A68847F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6AFD0BC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1E7728C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7222BD1" w14:textId="77777777" w:rsidR="000037FA" w:rsidRPr="004D4502" w:rsidRDefault="000037FA" w:rsidP="0000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48" w:type="pct"/>
          </w:tcPr>
          <w:p w14:paraId="04F7CB4B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13EB1F9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037FA" w:rsidRPr="004258D3" w14:paraId="04E467F8" w14:textId="77777777" w:rsidTr="00166880">
        <w:tc>
          <w:tcPr>
            <w:tcW w:w="2329" w:type="pct"/>
          </w:tcPr>
          <w:p w14:paraId="254EA287" w14:textId="05044E3C" w:rsidR="000037FA" w:rsidRPr="00986571" w:rsidRDefault="000037FA" w:rsidP="00003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4BDD2A2" w14:textId="28075623" w:rsidR="000037FA" w:rsidRPr="004D4502" w:rsidRDefault="000037FA" w:rsidP="000037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(4,02</w:t>
            </w:r>
            <w:r w:rsidR="004D4502"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11467688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3E058A" w14:textId="7044243F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(4,662)</w:t>
            </w:r>
          </w:p>
        </w:tc>
        <w:tc>
          <w:tcPr>
            <w:tcW w:w="150" w:type="pct"/>
          </w:tcPr>
          <w:p w14:paraId="01675993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4E41917" w14:textId="175F31B0" w:rsidR="000037FA" w:rsidRPr="004D4502" w:rsidRDefault="000037FA" w:rsidP="0000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DA38C80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6520DB3" w14:textId="27F49380" w:rsidR="000037FA" w:rsidRPr="004D4502" w:rsidRDefault="000037FA" w:rsidP="000037F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(8,68</w:t>
            </w:r>
            <w:r w:rsidR="004D4502"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4D45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037FA" w:rsidRPr="004258D3" w14:paraId="4F343F76" w14:textId="77777777" w:rsidTr="00AB3B8A">
        <w:tc>
          <w:tcPr>
            <w:tcW w:w="2329" w:type="pct"/>
          </w:tcPr>
          <w:p w14:paraId="497543B3" w14:textId="32D15512" w:rsidR="000037FA" w:rsidRPr="00986571" w:rsidRDefault="000037FA" w:rsidP="000037F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65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32B3031E" w14:textId="22BBF4CD" w:rsidR="000037FA" w:rsidRPr="004D4502" w:rsidRDefault="000037FA" w:rsidP="000037F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(4,02</w:t>
            </w:r>
            <w:r w:rsidR="004D4502"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</w:tcPr>
          <w:p w14:paraId="188B6E9E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81F5946" w14:textId="72B57D33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(4,662)</w:t>
            </w:r>
          </w:p>
        </w:tc>
        <w:tc>
          <w:tcPr>
            <w:tcW w:w="150" w:type="pct"/>
          </w:tcPr>
          <w:p w14:paraId="25B09CE9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3805F41" w14:textId="4FA694B0" w:rsidR="000037FA" w:rsidRPr="004D4502" w:rsidRDefault="000037FA" w:rsidP="000037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ED2F476" w14:textId="77777777" w:rsidR="000037FA" w:rsidRPr="004D4502" w:rsidRDefault="000037FA" w:rsidP="000037F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DF94762" w14:textId="5144E7C1" w:rsidR="000037FA" w:rsidRPr="004D4502" w:rsidRDefault="000037FA" w:rsidP="000037F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(8,68</w:t>
            </w:r>
            <w:r w:rsidR="004D4502"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AB3B8A" w:rsidRPr="004258D3" w14:paraId="7829AFA9" w14:textId="77777777" w:rsidTr="00AB3B8A">
        <w:tc>
          <w:tcPr>
            <w:tcW w:w="2329" w:type="pct"/>
          </w:tcPr>
          <w:p w14:paraId="1B9401D4" w14:textId="313B7F7C" w:rsidR="00AB3B8A" w:rsidRPr="00986571" w:rsidRDefault="00AB3B8A" w:rsidP="009F61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816D39F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C137AE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581DB8A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1D001FE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3E94458" w14:textId="77777777" w:rsidR="00AB3B8A" w:rsidRPr="004D4502" w:rsidRDefault="00AB3B8A" w:rsidP="009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6EF99FD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60F37DB0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B3B8A" w:rsidRPr="004258D3" w14:paraId="1197BC8F" w14:textId="77777777" w:rsidTr="00AB3B8A">
        <w:tc>
          <w:tcPr>
            <w:tcW w:w="2329" w:type="pct"/>
          </w:tcPr>
          <w:p w14:paraId="29605D63" w14:textId="53C1147A" w:rsidR="00AB3B8A" w:rsidRDefault="00AB3B8A" w:rsidP="009F61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0EB5788" w14:textId="2F10DD39" w:rsidR="00AB3B8A" w:rsidRPr="004D4502" w:rsidRDefault="00081A57" w:rsidP="009F61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46,294</w:t>
            </w:r>
          </w:p>
        </w:tc>
        <w:tc>
          <w:tcPr>
            <w:tcW w:w="146" w:type="pct"/>
          </w:tcPr>
          <w:p w14:paraId="0F8A01EF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3C78D550" w14:textId="4739CF9A" w:rsidR="00AB3B8A" w:rsidRPr="004D4502" w:rsidRDefault="00081A57" w:rsidP="009F618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150" w:type="pct"/>
          </w:tcPr>
          <w:p w14:paraId="029C2D57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3C841CD3" w14:textId="287ACA75" w:rsidR="00AB3B8A" w:rsidRPr="004D4502" w:rsidRDefault="00081A57" w:rsidP="009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352A9AA" w14:textId="77777777" w:rsidR="00AB3B8A" w:rsidRPr="004D4502" w:rsidRDefault="00AB3B8A" w:rsidP="009F618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543B587" w14:textId="66BDB23F" w:rsidR="00AB3B8A" w:rsidRPr="004D4502" w:rsidRDefault="00081A57" w:rsidP="009F61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46,513</w:t>
            </w:r>
          </w:p>
        </w:tc>
      </w:tr>
      <w:tr w:rsidR="00217C08" w:rsidRPr="004258D3" w14:paraId="41975DEF" w14:textId="77777777" w:rsidTr="00AB3B8A">
        <w:tc>
          <w:tcPr>
            <w:tcW w:w="2329" w:type="pct"/>
            <w:shd w:val="clear" w:color="auto" w:fill="auto"/>
          </w:tcPr>
          <w:p w14:paraId="56458C6A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2671" w:type="pct"/>
            <w:gridSpan w:val="7"/>
            <w:vAlign w:val="bottom"/>
          </w:tcPr>
          <w:p w14:paraId="4528998C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2C1B3B69" w14:textId="77777777" w:rsidTr="00CC60A7">
        <w:tc>
          <w:tcPr>
            <w:tcW w:w="2329" w:type="pct"/>
            <w:shd w:val="clear" w:color="auto" w:fill="auto"/>
          </w:tcPr>
          <w:p w14:paraId="66FB7E00" w14:textId="77777777" w:rsidR="00727EC6" w:rsidRPr="004258D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591DC095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6571F443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258D3">
              <w:rPr>
                <w:rFonts w:ascii="Angsana New" w:hAnsi="Angsana New"/>
                <w:sz w:val="30"/>
                <w:szCs w:val="30"/>
              </w:rPr>
              <w:t>)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/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5FB489E7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7C08" w:rsidRPr="004258D3" w14:paraId="17114855" w14:textId="77777777" w:rsidTr="00C907FE">
        <w:tc>
          <w:tcPr>
            <w:tcW w:w="2329" w:type="pct"/>
            <w:shd w:val="clear" w:color="auto" w:fill="auto"/>
          </w:tcPr>
          <w:p w14:paraId="2BC2F27A" w14:textId="77777777" w:rsidR="00727EC6" w:rsidRPr="004258D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0DD0929" w14:textId="77777777" w:rsidR="00727EC6" w:rsidRPr="004258D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AB557BD" w14:textId="77777777" w:rsidR="00727EC6" w:rsidRPr="004258D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49F3D297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9E2B809" w14:textId="1C713954" w:rsidR="00727EC6" w:rsidRPr="004258D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27EC6"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7EC6"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="00727EC6"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79BAE830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26A7F1D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1A9B30D0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4EAC54A8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4389A9B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4A900386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11E41602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762CF489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5AE133F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2252BE1" w14:textId="033BFF5B" w:rsidR="00727EC6" w:rsidRPr="004258D3" w:rsidRDefault="00D6443C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27EC6"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27EC6"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217C08" w:rsidRPr="004258D3" w14:paraId="46F21EC5" w14:textId="77777777" w:rsidTr="00CC60A7">
        <w:tc>
          <w:tcPr>
            <w:tcW w:w="2329" w:type="pct"/>
          </w:tcPr>
          <w:p w14:paraId="0D10A672" w14:textId="156CCBAB" w:rsidR="00727EC6" w:rsidRPr="004258D3" w:rsidRDefault="00D6443C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F67BAE"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2671" w:type="pct"/>
            <w:gridSpan w:val="7"/>
          </w:tcPr>
          <w:p w14:paraId="52CE146B" w14:textId="77777777" w:rsidR="00727EC6" w:rsidRPr="004258D3" w:rsidRDefault="00727EC6" w:rsidP="00727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7C08" w:rsidRPr="004258D3" w14:paraId="7CBFF62B" w14:textId="77777777" w:rsidTr="00CC60A7">
        <w:tc>
          <w:tcPr>
            <w:tcW w:w="3743" w:type="pct"/>
            <w:gridSpan w:val="5"/>
          </w:tcPr>
          <w:p w14:paraId="5193337F" w14:textId="77777777" w:rsidR="00727EC6" w:rsidRPr="004258D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172B775D" w14:textId="77777777" w:rsidR="00727EC6" w:rsidRPr="004258D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798EF7A9" w14:textId="77777777" w:rsidR="00727EC6" w:rsidRPr="004258D3" w:rsidRDefault="00727EC6" w:rsidP="00727EC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14B4" w:rsidRPr="004258D3" w14:paraId="560DF0ED" w14:textId="77777777" w:rsidTr="00C907FE">
        <w:tc>
          <w:tcPr>
            <w:tcW w:w="2329" w:type="pct"/>
          </w:tcPr>
          <w:p w14:paraId="2371D135" w14:textId="77777777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6B53BF7D" w14:textId="0BB30906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2E4AD113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E5FF99" w14:textId="07439FE5" w:rsidR="006B14B4" w:rsidRPr="004D4502" w:rsidRDefault="006B14B4" w:rsidP="006B14B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  <w:tc>
          <w:tcPr>
            <w:tcW w:w="146" w:type="pct"/>
          </w:tcPr>
          <w:p w14:paraId="408B3453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96CC2CD" w14:textId="77777777" w:rsidR="006B14B4" w:rsidRPr="001A5AF2" w:rsidRDefault="006B14B4" w:rsidP="001A5AF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7632048" w14:textId="31316AFF" w:rsidR="006B14B4" w:rsidRPr="001A5AF2" w:rsidRDefault="006B14B4" w:rsidP="001A5AF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150" w:type="pct"/>
          </w:tcPr>
          <w:p w14:paraId="70DA329C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F22DA6C" w14:textId="77777777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47D4F" w14:textId="77226089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D83C9A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D8995E" w14:textId="77777777" w:rsidR="006B14B4" w:rsidRPr="004D4502" w:rsidRDefault="006B14B4" w:rsidP="006B14B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199D85C" w14:textId="4BE13F20" w:rsidR="006B14B4" w:rsidRPr="004D4502" w:rsidRDefault="006B14B4" w:rsidP="0062293A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988</w:t>
            </w:r>
          </w:p>
        </w:tc>
      </w:tr>
      <w:tr w:rsidR="006B14B4" w:rsidRPr="004258D3" w14:paraId="783B03BA" w14:textId="77777777" w:rsidTr="00C907FE">
        <w:tc>
          <w:tcPr>
            <w:tcW w:w="2329" w:type="pct"/>
          </w:tcPr>
          <w:p w14:paraId="6FE09414" w14:textId="77777777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159DB742" w14:textId="382B12D6" w:rsidR="006B14B4" w:rsidRPr="004D4502" w:rsidRDefault="006B14B4" w:rsidP="006B14B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1,899</w:t>
            </w:r>
          </w:p>
        </w:tc>
        <w:tc>
          <w:tcPr>
            <w:tcW w:w="146" w:type="pct"/>
          </w:tcPr>
          <w:p w14:paraId="5E8C1958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FB531EA" w14:textId="3FAADD46" w:rsidR="006B14B4" w:rsidRPr="001A5AF2" w:rsidRDefault="006B14B4" w:rsidP="001A5AF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</w:t>
            </w:r>
          </w:p>
        </w:tc>
        <w:tc>
          <w:tcPr>
            <w:tcW w:w="150" w:type="pct"/>
          </w:tcPr>
          <w:p w14:paraId="2548BBE5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25D0A84" w14:textId="7CDE58FC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6697158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2E45DD" w14:textId="70B91F83" w:rsidR="006B14B4" w:rsidRPr="004D4502" w:rsidRDefault="006B14B4" w:rsidP="006B14B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2,334</w:t>
            </w:r>
          </w:p>
        </w:tc>
      </w:tr>
      <w:tr w:rsidR="006B14B4" w:rsidRPr="004258D3" w14:paraId="0ABB4156" w14:textId="77777777" w:rsidTr="00C907FE">
        <w:tc>
          <w:tcPr>
            <w:tcW w:w="2329" w:type="pct"/>
          </w:tcPr>
          <w:p w14:paraId="5348098F" w14:textId="77777777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0DA3860C" w14:textId="77D0D98D" w:rsidR="006B14B4" w:rsidRPr="004D4502" w:rsidRDefault="006B14B4" w:rsidP="0062293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555A3EB1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223FF52" w14:textId="72A90AB0" w:rsidR="006B14B4" w:rsidRPr="001A5AF2" w:rsidRDefault="0062293A" w:rsidP="001A5AF2">
            <w:pPr>
              <w:pStyle w:val="acctfourfigures"/>
              <w:tabs>
                <w:tab w:val="clear" w:pos="765"/>
                <w:tab w:val="decimal" w:pos="775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F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</w:t>
            </w:r>
            <w:r w:rsidR="006B14B4" w:rsidRPr="001A5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(212)</w:t>
            </w:r>
          </w:p>
        </w:tc>
        <w:tc>
          <w:tcPr>
            <w:tcW w:w="150" w:type="pct"/>
          </w:tcPr>
          <w:p w14:paraId="3A06994C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2A33CE68" w14:textId="7908A711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0823570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3E48D25E" w14:textId="629B4710" w:rsidR="006B14B4" w:rsidRPr="004D4502" w:rsidRDefault="006B14B4" w:rsidP="006B14B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770</w:t>
            </w:r>
          </w:p>
        </w:tc>
      </w:tr>
      <w:tr w:rsidR="006B14B4" w:rsidRPr="004258D3" w14:paraId="20BB23CE" w14:textId="77777777" w:rsidTr="00C907FE">
        <w:tc>
          <w:tcPr>
            <w:tcW w:w="2329" w:type="pct"/>
          </w:tcPr>
          <w:p w14:paraId="4CC623E8" w14:textId="79FDE947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685C66CD" w14:textId="4E7BCBD5" w:rsidR="006B14B4" w:rsidRPr="004D4502" w:rsidRDefault="006B14B4" w:rsidP="0062293A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9,04</w:t>
            </w:r>
            <w:r w:rsidR="00C50EB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BE0B96A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735E369" w14:textId="61AD3F9A" w:rsidR="006B14B4" w:rsidRPr="001A5AF2" w:rsidRDefault="006B14B4" w:rsidP="001A5AF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(1,859)</w:t>
            </w:r>
          </w:p>
        </w:tc>
        <w:tc>
          <w:tcPr>
            <w:tcW w:w="150" w:type="pct"/>
          </w:tcPr>
          <w:p w14:paraId="29620D0F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19BD117" w14:textId="6AA10AA2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450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41B134A0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463CACBA" w14:textId="193223D0" w:rsidR="006B14B4" w:rsidRPr="004D4502" w:rsidRDefault="006B14B4" w:rsidP="0062293A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7,18</w:t>
            </w:r>
            <w:r w:rsidR="00C50EB7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6B14B4" w:rsidRPr="004258D3" w14:paraId="6A225034" w14:textId="77777777" w:rsidTr="00C907FE">
        <w:tc>
          <w:tcPr>
            <w:tcW w:w="2329" w:type="pct"/>
          </w:tcPr>
          <w:p w14:paraId="46594D35" w14:textId="77777777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F3CD02" w14:textId="4A225683" w:rsidR="006B14B4" w:rsidRPr="004D4502" w:rsidRDefault="006B14B4" w:rsidP="006B14B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41,880</w:t>
            </w:r>
          </w:p>
        </w:tc>
        <w:tc>
          <w:tcPr>
            <w:tcW w:w="146" w:type="pct"/>
          </w:tcPr>
          <w:p w14:paraId="260CAF01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FA274C8" w14:textId="10A345A2" w:rsidR="006B14B4" w:rsidRPr="001A5AF2" w:rsidRDefault="006B14B4" w:rsidP="001A5AF2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F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1,945</w:t>
            </w:r>
          </w:p>
        </w:tc>
        <w:tc>
          <w:tcPr>
            <w:tcW w:w="150" w:type="pct"/>
          </w:tcPr>
          <w:p w14:paraId="2666F812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7479517" w14:textId="58F34D9C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2,655</w:t>
            </w:r>
          </w:p>
        </w:tc>
        <w:tc>
          <w:tcPr>
            <w:tcW w:w="148" w:type="pct"/>
          </w:tcPr>
          <w:p w14:paraId="702F894A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AB2D856" w14:textId="3460E7B4" w:rsidR="006B14B4" w:rsidRPr="004D4502" w:rsidRDefault="006B14B4" w:rsidP="006B14B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46,480</w:t>
            </w:r>
          </w:p>
        </w:tc>
      </w:tr>
      <w:tr w:rsidR="006B14B4" w:rsidRPr="004258D3" w14:paraId="49CCDC07" w14:textId="77777777" w:rsidTr="007F6560">
        <w:tc>
          <w:tcPr>
            <w:tcW w:w="2329" w:type="pct"/>
          </w:tcPr>
          <w:p w14:paraId="416BC97C" w14:textId="77777777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F1D77C8" w14:textId="0E7A27DF" w:rsidR="006B14B4" w:rsidRPr="004D4502" w:rsidRDefault="006B14B4" w:rsidP="006B14B4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54,70</w:t>
            </w:r>
            <w:r w:rsidR="00C50E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146" w:type="pct"/>
          </w:tcPr>
          <w:p w14:paraId="0889166A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E2DA36C" w14:textId="67D77D27" w:rsidR="006B14B4" w:rsidRPr="0062293A" w:rsidRDefault="006B14B4" w:rsidP="0062293A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229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397</w:t>
            </w:r>
          </w:p>
        </w:tc>
        <w:tc>
          <w:tcPr>
            <w:tcW w:w="150" w:type="pct"/>
          </w:tcPr>
          <w:p w14:paraId="07E32195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2F8BFF36" w14:textId="33D606EA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</w:rPr>
              <w:t>2,655</w:t>
            </w:r>
          </w:p>
        </w:tc>
        <w:tc>
          <w:tcPr>
            <w:tcW w:w="148" w:type="pct"/>
          </w:tcPr>
          <w:p w14:paraId="28CA894B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D01D171" w14:textId="2397E853" w:rsidR="006B14B4" w:rsidRPr="004D4502" w:rsidRDefault="006B14B4" w:rsidP="006B14B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57,75</w:t>
            </w:r>
            <w:r w:rsidR="00C50E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</w:t>
            </w:r>
          </w:p>
        </w:tc>
      </w:tr>
      <w:tr w:rsidR="006B14B4" w:rsidRPr="004258D3" w14:paraId="011723EA" w14:textId="77777777" w:rsidTr="007F6560">
        <w:tc>
          <w:tcPr>
            <w:tcW w:w="2329" w:type="pct"/>
          </w:tcPr>
          <w:p w14:paraId="169A37DC" w14:textId="77777777" w:rsidR="006B14B4" w:rsidRPr="004258D3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55DB23D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668B944A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3C4DBB0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22CABA2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6C11E47" w14:textId="77777777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9B334A8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2AF7D79B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14B4" w:rsidRPr="004258D3" w14:paraId="47EA2CF4" w14:textId="77777777" w:rsidTr="00166880">
        <w:tc>
          <w:tcPr>
            <w:tcW w:w="2329" w:type="pct"/>
          </w:tcPr>
          <w:p w14:paraId="6FC969DF" w14:textId="31138E2C" w:rsidR="006B14B4" w:rsidRPr="00986571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657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1CEF941D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2E11E48B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F797153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0FD6C45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52F7B4B" w14:textId="77777777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4999B932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2962A1E9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14B4" w:rsidRPr="004258D3" w14:paraId="1D830BE6" w14:textId="77777777" w:rsidTr="00FF18F7">
        <w:trPr>
          <w:trHeight w:val="92"/>
        </w:trPr>
        <w:tc>
          <w:tcPr>
            <w:tcW w:w="2329" w:type="pct"/>
          </w:tcPr>
          <w:p w14:paraId="624850E9" w14:textId="06503A71" w:rsidR="006B14B4" w:rsidRPr="00986571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B54EF76" w14:textId="5B8F3EBA" w:rsidR="006B14B4" w:rsidRPr="004D4502" w:rsidRDefault="006B14B4" w:rsidP="0062293A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2293A">
              <w:rPr>
                <w:rFonts w:ascii="Angsana New" w:hAnsi="Angsana New"/>
                <w:sz w:val="30"/>
                <w:szCs w:val="30"/>
                <w:lang w:bidi="th-TH"/>
              </w:rPr>
              <w:t>(8,6</w:t>
            </w:r>
            <w:r w:rsidR="00C50EB7" w:rsidRPr="0062293A">
              <w:rPr>
                <w:rFonts w:ascii="Angsana New" w:hAnsi="Angsana New"/>
                <w:sz w:val="30"/>
                <w:szCs w:val="30"/>
                <w:lang w:bidi="th-TH"/>
              </w:rPr>
              <w:t>81</w:t>
            </w:r>
            <w:r w:rsidRPr="0062293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6" w:type="pct"/>
          </w:tcPr>
          <w:p w14:paraId="54733C29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63D7D6DF" w14:textId="6C9A0165" w:rsidR="006B14B4" w:rsidRPr="004D4502" w:rsidRDefault="006B14B4" w:rsidP="006B14B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1,777</w:t>
            </w:r>
          </w:p>
        </w:tc>
        <w:tc>
          <w:tcPr>
            <w:tcW w:w="150" w:type="pct"/>
          </w:tcPr>
          <w:p w14:paraId="6A5B0B04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1C288C5" w14:textId="53FF3545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4502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5F05D21E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D5ABFF5" w14:textId="69C0FAA5" w:rsidR="006B14B4" w:rsidRPr="004D4502" w:rsidRDefault="006B14B4" w:rsidP="0062293A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(6,90</w:t>
            </w:r>
            <w:r w:rsidR="00C50EB7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6B14B4" w:rsidRPr="009F618A" w14:paraId="42BB09C0" w14:textId="77777777" w:rsidTr="00AB3B8A">
        <w:tc>
          <w:tcPr>
            <w:tcW w:w="2329" w:type="pct"/>
          </w:tcPr>
          <w:p w14:paraId="476C2DA0" w14:textId="4FBE54C6" w:rsidR="006B14B4" w:rsidRPr="00986571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657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C1F405F" w14:textId="1BA09297" w:rsidR="006B14B4" w:rsidRPr="0062293A" w:rsidRDefault="006B14B4" w:rsidP="0062293A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22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</w:t>
            </w:r>
            <w:r w:rsidRPr="006229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</w:t>
            </w:r>
            <w:r w:rsidR="00C86084" w:rsidRPr="006229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Pr="00622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5F54FE7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F07577D" w14:textId="0268E821" w:rsidR="006B14B4" w:rsidRPr="004D4502" w:rsidRDefault="006B14B4" w:rsidP="006B14B4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1,777</w:t>
            </w:r>
          </w:p>
        </w:tc>
        <w:tc>
          <w:tcPr>
            <w:tcW w:w="150" w:type="pct"/>
          </w:tcPr>
          <w:p w14:paraId="37B438F1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7F949EC" w14:textId="7F44190C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8" w:type="pct"/>
          </w:tcPr>
          <w:p w14:paraId="5195AA71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5B8845E" w14:textId="1399B13E" w:rsidR="006B14B4" w:rsidRPr="0062293A" w:rsidRDefault="006B14B4" w:rsidP="0062293A">
            <w:pPr>
              <w:pStyle w:val="acctfourfigures"/>
              <w:tabs>
                <w:tab w:val="clear" w:pos="765"/>
                <w:tab w:val="decimal" w:pos="829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229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(6,90</w:t>
            </w:r>
            <w:r w:rsidR="00C50EB7" w:rsidRPr="006229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</w:t>
            </w:r>
            <w:r w:rsidRPr="0062293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6B14B4" w:rsidRPr="009F618A" w14:paraId="3C2DF2AB" w14:textId="77777777" w:rsidTr="00AB3B8A">
        <w:tc>
          <w:tcPr>
            <w:tcW w:w="2329" w:type="pct"/>
          </w:tcPr>
          <w:p w14:paraId="2E7655B1" w14:textId="77777777" w:rsidR="006B14B4" w:rsidRPr="00986571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CC243D7" w14:textId="4061551D" w:rsidR="006B14B4" w:rsidRPr="004D4502" w:rsidRDefault="006B14B4" w:rsidP="006B14B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13B14F19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14342A35" w14:textId="17DACFC4" w:rsidR="006B14B4" w:rsidRPr="004D4502" w:rsidRDefault="006B14B4" w:rsidP="006B14B4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043E89B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383F4260" w14:textId="2B708CEB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DE21BF6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1657AA53" w14:textId="1F0F5D07" w:rsidR="006B14B4" w:rsidRPr="004D4502" w:rsidRDefault="006B14B4" w:rsidP="006B14B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B14B4" w:rsidRPr="009F618A" w14:paraId="1B34A815" w14:textId="77777777" w:rsidTr="00AB3B8A">
        <w:tc>
          <w:tcPr>
            <w:tcW w:w="2329" w:type="pct"/>
          </w:tcPr>
          <w:p w14:paraId="268FDE88" w14:textId="7547B6A8" w:rsidR="006B14B4" w:rsidRPr="00986571" w:rsidRDefault="006B14B4" w:rsidP="006B14B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7858CE96" w14:textId="6FB41173" w:rsidR="006B14B4" w:rsidRPr="004D4502" w:rsidRDefault="006B14B4" w:rsidP="006B14B4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</w:rPr>
              <w:t>46,026</w:t>
            </w:r>
          </w:p>
        </w:tc>
        <w:tc>
          <w:tcPr>
            <w:tcW w:w="146" w:type="pct"/>
          </w:tcPr>
          <w:p w14:paraId="01FA3FC4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786CEBA3" w14:textId="64178540" w:rsidR="006B14B4" w:rsidRPr="004D4502" w:rsidRDefault="006B14B4" w:rsidP="006B14B4">
            <w:pPr>
              <w:pStyle w:val="acctfourfigures"/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2,174</w:t>
            </w:r>
          </w:p>
        </w:tc>
        <w:tc>
          <w:tcPr>
            <w:tcW w:w="150" w:type="pct"/>
          </w:tcPr>
          <w:p w14:paraId="0598B738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4EB99238" w14:textId="29E737F4" w:rsidR="006B14B4" w:rsidRPr="004D4502" w:rsidRDefault="006B14B4" w:rsidP="006B1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/>
              <w:ind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</w:rPr>
              <w:t>2,655</w:t>
            </w:r>
          </w:p>
        </w:tc>
        <w:tc>
          <w:tcPr>
            <w:tcW w:w="148" w:type="pct"/>
          </w:tcPr>
          <w:p w14:paraId="402B54FF" w14:textId="77777777" w:rsidR="006B14B4" w:rsidRPr="004D4502" w:rsidRDefault="006B14B4" w:rsidP="006B14B4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59688EA1" w14:textId="02ED1754" w:rsidR="006B14B4" w:rsidRPr="004D4502" w:rsidRDefault="006B14B4" w:rsidP="006B14B4">
            <w:pPr>
              <w:pStyle w:val="acctfourfigures"/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50,855</w:t>
            </w:r>
          </w:p>
        </w:tc>
      </w:tr>
    </w:tbl>
    <w:p w14:paraId="125A2E90" w14:textId="77777777" w:rsidR="00FD7E2C" w:rsidRPr="004258D3" w:rsidRDefault="00FD7E2C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EF80127" w14:textId="77777777" w:rsidR="00166880" w:rsidRPr="004258D3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D35AE5E" w14:textId="77777777" w:rsidR="00166880" w:rsidRPr="004258D3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65BE939" w14:textId="77777777" w:rsidR="00166880" w:rsidRPr="004258D3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A4DC6D0" w14:textId="77777777" w:rsidR="00166880" w:rsidRDefault="00166880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6BB6EA2D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138461D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348323C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FE7ECC2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95A4383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3A23C0F6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2787A4C8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5C995CE3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4456309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744A99D2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A48876C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28C60EA6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3D1D856D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4D1E4E34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1FC0B0DA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36D5ADE6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6182C55D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p w14:paraId="0668A00E" w14:textId="77777777" w:rsidR="00986571" w:rsidRDefault="00986571" w:rsidP="005F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210"/>
        </w:tabs>
        <w:spacing w:line="240" w:lineRule="auto"/>
      </w:pPr>
    </w:p>
    <w:tbl>
      <w:tblPr>
        <w:tblW w:w="9249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4309"/>
        <w:gridCol w:w="1077"/>
        <w:gridCol w:w="270"/>
        <w:gridCol w:w="991"/>
        <w:gridCol w:w="277"/>
        <w:gridCol w:w="991"/>
        <w:gridCol w:w="274"/>
        <w:gridCol w:w="1060"/>
      </w:tblGrid>
      <w:tr w:rsidR="00F45EBF" w:rsidRPr="004258D3" w14:paraId="6F2D29BC" w14:textId="77777777" w:rsidTr="00B405C8">
        <w:tc>
          <w:tcPr>
            <w:tcW w:w="2329" w:type="pct"/>
            <w:shd w:val="clear" w:color="auto" w:fill="auto"/>
          </w:tcPr>
          <w:p w14:paraId="01E23A52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lastRenderedPageBreak/>
              <w:tab/>
            </w:r>
          </w:p>
        </w:tc>
        <w:tc>
          <w:tcPr>
            <w:tcW w:w="2671" w:type="pct"/>
            <w:gridSpan w:val="7"/>
            <w:vAlign w:val="bottom"/>
          </w:tcPr>
          <w:p w14:paraId="5EE41602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EBF" w:rsidRPr="004258D3" w14:paraId="199A3A7A" w14:textId="77777777" w:rsidTr="00B405C8">
        <w:tc>
          <w:tcPr>
            <w:tcW w:w="2329" w:type="pct"/>
            <w:shd w:val="clear" w:color="auto" w:fill="auto"/>
          </w:tcPr>
          <w:p w14:paraId="32A70E6E" w14:textId="77777777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82" w:type="pct"/>
            <w:vAlign w:val="bottom"/>
          </w:tcPr>
          <w:p w14:paraId="4DE152A0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5" w:type="pct"/>
            <w:gridSpan w:val="5"/>
            <w:tcBorders>
              <w:bottom w:val="single" w:sz="4" w:space="0" w:color="auto"/>
            </w:tcBorders>
            <w:vAlign w:val="bottom"/>
          </w:tcPr>
          <w:p w14:paraId="582B9499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บันทึกเป็น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4258D3">
              <w:rPr>
                <w:rFonts w:ascii="Angsana New" w:hAnsi="Angsana New"/>
                <w:sz w:val="30"/>
                <w:szCs w:val="30"/>
              </w:rPr>
              <w:t>)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/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573" w:type="pct"/>
            <w:vAlign w:val="bottom"/>
          </w:tcPr>
          <w:p w14:paraId="1AF08E92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5EBF" w:rsidRPr="004258D3" w14:paraId="412169A4" w14:textId="77777777" w:rsidTr="00B405C8">
        <w:tc>
          <w:tcPr>
            <w:tcW w:w="2329" w:type="pct"/>
            <w:shd w:val="clear" w:color="auto" w:fill="auto"/>
          </w:tcPr>
          <w:p w14:paraId="4CC22014" w14:textId="77777777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E557D3A" w14:textId="77777777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B1EB5E" w14:textId="77777777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582" w:type="pct"/>
            <w:vAlign w:val="bottom"/>
          </w:tcPr>
          <w:p w14:paraId="049F5210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F1BEC47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46" w:type="pct"/>
            <w:vAlign w:val="bottom"/>
          </w:tcPr>
          <w:p w14:paraId="1D44500A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60BF4701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</w:p>
          <w:p w14:paraId="2513D41F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0" w:type="pct"/>
            <w:vAlign w:val="bottom"/>
          </w:tcPr>
          <w:p w14:paraId="04BD6C2D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71EBB5B0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</w:p>
          <w:p w14:paraId="7AA61BBE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  <w:p w14:paraId="51833D23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76" w:right="-5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8" w:type="pct"/>
            <w:vAlign w:val="bottom"/>
          </w:tcPr>
          <w:p w14:paraId="32CD3DF5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6CEBC78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421009D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45EBF" w:rsidRPr="004258D3" w14:paraId="0A03C7B4" w14:textId="77777777" w:rsidTr="00B405C8">
        <w:tc>
          <w:tcPr>
            <w:tcW w:w="2329" w:type="pct"/>
          </w:tcPr>
          <w:p w14:paraId="39DE93EB" w14:textId="03759660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71" w:type="pct"/>
            <w:gridSpan w:val="7"/>
          </w:tcPr>
          <w:p w14:paraId="2ADD61F5" w14:textId="77777777" w:rsidR="00F45EBF" w:rsidRPr="004258D3" w:rsidRDefault="00F45EBF" w:rsidP="00B40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EBF" w:rsidRPr="004258D3" w14:paraId="1CBC47F0" w14:textId="77777777" w:rsidTr="00B405C8">
        <w:tc>
          <w:tcPr>
            <w:tcW w:w="3743" w:type="pct"/>
            <w:gridSpan w:val="5"/>
          </w:tcPr>
          <w:p w14:paraId="4E10F3BF" w14:textId="279FF3BD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36" w:type="pct"/>
          </w:tcPr>
          <w:p w14:paraId="7B63B86E" w14:textId="77777777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1" w:type="pct"/>
            <w:gridSpan w:val="2"/>
          </w:tcPr>
          <w:p w14:paraId="3BA75031" w14:textId="77777777" w:rsidR="00F45EBF" w:rsidRPr="004258D3" w:rsidRDefault="00F45EBF" w:rsidP="00B405C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45EBF" w:rsidRPr="004258D3" w14:paraId="688DD080" w14:textId="77777777" w:rsidTr="00B405C8">
        <w:tc>
          <w:tcPr>
            <w:tcW w:w="2329" w:type="pct"/>
          </w:tcPr>
          <w:p w14:paraId="7E207762" w14:textId="77777777" w:rsidR="00F45EBF" w:rsidRPr="004258D3" w:rsidRDefault="00F45EBF" w:rsidP="00F45E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ลูกหนี้การค้า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</w:p>
          <w:p w14:paraId="3E90E975" w14:textId="77777777" w:rsidR="00F45EBF" w:rsidRPr="004258D3" w:rsidRDefault="00F45EBF" w:rsidP="00F45EBF">
            <w:pPr>
              <w:pStyle w:val="acctfourfigures"/>
              <w:tabs>
                <w:tab w:val="clear" w:pos="765"/>
              </w:tabs>
              <w:spacing w:line="240" w:lineRule="atLeast"/>
              <w:ind w:firstLine="135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582" w:type="pct"/>
          </w:tcPr>
          <w:p w14:paraId="65ABBCCB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B86C74" w14:textId="0876B6E7" w:rsidR="00F45EBF" w:rsidRPr="004D4502" w:rsidRDefault="00F45EBF" w:rsidP="00F45E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1,078</w:t>
            </w:r>
          </w:p>
        </w:tc>
        <w:tc>
          <w:tcPr>
            <w:tcW w:w="146" w:type="pct"/>
          </w:tcPr>
          <w:p w14:paraId="292587DE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D5378C2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DA0E71" w14:textId="164C9733" w:rsidR="00F45EBF" w:rsidRPr="004D4502" w:rsidRDefault="00F45EBF" w:rsidP="001A5AF2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(178)</w:t>
            </w:r>
          </w:p>
        </w:tc>
        <w:tc>
          <w:tcPr>
            <w:tcW w:w="150" w:type="pct"/>
          </w:tcPr>
          <w:p w14:paraId="0B68C0C6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13514883" w14:textId="77777777" w:rsidR="00F45EBF" w:rsidRPr="004D4502" w:rsidRDefault="00F45EBF" w:rsidP="00F4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</w:p>
          <w:p w14:paraId="4CB8167D" w14:textId="305779EB" w:rsidR="00F45EBF" w:rsidRPr="004D4502" w:rsidRDefault="00F45EBF" w:rsidP="00F4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4399D8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26ED0C48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571C48B" w14:textId="6EFCECD0" w:rsidR="00F45EBF" w:rsidRPr="004D4502" w:rsidRDefault="00F45EBF" w:rsidP="00F45EB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900</w:t>
            </w:r>
          </w:p>
        </w:tc>
      </w:tr>
      <w:tr w:rsidR="00F45EBF" w:rsidRPr="004258D3" w14:paraId="43A2CF85" w14:textId="77777777" w:rsidTr="00B405C8">
        <w:tc>
          <w:tcPr>
            <w:tcW w:w="2329" w:type="pct"/>
          </w:tcPr>
          <w:p w14:paraId="2384ADB2" w14:textId="77777777" w:rsidR="00F45EBF" w:rsidRPr="004258D3" w:rsidRDefault="00F45EBF" w:rsidP="00F45EB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สินค้าคงเหลือ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(ค่าเผื่อการลดมูลค่า)</w:t>
            </w:r>
          </w:p>
        </w:tc>
        <w:tc>
          <w:tcPr>
            <w:tcW w:w="582" w:type="pct"/>
          </w:tcPr>
          <w:p w14:paraId="34084E6C" w14:textId="774FEB3A" w:rsidR="00F45EBF" w:rsidRPr="004D4502" w:rsidRDefault="00F45EBF" w:rsidP="00F45E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3,043</w:t>
            </w:r>
          </w:p>
        </w:tc>
        <w:tc>
          <w:tcPr>
            <w:tcW w:w="146" w:type="pct"/>
          </w:tcPr>
          <w:p w14:paraId="3DB54706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6E727716" w14:textId="4FFFFF7D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(1,144)</w:t>
            </w:r>
          </w:p>
        </w:tc>
        <w:tc>
          <w:tcPr>
            <w:tcW w:w="150" w:type="pct"/>
          </w:tcPr>
          <w:p w14:paraId="384F72E4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AF75DE2" w14:textId="2AF93C26" w:rsidR="00F45EBF" w:rsidRPr="004D4502" w:rsidRDefault="00F45EBF" w:rsidP="00F4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D984C3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9C708A0" w14:textId="36853A33" w:rsidR="00F45EBF" w:rsidRPr="004D4502" w:rsidRDefault="00F45EBF" w:rsidP="00F45EB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1,899</w:t>
            </w:r>
          </w:p>
        </w:tc>
      </w:tr>
      <w:tr w:rsidR="00F45EBF" w:rsidRPr="004258D3" w14:paraId="6F261C3B" w14:textId="77777777" w:rsidTr="00B405C8">
        <w:tc>
          <w:tcPr>
            <w:tcW w:w="2329" w:type="pct"/>
          </w:tcPr>
          <w:p w14:paraId="580002A6" w14:textId="77777777" w:rsidR="00F45EBF" w:rsidRPr="004258D3" w:rsidRDefault="00F45EBF" w:rsidP="00F45EBF">
            <w:pPr>
              <w:pStyle w:val="acctfourfigures"/>
              <w:tabs>
                <w:tab w:val="clear" w:pos="765"/>
              </w:tabs>
              <w:spacing w:line="240" w:lineRule="atLeast"/>
              <w:ind w:left="158" w:hanging="15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(ค่าเผื่อการด้อยค่า)</w:t>
            </w:r>
          </w:p>
        </w:tc>
        <w:tc>
          <w:tcPr>
            <w:tcW w:w="582" w:type="pct"/>
          </w:tcPr>
          <w:p w14:paraId="13727246" w14:textId="693D9F64" w:rsidR="00F45EBF" w:rsidRPr="004D4502" w:rsidRDefault="00F45EBF" w:rsidP="00F45EB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  <w:tc>
          <w:tcPr>
            <w:tcW w:w="146" w:type="pct"/>
          </w:tcPr>
          <w:p w14:paraId="2896A459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362BB7A9" w14:textId="7C18BA22" w:rsidR="00F45EBF" w:rsidRPr="004D4502" w:rsidRDefault="00F45EBF" w:rsidP="00F45EBF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6319341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76EAFBAD" w14:textId="5BA99F63" w:rsidR="00F45EBF" w:rsidRPr="004D4502" w:rsidRDefault="00F45EBF" w:rsidP="00F45E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FC61E99" w14:textId="77777777" w:rsidR="00F45EBF" w:rsidRPr="004D4502" w:rsidRDefault="00F45EBF" w:rsidP="00F45EBF">
            <w:pPr>
              <w:pStyle w:val="acctfourfigures"/>
              <w:tabs>
                <w:tab w:val="clear" w:pos="765"/>
                <w:tab w:val="decimal" w:pos="694"/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E90AC12" w14:textId="15548EAE" w:rsidR="00F45EBF" w:rsidRPr="004D4502" w:rsidRDefault="00F45EBF" w:rsidP="00F45EBF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982</w:t>
            </w:r>
          </w:p>
        </w:tc>
      </w:tr>
      <w:tr w:rsidR="002B0B4C" w:rsidRPr="004258D3" w14:paraId="2F3E4AA7" w14:textId="77777777" w:rsidTr="00B405C8">
        <w:tc>
          <w:tcPr>
            <w:tcW w:w="2329" w:type="pct"/>
          </w:tcPr>
          <w:p w14:paraId="241600A4" w14:textId="0F694399" w:rsidR="002B0B4C" w:rsidRPr="004258D3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57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7B235B22" w14:textId="61BD71DD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4,31</w:t>
            </w:r>
            <w:r w:rsidR="00C50E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</w:tcPr>
          <w:p w14:paraId="166C131A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4B2587B7" w14:textId="63589D05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4,729</w:t>
            </w:r>
          </w:p>
        </w:tc>
        <w:tc>
          <w:tcPr>
            <w:tcW w:w="150" w:type="pct"/>
          </w:tcPr>
          <w:p w14:paraId="79D444F4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5F663DCC" w14:textId="050F0446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05DB05F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5544109D" w14:textId="613B146A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9,04</w:t>
            </w:r>
            <w:r w:rsidR="00C50EB7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B0B4C" w:rsidRPr="004258D3" w14:paraId="7D7BF597" w14:textId="77777777" w:rsidTr="00B405C8">
        <w:tc>
          <w:tcPr>
            <w:tcW w:w="2329" w:type="pct"/>
          </w:tcPr>
          <w:p w14:paraId="03C2A690" w14:textId="0F02FD9D" w:rsidR="002B0B4C" w:rsidRPr="004258D3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</w:t>
            </w:r>
            <w:r w:rsidRPr="004258D3">
              <w:rPr>
                <w:rFonts w:ascii="Angsana New" w:hAnsi="Angsana New"/>
                <w:sz w:val="30"/>
                <w:szCs w:val="30"/>
                <w:cs/>
                <w:lang w:bidi="th-TH"/>
              </w:rPr>
              <w:t>ประโยชน์พนักงาน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D7C9723" w14:textId="211271B3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40,126</w:t>
            </w:r>
          </w:p>
        </w:tc>
        <w:tc>
          <w:tcPr>
            <w:tcW w:w="146" w:type="pct"/>
          </w:tcPr>
          <w:p w14:paraId="0FBEF5BB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2BE5BC82" w14:textId="5BA0B4C5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1,754</w:t>
            </w:r>
          </w:p>
        </w:tc>
        <w:tc>
          <w:tcPr>
            <w:tcW w:w="150" w:type="pct"/>
          </w:tcPr>
          <w:p w14:paraId="277D9C32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18DE0342" w14:textId="3F43D41D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4D450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82FAD55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8194BC0" w14:textId="282D419D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sz w:val="30"/>
                <w:szCs w:val="30"/>
                <w:lang w:bidi="th-TH"/>
              </w:rPr>
              <w:t>41,880</w:t>
            </w:r>
          </w:p>
        </w:tc>
      </w:tr>
      <w:tr w:rsidR="002B0B4C" w:rsidRPr="004258D3" w14:paraId="2381323F" w14:textId="77777777" w:rsidTr="007F6560">
        <w:tc>
          <w:tcPr>
            <w:tcW w:w="2329" w:type="pct"/>
          </w:tcPr>
          <w:p w14:paraId="178990FA" w14:textId="1B7CADF1" w:rsidR="002B0B4C" w:rsidRPr="004258D3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38B88AF" w14:textId="36B3EED1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49,54</w:t>
            </w:r>
            <w:r w:rsidR="00C50E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6B076E73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1725198E" w14:textId="74977FAD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5,161</w:t>
            </w:r>
          </w:p>
        </w:tc>
        <w:tc>
          <w:tcPr>
            <w:tcW w:w="150" w:type="pct"/>
          </w:tcPr>
          <w:p w14:paraId="05522618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B8C2177" w14:textId="7C5F644A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9EC954B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54282786" w14:textId="19992802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54,70</w:t>
            </w:r>
            <w:r w:rsidR="00C50E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2B0B4C" w:rsidRPr="004258D3" w14:paraId="44766EB6" w14:textId="77777777" w:rsidTr="007F6560">
        <w:tc>
          <w:tcPr>
            <w:tcW w:w="2329" w:type="pct"/>
          </w:tcPr>
          <w:p w14:paraId="1237E352" w14:textId="77777777" w:rsidR="002B0B4C" w:rsidRPr="004258D3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051873F9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625BDE6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40F2DB00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FC85C8D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49366FE" w14:textId="77777777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5E2C29E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0750DE8D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B0B4C" w:rsidRPr="00986571" w14:paraId="3263BA03" w14:textId="77777777" w:rsidTr="00166880">
        <w:tc>
          <w:tcPr>
            <w:tcW w:w="2329" w:type="pct"/>
          </w:tcPr>
          <w:p w14:paraId="0E820B65" w14:textId="7115ED10" w:rsidR="002B0B4C" w:rsidRPr="00986571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657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</w:tcPr>
          <w:p w14:paraId="2DFBDBEA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23058A8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03C5E4CD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59E72FB0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</w:tcPr>
          <w:p w14:paraId="151D5B04" w14:textId="77777777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2396765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</w:tcPr>
          <w:p w14:paraId="0F405759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B0B4C" w:rsidRPr="00986571" w14:paraId="30858C92" w14:textId="77777777" w:rsidTr="00166880">
        <w:tc>
          <w:tcPr>
            <w:tcW w:w="2329" w:type="pct"/>
          </w:tcPr>
          <w:p w14:paraId="469DC58D" w14:textId="0576C40D" w:rsidR="002B0B4C" w:rsidRPr="00986571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DB096ED" w14:textId="6084C556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(4,02</w:t>
            </w:r>
            <w:r w:rsidR="00C50E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6A9AE0BB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52AC4F95" w14:textId="3085AA6E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(4,655)</w:t>
            </w:r>
          </w:p>
        </w:tc>
        <w:tc>
          <w:tcPr>
            <w:tcW w:w="150" w:type="pct"/>
          </w:tcPr>
          <w:p w14:paraId="3775E551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0EB1444" w14:textId="6BFFEF7D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5754541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EEE8C34" w14:textId="51F2ABB5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(8,68</w:t>
            </w:r>
            <w:r w:rsidR="00C50E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4D45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B0B4C" w:rsidRPr="00986571" w14:paraId="034F4279" w14:textId="77777777" w:rsidTr="009B6420">
        <w:tc>
          <w:tcPr>
            <w:tcW w:w="2329" w:type="pct"/>
          </w:tcPr>
          <w:p w14:paraId="0E6E832D" w14:textId="7DA7F6D0" w:rsidR="002B0B4C" w:rsidRPr="00986571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98657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0AB096C" w14:textId="11CAA36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(4,02</w:t>
            </w:r>
            <w:r w:rsidR="00C50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7C955749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84290AC" w14:textId="595E19E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(4,655)</w:t>
            </w:r>
          </w:p>
        </w:tc>
        <w:tc>
          <w:tcPr>
            <w:tcW w:w="150" w:type="pct"/>
          </w:tcPr>
          <w:p w14:paraId="7CB4C16A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3D6D02C8" w14:textId="551795BB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10957D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943A64B" w14:textId="7BC55821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(8,68</w:t>
            </w:r>
            <w:r w:rsidR="00C50E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B0B4C" w:rsidRPr="00986571" w14:paraId="5756B21D" w14:textId="77777777" w:rsidTr="009B6420">
        <w:tc>
          <w:tcPr>
            <w:tcW w:w="2329" w:type="pct"/>
          </w:tcPr>
          <w:p w14:paraId="2BFDD4AB" w14:textId="77777777" w:rsidR="002B0B4C" w:rsidRPr="00986571" w:rsidRDefault="002B0B4C" w:rsidP="002B0B4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3D45E44" w14:textId="126B9024" w:rsidR="002B0B4C" w:rsidRPr="004D4502" w:rsidRDefault="002B0B4C" w:rsidP="002B0B4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5312EBE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0ADB1946" w14:textId="459579B9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2655BA3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5794173" w14:textId="7AA275FE" w:rsidR="002B0B4C" w:rsidRPr="004D4502" w:rsidRDefault="002B0B4C" w:rsidP="002B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7D0AC53" w14:textId="77777777" w:rsidR="002B0B4C" w:rsidRPr="004D4502" w:rsidRDefault="002B0B4C" w:rsidP="002B0B4C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0B6FB3F0" w14:textId="4711381C" w:rsidR="002B0B4C" w:rsidRPr="004D4502" w:rsidRDefault="002B0B4C" w:rsidP="002B0B4C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420" w:rsidRPr="00986571" w14:paraId="6EB9130A" w14:textId="77777777" w:rsidTr="009B6420">
        <w:tc>
          <w:tcPr>
            <w:tcW w:w="2329" w:type="pct"/>
          </w:tcPr>
          <w:p w14:paraId="619C9BBF" w14:textId="629401AB" w:rsidR="009B6420" w:rsidRPr="00986571" w:rsidRDefault="009B6420" w:rsidP="009F618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500FE6F2" w14:textId="29139148" w:rsidR="009B6420" w:rsidRPr="004D4502" w:rsidRDefault="00081A57" w:rsidP="009F61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45,520</w:t>
            </w:r>
          </w:p>
        </w:tc>
        <w:tc>
          <w:tcPr>
            <w:tcW w:w="146" w:type="pct"/>
          </w:tcPr>
          <w:p w14:paraId="0D1BB5B9" w14:textId="77777777" w:rsidR="009B6420" w:rsidRPr="004D4502" w:rsidRDefault="009B6420" w:rsidP="009F618A">
            <w:pPr>
              <w:pStyle w:val="acctfourfigures"/>
              <w:tabs>
                <w:tab w:val="clear" w:pos="765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7B172B95" w14:textId="52CA1EF2" w:rsidR="009B6420" w:rsidRPr="004D4502" w:rsidRDefault="00081A57" w:rsidP="009F618A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5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  <w:tc>
          <w:tcPr>
            <w:tcW w:w="150" w:type="pct"/>
          </w:tcPr>
          <w:p w14:paraId="42EFE7DE" w14:textId="77777777" w:rsidR="009B6420" w:rsidRPr="004D4502" w:rsidRDefault="009B6420" w:rsidP="009F618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089F097E" w14:textId="4906092E" w:rsidR="009B6420" w:rsidRPr="004D4502" w:rsidRDefault="00081A57" w:rsidP="009F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45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3BD215" w14:textId="77777777" w:rsidR="009B6420" w:rsidRPr="004D4502" w:rsidRDefault="009B6420" w:rsidP="009F618A">
            <w:pPr>
              <w:pStyle w:val="acctfourfigures"/>
              <w:tabs>
                <w:tab w:val="clear" w:pos="765"/>
                <w:tab w:val="decimal" w:pos="694"/>
                <w:tab w:val="decimal" w:pos="792"/>
                <w:tab w:val="decimal" w:pos="95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09F74906" w14:textId="6C915614" w:rsidR="009B6420" w:rsidRPr="004D4502" w:rsidRDefault="00081A57" w:rsidP="009F618A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4502">
              <w:rPr>
                <w:rFonts w:ascii="Angsana New" w:hAnsi="Angsana New"/>
                <w:b/>
                <w:bCs/>
                <w:sz w:val="30"/>
                <w:szCs w:val="30"/>
              </w:rPr>
              <w:t>46,026</w:t>
            </w:r>
          </w:p>
        </w:tc>
      </w:tr>
    </w:tbl>
    <w:p w14:paraId="68698369" w14:textId="77777777" w:rsidR="00166880" w:rsidRPr="004F6B6D" w:rsidRDefault="00166880" w:rsidP="000D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7BF56053" w14:textId="7A74A84D" w:rsidR="000D3EAC" w:rsidRPr="004258D3" w:rsidRDefault="00D6443C" w:rsidP="000D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</w:rPr>
        <w:t>2</w:t>
      </w:r>
      <w:r w:rsidR="00321A75" w:rsidRPr="004258D3">
        <w:rPr>
          <w:rFonts w:ascii="Angsana New" w:hAnsi="Angsana New"/>
          <w:b/>
          <w:bCs/>
          <w:sz w:val="30"/>
          <w:szCs w:val="30"/>
        </w:rPr>
        <w:t>0</w:t>
      </w:r>
      <w:r w:rsidR="006C3058" w:rsidRPr="004258D3">
        <w:rPr>
          <w:rFonts w:ascii="Angsana New" w:hAnsi="Angsana New"/>
          <w:b/>
          <w:bCs/>
          <w:sz w:val="30"/>
          <w:szCs w:val="30"/>
        </w:rPr>
        <w:tab/>
      </w:r>
      <w:r w:rsidR="006C3058" w:rsidRPr="004258D3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01F6CB1C" w14:textId="77777777" w:rsidR="000D3EAC" w:rsidRPr="004F6B6D" w:rsidRDefault="000D3EAC" w:rsidP="000D3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</w:p>
    <w:p w14:paraId="5947A526" w14:textId="21AB3C26" w:rsidR="00166880" w:rsidRDefault="000D3EAC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  <w:r w:rsidRPr="004258D3">
        <w:rPr>
          <w:rFonts w:hint="cs"/>
          <w:b/>
          <w:sz w:val="30"/>
          <w:szCs w:val="30"/>
          <w:cs/>
        </w:rPr>
        <w:t>การคำนวณกำไรต่อหุ้นขั้นพื้นฐาน</w:t>
      </w:r>
      <w:r w:rsidR="00AF395A" w:rsidRPr="00AF395A">
        <w:rPr>
          <w:rFonts w:hint="cs"/>
          <w:b/>
          <w:sz w:val="30"/>
          <w:szCs w:val="30"/>
          <w:cs/>
        </w:rPr>
        <w:t>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2080878A" w14:textId="77777777" w:rsidR="00AF395A" w:rsidRDefault="00AF395A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b/>
          <w:sz w:val="30"/>
          <w:szCs w:val="30"/>
        </w:rPr>
      </w:pPr>
    </w:p>
    <w:p w14:paraId="62E97CE7" w14:textId="77777777" w:rsidR="00AF395A" w:rsidRDefault="00AF395A" w:rsidP="00AF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D147BD" w14:textId="77777777" w:rsidR="004F6B6D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2C74CBD7" w14:textId="77777777" w:rsidR="004F6B6D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73FB34C2" w14:textId="77777777" w:rsidR="004F6B6D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</w:rPr>
      </w:pPr>
    </w:p>
    <w:p w14:paraId="099E8441" w14:textId="77777777" w:rsidR="004F6B6D" w:rsidRPr="004F6B6D" w:rsidRDefault="004F6B6D" w:rsidP="00531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1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081"/>
        <w:gridCol w:w="270"/>
        <w:gridCol w:w="1084"/>
        <w:gridCol w:w="270"/>
        <w:gridCol w:w="1083"/>
        <w:gridCol w:w="270"/>
        <w:gridCol w:w="1070"/>
        <w:gridCol w:w="13"/>
      </w:tblGrid>
      <w:tr w:rsidR="00217C08" w:rsidRPr="004258D3" w14:paraId="0CAA4E03" w14:textId="77777777" w:rsidTr="00F67BAE">
        <w:trPr>
          <w:gridAfter w:val="1"/>
          <w:wAfter w:w="7" w:type="pct"/>
        </w:trPr>
        <w:tc>
          <w:tcPr>
            <w:tcW w:w="2203" w:type="pct"/>
          </w:tcPr>
          <w:p w14:paraId="23D9AEFD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24" w:type="pct"/>
            <w:gridSpan w:val="3"/>
          </w:tcPr>
          <w:p w14:paraId="711AEE95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13FBFB1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14:paraId="75A9C2FD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04A24EE7" w14:textId="77777777" w:rsidTr="00E33CB3">
        <w:trPr>
          <w:gridAfter w:val="1"/>
          <w:wAfter w:w="7" w:type="pct"/>
          <w:trHeight w:val="434"/>
        </w:trPr>
        <w:tc>
          <w:tcPr>
            <w:tcW w:w="2203" w:type="pct"/>
          </w:tcPr>
          <w:p w14:paraId="7C7F845B" w14:textId="77777777" w:rsidR="00727EC6" w:rsidRPr="004258D3" w:rsidRDefault="00727EC6" w:rsidP="00727E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43058AE6" w14:textId="79B2ED28" w:rsidR="00727EC6" w:rsidRPr="004258D3" w:rsidRDefault="000F7F1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F67BAE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tcBorders>
              <w:left w:val="nil"/>
            </w:tcBorders>
          </w:tcPr>
          <w:p w14:paraId="46AE6C80" w14:textId="77777777" w:rsidR="00727EC6" w:rsidRPr="004258D3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C854743" w14:textId="708E0F82" w:rsidR="00727EC6" w:rsidRPr="004258D3" w:rsidRDefault="00F67BAE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00BAA3D" w14:textId="77777777" w:rsidR="00727EC6" w:rsidRPr="004258D3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A8E91EB" w14:textId="14E76C0B" w:rsidR="00727EC6" w:rsidRPr="004258D3" w:rsidRDefault="00F67BAE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7" w:type="pct"/>
          </w:tcPr>
          <w:p w14:paraId="3A80C135" w14:textId="77777777" w:rsidR="00727EC6" w:rsidRPr="004258D3" w:rsidRDefault="00727EC6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7880EA1D" w14:textId="3F4A1B6F" w:rsidR="00727EC6" w:rsidRPr="004258D3" w:rsidRDefault="00F67BAE" w:rsidP="000F7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4F309325" w14:textId="77777777" w:rsidTr="00F67BAE">
        <w:trPr>
          <w:gridAfter w:val="1"/>
          <w:wAfter w:w="7" w:type="pct"/>
          <w:trHeight w:val="434"/>
        </w:trPr>
        <w:tc>
          <w:tcPr>
            <w:tcW w:w="2203" w:type="pct"/>
          </w:tcPr>
          <w:p w14:paraId="61B9AAD7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9" w:type="pct"/>
            <w:gridSpan w:val="7"/>
          </w:tcPr>
          <w:p w14:paraId="2ADBD96A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17C08" w:rsidRPr="004258D3" w14:paraId="79583B92" w14:textId="77777777" w:rsidTr="00E33CB3">
        <w:trPr>
          <w:gridAfter w:val="1"/>
          <w:wAfter w:w="7" w:type="pct"/>
        </w:trPr>
        <w:tc>
          <w:tcPr>
            <w:tcW w:w="2203" w:type="pct"/>
          </w:tcPr>
          <w:p w14:paraId="05242628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588" w:type="pct"/>
            <w:vAlign w:val="bottom"/>
          </w:tcPr>
          <w:p w14:paraId="56D88DA5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BEC6DC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DDFD08B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E50508C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bottom"/>
          </w:tcPr>
          <w:p w14:paraId="0A2EBB7E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DDB7FD4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8C3C48E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ind w:left="3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7BAE" w:rsidRPr="004258D3" w14:paraId="5B40DFCE" w14:textId="77777777" w:rsidTr="00E33CB3">
        <w:trPr>
          <w:gridAfter w:val="1"/>
          <w:wAfter w:w="7" w:type="pct"/>
        </w:trPr>
        <w:tc>
          <w:tcPr>
            <w:tcW w:w="2203" w:type="pct"/>
          </w:tcPr>
          <w:p w14:paraId="48F254E3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สามัญของบริษัท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13AF6441" w14:textId="285E5E37" w:rsidR="00F67BAE" w:rsidRPr="004258D3" w:rsidRDefault="0056015C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506,252</w:t>
            </w:r>
          </w:p>
        </w:tc>
        <w:tc>
          <w:tcPr>
            <w:tcW w:w="147" w:type="pct"/>
          </w:tcPr>
          <w:p w14:paraId="4AA5D8A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57751346" w14:textId="44402E9E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637,506</w:t>
            </w:r>
          </w:p>
        </w:tc>
        <w:tc>
          <w:tcPr>
            <w:tcW w:w="147" w:type="pct"/>
          </w:tcPr>
          <w:p w14:paraId="41713C6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3026D1F9" w14:textId="63953F3E" w:rsidR="00F67BAE" w:rsidRPr="004258D3" w:rsidRDefault="0056015C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498,467</w:t>
            </w:r>
          </w:p>
        </w:tc>
        <w:tc>
          <w:tcPr>
            <w:tcW w:w="147" w:type="pct"/>
          </w:tcPr>
          <w:p w14:paraId="5C520AC8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527485E1" w14:textId="4B2C237E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623,889</w:t>
            </w:r>
          </w:p>
        </w:tc>
      </w:tr>
      <w:tr w:rsidR="00F67BAE" w:rsidRPr="004258D3" w14:paraId="1E988D23" w14:textId="775A765B" w:rsidTr="00AA4D1A">
        <w:trPr>
          <w:trHeight w:val="296"/>
        </w:trPr>
        <w:tc>
          <w:tcPr>
            <w:tcW w:w="2203" w:type="pct"/>
          </w:tcPr>
          <w:p w14:paraId="7C448414" w14:textId="77777777" w:rsidR="00F67BAE" w:rsidRPr="004258D3" w:rsidRDefault="00F67BAE" w:rsidP="00AA4D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8" w:type="pct"/>
            <w:vMerge w:val="restart"/>
            <w:vAlign w:val="bottom"/>
          </w:tcPr>
          <w:p w14:paraId="6B8BDAD0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6F565EF6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90" w:type="pct"/>
            <w:vMerge w:val="restart"/>
            <w:vAlign w:val="bottom"/>
          </w:tcPr>
          <w:p w14:paraId="5F85F7E1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1835DF6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vMerge w:val="restart"/>
            <w:vAlign w:val="bottom"/>
          </w:tcPr>
          <w:p w14:paraId="17B87D70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BB0E7B7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9" w:type="pct"/>
            <w:gridSpan w:val="2"/>
            <w:vAlign w:val="bottom"/>
          </w:tcPr>
          <w:p w14:paraId="647B7C3D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67BAE" w:rsidRPr="004258D3" w14:paraId="33EC495A" w14:textId="705A21AD" w:rsidTr="00E33CB3">
        <w:tc>
          <w:tcPr>
            <w:tcW w:w="2203" w:type="pct"/>
          </w:tcPr>
          <w:p w14:paraId="62D6BE39" w14:textId="77777777" w:rsidR="00F67BAE" w:rsidRPr="004258D3" w:rsidRDefault="00F67BAE" w:rsidP="00F67BA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88" w:type="pct"/>
            <w:vMerge/>
            <w:vAlign w:val="bottom"/>
          </w:tcPr>
          <w:p w14:paraId="634C691F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569B0FE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Merge/>
            <w:vAlign w:val="bottom"/>
          </w:tcPr>
          <w:p w14:paraId="42B7B4E0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CA2BC7C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Merge/>
            <w:vAlign w:val="bottom"/>
          </w:tcPr>
          <w:p w14:paraId="2A25A2FC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0EA716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vAlign w:val="bottom"/>
          </w:tcPr>
          <w:p w14:paraId="4CCACACE" w14:textId="77777777" w:rsidR="00F67BAE" w:rsidRPr="004258D3" w:rsidRDefault="00F67BAE" w:rsidP="00F67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F67BAE" w:rsidRPr="004258D3" w14:paraId="6D26B9F4" w14:textId="77777777" w:rsidTr="00E33CB3">
        <w:trPr>
          <w:gridAfter w:val="1"/>
          <w:wAfter w:w="7" w:type="pct"/>
        </w:trPr>
        <w:tc>
          <w:tcPr>
            <w:tcW w:w="2203" w:type="pct"/>
          </w:tcPr>
          <w:p w14:paraId="0AC6E3C8" w14:textId="2D913984" w:rsidR="00F67BAE" w:rsidRPr="004258D3" w:rsidRDefault="00F67BAE" w:rsidP="00F67BA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ถ่วงน้ำหนัก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0B1D1A38" w14:textId="21A44D9B" w:rsidR="00F67BAE" w:rsidRPr="004258D3" w:rsidRDefault="0056015C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76839069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30480395" w14:textId="2C99EC06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55BE3349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7CC24E48" w14:textId="374204C2" w:rsidR="00F67BAE" w:rsidRPr="004258D3" w:rsidRDefault="0056015C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  <w:tc>
          <w:tcPr>
            <w:tcW w:w="147" w:type="pct"/>
          </w:tcPr>
          <w:p w14:paraId="45422D6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16D464AB" w14:textId="2FF82D6B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/>
              </w:rPr>
              <w:t>855,033</w:t>
            </w:r>
          </w:p>
        </w:tc>
      </w:tr>
      <w:tr w:rsidR="00F67BAE" w:rsidRPr="004258D3" w14:paraId="0AA7BE8C" w14:textId="77777777" w:rsidTr="00E33CB3">
        <w:trPr>
          <w:gridAfter w:val="1"/>
          <w:wAfter w:w="7" w:type="pct"/>
        </w:trPr>
        <w:tc>
          <w:tcPr>
            <w:tcW w:w="2203" w:type="pct"/>
          </w:tcPr>
          <w:p w14:paraId="0F06333A" w14:textId="77777777" w:rsidR="00F67BAE" w:rsidRPr="004258D3" w:rsidRDefault="00F67BAE" w:rsidP="00F67BA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8" w:type="pct"/>
            <w:vAlign w:val="bottom"/>
          </w:tcPr>
          <w:p w14:paraId="7BE7F057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BFC2342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62E152F2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938020D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9" w:type="pct"/>
            <w:vAlign w:val="bottom"/>
          </w:tcPr>
          <w:p w14:paraId="74B39B64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295D301C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770B617C" w14:textId="77777777" w:rsidR="00F67BAE" w:rsidRPr="004258D3" w:rsidRDefault="00F67BAE" w:rsidP="00F67BA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10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F67BAE" w:rsidRPr="004258D3" w14:paraId="47B93EEC" w14:textId="77777777" w:rsidTr="00E33CB3">
        <w:trPr>
          <w:gridAfter w:val="1"/>
          <w:wAfter w:w="7" w:type="pct"/>
        </w:trPr>
        <w:tc>
          <w:tcPr>
            <w:tcW w:w="2203" w:type="pct"/>
          </w:tcPr>
          <w:p w14:paraId="1410D475" w14:textId="1B409257" w:rsidR="00F67BAE" w:rsidRPr="004258D3" w:rsidRDefault="00E33CB3" w:rsidP="00E33CB3">
            <w:pPr>
              <w:spacing w:line="240" w:lineRule="auto"/>
              <w:ind w:left="-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4B345E6" w14:textId="31EFFB44" w:rsidR="00F67BAE" w:rsidRPr="004258D3" w:rsidRDefault="0056015C" w:rsidP="00F67B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0.59</w:t>
            </w:r>
          </w:p>
        </w:tc>
        <w:tc>
          <w:tcPr>
            <w:tcW w:w="147" w:type="pct"/>
          </w:tcPr>
          <w:p w14:paraId="4C8D67A3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67CDC54F" w14:textId="2C0CE1F9" w:rsidR="00F67BAE" w:rsidRPr="004258D3" w:rsidRDefault="00E33CB3" w:rsidP="00F67B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0.75</w:t>
            </w:r>
          </w:p>
        </w:tc>
        <w:tc>
          <w:tcPr>
            <w:tcW w:w="147" w:type="pct"/>
          </w:tcPr>
          <w:p w14:paraId="5C175385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05EBFDC5" w14:textId="6901E55C" w:rsidR="00F67BAE" w:rsidRPr="004258D3" w:rsidRDefault="0056015C" w:rsidP="00F67B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0.58</w:t>
            </w:r>
          </w:p>
        </w:tc>
        <w:tc>
          <w:tcPr>
            <w:tcW w:w="147" w:type="pct"/>
          </w:tcPr>
          <w:p w14:paraId="497329FC" w14:textId="77777777" w:rsidR="00F67BAE" w:rsidRPr="004258D3" w:rsidRDefault="00F67BAE" w:rsidP="00F67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621E83F5" w14:textId="74BD24D6" w:rsidR="00F67BAE" w:rsidRPr="004258D3" w:rsidRDefault="00E33CB3" w:rsidP="00F67BA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0.73</w:t>
            </w:r>
          </w:p>
        </w:tc>
      </w:tr>
    </w:tbl>
    <w:p w14:paraId="2386C57D" w14:textId="77777777" w:rsidR="00E33CB3" w:rsidRPr="004258D3" w:rsidRDefault="00E33CB3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14:paraId="7C5E9547" w14:textId="5391B4A9" w:rsidR="00986571" w:rsidRPr="004258D3" w:rsidRDefault="00811097" w:rsidP="009865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4258D3">
        <w:rPr>
          <w:rFonts w:ascii="Angsana New" w:hAnsi="Angsana New"/>
          <w:b/>
          <w:bCs/>
          <w:sz w:val="30"/>
          <w:szCs w:val="30"/>
        </w:rPr>
        <w:t>2</w:t>
      </w:r>
      <w:r w:rsidR="00321A75" w:rsidRPr="004258D3">
        <w:rPr>
          <w:rFonts w:ascii="Angsana New" w:hAnsi="Angsana New"/>
          <w:b/>
          <w:bCs/>
          <w:sz w:val="30"/>
          <w:szCs w:val="30"/>
        </w:rPr>
        <w:t>1</w:t>
      </w:r>
      <w:r w:rsidR="00832C07" w:rsidRPr="004258D3">
        <w:rPr>
          <w:rFonts w:ascii="Angsana New" w:hAnsi="Angsana New"/>
          <w:b/>
          <w:bCs/>
          <w:sz w:val="30"/>
          <w:szCs w:val="30"/>
        </w:rPr>
        <w:tab/>
      </w:r>
      <w:r w:rsidR="00832C07" w:rsidRPr="004258D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008FBF7" w14:textId="77777777" w:rsidR="00AA4D1A" w:rsidRPr="004258D3" w:rsidRDefault="00AA4D1A" w:rsidP="00AA4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4258D3">
        <w:rPr>
          <w:rFonts w:ascii="Angsana New" w:hAnsi="Angsana New"/>
          <w:sz w:val="30"/>
          <w:szCs w:val="30"/>
        </w:rPr>
        <w:t>2567</w:t>
      </w:r>
      <w:r w:rsidRPr="004258D3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4258D3">
        <w:rPr>
          <w:rFonts w:ascii="Angsana New" w:hAnsi="Angsana New"/>
          <w:sz w:val="30"/>
          <w:szCs w:val="30"/>
        </w:rPr>
        <w:t>2566</w:t>
      </w:r>
      <w:r w:rsidRPr="004258D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AA4D1A" w:rsidRPr="004258D3" w:rsidDel="00D43E7A" w14:paraId="0DC0004E" w14:textId="77777777" w:rsidTr="00613935">
        <w:trPr>
          <w:trHeight w:val="434"/>
          <w:tblHeader/>
        </w:trPr>
        <w:tc>
          <w:tcPr>
            <w:tcW w:w="2624" w:type="dxa"/>
            <w:vAlign w:val="bottom"/>
          </w:tcPr>
          <w:p w14:paraId="6E61C61E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37FA574C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19F3D5C1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3A5C0A1B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77FC821A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2D18068C" w14:textId="77777777" w:rsidR="00AA4D1A" w:rsidRPr="004258D3" w:rsidDel="00D43E7A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A4D1A" w:rsidRPr="004258D3" w14:paraId="5E10058C" w14:textId="77777777" w:rsidTr="00613935">
        <w:trPr>
          <w:trHeight w:val="441"/>
          <w:tblHeader/>
        </w:trPr>
        <w:tc>
          <w:tcPr>
            <w:tcW w:w="2624" w:type="dxa"/>
          </w:tcPr>
          <w:p w14:paraId="19D862D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1D5495EB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51081A9B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3EF19C0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55FB8BB6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2E2BB6C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4D1A" w:rsidRPr="004258D3" w14:paraId="772AE836" w14:textId="77777777" w:rsidTr="00613935">
        <w:trPr>
          <w:trHeight w:val="423"/>
        </w:trPr>
        <w:tc>
          <w:tcPr>
            <w:tcW w:w="2624" w:type="dxa"/>
          </w:tcPr>
          <w:p w14:paraId="27B1C578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1790" w:type="dxa"/>
            <w:shd w:val="clear" w:color="auto" w:fill="auto"/>
          </w:tcPr>
          <w:p w14:paraId="69F15ED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BD12F0E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53072611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44C4F4A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E8AA00E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D1A" w:rsidRPr="004258D3" w14:paraId="35E8D7AE" w14:textId="77777777" w:rsidTr="00613935">
        <w:trPr>
          <w:trHeight w:val="423"/>
        </w:trPr>
        <w:tc>
          <w:tcPr>
            <w:tcW w:w="2624" w:type="dxa"/>
          </w:tcPr>
          <w:p w14:paraId="441B697C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790" w:type="dxa"/>
            <w:shd w:val="clear" w:color="auto" w:fill="auto"/>
          </w:tcPr>
          <w:p w14:paraId="6AAA9C4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19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  <w:shd w:val="clear" w:color="auto" w:fill="auto"/>
          </w:tcPr>
          <w:p w14:paraId="2E3A2EA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091C94D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28878DBF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73559959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AA4D1A" w:rsidRPr="004258D3" w14:paraId="1F2A4655" w14:textId="77777777" w:rsidTr="00613935">
        <w:trPr>
          <w:trHeight w:val="423"/>
        </w:trPr>
        <w:tc>
          <w:tcPr>
            <w:tcW w:w="2624" w:type="dxa"/>
          </w:tcPr>
          <w:p w14:paraId="40A6FAD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  <w:shd w:val="clear" w:color="auto" w:fill="auto"/>
          </w:tcPr>
          <w:p w14:paraId="60F2C32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5C35AB53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11FA682C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4E7B0B5E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16FF581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D1A" w:rsidRPr="004258D3" w14:paraId="279CA1F3" w14:textId="77777777" w:rsidTr="00613935">
        <w:trPr>
          <w:trHeight w:val="423"/>
        </w:trPr>
        <w:tc>
          <w:tcPr>
            <w:tcW w:w="2624" w:type="dxa"/>
          </w:tcPr>
          <w:p w14:paraId="33D8F702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  <w:shd w:val="clear" w:color="auto" w:fill="auto"/>
          </w:tcPr>
          <w:p w14:paraId="2588D02F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  <w:shd w:val="clear" w:color="auto" w:fill="auto"/>
          </w:tcPr>
          <w:p w14:paraId="0CA7675B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0D34BE1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3B6D3C64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8B29F78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444,618</w:t>
            </w:r>
          </w:p>
        </w:tc>
      </w:tr>
      <w:tr w:rsidR="00AA4D1A" w:rsidRPr="004258D3" w14:paraId="04A96C67" w14:textId="77777777" w:rsidTr="00613935">
        <w:trPr>
          <w:trHeight w:val="423"/>
        </w:trPr>
        <w:tc>
          <w:tcPr>
            <w:tcW w:w="2624" w:type="dxa"/>
          </w:tcPr>
          <w:p w14:paraId="3EFDBB92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  <w:shd w:val="clear" w:color="auto" w:fill="auto"/>
          </w:tcPr>
          <w:p w14:paraId="2711B724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 w:hanging="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4258D3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6DABB784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6FAC422E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258D3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258D3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3E73C90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AF42E84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4258D3">
              <w:rPr>
                <w:rFonts w:ascii="Angsana New" w:hAnsi="Angsana New" w:hint="cs"/>
                <w:sz w:val="30"/>
                <w:szCs w:val="30"/>
              </w:rPr>
              <w:t>222</w:t>
            </w:r>
            <w:r w:rsidRPr="004258D3">
              <w:rPr>
                <w:rFonts w:ascii="Angsana New" w:hAnsi="Angsana New"/>
                <w:sz w:val="30"/>
                <w:szCs w:val="30"/>
              </w:rPr>
              <w:t>,309)</w:t>
            </w:r>
          </w:p>
        </w:tc>
      </w:tr>
      <w:tr w:rsidR="00AA4D1A" w:rsidRPr="004258D3" w14:paraId="126CBF76" w14:textId="77777777" w:rsidTr="00613935">
        <w:trPr>
          <w:trHeight w:val="423"/>
        </w:trPr>
        <w:tc>
          <w:tcPr>
            <w:tcW w:w="2624" w:type="dxa"/>
          </w:tcPr>
          <w:p w14:paraId="72B05500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71B9D9EE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01EA8643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1D2D6320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7140919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551E9CA8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AA4D1A" w:rsidRPr="004258D3" w14:paraId="577ADD05" w14:textId="77777777" w:rsidTr="00613935">
        <w:trPr>
          <w:trHeight w:val="423"/>
        </w:trPr>
        <w:tc>
          <w:tcPr>
            <w:tcW w:w="2624" w:type="dxa"/>
          </w:tcPr>
          <w:p w14:paraId="70F9D0F4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  <w:shd w:val="clear" w:color="auto" w:fill="auto"/>
          </w:tcPr>
          <w:p w14:paraId="3AD21E9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29EC941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3FA459E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634DA3A0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348B1A40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444,618</w:t>
            </w:r>
          </w:p>
        </w:tc>
      </w:tr>
      <w:tr w:rsidR="00AA4D1A" w:rsidRPr="004258D3" w14:paraId="6DA61064" w14:textId="77777777" w:rsidTr="00AA4D1A">
        <w:trPr>
          <w:trHeight w:val="233"/>
        </w:trPr>
        <w:tc>
          <w:tcPr>
            <w:tcW w:w="2624" w:type="dxa"/>
          </w:tcPr>
          <w:p w14:paraId="1F7DE581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  <w:shd w:val="clear" w:color="auto" w:fill="auto"/>
          </w:tcPr>
          <w:p w14:paraId="3BDA53CA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41CD42A0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</w:tcPr>
          <w:p w14:paraId="7A81D095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612BE9E0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double" w:sz="4" w:space="0" w:color="auto"/>
            </w:tcBorders>
          </w:tcPr>
          <w:p w14:paraId="6CB8190E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D1A" w:rsidRPr="004258D3" w14:paraId="6AD28E10" w14:textId="77777777" w:rsidTr="00613935">
        <w:trPr>
          <w:trHeight w:val="423"/>
        </w:trPr>
        <w:tc>
          <w:tcPr>
            <w:tcW w:w="2624" w:type="dxa"/>
          </w:tcPr>
          <w:p w14:paraId="16CFB22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4258D3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2566</w:t>
            </w:r>
          </w:p>
        </w:tc>
        <w:tc>
          <w:tcPr>
            <w:tcW w:w="1790" w:type="dxa"/>
            <w:shd w:val="clear" w:color="auto" w:fill="auto"/>
          </w:tcPr>
          <w:p w14:paraId="38F27CA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49A5D203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9769CC5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5669300B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1C650737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D1A" w:rsidRPr="004258D3" w14:paraId="272CE7BB" w14:textId="77777777" w:rsidTr="00613935">
        <w:trPr>
          <w:trHeight w:val="423"/>
        </w:trPr>
        <w:tc>
          <w:tcPr>
            <w:tcW w:w="2624" w:type="dxa"/>
          </w:tcPr>
          <w:p w14:paraId="2AA0E7C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90" w:type="dxa"/>
            <w:shd w:val="clear" w:color="auto" w:fill="auto"/>
          </w:tcPr>
          <w:p w14:paraId="79E8DA1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21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7504916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</w:tcPr>
          <w:p w14:paraId="4B4B1AD2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1B50D49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6F95B36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AA4D1A" w:rsidRPr="004258D3" w14:paraId="21AF3847" w14:textId="77777777" w:rsidTr="00613935">
        <w:trPr>
          <w:trHeight w:val="423"/>
        </w:trPr>
        <w:tc>
          <w:tcPr>
            <w:tcW w:w="2624" w:type="dxa"/>
          </w:tcPr>
          <w:p w14:paraId="00C2C4DC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790" w:type="dxa"/>
            <w:shd w:val="clear" w:color="auto" w:fill="auto"/>
          </w:tcPr>
          <w:p w14:paraId="4B06C9D1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5E7942F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6D0B2CE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0C6DA68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7B5BA0C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4D1A" w:rsidRPr="004258D3" w14:paraId="74069E84" w14:textId="77777777" w:rsidTr="00613935">
        <w:trPr>
          <w:trHeight w:val="423"/>
        </w:trPr>
        <w:tc>
          <w:tcPr>
            <w:tcW w:w="2624" w:type="dxa"/>
          </w:tcPr>
          <w:p w14:paraId="5A0EAE12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90" w:type="dxa"/>
            <w:shd w:val="clear" w:color="auto" w:fill="auto"/>
          </w:tcPr>
          <w:p w14:paraId="0038BDD0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 xml:space="preserve">21 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1BD67CC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</w:tcPr>
          <w:p w14:paraId="0E7E8CB5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  <w:tc>
          <w:tcPr>
            <w:tcW w:w="248" w:type="dxa"/>
          </w:tcPr>
          <w:p w14:paraId="27E8C184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27549C8D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AA4D1A" w:rsidRPr="004258D3" w14:paraId="170ED07D" w14:textId="77777777" w:rsidTr="00613935">
        <w:trPr>
          <w:trHeight w:val="423"/>
        </w:trPr>
        <w:tc>
          <w:tcPr>
            <w:tcW w:w="2624" w:type="dxa"/>
          </w:tcPr>
          <w:p w14:paraId="3CFC313A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4258D3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790" w:type="dxa"/>
            <w:shd w:val="clear" w:color="auto" w:fill="auto"/>
          </w:tcPr>
          <w:p w14:paraId="31F960E7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22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57" w:type="dxa"/>
            <w:shd w:val="clear" w:color="auto" w:fill="auto"/>
          </w:tcPr>
          <w:p w14:paraId="470747CC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258D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D5A3AB1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(0.24)</w:t>
            </w:r>
          </w:p>
        </w:tc>
        <w:tc>
          <w:tcPr>
            <w:tcW w:w="248" w:type="dxa"/>
          </w:tcPr>
          <w:p w14:paraId="098A937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448C734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(205,208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4D1A" w:rsidRPr="004258D3" w14:paraId="42A8B398" w14:textId="77777777" w:rsidTr="00613935">
        <w:trPr>
          <w:trHeight w:val="423"/>
        </w:trPr>
        <w:tc>
          <w:tcPr>
            <w:tcW w:w="2624" w:type="dxa"/>
          </w:tcPr>
          <w:p w14:paraId="2E610089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5A5E594A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70945DB2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14:paraId="06DB7280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2BC43D4B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227020D8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222,309</w:t>
            </w:r>
          </w:p>
        </w:tc>
      </w:tr>
      <w:tr w:rsidR="00AA4D1A" w:rsidRPr="004258D3" w14:paraId="0F095092" w14:textId="77777777" w:rsidTr="00613935">
        <w:trPr>
          <w:trHeight w:val="423"/>
        </w:trPr>
        <w:tc>
          <w:tcPr>
            <w:tcW w:w="2624" w:type="dxa"/>
          </w:tcPr>
          <w:p w14:paraId="5CFE9FB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90" w:type="dxa"/>
            <w:shd w:val="clear" w:color="auto" w:fill="auto"/>
          </w:tcPr>
          <w:p w14:paraId="2F43077A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3982A9CA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64B87562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137C29FD" w14:textId="77777777" w:rsidR="00AA4D1A" w:rsidRPr="004258D3" w:rsidRDefault="00AA4D1A" w:rsidP="00613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D638C47" w14:textId="77777777" w:rsidR="00AA4D1A" w:rsidRPr="004258D3" w:rsidRDefault="00AA4D1A" w:rsidP="0094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>444,618</w:t>
            </w:r>
          </w:p>
        </w:tc>
      </w:tr>
    </w:tbl>
    <w:p w14:paraId="6BB2A916" w14:textId="734887DD" w:rsidR="00832C07" w:rsidRPr="004258D3" w:rsidRDefault="00811097" w:rsidP="009F5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258D3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321A75" w:rsidRPr="004258D3">
        <w:rPr>
          <w:rFonts w:ascii="Angsana New" w:hAnsi="Angsana New"/>
          <w:b/>
          <w:bCs/>
          <w:sz w:val="30"/>
          <w:szCs w:val="30"/>
        </w:rPr>
        <w:t>2</w:t>
      </w:r>
      <w:r w:rsidR="00832C07" w:rsidRPr="004258D3">
        <w:rPr>
          <w:rFonts w:ascii="Angsana New" w:hAnsi="Angsana New"/>
          <w:b/>
          <w:bCs/>
          <w:sz w:val="30"/>
          <w:szCs w:val="30"/>
        </w:rPr>
        <w:tab/>
      </w:r>
      <w:r w:rsidR="00832C07" w:rsidRPr="004258D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3A27BD8D" w14:textId="3EBCD01E" w:rsidR="004C1BE2" w:rsidRPr="004258D3" w:rsidRDefault="004C1BE2" w:rsidP="00832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2"/>
          <w:szCs w:val="22"/>
        </w:rPr>
      </w:pPr>
    </w:p>
    <w:p w14:paraId="17538BE8" w14:textId="1F2ADC57" w:rsidR="003E408B" w:rsidRPr="004258D3" w:rsidRDefault="003E408B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</w:t>
      </w:r>
    </w:p>
    <w:p w14:paraId="4A53A5DC" w14:textId="77777777" w:rsidR="007A3077" w:rsidRPr="004258D3" w:rsidRDefault="007A3077" w:rsidP="0078110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after="0" w:line="240" w:lineRule="auto"/>
        <w:ind w:left="1080" w:hanging="54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</w:p>
    <w:p w14:paraId="11DB0491" w14:textId="71D3897D" w:rsidR="0078110E" w:rsidRPr="004258D3" w:rsidRDefault="0078110E" w:rsidP="00B033E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27" w:hanging="38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258D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4258D3">
        <w:rPr>
          <w:rFonts w:ascii="Angsana New" w:eastAsia="Calibri" w:hAnsi="Angsana New"/>
          <w:i/>
          <w:iCs/>
          <w:sz w:val="30"/>
          <w:szCs w:val="30"/>
        </w:rPr>
        <w:t>1</w:t>
      </w:r>
      <w:r w:rsidRPr="004258D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B033EC" w:rsidRPr="004258D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4258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126C06" w:rsidRPr="004258D3">
        <w:rPr>
          <w:rFonts w:asciiTheme="majorBidi" w:hAnsiTheme="majorBidi" w:cstheme="majorBidi" w:hint="cs"/>
          <w:i/>
          <w:iCs/>
          <w:sz w:val="30"/>
          <w:szCs w:val="30"/>
          <w:cs/>
          <w:lang w:eastAsia="ko-KR"/>
        </w:rPr>
        <w:t>จัดประเภทและการวัดมูลค่า</w:t>
      </w:r>
      <w:r w:rsidRPr="004258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56F90C84" w14:textId="72774A8D" w:rsidR="0078110E" w:rsidRPr="004258D3" w:rsidRDefault="0078110E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E1D53" w14:textId="62F02E56" w:rsidR="00126C06" w:rsidRPr="004258D3" w:rsidRDefault="00126C06" w:rsidP="0066259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258D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</w:t>
      </w:r>
      <w:r w:rsidR="001F749F" w:rsidRPr="004258D3">
        <w:rPr>
          <w:rFonts w:ascii="Angsana New" w:hAnsi="Angsana New"/>
          <w:sz w:val="30"/>
          <w:szCs w:val="30"/>
        </w:rPr>
        <w:t xml:space="preserve"> (</w:t>
      </w:r>
      <w:r w:rsidR="00EE22D2" w:rsidRPr="004258D3">
        <w:rPr>
          <w:rFonts w:ascii="Angsana New" w:hAnsi="Angsana New" w:hint="cs"/>
          <w:sz w:val="30"/>
          <w:szCs w:val="30"/>
          <w:cs/>
        </w:rPr>
        <w:t xml:space="preserve">นอกเหนือจากลูกหนี้การค้า </w:t>
      </w:r>
      <w:r w:rsidR="00EE22D2" w:rsidRPr="004258D3">
        <w:rPr>
          <w:rFonts w:ascii="Angsana New" w:hAnsi="Angsana New"/>
          <w:sz w:val="30"/>
          <w:szCs w:val="30"/>
        </w:rPr>
        <w:t>(</w:t>
      </w:r>
      <w:r w:rsidR="00EE22D2" w:rsidRPr="004258D3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EE22D2" w:rsidRPr="004258D3">
        <w:rPr>
          <w:rFonts w:ascii="Angsana New" w:hAnsi="Angsana New"/>
          <w:sz w:val="30"/>
          <w:szCs w:val="30"/>
        </w:rPr>
        <w:t>5)</w:t>
      </w:r>
      <w:r w:rsidR="001F749F" w:rsidRPr="004258D3">
        <w:rPr>
          <w:rFonts w:ascii="Angsana New" w:hAnsi="Angsana New"/>
          <w:sz w:val="30"/>
          <w:szCs w:val="30"/>
        </w:rPr>
        <w:t>)</w:t>
      </w:r>
      <w:r w:rsidRPr="004258D3">
        <w:rPr>
          <w:rFonts w:ascii="Angsana New" w:hAnsi="Angsana New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="00B21C0D" w:rsidRPr="004258D3">
        <w:rPr>
          <w:rFonts w:ascii="Angsana New" w:hAnsi="Angsana New"/>
          <w:sz w:val="30"/>
          <w:szCs w:val="30"/>
          <w:cs/>
        </w:rPr>
        <w:t>และวัดมูลค่าเมื่อเริ่มแรกด้วยมูลค่ายุติธรรม</w:t>
      </w:r>
      <w:r w:rsidR="00B21C0D" w:rsidRPr="004258D3">
        <w:rPr>
          <w:rFonts w:ascii="Angsana New" w:hAnsi="Angsana New" w:hint="cs"/>
          <w:sz w:val="30"/>
          <w:szCs w:val="30"/>
          <w:cs/>
        </w:rPr>
        <w:t xml:space="preserve"> </w:t>
      </w:r>
      <w:r w:rsidR="00B21C0D" w:rsidRPr="004258D3">
        <w:rPr>
          <w:rFonts w:ascii="Angsana New" w:hAnsi="Angsana New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bookmarkStart w:id="6" w:name="_Hlk108769447"/>
      <w:r w:rsidR="00B21C0D" w:rsidRPr="004258D3">
        <w:rPr>
          <w:rFonts w:ascii="Angsana New" w:hAnsi="Angsana New"/>
          <w:sz w:val="30"/>
          <w:szCs w:val="30"/>
          <w:cs/>
        </w:rPr>
        <w:t>หรือหักต้นทุนการทำรายการที่เกี่ยวข้องโดยตรงกับการได้มาหรือการออกตราสารด้วย</w:t>
      </w:r>
      <w:bookmarkEnd w:id="6"/>
      <w:r w:rsidR="00B21C0D" w:rsidRPr="004258D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21C0D" w:rsidRPr="004258D3">
        <w:rPr>
          <w:rFonts w:asciiTheme="majorBidi" w:hAnsiTheme="majorBidi" w:cstheme="majorBidi"/>
          <w:sz w:val="28"/>
          <w:szCs w:val="28"/>
        </w:rPr>
        <w:t xml:space="preserve"> </w:t>
      </w:r>
    </w:p>
    <w:p w14:paraId="3394F9D8" w14:textId="77777777" w:rsidR="00B21C0D" w:rsidRPr="004258D3" w:rsidRDefault="00B21C0D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A26E46" w14:textId="4600C3B9" w:rsidR="00126C06" w:rsidRPr="004258D3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4D0F9EC" w14:textId="7010A4B4" w:rsidR="00126C06" w:rsidRPr="004258D3" w:rsidRDefault="00126C06" w:rsidP="0078110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326D0D" w14:textId="2E22D346" w:rsidR="00126C06" w:rsidRPr="004258D3" w:rsidRDefault="00E37EB9" w:rsidP="004110CF">
      <w:pPr>
        <w:pStyle w:val="BodyText2"/>
        <w:tabs>
          <w:tab w:val="left" w:pos="900"/>
          <w:tab w:val="left" w:pos="990"/>
          <w:tab w:val="left" w:pos="1080"/>
          <w:tab w:val="left" w:pos="1170"/>
          <w:tab w:val="left" w:pos="126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ดอกเบี้ยจ่าย</w:t>
      </w:r>
      <w:r w:rsidRPr="004258D3">
        <w:rPr>
          <w:rFonts w:ascii="Angsana New" w:hAnsi="Angsana New"/>
          <w:sz w:val="30"/>
          <w:szCs w:val="30"/>
        </w:rPr>
        <w:t xml:space="preserve"> </w:t>
      </w:r>
      <w:r w:rsidRPr="004258D3">
        <w:rPr>
          <w:rFonts w:ascii="Angsana New" w:hAnsi="Angsana New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193168CA" w14:textId="3B7D22AD" w:rsidR="00E37EB9" w:rsidRPr="004258D3" w:rsidRDefault="00E37EB9" w:rsidP="00EE22D2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720" w:right="43" w:firstLine="0"/>
        <w:jc w:val="thaiDistribute"/>
        <w:rPr>
          <w:rFonts w:ascii="Angsana New" w:hAnsi="Angsana New"/>
          <w:sz w:val="30"/>
          <w:szCs w:val="30"/>
        </w:rPr>
      </w:pPr>
    </w:p>
    <w:p w14:paraId="4AA8148C" w14:textId="694DF90E" w:rsidR="00E37EB9" w:rsidRPr="004258D3" w:rsidRDefault="00E37EB9" w:rsidP="004110CF">
      <w:pPr>
        <w:pStyle w:val="BodyText2"/>
        <w:tabs>
          <w:tab w:val="left" w:pos="900"/>
          <w:tab w:val="left" w:pos="990"/>
          <w:tab w:val="left" w:pos="108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F06D23" w:rsidRPr="004258D3">
        <w:rPr>
          <w:rFonts w:ascii="Angsana New" w:hAnsi="Angsana New"/>
          <w:sz w:val="30"/>
          <w:szCs w:val="30"/>
        </w:rPr>
        <w:t xml:space="preserve"> </w:t>
      </w:r>
      <w:r w:rsidR="00F06D23" w:rsidRPr="004258D3">
        <w:rPr>
          <w:rFonts w:ascii="Angsana New" w:hAnsi="Angsana New" w:hint="cs"/>
          <w:sz w:val="30"/>
          <w:szCs w:val="30"/>
          <w:cs/>
        </w:rPr>
        <w:t xml:space="preserve">ผลขาดทุนด้านเครดิตที่คาดว่าจะเกิดขึ้น </w:t>
      </w:r>
      <w:r w:rsidRPr="004258D3">
        <w:rPr>
          <w:rFonts w:ascii="Angsana New" w:hAnsi="Angsana New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60F05919" w14:textId="77777777" w:rsidR="00E37EB9" w:rsidRPr="004258D3" w:rsidRDefault="00E37EB9" w:rsidP="00EE22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810"/>
        <w:jc w:val="both"/>
        <w:rPr>
          <w:rFonts w:ascii="Angsana New" w:hAnsi="Angsana New"/>
          <w:sz w:val="30"/>
          <w:szCs w:val="30"/>
        </w:rPr>
      </w:pPr>
    </w:p>
    <w:p w14:paraId="345B5D21" w14:textId="0623EF22" w:rsidR="00B21C0D" w:rsidRPr="004258D3" w:rsidRDefault="00E37EB9" w:rsidP="004110CF">
      <w:pPr>
        <w:pStyle w:val="BodyText2"/>
        <w:tabs>
          <w:tab w:val="left" w:pos="900"/>
          <w:tab w:val="left" w:pos="99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4258D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</w:p>
    <w:p w14:paraId="2B99B0D0" w14:textId="76AB5C9C" w:rsidR="00B21C0D" w:rsidRPr="004258D3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594771" w14:textId="28086783" w:rsidR="0078110E" w:rsidRPr="004258D3" w:rsidRDefault="0078110E" w:rsidP="004110CF">
      <w:pPr>
        <w:pStyle w:val="BodyText2"/>
        <w:tabs>
          <w:tab w:val="left" w:pos="990"/>
          <w:tab w:val="left" w:pos="1080"/>
          <w:tab w:val="left" w:pos="1260"/>
          <w:tab w:val="left" w:pos="180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  <w:cs/>
          <w:lang w:eastAsia="ko-KR"/>
        </w:rPr>
      </w:pPr>
      <w:r w:rsidRPr="004258D3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E37EB9" w:rsidRPr="004258D3">
        <w:rPr>
          <w:rFonts w:ascii="Angsana New" w:eastAsia="EucrosiaUPCBold" w:hAnsi="Angsana New"/>
          <w:i/>
          <w:iCs/>
          <w:sz w:val="30"/>
          <w:szCs w:val="30"/>
        </w:rPr>
        <w:t>2</w:t>
      </w:r>
      <w:r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4258D3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E37EB9" w:rsidRPr="004258D3">
        <w:rPr>
          <w:rFonts w:ascii="Angsana New" w:hAnsi="Angsana New"/>
          <w:i/>
          <w:iCs/>
          <w:sz w:val="30"/>
          <w:szCs w:val="30"/>
          <w:cs/>
          <w:lang w:eastAsia="ko-KR"/>
        </w:rPr>
        <w:t>และการหักกลบ</w:t>
      </w:r>
    </w:p>
    <w:p w14:paraId="1F16AC8B" w14:textId="77777777" w:rsidR="0078110E" w:rsidRPr="004258D3" w:rsidRDefault="0078110E" w:rsidP="0078110E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0"/>
          <w:szCs w:val="20"/>
        </w:rPr>
      </w:pPr>
    </w:p>
    <w:p w14:paraId="1FC3A290" w14:textId="0E2513C6" w:rsidR="00E37EB9" w:rsidRPr="004258D3" w:rsidRDefault="00E37EB9" w:rsidP="00BD4829">
      <w:pPr>
        <w:tabs>
          <w:tab w:val="clear" w:pos="454"/>
          <w:tab w:val="clear" w:pos="680"/>
          <w:tab w:val="clear" w:pos="907"/>
          <w:tab w:val="left" w:pos="1080"/>
          <w:tab w:val="left" w:pos="117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</w:t>
      </w:r>
      <w:r w:rsidR="00F87EA1" w:rsidRPr="004258D3">
        <w:rPr>
          <w:rFonts w:ascii="Angsana New" w:hAnsi="Angsana New"/>
          <w:sz w:val="30"/>
          <w:szCs w:val="30"/>
          <w:cs/>
        </w:rPr>
        <w:t>ไ</w:t>
      </w:r>
      <w:r w:rsidRPr="004258D3">
        <w:rPr>
          <w:rFonts w:ascii="Angsana New" w:hAnsi="Angsana New"/>
          <w:sz w:val="30"/>
          <w:szCs w:val="30"/>
          <w:cs/>
        </w:rPr>
        <w:t xml:space="preserve">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2F403978" w14:textId="77777777" w:rsidR="00E37EB9" w:rsidRPr="004258D3" w:rsidRDefault="00E37EB9" w:rsidP="00E37E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4DE96B30" w14:textId="0D3026EF" w:rsidR="00E37EB9" w:rsidRPr="004258D3" w:rsidRDefault="00E37EB9" w:rsidP="00BD4829">
      <w:pPr>
        <w:pStyle w:val="BodyText"/>
        <w:tabs>
          <w:tab w:val="clear" w:pos="454"/>
          <w:tab w:val="clear" w:pos="680"/>
          <w:tab w:val="clear" w:pos="907"/>
          <w:tab w:val="left" w:pos="1170"/>
          <w:tab w:val="left" w:pos="1260"/>
          <w:tab w:val="left" w:pos="135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กลุ่มบริษัท</w:t>
      </w:r>
      <w:r w:rsidR="00F87EA1" w:rsidRPr="004258D3">
        <w:rPr>
          <w:rFonts w:ascii="Angsana New" w:hAnsi="Angsana New"/>
          <w:sz w:val="30"/>
          <w:szCs w:val="30"/>
          <w:cs/>
        </w:rPr>
        <w:t>ตัด</w:t>
      </w:r>
      <w:r w:rsidRPr="004258D3">
        <w:rPr>
          <w:rFonts w:ascii="Angsana New" w:hAnsi="Angsana New"/>
          <w:sz w:val="30"/>
          <w:szCs w:val="30"/>
          <w:cs/>
        </w:rPr>
        <w:t>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258D3">
        <w:rPr>
          <w:rFonts w:ascii="Angsana New" w:hAnsi="Angsana New"/>
          <w:sz w:val="30"/>
          <w:szCs w:val="30"/>
        </w:rPr>
        <w:t xml:space="preserve"> </w:t>
      </w:r>
    </w:p>
    <w:p w14:paraId="0EC1EBEE" w14:textId="77777777" w:rsidR="00E37EB9" w:rsidRPr="004258D3" w:rsidRDefault="00E37EB9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516"/>
        <w:jc w:val="both"/>
        <w:rPr>
          <w:rFonts w:ascii="Angsana New" w:hAnsi="Angsana New"/>
          <w:sz w:val="20"/>
          <w:szCs w:val="20"/>
        </w:rPr>
      </w:pPr>
    </w:p>
    <w:p w14:paraId="4084B49F" w14:textId="1DC00DCC" w:rsidR="00E37EB9" w:rsidRPr="004258D3" w:rsidRDefault="00E37EB9" w:rsidP="00BD48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11F88012" w14:textId="77777777" w:rsidR="00F87EA1" w:rsidRPr="004258D3" w:rsidRDefault="00F87EA1" w:rsidP="00F87EA1">
      <w:pPr>
        <w:pStyle w:val="BodyText2"/>
        <w:tabs>
          <w:tab w:val="left" w:pos="810"/>
        </w:tabs>
        <w:ind w:left="706" w:right="47" w:firstLine="0"/>
        <w:jc w:val="thaiDistribute"/>
        <w:rPr>
          <w:rFonts w:ascii="Angsana New" w:hAnsi="Angsana New"/>
          <w:sz w:val="20"/>
          <w:szCs w:val="20"/>
        </w:rPr>
      </w:pPr>
    </w:p>
    <w:p w14:paraId="26920D6B" w14:textId="7DC280AC" w:rsidR="00E37EB9" w:rsidRPr="004258D3" w:rsidRDefault="00E37EB9" w:rsidP="00BD4829">
      <w:pPr>
        <w:pStyle w:val="BodyText2"/>
        <w:tabs>
          <w:tab w:val="left" w:pos="1260"/>
        </w:tabs>
        <w:ind w:left="810" w:right="47" w:firstLine="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0E7798" w:rsidRPr="004258D3">
        <w:rPr>
          <w:rFonts w:ascii="Angsana New" w:hAnsi="Angsana New"/>
          <w:sz w:val="30"/>
          <w:szCs w:val="30"/>
          <w:cs/>
        </w:rPr>
        <w:t>งบฐานะการเงิน</w:t>
      </w:r>
      <w:r w:rsidRPr="004258D3">
        <w:rPr>
          <w:rFonts w:ascii="Angsana New" w:hAnsi="Angsana New"/>
          <w:sz w:val="30"/>
          <w:szCs w:val="30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4258D3">
        <w:rPr>
          <w:rFonts w:ascii="Angsana New" w:hAnsi="Angsana New"/>
          <w:sz w:val="30"/>
          <w:szCs w:val="30"/>
        </w:rPr>
        <w:t xml:space="preserve"> </w:t>
      </w:r>
    </w:p>
    <w:p w14:paraId="00978917" w14:textId="77777777" w:rsidR="00870BF2" w:rsidRPr="004258D3" w:rsidRDefault="00870BF2" w:rsidP="00F87EA1">
      <w:pPr>
        <w:pStyle w:val="BodyText2"/>
        <w:tabs>
          <w:tab w:val="left" w:pos="810"/>
        </w:tabs>
        <w:ind w:left="45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606499C3" w14:textId="46C4A26A" w:rsidR="0078110E" w:rsidRPr="004258D3" w:rsidRDefault="0078110E" w:rsidP="004110CF">
      <w:pPr>
        <w:pStyle w:val="BodyText2"/>
        <w:tabs>
          <w:tab w:val="left" w:pos="81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258D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895D41" w:rsidRPr="004258D3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Pr="004258D3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03BDB906" w14:textId="77777777" w:rsidR="00F87EA1" w:rsidRPr="004258D3" w:rsidRDefault="00F87EA1" w:rsidP="00F87EA1">
      <w:pPr>
        <w:spacing w:line="240" w:lineRule="auto"/>
        <w:ind w:left="1412" w:right="29"/>
        <w:jc w:val="thaiDistribute"/>
        <w:rPr>
          <w:rFonts w:ascii="Angsana New" w:hAnsi="Angsana New"/>
          <w:sz w:val="24"/>
          <w:szCs w:val="24"/>
        </w:rPr>
      </w:pPr>
    </w:p>
    <w:p w14:paraId="57E937E2" w14:textId="58850FD8" w:rsidR="0078110E" w:rsidRPr="004258D3" w:rsidRDefault="0078110E" w:rsidP="00BD4829">
      <w:pPr>
        <w:tabs>
          <w:tab w:val="clear" w:pos="680"/>
          <w:tab w:val="clear" w:pos="907"/>
          <w:tab w:val="left" w:pos="1170"/>
          <w:tab w:val="left" w:pos="1350"/>
        </w:tabs>
        <w:spacing w:line="240" w:lineRule="auto"/>
        <w:ind w:left="810" w:right="29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</w:p>
    <w:p w14:paraId="3B78F586" w14:textId="45973AA7" w:rsidR="00EE22D2" w:rsidRPr="004258D3" w:rsidRDefault="00EE22D2" w:rsidP="00EE22D2">
      <w:pPr>
        <w:pStyle w:val="BodyText2"/>
        <w:tabs>
          <w:tab w:val="left" w:pos="810"/>
        </w:tabs>
        <w:ind w:left="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0117CD38" w14:textId="1A0B0ADF" w:rsidR="00EE22D2" w:rsidRPr="004258D3" w:rsidRDefault="00EE22D2" w:rsidP="004110CF">
      <w:pPr>
        <w:pStyle w:val="BodyText2"/>
        <w:tabs>
          <w:tab w:val="left" w:pos="990"/>
        </w:tabs>
        <w:ind w:left="540" w:right="47" w:firstLine="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(4) </w:t>
      </w:r>
      <w:r w:rsidRPr="004258D3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4ECB6E83" w14:textId="77777777" w:rsidR="00EE22D2" w:rsidRPr="004258D3" w:rsidRDefault="00EE22D2" w:rsidP="00EE22D2">
      <w:pPr>
        <w:pStyle w:val="BodyText2"/>
        <w:tabs>
          <w:tab w:val="left" w:pos="720"/>
          <w:tab w:val="left" w:pos="900"/>
        </w:tabs>
        <w:ind w:left="720" w:right="47" w:firstLine="0"/>
        <w:jc w:val="thaiDistribute"/>
        <w:rPr>
          <w:rFonts w:ascii="Angsana New" w:eastAsia="EucrosiaUPCBold" w:hAnsi="Angsana New"/>
          <w:i/>
          <w:iCs/>
          <w:sz w:val="14"/>
          <w:szCs w:val="14"/>
        </w:rPr>
      </w:pPr>
    </w:p>
    <w:p w14:paraId="6BF05632" w14:textId="3FAA1D16" w:rsidR="00EE22D2" w:rsidRPr="004258D3" w:rsidRDefault="00EE22D2" w:rsidP="00BD482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7C2AAA68" w14:textId="31A0850B" w:rsidR="00E008B5" w:rsidRPr="004258D3" w:rsidRDefault="00E008B5" w:rsidP="00E008B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4"/>
          <w:szCs w:val="14"/>
        </w:rPr>
      </w:pPr>
    </w:p>
    <w:p w14:paraId="28B35BED" w14:textId="77777777" w:rsidR="00466D49" w:rsidRPr="004258D3" w:rsidRDefault="00EE22D2" w:rsidP="00466D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 w:hint="cs"/>
          <w:sz w:val="30"/>
          <w:szCs w:val="30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/>
          <w:sz w:val="30"/>
          <w:szCs w:val="30"/>
        </w:rPr>
        <w:t>12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6CE2ACBF" w14:textId="77777777" w:rsidR="00466D49" w:rsidRPr="004258D3" w:rsidRDefault="00466D49" w:rsidP="00466D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14"/>
          <w:szCs w:val="14"/>
        </w:rPr>
      </w:pPr>
    </w:p>
    <w:p w14:paraId="11A2285F" w14:textId="03DA685F" w:rsidR="00EE22D2" w:rsidRPr="004258D3" w:rsidRDefault="00EE22D2" w:rsidP="00466D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 w:hint="cs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14F38601" w14:textId="77777777" w:rsidR="00EE22D2" w:rsidRPr="001A2348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22"/>
          <w:szCs w:val="22"/>
        </w:rPr>
      </w:pPr>
    </w:p>
    <w:p w14:paraId="5D687E66" w14:textId="28436E86" w:rsidR="00EE22D2" w:rsidRPr="004258D3" w:rsidRDefault="00EE22D2" w:rsidP="00466D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‘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ระดับที่น่าลงทุน</w:t>
      </w:r>
      <w:r w:rsidRPr="004258D3">
        <w:rPr>
          <w:rFonts w:ascii="Angsana New" w:eastAsia="EucrosiaUPCBold" w:hAnsi="Angsana New" w:hint="eastAsia"/>
          <w:sz w:val="30"/>
          <w:szCs w:val="30"/>
          <w:cs/>
        </w:rPr>
        <w:t>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/>
          <w:sz w:val="30"/>
          <w:szCs w:val="30"/>
        </w:rPr>
        <w:t>12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เดือนข้างหน้า</w:t>
      </w:r>
    </w:p>
    <w:p w14:paraId="0CC5E513" w14:textId="77777777" w:rsidR="00EE22D2" w:rsidRPr="001A2348" w:rsidRDefault="00EE22D2" w:rsidP="00EE22D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706"/>
        <w:jc w:val="thaiDistribute"/>
        <w:rPr>
          <w:rFonts w:ascii="Angsana New" w:eastAsia="EucrosiaUPCBold" w:hAnsi="Angsana New"/>
          <w:sz w:val="22"/>
          <w:szCs w:val="22"/>
        </w:rPr>
      </w:pPr>
    </w:p>
    <w:p w14:paraId="1EF1D176" w14:textId="0D4AB21A" w:rsidR="00EE22D2" w:rsidRPr="004258D3" w:rsidRDefault="00EE22D2" w:rsidP="00466D4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/>
          <w:sz w:val="30"/>
          <w:szCs w:val="30"/>
        </w:rPr>
        <w:t>30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วัน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มีการเปลี่ยนแปลงของอันดับความน่าเชื่อถือที่ลดระดับลงอย่างมีนัยสำคัญ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มีการดำเนินงานที่ถดถอยอย่างมีนัยสำคัญของลูกหนี้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หรือมีการเปลี่ยนแปลงหรือคาดการณ์การเปลี่ยนแปลงของเทคโนโลยี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ตลาด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8D24176" w14:textId="77777777" w:rsidR="001A5AF2" w:rsidRDefault="001A5AF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22"/>
          <w:szCs w:val="22"/>
        </w:rPr>
      </w:pPr>
    </w:p>
    <w:p w14:paraId="3C88B5BB" w14:textId="0FE6803C" w:rsidR="00EE22D2" w:rsidRPr="004258D3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 w:hint="cs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63B0ACD6" w14:textId="0D81A3F0" w:rsidR="00EE22D2" w:rsidRPr="004258D3" w:rsidRDefault="00EE22D2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/>
          <w:sz w:val="30"/>
          <w:szCs w:val="30"/>
        </w:rPr>
        <w:t>-</w:t>
      </w:r>
      <w:r w:rsidR="004110CF" w:rsidRPr="004258D3">
        <w:rPr>
          <w:rFonts w:ascii="Angsana New" w:eastAsia="EucrosiaUPCBold" w:hAnsi="Angsana New"/>
          <w:sz w:val="30"/>
          <w:szCs w:val="30"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อีกทั้งกลุ่มบริษัทไม่มีสิทธิในการไล่เบี้ย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เช่น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การยึดหลักประกัน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(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หากมีการวางหลักประกัน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)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หรือ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</w:p>
    <w:p w14:paraId="5CE90634" w14:textId="46B6D062" w:rsidR="00EE22D2" w:rsidRPr="004258D3" w:rsidRDefault="00EE22D2" w:rsidP="0035506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30"/>
          <w:szCs w:val="30"/>
        </w:rPr>
      </w:pPr>
      <w:r w:rsidRPr="004258D3">
        <w:rPr>
          <w:rFonts w:ascii="Angsana New" w:eastAsia="EucrosiaUPCBold" w:hAnsi="Angsana New"/>
          <w:sz w:val="30"/>
          <w:szCs w:val="30"/>
        </w:rPr>
        <w:t>-</w:t>
      </w:r>
      <w:r w:rsidR="004110CF" w:rsidRPr="004258D3">
        <w:rPr>
          <w:rFonts w:ascii="Angsana New" w:eastAsia="EucrosiaUPCBold" w:hAnsi="Angsana New"/>
          <w:sz w:val="30"/>
          <w:szCs w:val="30"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สินทรัพย์ทางการเงินค้างชำระเกินกว่า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/>
          <w:sz w:val="30"/>
          <w:szCs w:val="30"/>
        </w:rPr>
        <w:t>90</w:t>
      </w:r>
      <w:r w:rsidRPr="004258D3">
        <w:rPr>
          <w:rFonts w:ascii="Angsana New" w:eastAsia="EucrosiaUPCBold" w:hAnsi="Angsana New"/>
          <w:sz w:val="30"/>
          <w:szCs w:val="30"/>
          <w:cs/>
        </w:rPr>
        <w:t xml:space="preserve"> </w:t>
      </w:r>
      <w:r w:rsidRPr="004258D3">
        <w:rPr>
          <w:rFonts w:ascii="Angsana New" w:eastAsia="EucrosiaUPCBold" w:hAnsi="Angsana New" w:hint="cs"/>
          <w:sz w:val="30"/>
          <w:szCs w:val="30"/>
          <w:cs/>
        </w:rPr>
        <w:t>วัน</w:t>
      </w:r>
    </w:p>
    <w:p w14:paraId="177F255F" w14:textId="77777777" w:rsidR="00321A75" w:rsidRPr="001A2348" w:rsidRDefault="00321A75" w:rsidP="0035506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900"/>
        <w:jc w:val="thaiDistribute"/>
        <w:rPr>
          <w:rFonts w:ascii="Angsana New" w:eastAsia="EucrosiaUPCBold" w:hAnsi="Angsana New"/>
          <w:sz w:val="22"/>
          <w:szCs w:val="22"/>
        </w:rPr>
      </w:pPr>
    </w:p>
    <w:p w14:paraId="1AE47DDB" w14:textId="67EC0D29" w:rsidR="00895D41" w:rsidRPr="004258D3" w:rsidRDefault="00895D41" w:rsidP="00142F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4258D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="00A36318" w:rsidRPr="004258D3">
        <w:rPr>
          <w:rFonts w:ascii="Angsana New" w:eastAsia="EucrosiaUPCBold" w:hAnsi="Angsana New"/>
          <w:i/>
          <w:iCs/>
          <w:sz w:val="30"/>
          <w:szCs w:val="30"/>
        </w:rPr>
        <w:t>5</w:t>
      </w:r>
      <w:r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142F9C"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4258D3">
        <w:rPr>
          <w:rFonts w:ascii="Angsana New" w:hAnsi="Angsana New"/>
          <w:i/>
          <w:iCs/>
          <w:sz w:val="30"/>
          <w:szCs w:val="30"/>
          <w:cs/>
          <w:lang w:eastAsia="ko-KR"/>
        </w:rPr>
        <w:t>การตัดจำหน่าย</w:t>
      </w:r>
    </w:p>
    <w:p w14:paraId="56231376" w14:textId="77777777" w:rsidR="00895D41" w:rsidRPr="001A2348" w:rsidRDefault="00895D4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22"/>
          <w:szCs w:val="22"/>
        </w:rPr>
      </w:pPr>
    </w:p>
    <w:p w14:paraId="1606A1E2" w14:textId="5DA447C6" w:rsidR="00895D41" w:rsidRPr="004258D3" w:rsidRDefault="00895D41" w:rsidP="00142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262600F" w14:textId="61ACBEFA" w:rsidR="00F87EA1" w:rsidRPr="001A2348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sz w:val="22"/>
          <w:szCs w:val="22"/>
        </w:rPr>
      </w:pPr>
    </w:p>
    <w:p w14:paraId="731F95EE" w14:textId="23B396F8" w:rsidR="00A36318" w:rsidRPr="004258D3" w:rsidRDefault="00A36318" w:rsidP="004110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4258D3">
        <w:rPr>
          <w:rFonts w:ascii="Angsana New" w:eastAsia="EucrosiaUPCBold" w:hAnsi="Angsana New"/>
          <w:i/>
          <w:iCs/>
          <w:sz w:val="30"/>
          <w:szCs w:val="30"/>
        </w:rPr>
        <w:t>(6)</w:t>
      </w:r>
      <w:r w:rsidR="00142F9C"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4258D3">
        <w:rPr>
          <w:rFonts w:ascii="Angsana New" w:hAnsi="Angsana New" w:hint="cs"/>
          <w:i/>
          <w:iCs/>
          <w:sz w:val="30"/>
          <w:szCs w:val="30"/>
          <w:cs/>
          <w:lang w:eastAsia="ko-KR"/>
        </w:rPr>
        <w:t>ดอกเบี้ย</w:t>
      </w:r>
    </w:p>
    <w:p w14:paraId="1DC7B869" w14:textId="77777777" w:rsidR="00A36318" w:rsidRPr="001A2348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46" w:hanging="540"/>
        <w:rPr>
          <w:rFonts w:ascii="Angsana New" w:hAnsi="Angsana New"/>
          <w:b/>
          <w:bCs/>
          <w:sz w:val="22"/>
          <w:szCs w:val="22"/>
        </w:rPr>
      </w:pPr>
    </w:p>
    <w:p w14:paraId="11FA4BD2" w14:textId="25E11134" w:rsidR="00A36318" w:rsidRPr="004258D3" w:rsidRDefault="00A36318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4258D3">
        <w:rPr>
          <w:rFonts w:ascii="Angsana New" w:hAnsi="Angsana New"/>
          <w:sz w:val="30"/>
          <w:szCs w:val="30"/>
          <w:cs/>
        </w:rPr>
        <w:t xml:space="preserve"> (</w:t>
      </w:r>
      <w:r w:rsidRPr="004258D3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4258D3">
        <w:rPr>
          <w:rFonts w:ascii="Angsana New" w:hAnsi="Angsana New"/>
          <w:sz w:val="30"/>
          <w:szCs w:val="30"/>
          <w:cs/>
        </w:rPr>
        <w:t xml:space="preserve">) </w:t>
      </w:r>
      <w:r w:rsidRPr="004258D3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</w:p>
    <w:p w14:paraId="0DF8009D" w14:textId="270CB2CD" w:rsidR="00B21C0D" w:rsidRDefault="00B21C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22"/>
          <w:szCs w:val="22"/>
        </w:rPr>
      </w:pPr>
    </w:p>
    <w:p w14:paraId="29DDCD59" w14:textId="77777777" w:rsidR="001A2348" w:rsidRPr="001A2348" w:rsidRDefault="001A2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22"/>
          <w:szCs w:val="22"/>
        </w:rPr>
      </w:pPr>
    </w:p>
    <w:p w14:paraId="5959C82E" w14:textId="512EDD98" w:rsidR="00491A73" w:rsidRPr="004258D3" w:rsidRDefault="00491A73" w:rsidP="00A35C0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eastAsia="ko-KR"/>
        </w:rPr>
      </w:pPr>
      <w:r w:rsidRPr="004258D3">
        <w:rPr>
          <w:rFonts w:ascii="Angsana New" w:eastAsia="EucrosiaUPCBold" w:hAnsi="Angsana New"/>
          <w:i/>
          <w:iCs/>
          <w:sz w:val="30"/>
          <w:szCs w:val="30"/>
        </w:rPr>
        <w:lastRenderedPageBreak/>
        <w:t>(</w:t>
      </w:r>
      <w:r w:rsidR="00A36318" w:rsidRPr="004258D3">
        <w:rPr>
          <w:rFonts w:ascii="Angsana New" w:eastAsia="EucrosiaUPCBold" w:hAnsi="Angsana New"/>
          <w:i/>
          <w:iCs/>
          <w:sz w:val="30"/>
          <w:szCs w:val="30"/>
        </w:rPr>
        <w:t>7</w:t>
      </w:r>
      <w:r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) </w:t>
      </w:r>
      <w:r w:rsidR="00A35C0D" w:rsidRPr="004258D3">
        <w:rPr>
          <w:rFonts w:ascii="Angsana New" w:eastAsia="EucrosiaUPCBold" w:hAnsi="Angsana New"/>
          <w:i/>
          <w:iCs/>
          <w:sz w:val="30"/>
          <w:szCs w:val="30"/>
        </w:rPr>
        <w:t xml:space="preserve"> </w:t>
      </w:r>
      <w:r w:rsidRPr="004258D3">
        <w:rPr>
          <w:rFonts w:ascii="Angsana New" w:hAnsi="Angsana New"/>
          <w:i/>
          <w:iCs/>
          <w:sz w:val="30"/>
          <w:szCs w:val="30"/>
          <w:cs/>
          <w:lang w:eastAsia="ko-KR"/>
        </w:rPr>
        <w:t>การวัดมูลค่ายุติธรรม</w:t>
      </w:r>
    </w:p>
    <w:p w14:paraId="18EE51DC" w14:textId="77777777" w:rsidR="00F87EA1" w:rsidRPr="004258D3" w:rsidRDefault="00F87EA1" w:rsidP="00F87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C5CB" w14:textId="167E59BF" w:rsidR="00895D41" w:rsidRPr="004258D3" w:rsidRDefault="001C2C5B" w:rsidP="0041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  <w:r w:rsidRPr="004258D3" w:rsidDel="001A6CC8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</w:t>
      </w:r>
      <w:r w:rsidRPr="004258D3" w:rsidDel="001A6CC8">
        <w:rPr>
          <w:rFonts w:ascii="Angsana New" w:hAnsi="Angsana New"/>
          <w:spacing w:val="4"/>
          <w:sz w:val="30"/>
          <w:szCs w:val="30"/>
          <w:cs/>
        </w:rPr>
        <w:t xml:space="preserve">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Pr="004258D3" w:rsidDel="001A6CC8">
        <w:rPr>
          <w:rFonts w:ascii="Angsana New" w:hAnsi="Angsana New"/>
          <w:sz w:val="30"/>
          <w:szCs w:val="30"/>
          <w:cs/>
        </w:rPr>
        <w:t>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89DE29D" w14:textId="77777777" w:rsidR="00F87EA1" w:rsidRPr="004258D3" w:rsidRDefault="00F87EA1" w:rsidP="00F87EA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706"/>
        <w:jc w:val="thaiDistribute"/>
        <w:rPr>
          <w:rFonts w:ascii="Angsana New" w:hAnsi="Angsana New"/>
          <w:sz w:val="30"/>
          <w:szCs w:val="30"/>
        </w:rPr>
      </w:pPr>
    </w:p>
    <w:p w14:paraId="54A212E9" w14:textId="07F198C5" w:rsidR="006B068D" w:rsidRPr="004258D3" w:rsidDel="001A6CC8" w:rsidRDefault="001C2C5B" w:rsidP="004110CF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900"/>
        <w:jc w:val="thaiDistribute"/>
        <w:rPr>
          <w:rFonts w:ascii="Angsana New" w:hAnsi="Angsana New"/>
          <w:sz w:val="30"/>
          <w:szCs w:val="30"/>
        </w:rPr>
      </w:pPr>
      <w:r w:rsidRPr="004258D3" w:rsidDel="001A6CC8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4258D3" w:rsidDel="001A6CC8">
        <w:rPr>
          <w:rFonts w:ascii="Angsana New" w:hAnsi="Angsana New"/>
          <w:sz w:val="30"/>
          <w:szCs w:val="30"/>
        </w:rPr>
        <w:t xml:space="preserve"> </w:t>
      </w:r>
      <w:r w:rsidRPr="004258D3" w:rsidDel="001A6CC8">
        <w:rPr>
          <w:rFonts w:ascii="Angsana New" w:hAnsi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258D3" w:rsidDel="001A6CC8">
        <w:rPr>
          <w:rFonts w:ascii="Angsana New" w:hAnsi="Angsana New"/>
          <w:sz w:val="30"/>
          <w:szCs w:val="30"/>
        </w:rPr>
        <w:t xml:space="preserve"> </w:t>
      </w:r>
      <w:r w:rsidRPr="004258D3" w:rsidDel="001A6CC8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5D604550" w14:textId="77777777" w:rsidR="001C2C5B" w:rsidRPr="004258D3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pacing w:val="6"/>
          <w:sz w:val="30"/>
          <w:szCs w:val="30"/>
          <w:lang w:val="en-US" w:bidi="th-TH"/>
        </w:rPr>
      </w:pPr>
      <w:r w:rsidRPr="004258D3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 xml:space="preserve">ข้อมูลระดับ </w:t>
      </w:r>
      <w:r w:rsidRPr="004258D3" w:rsidDel="001A6CC8">
        <w:rPr>
          <w:rFonts w:asciiTheme="majorBidi" w:hAnsiTheme="majorBidi" w:cstheme="majorBidi"/>
          <w:spacing w:val="6"/>
          <w:sz w:val="30"/>
          <w:szCs w:val="30"/>
          <w:lang w:val="en-US" w:bidi="th-TH"/>
        </w:rPr>
        <w:t xml:space="preserve">1  </w:t>
      </w:r>
      <w:r w:rsidRPr="004258D3" w:rsidDel="001A6CC8">
        <w:rPr>
          <w:rFonts w:asciiTheme="majorBidi" w:hAnsiTheme="majorBidi" w:cstheme="majorBidi"/>
          <w:spacing w:val="6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14FE7AD" w14:textId="77777777" w:rsidR="001C2C5B" w:rsidRPr="004258D3" w:rsidDel="001A6CC8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258D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4258D3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2  </w:t>
      </w:r>
      <w:r w:rsidRPr="004258D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58D3" w:rsidDel="001A6CC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0177BAFB" w14:textId="5A7E72B0" w:rsidR="001C2C5B" w:rsidRPr="004258D3" w:rsidRDefault="001C2C5B" w:rsidP="004110CF">
      <w:pPr>
        <w:pStyle w:val="block"/>
        <w:numPr>
          <w:ilvl w:val="0"/>
          <w:numId w:val="35"/>
        </w:numPr>
        <w:spacing w:after="0" w:line="240" w:lineRule="atLeast"/>
        <w:ind w:left="1080" w:right="-7" w:hanging="18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258D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ข้อมูลระดับ</w:t>
      </w:r>
      <w:r w:rsidRPr="004258D3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 3  </w:t>
      </w:r>
      <w:r w:rsidRPr="004258D3" w:rsidDel="001A6CC8">
        <w:rPr>
          <w:rFonts w:asciiTheme="majorBidi" w:hAnsiTheme="majorBidi" w:cstheme="majorBidi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002C1D3" w14:textId="77777777" w:rsidR="00A36318" w:rsidRPr="004258D3" w:rsidDel="001A6CC8" w:rsidRDefault="00A36318" w:rsidP="00A36318">
      <w:pPr>
        <w:pStyle w:val="block"/>
        <w:spacing w:after="0" w:line="240" w:lineRule="atLeast"/>
        <w:ind w:left="108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A8EE30F" w14:textId="04D2D1F9" w:rsidR="006B068D" w:rsidRPr="004258D3" w:rsidDel="001A6CC8" w:rsidRDefault="001C2C5B" w:rsidP="00F45EBF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258D3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594191F" w14:textId="77777777" w:rsidR="000F1320" w:rsidRPr="004258D3" w:rsidRDefault="000F1320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EC72A1" w14:textId="178D5F77" w:rsidR="000C0196" w:rsidRPr="004258D3" w:rsidRDefault="001C2C5B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258D3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 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4258D3" w:rsidDel="001A6CC8">
        <w:rPr>
          <w:rFonts w:asciiTheme="majorBidi" w:hAnsiTheme="majorBidi" w:cstheme="majorBidi"/>
          <w:sz w:val="30"/>
          <w:szCs w:val="30"/>
        </w:rPr>
        <w:t>3</w:t>
      </w:r>
      <w:r w:rsidRPr="004258D3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327BADC3" w14:textId="77777777" w:rsidR="000C0196" w:rsidRPr="004258D3" w:rsidRDefault="000C0196" w:rsidP="000C0196">
      <w:pPr>
        <w:pStyle w:val="BodyText"/>
        <w:shd w:val="clear" w:color="auto" w:fill="FFFFFF"/>
        <w:tabs>
          <w:tab w:val="clear" w:pos="454"/>
          <w:tab w:val="clear" w:pos="680"/>
          <w:tab w:val="left" w:pos="720"/>
          <w:tab w:val="left" w:pos="81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365F8" w14:textId="219F942E" w:rsidR="004C1BE2" w:rsidRPr="004258D3" w:rsidRDefault="004C1BE2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D4BB5D4" w14:textId="77777777" w:rsidR="004C1BE2" w:rsidRPr="004258D3" w:rsidRDefault="004C1BE2" w:rsidP="004C1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1F32D5" w14:textId="0FF45E65" w:rsidR="00A36318" w:rsidRPr="004258D3" w:rsidRDefault="00A36318" w:rsidP="00A36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hint="cs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0E7798" w:rsidRPr="004258D3">
        <w:rPr>
          <w:rFonts w:asciiTheme="majorBidi" w:hAnsiTheme="majorBidi" w:hint="cs"/>
          <w:sz w:val="30"/>
          <w:szCs w:val="30"/>
          <w:cs/>
        </w:rPr>
        <w:t>งบฐานะการเงิน</w:t>
      </w:r>
    </w:p>
    <w:p w14:paraId="5DC44A16" w14:textId="2636D963" w:rsidR="006B068D" w:rsidRPr="004258D3" w:rsidRDefault="00A3631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hint="cs"/>
          <w:sz w:val="30"/>
          <w:szCs w:val="30"/>
          <w:cs/>
        </w:rPr>
        <w:lastRenderedPageBreak/>
        <w:t>มูลค่ายุติธรรมของเงินกู้ยืมระยะยาว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มีมูลค่า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6FCD91BF" w14:textId="77777777" w:rsidR="00832C07" w:rsidRPr="001A5AF2" w:rsidRDefault="00832C07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2"/>
          <w:szCs w:val="32"/>
        </w:rPr>
      </w:pPr>
    </w:p>
    <w:p w14:paraId="282133F7" w14:textId="616DA20A" w:rsidR="00351322" w:rsidRPr="004258D3" w:rsidRDefault="00C5386A" w:rsidP="007E08B1">
      <w:pPr>
        <w:pStyle w:val="ListParagraph"/>
        <w:numPr>
          <w:ilvl w:val="1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14A7A4B" w14:textId="1899DE62" w:rsidR="0053552F" w:rsidRPr="001A5AF2" w:rsidRDefault="0053552F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605AE238" w14:textId="28EFD7D9" w:rsidR="00C5386A" w:rsidRPr="004258D3" w:rsidRDefault="00C5386A" w:rsidP="00C5386A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9A5642D" w14:textId="77777777" w:rsidR="00C5386A" w:rsidRPr="001A5AF2" w:rsidRDefault="00C5386A" w:rsidP="00C53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00C00D" w14:textId="35A7755D" w:rsidR="00C5386A" w:rsidRPr="004258D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bookmarkStart w:id="7" w:name="_Hlk62992956"/>
      <w:r w:rsidRPr="004258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End w:id="7"/>
      <w:r w:rsidRPr="004258D3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44E49B9" w14:textId="77777777" w:rsidR="00F87EA1" w:rsidRPr="001A5AF2" w:rsidRDefault="00F87EA1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BBCD08" w14:textId="51ADEADB" w:rsidR="00C5386A" w:rsidRPr="004258D3" w:rsidRDefault="00C5386A" w:rsidP="00C5386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4258D3">
        <w:rPr>
          <w:rFonts w:asciiTheme="majorBidi" w:hAnsiTheme="majorBidi" w:cstheme="majorBidi"/>
          <w:sz w:val="30"/>
          <w:szCs w:val="30"/>
        </w:rPr>
        <w:t xml:space="preserve">  </w:t>
      </w:r>
      <w:r w:rsidRPr="004258D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3FD696B" w14:textId="77777777" w:rsidR="000F1320" w:rsidRPr="001A5AF2" w:rsidRDefault="000F1320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615998" w14:textId="3D947947" w:rsidR="006B068D" w:rsidRPr="004258D3" w:rsidRDefault="00C5386A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6A45A2F" w14:textId="77777777" w:rsidR="000C0196" w:rsidRPr="001A5AF2" w:rsidRDefault="000C0196" w:rsidP="000C0196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3CECF1" w14:textId="3D72287E" w:rsidR="00C5386A" w:rsidRPr="004258D3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1FA78DF" w14:textId="14ACD411" w:rsidR="002F2D8B" w:rsidRPr="001A5AF2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</w:p>
    <w:p w14:paraId="60CD5046" w14:textId="10A88BA7" w:rsidR="002F2D8B" w:rsidRPr="004258D3" w:rsidRDefault="002F2D8B" w:rsidP="007A7E30">
      <w:pPr>
        <w:tabs>
          <w:tab w:val="clear" w:pos="454"/>
          <w:tab w:val="clear" w:pos="907"/>
          <w:tab w:val="left" w:pos="630"/>
        </w:tabs>
        <w:spacing w:line="240" w:lineRule="auto"/>
        <w:ind w:left="567" w:right="-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45505C4E" w14:textId="36F1E4CB" w:rsidR="002F2D8B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E4B505A" w14:textId="77777777" w:rsidR="00657A80" w:rsidRDefault="00657A80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5A02887E" w14:textId="77777777" w:rsidR="00657A80" w:rsidRDefault="00657A80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2DF48E28" w14:textId="77777777" w:rsidR="00657A80" w:rsidRDefault="00657A80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8E30C05" w14:textId="06FEE239" w:rsidR="002F2D8B" w:rsidRPr="004258D3" w:rsidRDefault="002F2D8B" w:rsidP="007A7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333AA9" w:rsidRPr="004258D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258D3">
        <w:rPr>
          <w:rFonts w:asciiTheme="majorBidi" w:hAnsiTheme="majorBidi" w:cstheme="majorBidi"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sz w:val="30"/>
          <w:szCs w:val="30"/>
        </w:rPr>
        <w:t>1</w:t>
      </w:r>
      <w:r w:rsidRPr="004258D3">
        <w:rPr>
          <w:rFonts w:asciiTheme="majorBidi" w:hAnsiTheme="majorBidi" w:cstheme="majorBidi"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sz w:val="30"/>
          <w:szCs w:val="30"/>
        </w:rPr>
        <w:t>1</w:t>
      </w:r>
      <w:proofErr w:type="gramStart"/>
      <w:r w:rsidRPr="004258D3">
        <w:rPr>
          <w:rFonts w:asciiTheme="majorBidi" w:hAnsiTheme="majorBidi" w:cstheme="majorBidi"/>
          <w:sz w:val="30"/>
          <w:szCs w:val="30"/>
        </w:rPr>
        <w:t>)</w:t>
      </w:r>
      <w:r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4258D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proofErr w:type="gramEnd"/>
    </w:p>
    <w:p w14:paraId="77288382" w14:textId="64E3E525" w:rsidR="002F2D8B" w:rsidRPr="001A5AF2" w:rsidRDefault="002F2D8B" w:rsidP="00535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C9187CE" w14:textId="01569893" w:rsidR="002F2D8B" w:rsidRPr="004258D3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</w:t>
      </w:r>
      <w:r w:rsidRPr="004258D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4258D3">
        <w:rPr>
          <w:rFonts w:asciiTheme="majorBidi" w:hAnsiTheme="majorBidi" w:cstheme="majorBidi"/>
          <w:spacing w:val="2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5A3113" w:rsidRPr="004258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258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>รายละเอียดการ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กระจุกตัวของรายได้เปิดเผยในหมายเหตุข้อ </w:t>
      </w:r>
      <w:r w:rsidR="00CD44E6" w:rsidRPr="004258D3">
        <w:rPr>
          <w:rFonts w:asciiTheme="majorBidi" w:hAnsiTheme="majorBidi" w:cstheme="majorBidi"/>
          <w:sz w:val="30"/>
          <w:szCs w:val="30"/>
        </w:rPr>
        <w:t>1</w:t>
      </w:r>
      <w:r w:rsidR="000F1320" w:rsidRPr="004258D3">
        <w:rPr>
          <w:rFonts w:asciiTheme="majorBidi" w:hAnsiTheme="majorBidi" w:cstheme="majorBidi"/>
          <w:sz w:val="30"/>
          <w:szCs w:val="30"/>
        </w:rPr>
        <w:t>7</w:t>
      </w:r>
    </w:p>
    <w:p w14:paraId="5D6D814E" w14:textId="77777777" w:rsidR="00417CCA" w:rsidRPr="001A5AF2" w:rsidRDefault="00417CCA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07467F1" w14:textId="32866734" w:rsidR="002F2D8B" w:rsidRPr="004258D3" w:rsidRDefault="002071DC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4258D3">
        <w:rPr>
          <w:rFonts w:asciiTheme="majorBidi" w:hAnsiTheme="majorBidi" w:cstheme="majorBidi"/>
          <w:spacing w:val="2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2F2D8B" w:rsidRPr="004258D3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2D8B" w:rsidRPr="004258D3">
        <w:rPr>
          <w:rFonts w:asciiTheme="majorBidi" w:hAnsiTheme="majorBidi" w:cstheme="majorBidi"/>
          <w:spacing w:val="2"/>
          <w:sz w:val="30"/>
          <w:szCs w:val="30"/>
          <w:cs/>
        </w:rPr>
        <w:t>จะ</w:t>
      </w:r>
      <w:r w:rsidR="002F2D8B" w:rsidRPr="004258D3">
        <w:rPr>
          <w:rFonts w:asciiTheme="majorBidi" w:hAnsiTheme="majorBidi" w:cstheme="majorBidi"/>
          <w:sz w:val="30"/>
          <w:szCs w:val="30"/>
          <w:cs/>
        </w:rPr>
        <w:t>เสนอระยะเวลาและเงื่อนไข</w:t>
      </w:r>
      <w:r w:rsidR="006A1608" w:rsidRPr="004258D3">
        <w:rPr>
          <w:rFonts w:asciiTheme="majorBidi" w:hAnsiTheme="majorBidi" w:cstheme="majorBidi" w:hint="cs"/>
          <w:sz w:val="30"/>
          <w:szCs w:val="30"/>
          <w:cs/>
          <w:lang w:eastAsia="ko-KR"/>
        </w:rPr>
        <w:t>ทางการค้า</w:t>
      </w:r>
      <w:r w:rsidR="002F2D8B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2181B" w:rsidRPr="004258D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2F2D8B" w:rsidRPr="004258D3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2F2D8B" w:rsidRPr="004258D3">
        <w:rPr>
          <w:rFonts w:asciiTheme="majorBidi" w:hAnsiTheme="majorBidi" w:cstheme="majorBidi" w:hint="cs"/>
          <w:sz w:val="30"/>
          <w:szCs w:val="30"/>
          <w:cs/>
        </w:rPr>
        <w:t>ข้อมูลอุตสาหกรรม</w:t>
      </w:r>
      <w:r w:rsidR="002F2D8B" w:rsidRPr="004258D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และหนังสือรับรองฐานะทางการเงินของธนาคารสำหรับบางกรณี </w:t>
      </w:r>
      <w:r w:rsidR="002F2D8B" w:rsidRPr="004258D3">
        <w:rPr>
          <w:rFonts w:asciiTheme="majorBidi" w:hAnsiTheme="majorBidi" w:cstheme="majorBidi"/>
          <w:spacing w:val="4"/>
          <w:sz w:val="30"/>
          <w:szCs w:val="30"/>
          <w:cs/>
        </w:rPr>
        <w:t>วงเงินยอดขาย</w:t>
      </w:r>
      <w:r w:rsidR="002F2D8B" w:rsidRPr="004258D3">
        <w:rPr>
          <w:rFonts w:asciiTheme="majorBidi" w:hAnsiTheme="majorBidi" w:cstheme="majorBidi" w:hint="cs"/>
          <w:spacing w:val="4"/>
          <w:sz w:val="30"/>
          <w:szCs w:val="30"/>
          <w:cs/>
        </w:rPr>
        <w:t>จะ</w:t>
      </w:r>
      <w:r w:rsidR="002F2D8B" w:rsidRPr="004258D3">
        <w:rPr>
          <w:rFonts w:asciiTheme="majorBidi" w:hAnsiTheme="majorBidi" w:cstheme="majorBidi"/>
          <w:spacing w:val="4"/>
          <w:sz w:val="30"/>
          <w:szCs w:val="30"/>
          <w:cs/>
        </w:rPr>
        <w:t>กำหนด</w:t>
      </w:r>
      <w:r w:rsidR="002F2D8B" w:rsidRPr="004258D3">
        <w:rPr>
          <w:rFonts w:asciiTheme="majorBidi" w:hAnsiTheme="majorBidi" w:cstheme="majorBidi" w:hint="cs"/>
          <w:spacing w:val="4"/>
          <w:sz w:val="30"/>
          <w:szCs w:val="30"/>
          <w:cs/>
        </w:rPr>
        <w:t>ไว้</w:t>
      </w:r>
      <w:r w:rsidR="002F2D8B" w:rsidRPr="004258D3">
        <w:rPr>
          <w:rFonts w:asciiTheme="majorBidi" w:hAnsiTheme="majorBidi" w:cstheme="majorBidi"/>
          <w:spacing w:val="4"/>
          <w:sz w:val="30"/>
          <w:szCs w:val="30"/>
          <w:cs/>
        </w:rPr>
        <w:t>สำหรับลูกค้าแต่ละ</w:t>
      </w:r>
      <w:r w:rsidR="002F2D8B" w:rsidRPr="004258D3">
        <w:rPr>
          <w:rFonts w:asciiTheme="majorBidi" w:hAnsiTheme="majorBidi" w:cstheme="majorBidi"/>
          <w:sz w:val="30"/>
          <w:szCs w:val="30"/>
          <w:cs/>
        </w:rPr>
        <w:t>รายและ</w:t>
      </w:r>
      <w:r w:rsidR="002F2D8B" w:rsidRPr="004258D3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2F2D8B" w:rsidRPr="004258D3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="002F2D8B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F2D8B" w:rsidRPr="004258D3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ยอดขายที่เกินกว่าวงเงินดังกล่าวต้องได้รับการอนุมัติจาก</w:t>
      </w:r>
      <w:r w:rsidRPr="004258D3">
        <w:rPr>
          <w:rFonts w:asciiTheme="majorBidi" w:hAnsiTheme="majorBidi" w:cstheme="majorBidi"/>
          <w:sz w:val="30"/>
          <w:szCs w:val="30"/>
          <w:cs/>
        </w:rPr>
        <w:t>ผู้มีอำนาจอนุมัติตามนโยบายควบคุมสินเชื่อของกลุ่มบริษัท</w:t>
      </w:r>
    </w:p>
    <w:p w14:paraId="4CC4573A" w14:textId="77777777" w:rsidR="002F2D8B" w:rsidRPr="001A5AF2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31B46" w14:textId="14E3BDF7" w:rsidR="002F2D8B" w:rsidRPr="004258D3" w:rsidRDefault="002F2D8B" w:rsidP="007A7E30">
      <w:pPr>
        <w:tabs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="Times New Roman" w:hAnsi="Times New Roman"/>
          <w:spacing w:val="4"/>
          <w:sz w:val="30"/>
          <w:szCs w:val="30"/>
          <w:cs/>
        </w:rPr>
      </w:pPr>
      <w:r w:rsidRPr="004258D3">
        <w:rPr>
          <w:rFonts w:asciiTheme="majorBidi" w:hAnsiTheme="majorBidi" w:cstheme="majorBidi" w:hint="cs"/>
          <w:spacing w:val="4"/>
          <w:sz w:val="30"/>
          <w:szCs w:val="30"/>
          <w:cs/>
        </w:rPr>
        <w:t>กลุ่มบริษัท</w:t>
      </w:r>
      <w:r w:rsidRPr="004258D3">
        <w:rPr>
          <w:rFonts w:asciiTheme="majorBidi" w:hAnsiTheme="majorBidi" w:cstheme="majorBidi"/>
          <w:spacing w:val="4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</w:t>
      </w:r>
      <w:r w:rsidR="00CB689A" w:rsidRPr="004258D3">
        <w:rPr>
          <w:rFonts w:ascii="Angsana New" w:hAnsi="Angsana New"/>
          <w:sz w:val="30"/>
          <w:szCs w:val="30"/>
          <w:cs/>
        </w:rPr>
        <w:t xml:space="preserve">ตั้งแต่ </w:t>
      </w:r>
      <w:r w:rsidR="00CB689A" w:rsidRPr="004258D3">
        <w:rPr>
          <w:rFonts w:ascii="Angsana New" w:hAnsi="Angsana New"/>
          <w:sz w:val="30"/>
          <w:szCs w:val="30"/>
        </w:rPr>
        <w:t xml:space="preserve">30 </w:t>
      </w:r>
      <w:r w:rsidR="00CB689A" w:rsidRPr="004258D3">
        <w:rPr>
          <w:rFonts w:ascii="Angsana New" w:hAnsi="Angsana New"/>
          <w:sz w:val="30"/>
          <w:szCs w:val="30"/>
          <w:cs/>
        </w:rPr>
        <w:t>วัน</w:t>
      </w:r>
      <w:r w:rsidR="00CB689A" w:rsidRPr="004258D3">
        <w:rPr>
          <w:rFonts w:ascii="Angsana New" w:hAnsi="Angsana New"/>
          <w:sz w:val="30"/>
          <w:szCs w:val="30"/>
        </w:rPr>
        <w:t xml:space="preserve"> </w:t>
      </w:r>
      <w:r w:rsidR="00CB689A" w:rsidRPr="004258D3">
        <w:rPr>
          <w:rFonts w:ascii="Angsana New" w:hAnsi="Angsana New"/>
          <w:sz w:val="30"/>
          <w:szCs w:val="30"/>
          <w:cs/>
        </w:rPr>
        <w:t xml:space="preserve">ถึง </w:t>
      </w:r>
      <w:r w:rsidR="00CB689A" w:rsidRPr="004258D3">
        <w:rPr>
          <w:rFonts w:ascii="Angsana New" w:hAnsi="Angsana New"/>
          <w:sz w:val="30"/>
          <w:szCs w:val="30"/>
        </w:rPr>
        <w:t xml:space="preserve">120 </w:t>
      </w:r>
      <w:r w:rsidR="00CB689A" w:rsidRPr="004258D3">
        <w:rPr>
          <w:rFonts w:ascii="Angsana New" w:hAnsi="Angsana New"/>
          <w:sz w:val="30"/>
          <w:szCs w:val="30"/>
          <w:cs/>
        </w:rPr>
        <w:t>วัน</w:t>
      </w:r>
    </w:p>
    <w:p w14:paraId="4649FFAE" w14:textId="2DD0B23A" w:rsidR="002F2D8B" w:rsidRPr="001A5AF2" w:rsidRDefault="002F2D8B" w:rsidP="002F2D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23270" w14:textId="091CBF0C" w:rsidR="006A1608" w:rsidRPr="004258D3" w:rsidRDefault="006A1608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4258D3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5A3113" w:rsidRPr="004258D3">
        <w:rPr>
          <w:rFonts w:ascii="Angsana New" w:hAnsi="Angsana New"/>
          <w:spacing w:val="4"/>
          <w:sz w:val="30"/>
          <w:szCs w:val="30"/>
        </w:rPr>
        <w:t xml:space="preserve">120 </w:t>
      </w:r>
      <w:r w:rsidR="005A3113" w:rsidRPr="004258D3">
        <w:rPr>
          <w:rFonts w:ascii="Angsana New" w:hAnsi="Angsana New"/>
          <w:spacing w:val="4"/>
          <w:sz w:val="30"/>
          <w:szCs w:val="30"/>
          <w:cs/>
        </w:rPr>
        <w:t>วัน</w:t>
      </w:r>
      <w:r w:rsidRPr="004258D3">
        <w:rPr>
          <w:rFonts w:ascii="Angsana New" w:hAnsi="Angsana New"/>
          <w:spacing w:val="4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8" w:name="_Hlk59433075"/>
      <w:r w:rsidRPr="004258D3">
        <w:rPr>
          <w:rFonts w:ascii="Angsana New" w:hAnsi="Angsana New"/>
          <w:spacing w:val="4"/>
          <w:sz w:val="30"/>
          <w:szCs w:val="30"/>
          <w:cs/>
        </w:rPr>
        <w:t>กลุ่มบริษัทพิจารณาการด้อยค่า</w:t>
      </w:r>
      <w:r w:rsidR="00417CCA" w:rsidRPr="004258D3">
        <w:rPr>
          <w:rFonts w:ascii="Angsana New" w:hAnsi="Angsana New"/>
          <w:spacing w:val="4"/>
          <w:sz w:val="30"/>
          <w:szCs w:val="30"/>
          <w:cs/>
        </w:rPr>
        <w:t>อย่างสม่ำเสมอ</w:t>
      </w:r>
      <w:r w:rsidRPr="004258D3">
        <w:rPr>
          <w:rFonts w:ascii="Angsana New" w:hAnsi="Angsana New"/>
          <w:spacing w:val="4"/>
          <w:sz w:val="30"/>
          <w:szCs w:val="30"/>
          <w:cs/>
        </w:rPr>
        <w:t xml:space="preserve">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</w:t>
      </w:r>
      <w:bookmarkEnd w:id="8"/>
      <w:r w:rsidR="00645973" w:rsidRPr="004258D3">
        <w:rPr>
          <w:rFonts w:ascii="Angsana New" w:hAnsi="Angsana New" w:hint="cs"/>
          <w:spacing w:val="4"/>
          <w:sz w:val="30"/>
          <w:szCs w:val="30"/>
          <w:cs/>
        </w:rPr>
        <w:t>ราย</w:t>
      </w:r>
      <w:r w:rsidRPr="004258D3">
        <w:rPr>
          <w:rFonts w:ascii="Angsana New" w:hAnsi="Angsana New"/>
          <w:spacing w:val="4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C215BC0" w14:textId="10BAECA7" w:rsidR="005A3113" w:rsidRPr="001A5AF2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E156B5A" w14:textId="0B5713C8" w:rsidR="005A3113" w:rsidRDefault="005A3113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4258D3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Pr="004258D3">
        <w:rPr>
          <w:rFonts w:ascii="Angsana New" w:hAnsi="Angsana New"/>
          <w:spacing w:val="4"/>
          <w:sz w:val="30"/>
          <w:szCs w:val="30"/>
        </w:rPr>
        <w:t>5</w:t>
      </w:r>
    </w:p>
    <w:p w14:paraId="3B347A4D" w14:textId="77777777" w:rsidR="003819E5" w:rsidRPr="001A5AF2" w:rsidRDefault="003819E5" w:rsidP="006A1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0B98BFC3" w14:textId="0748F656" w:rsidR="00333AA9" w:rsidRPr="004258D3" w:rsidRDefault="00333AA9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 w:right="-34" w:hanging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</w:rPr>
        <w:t>(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258D3">
        <w:rPr>
          <w:rFonts w:asciiTheme="majorBidi" w:hAnsiTheme="majorBidi" w:cstheme="majorBidi"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sz w:val="30"/>
          <w:szCs w:val="30"/>
        </w:rPr>
        <w:t>1</w:t>
      </w:r>
      <w:r w:rsidRPr="004258D3">
        <w:rPr>
          <w:rFonts w:asciiTheme="majorBidi" w:hAnsiTheme="majorBidi" w:cstheme="majorBidi"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sz w:val="30"/>
          <w:szCs w:val="30"/>
        </w:rPr>
        <w:t>2</w:t>
      </w:r>
      <w:proofErr w:type="gramStart"/>
      <w:r w:rsidRPr="004258D3">
        <w:rPr>
          <w:rFonts w:asciiTheme="majorBidi" w:hAnsiTheme="majorBidi" w:cstheme="majorBidi"/>
          <w:sz w:val="30"/>
          <w:szCs w:val="30"/>
        </w:rPr>
        <w:t>)</w:t>
      </w:r>
      <w:r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Pr="004258D3">
        <w:rPr>
          <w:rFonts w:asciiTheme="majorBidi" w:hAnsiTheme="majorBidi"/>
          <w:sz w:val="30"/>
          <w:szCs w:val="30"/>
          <w:cs/>
        </w:rPr>
        <w:t>เงินสดและรายการเทียบเท่าเงินสด</w:t>
      </w:r>
      <w:proofErr w:type="gramEnd"/>
      <w:r w:rsidRPr="004258D3">
        <w:rPr>
          <w:rFonts w:asciiTheme="majorBidi" w:hAnsiTheme="majorBidi"/>
          <w:sz w:val="30"/>
          <w:szCs w:val="30"/>
          <w:cs/>
        </w:rPr>
        <w:t xml:space="preserve"> และอนุพันธ์</w:t>
      </w:r>
    </w:p>
    <w:p w14:paraId="4267BD20" w14:textId="77777777" w:rsidR="0053552F" w:rsidRPr="001A5AF2" w:rsidRDefault="0053552F" w:rsidP="00417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115" w:hanging="180"/>
        <w:rPr>
          <w:rFonts w:ascii="Angsana New" w:hAnsi="Angsana New"/>
          <w:sz w:val="30"/>
          <w:szCs w:val="30"/>
        </w:rPr>
      </w:pPr>
    </w:p>
    <w:p w14:paraId="20CF5177" w14:textId="42407640" w:rsidR="00BA74AE" w:rsidRPr="004258D3" w:rsidRDefault="005A3113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  <w:tab w:val="left" w:pos="630"/>
          <w:tab w:val="left" w:pos="810"/>
          <w:tab w:val="left" w:pos="108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มีจำกัดเนื่องจากคู่สัญญาเป็นธนาคารและสถาบันการเงิน</w:t>
      </w:r>
      <w:r w:rsidRPr="004258D3">
        <w:rPr>
          <w:rFonts w:ascii="Angsana New" w:hAnsi="Angsana New"/>
          <w:sz w:val="30"/>
          <w:szCs w:val="30"/>
          <w:cs/>
        </w:rPr>
        <w:t xml:space="preserve"> </w:t>
      </w:r>
      <w:r w:rsidRPr="004258D3">
        <w:rPr>
          <w:rFonts w:ascii="Angsana New" w:hAnsi="Angsana New" w:hint="cs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21EEDF64" w14:textId="77777777" w:rsidR="00591667" w:rsidRDefault="00591667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27BB3B6" w14:textId="77777777" w:rsidR="00A30C6E" w:rsidRDefault="00A30C6E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D46FD79" w14:textId="77777777" w:rsidR="00A30C6E" w:rsidRDefault="00A30C6E" w:rsidP="00270675">
      <w:pPr>
        <w:tabs>
          <w:tab w:val="clear" w:pos="907"/>
          <w:tab w:val="clear" w:pos="1644"/>
          <w:tab w:val="left" w:pos="108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C74F7BB" w14:textId="5EFE0FC2" w:rsidR="0053552F" w:rsidRPr="004258D3" w:rsidRDefault="00631802" w:rsidP="005A3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bookmarkStart w:id="9" w:name="_Hlk63102084"/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ความเสี่ยงด้านสภาพคล่อง</w:t>
      </w:r>
      <w:bookmarkEnd w:id="9"/>
    </w:p>
    <w:p w14:paraId="1892F002" w14:textId="0E5DA907" w:rsidR="002145B3" w:rsidRPr="004258D3" w:rsidRDefault="002145B3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sz w:val="30"/>
          <w:szCs w:val="30"/>
        </w:rPr>
      </w:pPr>
    </w:p>
    <w:p w14:paraId="7E0060CE" w14:textId="23BB7EF3" w:rsidR="00631802" w:rsidRPr="004258D3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258D3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4258D3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 </w:t>
      </w:r>
      <w:r w:rsidRPr="004258D3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B46CA17" w14:textId="77777777" w:rsidR="002B6599" w:rsidRDefault="002B6599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E6E73B" w14:textId="3419C27B" w:rsidR="005A3113" w:rsidRPr="004258D3" w:rsidRDefault="00631802" w:rsidP="005A3113">
      <w:pPr>
        <w:tabs>
          <w:tab w:val="clear" w:pos="454"/>
          <w:tab w:val="clear" w:pos="907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>โดย</w:t>
      </w:r>
      <w:r w:rsidR="00591667" w:rsidRPr="004258D3">
        <w:rPr>
          <w:rFonts w:asciiTheme="majorBidi" w:hAnsiTheme="majorBidi" w:cstheme="majorBidi" w:hint="cs"/>
          <w:sz w:val="30"/>
          <w:szCs w:val="30"/>
          <w:cs/>
          <w:lang w:eastAsia="ko-KR"/>
        </w:rPr>
        <w:t>แสดง</w:t>
      </w:r>
      <w:r w:rsidRPr="004258D3">
        <w:rPr>
          <w:rFonts w:asciiTheme="majorBidi" w:hAnsiTheme="majorBidi" w:cstheme="majorBidi"/>
          <w:sz w:val="30"/>
          <w:szCs w:val="30"/>
          <w:cs/>
        </w:rPr>
        <w:t>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C241631" w14:textId="77777777" w:rsidR="000C0196" w:rsidRPr="004258D3" w:rsidRDefault="000C0196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40"/>
        <w:gridCol w:w="236"/>
        <w:gridCol w:w="1474"/>
        <w:gridCol w:w="270"/>
        <w:gridCol w:w="1530"/>
        <w:gridCol w:w="270"/>
        <w:gridCol w:w="1530"/>
      </w:tblGrid>
      <w:tr w:rsidR="00217C08" w:rsidRPr="004258D3" w14:paraId="62A2439C" w14:textId="77777777" w:rsidTr="00061374">
        <w:trPr>
          <w:tblHeader/>
        </w:trPr>
        <w:tc>
          <w:tcPr>
            <w:tcW w:w="2610" w:type="dxa"/>
          </w:tcPr>
          <w:p w14:paraId="56C71443" w14:textId="77777777" w:rsidR="00DC07B0" w:rsidRPr="004258D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E6137B1" w14:textId="1E08EFFC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33C93"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31A2B4B6" w14:textId="77777777" w:rsidTr="00061374">
        <w:trPr>
          <w:tblHeader/>
        </w:trPr>
        <w:tc>
          <w:tcPr>
            <w:tcW w:w="2610" w:type="dxa"/>
          </w:tcPr>
          <w:p w14:paraId="0608AE5D" w14:textId="77777777" w:rsidR="00DC07B0" w:rsidRPr="004258D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15CE79" w14:textId="77777777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EC3A2" w14:textId="77777777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4" w:type="dxa"/>
            <w:gridSpan w:val="5"/>
            <w:vAlign w:val="bottom"/>
            <w:hideMark/>
          </w:tcPr>
          <w:p w14:paraId="2EC4093A" w14:textId="77777777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4258D3" w14:paraId="514E8938" w14:textId="77777777" w:rsidTr="00061374">
        <w:trPr>
          <w:tblHeader/>
        </w:trPr>
        <w:tc>
          <w:tcPr>
            <w:tcW w:w="2610" w:type="dxa"/>
            <w:vAlign w:val="bottom"/>
            <w:hideMark/>
          </w:tcPr>
          <w:p w14:paraId="49FB7E43" w14:textId="19DC59BF" w:rsidR="00DC07B0" w:rsidRPr="004258D3" w:rsidRDefault="00DC07B0" w:rsidP="00A4011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2A70"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5027A981" w14:textId="77777777" w:rsidR="00DC07B0" w:rsidRPr="004258D3" w:rsidRDefault="00DC07B0" w:rsidP="00A4011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C9E998D" w14:textId="77777777" w:rsidR="00DC07B0" w:rsidRPr="004258D3" w:rsidRDefault="00DC07B0" w:rsidP="00A4011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0B7567FB" w14:textId="77777777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222ACAD" w14:textId="77777777" w:rsidR="00DC07B0" w:rsidRPr="004258D3" w:rsidRDefault="00DC07B0" w:rsidP="00A40118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77472DEE" w14:textId="77777777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0B9EF70" w14:textId="77777777" w:rsidR="00DC07B0" w:rsidRPr="004258D3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23456B" w14:textId="77777777" w:rsidR="00DC07B0" w:rsidRPr="004258D3" w:rsidRDefault="00DC07B0" w:rsidP="00A4011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C2B20BD" w14:textId="77777777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1D93FC9B" w14:textId="77777777" w:rsidR="00DC07B0" w:rsidRPr="004258D3" w:rsidRDefault="00DC07B0" w:rsidP="00A40118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2FEE2E4C" w14:textId="77777777" w:rsidTr="00061374">
        <w:trPr>
          <w:tblHeader/>
        </w:trPr>
        <w:tc>
          <w:tcPr>
            <w:tcW w:w="2610" w:type="dxa"/>
          </w:tcPr>
          <w:p w14:paraId="4CF30B0D" w14:textId="77777777" w:rsidR="00DC07B0" w:rsidRPr="004258D3" w:rsidRDefault="00DC07B0" w:rsidP="00A4011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0" w:type="dxa"/>
            <w:gridSpan w:val="7"/>
            <w:hideMark/>
          </w:tcPr>
          <w:p w14:paraId="22FBC62B" w14:textId="77777777" w:rsidR="00DC07B0" w:rsidRPr="004258D3" w:rsidRDefault="00DC07B0" w:rsidP="00A4011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8D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4258D3" w14:paraId="4D111052" w14:textId="77777777" w:rsidTr="00061374">
        <w:tc>
          <w:tcPr>
            <w:tcW w:w="2610" w:type="dxa"/>
            <w:hideMark/>
          </w:tcPr>
          <w:p w14:paraId="5F72E8CF" w14:textId="77777777" w:rsidR="00DC07B0" w:rsidRPr="004258D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565A26D0" w14:textId="77777777" w:rsidR="00DC07B0" w:rsidRPr="004258D3" w:rsidRDefault="00DC07B0" w:rsidP="00A401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5B8FDCB1" w14:textId="77777777" w:rsidR="00DC07B0" w:rsidRPr="004258D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2580E" w14:textId="77777777" w:rsidR="00DC07B0" w:rsidRPr="004258D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FC8DE31" w14:textId="77777777" w:rsidR="00DC07B0" w:rsidRPr="004258D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0ADC2" w14:textId="77777777" w:rsidR="00DC07B0" w:rsidRPr="004258D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16A88B" w14:textId="77777777" w:rsidR="00DC07B0" w:rsidRPr="004258D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4CB7C3" w14:textId="77777777" w:rsidR="00DC07B0" w:rsidRPr="004258D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327074" w14:textId="77777777" w:rsidR="00DC07B0" w:rsidRPr="004258D3" w:rsidRDefault="00DC07B0" w:rsidP="00A401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65971" w:rsidRPr="004258D3" w14:paraId="5B204220" w14:textId="77777777" w:rsidTr="00061374">
        <w:tc>
          <w:tcPr>
            <w:tcW w:w="2610" w:type="dxa"/>
            <w:hideMark/>
          </w:tcPr>
          <w:p w14:paraId="22ABEF22" w14:textId="77777777" w:rsidR="00965971" w:rsidRPr="004258D3" w:rsidRDefault="00965971" w:rsidP="00965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901C0EC" w14:textId="77777777" w:rsidR="00965971" w:rsidRPr="004258D3" w:rsidRDefault="00965971" w:rsidP="00965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1BCD553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AEF994" w14:textId="3F3B7637" w:rsidR="00965971" w:rsidRPr="004258D3" w:rsidRDefault="00C57EA3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EA3">
              <w:rPr>
                <w:rFonts w:asciiTheme="majorBidi" w:hAnsiTheme="majorBidi" w:cstheme="majorBidi" w:hint="cs"/>
                <w:sz w:val="30"/>
                <w:szCs w:val="30"/>
              </w:rPr>
              <w:t>444</w:t>
            </w:r>
            <w:r w:rsidR="00965971" w:rsidRPr="004258D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CA981FF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3C2351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5B79A5" w14:textId="4450864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  <w:tc>
          <w:tcPr>
            <w:tcW w:w="270" w:type="dxa"/>
          </w:tcPr>
          <w:p w14:paraId="32569AFD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0BC81D" w14:textId="77777777" w:rsidR="00965971" w:rsidRPr="004258D3" w:rsidRDefault="00965971" w:rsidP="009659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0D01D56" w14:textId="6C08FF89" w:rsidR="00965971" w:rsidRPr="004258D3" w:rsidRDefault="00965971" w:rsidP="009659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AEE0A6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11F781" w14:textId="77777777" w:rsidR="00965971" w:rsidRPr="004258D3" w:rsidRDefault="00965971" w:rsidP="00965971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034950" w14:textId="7E23BCE1" w:rsidR="00965971" w:rsidRPr="004258D3" w:rsidRDefault="00965971" w:rsidP="00965971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</w:tr>
      <w:tr w:rsidR="00965971" w:rsidRPr="004258D3" w14:paraId="7E635914" w14:textId="77777777" w:rsidTr="00061374">
        <w:tc>
          <w:tcPr>
            <w:tcW w:w="2610" w:type="dxa"/>
          </w:tcPr>
          <w:p w14:paraId="7F95AB13" w14:textId="77777777" w:rsidR="00965971" w:rsidRPr="004258D3" w:rsidRDefault="00965971" w:rsidP="00965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2BD0F5DC" w14:textId="7FE88711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145,8</w:t>
            </w:r>
            <w:r w:rsidR="000F1320" w:rsidRPr="004258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0A74B970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FAC039" w14:textId="7FA5DB86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(145,810)</w:t>
            </w:r>
          </w:p>
        </w:tc>
        <w:tc>
          <w:tcPr>
            <w:tcW w:w="270" w:type="dxa"/>
          </w:tcPr>
          <w:p w14:paraId="40AD2FEF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14CCE0" w14:textId="774DCA28" w:rsidR="00965971" w:rsidRPr="004258D3" w:rsidRDefault="0014535D" w:rsidP="0096597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047A2D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2CFF129" w14:textId="7271155F" w:rsidR="00965971" w:rsidRPr="004258D3" w:rsidRDefault="0014535D" w:rsidP="00965971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(145,810)</w:t>
            </w:r>
          </w:p>
        </w:tc>
      </w:tr>
      <w:tr w:rsidR="00965971" w:rsidRPr="004258D3" w14:paraId="0F08DBC2" w14:textId="77777777" w:rsidTr="00061374">
        <w:tc>
          <w:tcPr>
            <w:tcW w:w="2610" w:type="dxa"/>
          </w:tcPr>
          <w:p w14:paraId="445D5465" w14:textId="77777777" w:rsidR="00965971" w:rsidRPr="004258D3" w:rsidRDefault="00965971" w:rsidP="00965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B7B8879" w14:textId="77777777" w:rsidR="00965971" w:rsidRPr="004258D3" w:rsidRDefault="00965971" w:rsidP="00965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B6D0659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0B810" w14:textId="36A24CE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193,500</w:t>
            </w:r>
          </w:p>
        </w:tc>
        <w:tc>
          <w:tcPr>
            <w:tcW w:w="236" w:type="dxa"/>
          </w:tcPr>
          <w:p w14:paraId="79B233BF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2913FC4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E346CF" w14:textId="0F84CB2A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(118,9</w:t>
            </w:r>
            <w:r w:rsidR="00167DA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20598D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23A6C6" w14:textId="77777777" w:rsidR="00965971" w:rsidRPr="004258D3" w:rsidRDefault="00965971" w:rsidP="0096597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767F77" w14:textId="331E3335" w:rsidR="00965971" w:rsidRPr="004258D3" w:rsidRDefault="00965971" w:rsidP="0096597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(80,5</w:t>
            </w:r>
            <w:r w:rsidR="00167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FDEB87D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67DAF3" w14:textId="77777777" w:rsidR="00965971" w:rsidRPr="004258D3" w:rsidRDefault="00965971" w:rsidP="00965971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E1F05" w14:textId="78C1C322" w:rsidR="00965971" w:rsidRPr="004258D3" w:rsidRDefault="00965971" w:rsidP="00965971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(199,489)</w:t>
            </w:r>
          </w:p>
        </w:tc>
      </w:tr>
      <w:tr w:rsidR="00965971" w:rsidRPr="004258D3" w14:paraId="7B603D00" w14:textId="77777777" w:rsidTr="00061374">
        <w:trPr>
          <w:trHeight w:val="119"/>
        </w:trPr>
        <w:tc>
          <w:tcPr>
            <w:tcW w:w="2610" w:type="dxa"/>
            <w:hideMark/>
          </w:tcPr>
          <w:p w14:paraId="61E36C41" w14:textId="77777777" w:rsidR="00965971" w:rsidRPr="004258D3" w:rsidRDefault="00965971" w:rsidP="00965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CBCDE17" w14:textId="6998B030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36,058</w:t>
            </w:r>
          </w:p>
        </w:tc>
        <w:tc>
          <w:tcPr>
            <w:tcW w:w="236" w:type="dxa"/>
            <w:vAlign w:val="bottom"/>
          </w:tcPr>
          <w:p w14:paraId="24A10873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0CDF36D" w14:textId="6CC4B0B9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(23,691)</w:t>
            </w:r>
          </w:p>
        </w:tc>
        <w:tc>
          <w:tcPr>
            <w:tcW w:w="270" w:type="dxa"/>
            <w:vAlign w:val="bottom"/>
          </w:tcPr>
          <w:p w14:paraId="080079AA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812CD" w14:textId="1BCBAFD6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(15,077)</w:t>
            </w:r>
          </w:p>
        </w:tc>
        <w:tc>
          <w:tcPr>
            <w:tcW w:w="270" w:type="dxa"/>
            <w:vAlign w:val="bottom"/>
          </w:tcPr>
          <w:p w14:paraId="0906041D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6D88482" w14:textId="33A3E0C5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(38,768)</w:t>
            </w:r>
          </w:p>
        </w:tc>
      </w:tr>
      <w:tr w:rsidR="00965971" w:rsidRPr="004258D3" w14:paraId="0ED32E5D" w14:textId="77777777" w:rsidTr="00061374">
        <w:tc>
          <w:tcPr>
            <w:tcW w:w="2610" w:type="dxa"/>
          </w:tcPr>
          <w:p w14:paraId="361117AC" w14:textId="77777777" w:rsidR="00965971" w:rsidRPr="004258D3" w:rsidRDefault="00965971" w:rsidP="0096597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5DFE6" w14:textId="0619FAA6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819,3</w:t>
            </w:r>
            <w:r w:rsidR="000F1320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A2B6028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14C410" w14:textId="5389B291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(732,4</w:t>
            </w:r>
            <w:r w:rsidR="00167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0B25202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0F969" w14:textId="70E297BF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(95,6</w:t>
            </w:r>
            <w:r w:rsidR="00167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CED17" w14:textId="77777777" w:rsidR="00965971" w:rsidRPr="004258D3" w:rsidRDefault="00965971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04AD1" w14:textId="5195BDC6" w:rsidR="00965971" w:rsidRPr="004258D3" w:rsidRDefault="0014535D" w:rsidP="0096597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(828,067)</w:t>
            </w:r>
          </w:p>
        </w:tc>
      </w:tr>
    </w:tbl>
    <w:p w14:paraId="325A8C5A" w14:textId="77777777" w:rsidR="00DC07B0" w:rsidRDefault="00DC07B0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0C5592" w14:textId="77777777" w:rsidR="00A30C6E" w:rsidRDefault="00A30C6E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A0833C1" w14:textId="77777777" w:rsidR="00A30C6E" w:rsidRDefault="00A30C6E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817DF0" w14:textId="77777777" w:rsidR="00A30C6E" w:rsidRDefault="00A30C6E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C1ADA61" w14:textId="77777777" w:rsidR="00A30C6E" w:rsidRDefault="00A30C6E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07CAA4" w14:textId="77777777" w:rsidR="00A30C6E" w:rsidRPr="004258D3" w:rsidRDefault="00A30C6E" w:rsidP="00077C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236"/>
        <w:gridCol w:w="1474"/>
        <w:gridCol w:w="270"/>
        <w:gridCol w:w="1530"/>
        <w:gridCol w:w="270"/>
        <w:gridCol w:w="1620"/>
      </w:tblGrid>
      <w:tr w:rsidR="008F0562" w:rsidRPr="004258D3" w14:paraId="66C0DA08" w14:textId="77777777" w:rsidTr="00D12F2D">
        <w:trPr>
          <w:tblHeader/>
        </w:trPr>
        <w:tc>
          <w:tcPr>
            <w:tcW w:w="2520" w:type="dxa"/>
          </w:tcPr>
          <w:p w14:paraId="64D29259" w14:textId="77777777" w:rsidR="008F0562" w:rsidRPr="004258D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7D454DA6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F0562" w:rsidRPr="004258D3" w14:paraId="7E0A4D70" w14:textId="77777777" w:rsidTr="00D12F2D">
        <w:trPr>
          <w:tblHeader/>
        </w:trPr>
        <w:tc>
          <w:tcPr>
            <w:tcW w:w="2520" w:type="dxa"/>
          </w:tcPr>
          <w:p w14:paraId="0F794125" w14:textId="77777777" w:rsidR="008F0562" w:rsidRPr="004258D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4F2EC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81057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5"/>
            <w:vAlign w:val="bottom"/>
            <w:hideMark/>
          </w:tcPr>
          <w:p w14:paraId="7187B3D1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F0562" w:rsidRPr="004258D3" w14:paraId="415E95E8" w14:textId="77777777" w:rsidTr="00D12F2D">
        <w:trPr>
          <w:tblHeader/>
        </w:trPr>
        <w:tc>
          <w:tcPr>
            <w:tcW w:w="2520" w:type="dxa"/>
            <w:vAlign w:val="bottom"/>
            <w:hideMark/>
          </w:tcPr>
          <w:p w14:paraId="6C49ACE8" w14:textId="77777777" w:rsidR="008F0562" w:rsidRPr="004258D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  <w:hideMark/>
          </w:tcPr>
          <w:p w14:paraId="617B3DC9" w14:textId="77777777" w:rsidR="008F0562" w:rsidRPr="004258D3" w:rsidRDefault="008F0562" w:rsidP="00D12F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FFE2B73" w14:textId="77777777" w:rsidR="008F0562" w:rsidRPr="004258D3" w:rsidRDefault="008F0562" w:rsidP="00D12F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64D5B60A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75B5809C" w14:textId="77777777" w:rsidR="008F0562" w:rsidRPr="004258D3" w:rsidRDefault="008F0562" w:rsidP="00D12F2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13DEDA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4859268A" w14:textId="77777777" w:rsidR="008F0562" w:rsidRPr="004258D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2851B4" w14:textId="77777777" w:rsidR="008F0562" w:rsidRPr="004258D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8D32A80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08124E9D" w14:textId="77777777" w:rsidR="008F0562" w:rsidRPr="004258D3" w:rsidRDefault="008F0562" w:rsidP="00D12F2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F0562" w:rsidRPr="004258D3" w14:paraId="2B5BF4C2" w14:textId="77777777" w:rsidTr="00D12F2D">
        <w:trPr>
          <w:tblHeader/>
        </w:trPr>
        <w:tc>
          <w:tcPr>
            <w:tcW w:w="2520" w:type="dxa"/>
          </w:tcPr>
          <w:p w14:paraId="64A9B9F3" w14:textId="77777777" w:rsidR="008F0562" w:rsidRPr="004258D3" w:rsidRDefault="008F0562" w:rsidP="00D12F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5E4F82DB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8D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0562" w:rsidRPr="004258D3" w14:paraId="450B2C42" w14:textId="77777777" w:rsidTr="00D12F2D">
        <w:tc>
          <w:tcPr>
            <w:tcW w:w="2520" w:type="dxa"/>
            <w:hideMark/>
          </w:tcPr>
          <w:p w14:paraId="01C99138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2CD4C38C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795EA029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E332E9E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4C9048A0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F0B2C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9C8A26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CB49D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1859B897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562" w:rsidRPr="004258D3" w14:paraId="2526A9DD" w14:textId="77777777" w:rsidTr="00D12F2D">
        <w:tc>
          <w:tcPr>
            <w:tcW w:w="2520" w:type="dxa"/>
            <w:hideMark/>
          </w:tcPr>
          <w:p w14:paraId="58ADAAAE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979B2B9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6CCA310E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C8DBBA" w14:textId="77777777" w:rsidR="008F0562" w:rsidRPr="004258D3" w:rsidRDefault="008F0562" w:rsidP="00D12F2D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7EA3">
              <w:rPr>
                <w:rFonts w:asciiTheme="majorBidi" w:hAnsiTheme="majorBidi" w:cstheme="majorBidi" w:hint="cs"/>
                <w:sz w:val="30"/>
                <w:szCs w:val="30"/>
              </w:rPr>
              <w:t>444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BA228F0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7096C22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863263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  <w:tc>
          <w:tcPr>
            <w:tcW w:w="270" w:type="dxa"/>
          </w:tcPr>
          <w:p w14:paraId="6A47D83A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3F2839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EF6F5E9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44D85D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2D5721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7463D4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(444,000)</w:t>
            </w:r>
          </w:p>
        </w:tc>
      </w:tr>
      <w:tr w:rsidR="008F0562" w:rsidRPr="004258D3" w14:paraId="69937702" w14:textId="77777777" w:rsidTr="00D12F2D">
        <w:tc>
          <w:tcPr>
            <w:tcW w:w="2520" w:type="dxa"/>
          </w:tcPr>
          <w:p w14:paraId="574F41D9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169E1560" w14:textId="77777777" w:rsidR="008F0562" w:rsidRPr="004258D3" w:rsidRDefault="008F0562" w:rsidP="00D12F2D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173,096</w:t>
            </w:r>
          </w:p>
        </w:tc>
        <w:tc>
          <w:tcPr>
            <w:tcW w:w="236" w:type="dxa"/>
          </w:tcPr>
          <w:p w14:paraId="49A6BAC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C59036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(173,096)</w:t>
            </w:r>
          </w:p>
        </w:tc>
        <w:tc>
          <w:tcPr>
            <w:tcW w:w="270" w:type="dxa"/>
          </w:tcPr>
          <w:p w14:paraId="1DE4FB83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9189AF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5BE827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E5D118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(173,096)</w:t>
            </w:r>
          </w:p>
        </w:tc>
      </w:tr>
      <w:tr w:rsidR="008F0562" w:rsidRPr="004258D3" w14:paraId="06181776" w14:textId="77777777" w:rsidTr="00D12F2D">
        <w:tc>
          <w:tcPr>
            <w:tcW w:w="2520" w:type="dxa"/>
          </w:tcPr>
          <w:p w14:paraId="59497A24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2DF9EED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07E0E0DD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F2E03" w14:textId="77777777" w:rsidR="008F0562" w:rsidRPr="004258D3" w:rsidRDefault="008F0562" w:rsidP="00D1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26"/>
              </w:tabs>
              <w:spacing w:line="240" w:lineRule="auto"/>
              <w:ind w:left="590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193,500</w:t>
            </w:r>
          </w:p>
        </w:tc>
        <w:tc>
          <w:tcPr>
            <w:tcW w:w="236" w:type="dxa"/>
          </w:tcPr>
          <w:p w14:paraId="1C351DFB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CCBE772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7AE244" w14:textId="6DD3E041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(118,9</w:t>
            </w:r>
            <w:r w:rsidR="00167DA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6475373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9592948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C91AC6F" w14:textId="5EC63F28" w:rsidR="008F0562" w:rsidRPr="004258D3" w:rsidRDefault="008F0562" w:rsidP="00D12F2D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(80,5</w:t>
            </w:r>
            <w:r w:rsidR="00167D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911324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980672" w14:textId="77777777" w:rsidR="008F0562" w:rsidRPr="004258D3" w:rsidRDefault="008F0562" w:rsidP="00D12F2D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3C305D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(199,489)</w:t>
            </w:r>
          </w:p>
        </w:tc>
      </w:tr>
      <w:tr w:rsidR="008F0562" w:rsidRPr="004258D3" w14:paraId="36C75624" w14:textId="77777777" w:rsidTr="002B6599">
        <w:trPr>
          <w:trHeight w:val="119"/>
        </w:trPr>
        <w:tc>
          <w:tcPr>
            <w:tcW w:w="2520" w:type="dxa"/>
            <w:hideMark/>
          </w:tcPr>
          <w:p w14:paraId="6548BBC4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84D5C" w14:textId="77777777" w:rsidR="008F0562" w:rsidRPr="004258D3" w:rsidRDefault="008F0562" w:rsidP="00D12F2D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35,935</w:t>
            </w:r>
          </w:p>
        </w:tc>
        <w:tc>
          <w:tcPr>
            <w:tcW w:w="236" w:type="dxa"/>
            <w:vAlign w:val="bottom"/>
          </w:tcPr>
          <w:p w14:paraId="009C7F45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0ECB1A10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(23,561)</w:t>
            </w:r>
          </w:p>
        </w:tc>
        <w:tc>
          <w:tcPr>
            <w:tcW w:w="270" w:type="dxa"/>
            <w:vAlign w:val="bottom"/>
          </w:tcPr>
          <w:p w14:paraId="20B3A0C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62C6DF1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(15,077)</w:t>
            </w:r>
          </w:p>
        </w:tc>
        <w:tc>
          <w:tcPr>
            <w:tcW w:w="270" w:type="dxa"/>
            <w:vAlign w:val="bottom"/>
          </w:tcPr>
          <w:p w14:paraId="11827EBF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6452C75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(38,638)</w:t>
            </w:r>
          </w:p>
        </w:tc>
      </w:tr>
      <w:tr w:rsidR="008F0562" w:rsidRPr="004258D3" w14:paraId="00D7A695" w14:textId="77777777" w:rsidTr="002B6599">
        <w:tc>
          <w:tcPr>
            <w:tcW w:w="2520" w:type="dxa"/>
          </w:tcPr>
          <w:p w14:paraId="184065C4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CDD00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846,531 </w:t>
            </w:r>
          </w:p>
        </w:tc>
        <w:tc>
          <w:tcPr>
            <w:tcW w:w="236" w:type="dxa"/>
          </w:tcPr>
          <w:p w14:paraId="2C07502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9B7589" w14:textId="170142B3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(759,5</w:t>
            </w:r>
            <w:r w:rsidR="00167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F8E288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76C79" w14:textId="5D59387D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(95,</w:t>
            </w:r>
            <w:r w:rsidR="00167D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A93B8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E1851" w14:textId="38DF1DB6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(855,22</w:t>
            </w:r>
            <w:r w:rsidR="006F5A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2B6599" w:rsidRPr="004258D3" w14:paraId="488EABD0" w14:textId="77777777" w:rsidTr="002B6599">
        <w:tc>
          <w:tcPr>
            <w:tcW w:w="2520" w:type="dxa"/>
          </w:tcPr>
          <w:p w14:paraId="7B9237D2" w14:textId="77777777" w:rsidR="002B6599" w:rsidRPr="004258D3" w:rsidRDefault="002B6599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</w:tcPr>
          <w:p w14:paraId="33745DFD" w14:textId="77777777" w:rsidR="002B6599" w:rsidRPr="004258D3" w:rsidRDefault="002B6599" w:rsidP="00D12F2D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467F91" w14:textId="77777777" w:rsidR="002B6599" w:rsidRPr="004258D3" w:rsidRDefault="002B6599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left w:val="nil"/>
              <w:right w:val="nil"/>
            </w:tcBorders>
          </w:tcPr>
          <w:p w14:paraId="35988A2F" w14:textId="77777777" w:rsidR="002B6599" w:rsidRPr="004258D3" w:rsidRDefault="002B6599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A02DE" w14:textId="77777777" w:rsidR="002B6599" w:rsidRPr="004258D3" w:rsidRDefault="002B6599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0D4CD7AB" w14:textId="77777777" w:rsidR="002B6599" w:rsidRPr="004258D3" w:rsidRDefault="002B6599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FA6681" w14:textId="77777777" w:rsidR="002B6599" w:rsidRPr="004258D3" w:rsidRDefault="002B6599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right w:val="nil"/>
            </w:tcBorders>
          </w:tcPr>
          <w:p w14:paraId="3C3B4339" w14:textId="77777777" w:rsidR="002B6599" w:rsidRPr="004258D3" w:rsidRDefault="002B6599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F410819" w14:textId="77777777" w:rsidR="00657A80" w:rsidRPr="008F0562" w:rsidRDefault="00657A80" w:rsidP="008F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236"/>
        <w:gridCol w:w="1474"/>
        <w:gridCol w:w="270"/>
        <w:gridCol w:w="1530"/>
        <w:gridCol w:w="270"/>
        <w:gridCol w:w="1620"/>
      </w:tblGrid>
      <w:tr w:rsidR="008F0562" w:rsidRPr="004258D3" w14:paraId="65CB07FF" w14:textId="77777777" w:rsidTr="00D12F2D">
        <w:trPr>
          <w:tblHeader/>
        </w:trPr>
        <w:tc>
          <w:tcPr>
            <w:tcW w:w="2520" w:type="dxa"/>
          </w:tcPr>
          <w:p w14:paraId="213315A1" w14:textId="77777777" w:rsidR="008F0562" w:rsidRPr="004258D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3FD19196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F0562" w:rsidRPr="004258D3" w14:paraId="5799DF5E" w14:textId="77777777" w:rsidTr="00D12F2D">
        <w:trPr>
          <w:tblHeader/>
        </w:trPr>
        <w:tc>
          <w:tcPr>
            <w:tcW w:w="2520" w:type="dxa"/>
          </w:tcPr>
          <w:p w14:paraId="38FEC00B" w14:textId="77777777" w:rsidR="008F0562" w:rsidRPr="004258D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1A29E2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C58C4F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5"/>
            <w:vAlign w:val="bottom"/>
            <w:hideMark/>
          </w:tcPr>
          <w:p w14:paraId="03A477F0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F0562" w:rsidRPr="004258D3" w14:paraId="7240C329" w14:textId="77777777" w:rsidTr="00D12F2D">
        <w:trPr>
          <w:tblHeader/>
        </w:trPr>
        <w:tc>
          <w:tcPr>
            <w:tcW w:w="2520" w:type="dxa"/>
            <w:vAlign w:val="bottom"/>
            <w:hideMark/>
          </w:tcPr>
          <w:p w14:paraId="451B074B" w14:textId="77777777" w:rsidR="008F0562" w:rsidRPr="004258D3" w:rsidRDefault="008F0562" w:rsidP="00D12F2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8F3A289" w14:textId="77777777" w:rsidR="008F0562" w:rsidRPr="004258D3" w:rsidRDefault="008F0562" w:rsidP="00D12F2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75AF36E3" w14:textId="77777777" w:rsidR="008F0562" w:rsidRPr="004258D3" w:rsidRDefault="008F0562" w:rsidP="00D12F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D9897D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7D7C7751" w14:textId="77777777" w:rsidR="008F0562" w:rsidRPr="004258D3" w:rsidRDefault="008F0562" w:rsidP="00D12F2D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AFA68BF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639126D9" w14:textId="77777777" w:rsidR="008F0562" w:rsidRPr="004258D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28C4D44" w14:textId="77777777" w:rsidR="008F0562" w:rsidRPr="004258D3" w:rsidRDefault="008F0562" w:rsidP="00D12F2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B7CFBE6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34D88A5C" w14:textId="77777777" w:rsidR="008F0562" w:rsidRPr="004258D3" w:rsidRDefault="008F0562" w:rsidP="00D12F2D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F0562" w:rsidRPr="004258D3" w14:paraId="097367FA" w14:textId="77777777" w:rsidTr="00D12F2D">
        <w:trPr>
          <w:tblHeader/>
        </w:trPr>
        <w:tc>
          <w:tcPr>
            <w:tcW w:w="2520" w:type="dxa"/>
          </w:tcPr>
          <w:p w14:paraId="398BF0A2" w14:textId="77777777" w:rsidR="008F0562" w:rsidRPr="004258D3" w:rsidRDefault="008F0562" w:rsidP="00D12F2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489B50B1" w14:textId="77777777" w:rsidR="008F0562" w:rsidRPr="004258D3" w:rsidRDefault="008F0562" w:rsidP="00D12F2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8D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F0562" w:rsidRPr="004258D3" w14:paraId="79F48713" w14:textId="77777777" w:rsidTr="00D12F2D">
        <w:tc>
          <w:tcPr>
            <w:tcW w:w="2520" w:type="dxa"/>
            <w:hideMark/>
          </w:tcPr>
          <w:p w14:paraId="2B6894D9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6623170E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6B386633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5A4DE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82B9AE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1A2ABD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E68F77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ABD58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DEAF37" w14:textId="77777777" w:rsidR="008F0562" w:rsidRPr="004258D3" w:rsidRDefault="008F0562" w:rsidP="00D12F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0562" w:rsidRPr="004258D3" w14:paraId="6FE4AC27" w14:textId="77777777" w:rsidTr="00D12F2D">
        <w:tc>
          <w:tcPr>
            <w:tcW w:w="2520" w:type="dxa"/>
            <w:hideMark/>
          </w:tcPr>
          <w:p w14:paraId="34EEE9A7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4C867386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5D0ABCEF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FF142E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236" w:type="dxa"/>
          </w:tcPr>
          <w:p w14:paraId="77B63679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454B346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6E4CE2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2886CBF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C08B6A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3B14BE8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B9F16E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F6FBCE3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AE2595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F0562" w:rsidRPr="004258D3" w14:paraId="66F81166" w14:textId="77777777" w:rsidTr="00D12F2D">
        <w:tc>
          <w:tcPr>
            <w:tcW w:w="2520" w:type="dxa"/>
          </w:tcPr>
          <w:p w14:paraId="32AD4B15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D26224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188,317</w:t>
            </w:r>
          </w:p>
        </w:tc>
        <w:tc>
          <w:tcPr>
            <w:tcW w:w="236" w:type="dxa"/>
          </w:tcPr>
          <w:p w14:paraId="7AFE83E4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116AA35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188,317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D8C67C8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E7623CB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480F2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7AB82B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188,317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F0562" w:rsidRPr="004258D3" w14:paraId="44B8FF0E" w14:textId="77777777" w:rsidTr="00D12F2D">
        <w:tc>
          <w:tcPr>
            <w:tcW w:w="2520" w:type="dxa"/>
          </w:tcPr>
          <w:p w14:paraId="55C076B5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5396D2DF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5C249C09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82FC1C" w14:textId="77777777" w:rsidR="008F0562" w:rsidRPr="004258D3" w:rsidRDefault="008F0562" w:rsidP="00D12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9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14:paraId="530E74CB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A3798B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7AB59E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71,519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C964C6F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FF1696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decimal" w:pos="131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1277A6" w14:textId="77777777" w:rsidR="008F0562" w:rsidRPr="004258D3" w:rsidRDefault="008F0562" w:rsidP="00D12F2D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94,960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84D83A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67D008" w14:textId="77777777" w:rsidR="008F0562" w:rsidRPr="004258D3" w:rsidRDefault="008F0562" w:rsidP="00D12F2D">
            <w:pPr>
              <w:tabs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4AE21" w14:textId="77777777" w:rsidR="008F0562" w:rsidRPr="004258D3" w:rsidRDefault="008F0562" w:rsidP="00D12F2D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166,479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F0562" w:rsidRPr="004258D3" w14:paraId="448E3866" w14:textId="77777777" w:rsidTr="00D12F2D">
        <w:trPr>
          <w:trHeight w:val="119"/>
        </w:trPr>
        <w:tc>
          <w:tcPr>
            <w:tcW w:w="2520" w:type="dxa"/>
            <w:hideMark/>
          </w:tcPr>
          <w:p w14:paraId="081D987A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726F325F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45,520</w:t>
            </w:r>
          </w:p>
        </w:tc>
        <w:tc>
          <w:tcPr>
            <w:tcW w:w="236" w:type="dxa"/>
            <w:vAlign w:val="bottom"/>
          </w:tcPr>
          <w:p w14:paraId="2EEC4D3D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3A5BF833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23,415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54D8A9A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CB1A20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27,685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B611E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FDA4B7A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51,100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8F0562" w:rsidRPr="004258D3" w14:paraId="190B04F7" w14:textId="77777777" w:rsidTr="00D12F2D">
        <w:trPr>
          <w:trHeight w:val="154"/>
        </w:trPr>
        <w:tc>
          <w:tcPr>
            <w:tcW w:w="2520" w:type="dxa"/>
          </w:tcPr>
          <w:p w14:paraId="1F1679EC" w14:textId="77777777" w:rsidR="008F0562" w:rsidRPr="004258D3" w:rsidRDefault="008F0562" w:rsidP="00D12F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50168C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680,837</w:t>
            </w:r>
          </w:p>
        </w:tc>
        <w:tc>
          <w:tcPr>
            <w:tcW w:w="236" w:type="dxa"/>
          </w:tcPr>
          <w:p w14:paraId="677DBB18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7F776F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570,251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E15D6DB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0813A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122,645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DCA56AE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6C0510" w14:textId="77777777" w:rsidR="008F0562" w:rsidRPr="004258D3" w:rsidRDefault="008F0562" w:rsidP="00D12F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692,896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5C97C15" w14:textId="77777777" w:rsidR="00BA0074" w:rsidRPr="00AC3B3F" w:rsidRDefault="00BA0074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236"/>
        <w:gridCol w:w="1474"/>
        <w:gridCol w:w="270"/>
        <w:gridCol w:w="1530"/>
        <w:gridCol w:w="270"/>
        <w:gridCol w:w="1620"/>
      </w:tblGrid>
      <w:tr w:rsidR="00217C08" w:rsidRPr="004258D3" w14:paraId="4E90D699" w14:textId="77777777" w:rsidTr="008F0562">
        <w:trPr>
          <w:tblHeader/>
        </w:trPr>
        <w:tc>
          <w:tcPr>
            <w:tcW w:w="2520" w:type="dxa"/>
          </w:tcPr>
          <w:p w14:paraId="3D68BD82" w14:textId="77777777" w:rsidR="00FD4D7C" w:rsidRPr="004258D3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763AF333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17C08" w:rsidRPr="004258D3" w14:paraId="00B8A908" w14:textId="77777777" w:rsidTr="008F0562">
        <w:trPr>
          <w:tblHeader/>
        </w:trPr>
        <w:tc>
          <w:tcPr>
            <w:tcW w:w="2520" w:type="dxa"/>
          </w:tcPr>
          <w:p w14:paraId="25859B27" w14:textId="77777777" w:rsidR="00FD4D7C" w:rsidRPr="004258D3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9DEC68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282FEF6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4" w:type="dxa"/>
            <w:gridSpan w:val="5"/>
            <w:vAlign w:val="bottom"/>
            <w:hideMark/>
          </w:tcPr>
          <w:p w14:paraId="267C1184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7C08" w:rsidRPr="004258D3" w14:paraId="762203C6" w14:textId="77777777" w:rsidTr="008F0562">
        <w:trPr>
          <w:tblHeader/>
        </w:trPr>
        <w:tc>
          <w:tcPr>
            <w:tcW w:w="2520" w:type="dxa"/>
            <w:vAlign w:val="bottom"/>
            <w:hideMark/>
          </w:tcPr>
          <w:p w14:paraId="47395499" w14:textId="3FFBBF1E" w:rsidR="00FD4D7C" w:rsidRPr="004258D3" w:rsidRDefault="00FD4D7C" w:rsidP="001D3C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4258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2A70"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7D6F505D" w14:textId="77777777" w:rsidR="00FD4D7C" w:rsidRPr="004258D3" w:rsidRDefault="00FD4D7C" w:rsidP="001D3C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1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26B02D6" w14:textId="77777777" w:rsidR="00FD4D7C" w:rsidRPr="004258D3" w:rsidRDefault="00FD4D7C" w:rsidP="001D3C6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4E5899BE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  <w:hideMark/>
          </w:tcPr>
          <w:p w14:paraId="380EEB3C" w14:textId="77777777" w:rsidR="00FD4D7C" w:rsidRPr="004258D3" w:rsidRDefault="00FD4D7C" w:rsidP="001D3C6F">
            <w:pPr>
              <w:tabs>
                <w:tab w:val="clear" w:pos="680"/>
                <w:tab w:val="left" w:pos="610"/>
              </w:tabs>
              <w:spacing w:line="240" w:lineRule="auto"/>
              <w:ind w:left="-102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F633523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BFA5F7A" w14:textId="77777777" w:rsidR="00FD4D7C" w:rsidRPr="004258D3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2D840B" w14:textId="77777777" w:rsidR="00FD4D7C" w:rsidRPr="004258D3" w:rsidRDefault="00FD4D7C" w:rsidP="001D3C6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02F60BB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249EAB65" w14:textId="77777777" w:rsidR="00FD4D7C" w:rsidRPr="004258D3" w:rsidRDefault="00FD4D7C" w:rsidP="001D3C6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17C08" w:rsidRPr="004258D3" w14:paraId="45F594DA" w14:textId="77777777" w:rsidTr="008F0562">
        <w:trPr>
          <w:tblHeader/>
        </w:trPr>
        <w:tc>
          <w:tcPr>
            <w:tcW w:w="2520" w:type="dxa"/>
          </w:tcPr>
          <w:p w14:paraId="11F7CB14" w14:textId="77777777" w:rsidR="00FD4D7C" w:rsidRPr="004258D3" w:rsidRDefault="00FD4D7C" w:rsidP="001D3C6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7"/>
            <w:hideMark/>
          </w:tcPr>
          <w:p w14:paraId="6A367363" w14:textId="77777777" w:rsidR="00FD4D7C" w:rsidRPr="004258D3" w:rsidRDefault="00FD4D7C" w:rsidP="001D3C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258D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4258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17C08" w:rsidRPr="004258D3" w14:paraId="5E952C28" w14:textId="77777777" w:rsidTr="008F0562">
        <w:tc>
          <w:tcPr>
            <w:tcW w:w="2520" w:type="dxa"/>
            <w:hideMark/>
          </w:tcPr>
          <w:p w14:paraId="795C3AA5" w14:textId="77777777" w:rsidR="00FD4D7C" w:rsidRPr="004258D3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</w:p>
          <w:p w14:paraId="6242C8C5" w14:textId="77777777" w:rsidR="00FD4D7C" w:rsidRPr="004258D3" w:rsidRDefault="00FD4D7C" w:rsidP="001D3C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ไม่ใช่อนุพันธ์</w:t>
            </w: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371D1F15" w14:textId="77777777" w:rsidR="00FD4D7C" w:rsidRPr="004258D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3E4995" w14:textId="77777777" w:rsidR="00FD4D7C" w:rsidRPr="004258D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99DAFB" w14:textId="77777777" w:rsidR="00FD4D7C" w:rsidRPr="004258D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2A0C8" w14:textId="77777777" w:rsidR="00FD4D7C" w:rsidRPr="004258D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8EEB13" w14:textId="77777777" w:rsidR="00FD4D7C" w:rsidRPr="004258D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D309C" w14:textId="77777777" w:rsidR="00FD4D7C" w:rsidRPr="004258D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4D9EC26A" w14:textId="77777777" w:rsidR="00FD4D7C" w:rsidRPr="004258D3" w:rsidRDefault="00FD4D7C" w:rsidP="001D3C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D2A70" w:rsidRPr="004258D3" w14:paraId="12D83FB2" w14:textId="77777777" w:rsidTr="008F0562">
        <w:tc>
          <w:tcPr>
            <w:tcW w:w="2520" w:type="dxa"/>
            <w:hideMark/>
          </w:tcPr>
          <w:p w14:paraId="1BCBD798" w14:textId="77777777" w:rsidR="00DD2A70" w:rsidRPr="004258D3" w:rsidRDefault="00DD2A70" w:rsidP="00DD2A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761AAC9F" w14:textId="77777777" w:rsidR="00DD2A70" w:rsidRPr="004258D3" w:rsidRDefault="00DD2A70" w:rsidP="00DD2A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79F8C7F9" w14:textId="77777777" w:rsidR="00DD2A70" w:rsidRPr="004258D3" w:rsidRDefault="00DD2A70" w:rsidP="00DD2A70">
            <w:pPr>
              <w:tabs>
                <w:tab w:val="decimal" w:pos="706"/>
                <w:tab w:val="left" w:pos="1126"/>
              </w:tabs>
              <w:spacing w:line="240" w:lineRule="auto"/>
              <w:ind w:right="-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31122D" w14:textId="581C966A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</w:p>
        </w:tc>
        <w:tc>
          <w:tcPr>
            <w:tcW w:w="236" w:type="dxa"/>
          </w:tcPr>
          <w:p w14:paraId="14931633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0F7516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65A60F" w14:textId="280BC99A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DA04619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B39840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640A6A" w14:textId="1EE4ADBD" w:rsidR="00DD2A70" w:rsidRPr="004258D3" w:rsidRDefault="00DD2A70" w:rsidP="0033214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2B7A5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69F028" w14:textId="77777777" w:rsidR="00DD2A70" w:rsidRPr="004258D3" w:rsidRDefault="00DD2A70" w:rsidP="00DD2A70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F2BA0B" w14:textId="532EED9F" w:rsidR="00DD2A70" w:rsidRPr="004258D3" w:rsidRDefault="00DD2A70" w:rsidP="00DD2A70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287,000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D2A70" w:rsidRPr="004258D3" w14:paraId="48B9D2EB" w14:textId="77777777" w:rsidTr="008F0562">
        <w:tc>
          <w:tcPr>
            <w:tcW w:w="2520" w:type="dxa"/>
          </w:tcPr>
          <w:p w14:paraId="0D104158" w14:textId="77777777" w:rsidR="00DD2A70" w:rsidRPr="004258D3" w:rsidRDefault="00DD2A70" w:rsidP="00DD2A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14:paraId="43A790DB" w14:textId="309F9780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224,605</w:t>
            </w:r>
          </w:p>
        </w:tc>
        <w:tc>
          <w:tcPr>
            <w:tcW w:w="236" w:type="dxa"/>
          </w:tcPr>
          <w:p w14:paraId="0E6CEAC4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3772671" w14:textId="5B2C0686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224,605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D0A6A3C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39A4794" w14:textId="6BA8D21F" w:rsidR="00DD2A70" w:rsidRPr="004258D3" w:rsidRDefault="00DD2A70" w:rsidP="0033214E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B8D30E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859534" w14:textId="64C25AD3" w:rsidR="00DD2A70" w:rsidRPr="004258D3" w:rsidRDefault="00DD2A70" w:rsidP="00DD2A70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224,605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D2A70" w:rsidRPr="004258D3" w14:paraId="169342DB" w14:textId="77777777" w:rsidTr="008F0562">
        <w:tc>
          <w:tcPr>
            <w:tcW w:w="2520" w:type="dxa"/>
          </w:tcPr>
          <w:p w14:paraId="1BDD51D9" w14:textId="77777777" w:rsidR="00DD2A70" w:rsidRPr="004258D3" w:rsidRDefault="00DD2A70" w:rsidP="00DD2A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499A875" w14:textId="77777777" w:rsidR="00DD2A70" w:rsidRPr="004258D3" w:rsidRDefault="00DD2A70" w:rsidP="00DD2A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40" w:type="dxa"/>
          </w:tcPr>
          <w:p w14:paraId="55BFB750" w14:textId="77777777" w:rsidR="00DD2A70" w:rsidRPr="004258D3" w:rsidRDefault="00DD2A70" w:rsidP="00DD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26"/>
              </w:tabs>
              <w:spacing w:line="240" w:lineRule="auto"/>
              <w:ind w:left="590" w:right="-1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010A4F" w14:textId="36E85054" w:rsidR="00DD2A70" w:rsidRPr="004258D3" w:rsidRDefault="00DD2A70" w:rsidP="00DD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09"/>
                <w:tab w:val="left" w:pos="1149"/>
              </w:tabs>
              <w:spacing w:line="240" w:lineRule="auto"/>
              <w:ind w:left="590" w:right="-192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236" w:type="dxa"/>
          </w:tcPr>
          <w:p w14:paraId="44F556A9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946B68B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78FD37" w14:textId="78D5B8DA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71,519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C96E373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33EEFA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1314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EDB169F" w14:textId="7CD4FDBD" w:rsidR="00DD2A70" w:rsidRPr="004258D3" w:rsidRDefault="00EA7AC6" w:rsidP="00DD2A70">
            <w:pPr>
              <w:pStyle w:val="acctfourfigures"/>
              <w:tabs>
                <w:tab w:val="clear" w:pos="765"/>
                <w:tab w:val="decimal" w:pos="1245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D2A70"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94,960</w:t>
            </w:r>
            <w:r w:rsidR="00DD2A70" w:rsidRPr="004258D3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E6AF7F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89F55A" w14:textId="77777777" w:rsidR="00DD2A70" w:rsidRPr="004258D3" w:rsidRDefault="00DD2A70" w:rsidP="00DD2A70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908034" w14:textId="6B966339" w:rsidR="00DD2A70" w:rsidRPr="004258D3" w:rsidRDefault="00DD2A70" w:rsidP="00DD2A70">
            <w:pPr>
              <w:tabs>
                <w:tab w:val="clear" w:pos="907"/>
                <w:tab w:val="decimal" w:pos="706"/>
                <w:tab w:val="left" w:pos="9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166,479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D2A70" w:rsidRPr="004258D3" w14:paraId="2AD73A78" w14:textId="77777777" w:rsidTr="008F0562">
        <w:trPr>
          <w:trHeight w:val="119"/>
        </w:trPr>
        <w:tc>
          <w:tcPr>
            <w:tcW w:w="2520" w:type="dxa"/>
            <w:hideMark/>
          </w:tcPr>
          <w:p w14:paraId="2A78779E" w14:textId="77777777" w:rsidR="00DD2A70" w:rsidRPr="004258D3" w:rsidRDefault="00DD2A70" w:rsidP="00DD2A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6A91BABE" w14:textId="7CA1D353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45,229</w:t>
            </w:r>
          </w:p>
        </w:tc>
        <w:tc>
          <w:tcPr>
            <w:tcW w:w="236" w:type="dxa"/>
            <w:vAlign w:val="bottom"/>
          </w:tcPr>
          <w:p w14:paraId="73B5FCC3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7AEBAB4" w14:textId="7C7FDC59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23,219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53D5A96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DC92C78" w14:textId="1217459B" w:rsidR="00DD2A70" w:rsidRPr="004258D3" w:rsidRDefault="00EA7AC6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D2A70" w:rsidRPr="004258D3">
              <w:rPr>
                <w:rFonts w:asciiTheme="majorBidi" w:hAnsiTheme="majorBidi" w:cstheme="majorBidi"/>
                <w:sz w:val="30"/>
                <w:szCs w:val="30"/>
              </w:rPr>
              <w:t>27,555</w:t>
            </w:r>
            <w:r w:rsidR="00DD2A70"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9BBDAB9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C2D0F5" w14:textId="7FA361A4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sz w:val="30"/>
                <w:szCs w:val="30"/>
              </w:rPr>
              <w:t>50,774</w:t>
            </w:r>
            <w:r w:rsidRPr="004258D3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DD2A70" w:rsidRPr="004258D3" w14:paraId="77F1AE88" w14:textId="77777777" w:rsidTr="008F0562">
        <w:tc>
          <w:tcPr>
            <w:tcW w:w="2520" w:type="dxa"/>
          </w:tcPr>
          <w:p w14:paraId="1DEAE3FD" w14:textId="77777777" w:rsidR="00DD2A70" w:rsidRPr="004258D3" w:rsidRDefault="00DD2A70" w:rsidP="00DD2A7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924F2" w14:textId="3DAA5B4F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716,834</w:t>
            </w:r>
          </w:p>
        </w:tc>
        <w:tc>
          <w:tcPr>
            <w:tcW w:w="236" w:type="dxa"/>
          </w:tcPr>
          <w:p w14:paraId="464B2F0E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90F71" w14:textId="2E9AABCD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606,343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CB23658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DBB513" w14:textId="227E462A" w:rsidR="00DD2A70" w:rsidRPr="004258D3" w:rsidRDefault="00EA00BA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DD2A70"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122,515</w:t>
            </w:r>
            <w:r w:rsidR="00DD2A70"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6BE4AFC" w14:textId="77777777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4F580C" w14:textId="2C9DA64B" w:rsidR="00DD2A70" w:rsidRPr="004258D3" w:rsidRDefault="00DD2A70" w:rsidP="00DD2A70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728,858</w:t>
            </w: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1BB942CE" w14:textId="77777777" w:rsidR="008F0562" w:rsidRPr="00995CD1" w:rsidRDefault="008F0562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50073F1" w14:textId="18EF8C04" w:rsidR="00D64AF9" w:rsidRPr="004258D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4258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4258D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722AB317" w14:textId="3C3C0179" w:rsidR="00D64AF9" w:rsidRPr="00995CD1" w:rsidRDefault="00D64AF9" w:rsidP="00BA74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693EDAF" w14:textId="10109B7B" w:rsidR="00591667" w:rsidRPr="004258D3" w:rsidRDefault="00591667" w:rsidP="007F7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258D3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976E15" w14:textId="77777777" w:rsidR="007F718B" w:rsidRPr="00995CD1" w:rsidRDefault="007F718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6891F2" w14:textId="618EDBE9" w:rsidR="00D64AF9" w:rsidRPr="004258D3" w:rsidRDefault="00D64AF9" w:rsidP="00155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34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258D3">
        <w:rPr>
          <w:rFonts w:asciiTheme="majorBidi" w:hAnsiTheme="majorBidi" w:cstheme="majorBidi"/>
          <w:sz w:val="30"/>
          <w:szCs w:val="30"/>
        </w:rPr>
        <w:t>(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258D3">
        <w:rPr>
          <w:rFonts w:asciiTheme="majorBidi" w:hAnsiTheme="majorBidi" w:cstheme="majorBidi"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sz w:val="30"/>
          <w:szCs w:val="30"/>
        </w:rPr>
        <w:t>3</w:t>
      </w:r>
      <w:r w:rsidRPr="004258D3">
        <w:rPr>
          <w:rFonts w:asciiTheme="majorBidi" w:hAnsiTheme="majorBidi" w:cstheme="majorBidi"/>
          <w:sz w:val="30"/>
          <w:szCs w:val="30"/>
        </w:rPr>
        <w:t>.</w:t>
      </w:r>
      <w:r w:rsidR="00D6443C" w:rsidRPr="004258D3">
        <w:rPr>
          <w:rFonts w:asciiTheme="majorBidi" w:hAnsiTheme="majorBidi" w:cstheme="majorBidi"/>
          <w:sz w:val="30"/>
          <w:szCs w:val="30"/>
        </w:rPr>
        <w:t>1</w:t>
      </w:r>
      <w:r w:rsidRPr="004258D3">
        <w:rPr>
          <w:rFonts w:asciiTheme="majorBidi" w:hAnsiTheme="majorBidi" w:cstheme="majorBidi"/>
          <w:sz w:val="30"/>
          <w:szCs w:val="30"/>
        </w:rPr>
        <w:t>)</w:t>
      </w:r>
      <w:r w:rsidRPr="004258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ความเสี่ยงด้านอัตราแลกเปลี่ยน</w:t>
      </w:r>
    </w:p>
    <w:p w14:paraId="365B8A09" w14:textId="77777777" w:rsidR="002145B3" w:rsidRPr="00995CD1" w:rsidRDefault="002145B3" w:rsidP="004D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rPr>
          <w:rFonts w:ascii="Angsana New" w:hAnsi="Angsana New"/>
          <w:sz w:val="30"/>
          <w:szCs w:val="30"/>
          <w:lang w:bidi="ar-SA"/>
        </w:rPr>
      </w:pPr>
    </w:p>
    <w:p w14:paraId="41317E0E" w14:textId="09B39033" w:rsidR="00657A80" w:rsidRPr="004258D3" w:rsidRDefault="00BA74AE" w:rsidP="008F0562">
      <w:pPr>
        <w:tabs>
          <w:tab w:val="clear" w:pos="907"/>
          <w:tab w:val="clear" w:pos="1644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4258D3">
        <w:rPr>
          <w:rFonts w:ascii="Angsana New" w:hAnsi="Angsana New" w:hint="cs"/>
          <w:spacing w:val="8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</w:t>
      </w:r>
      <w:r w:rsidR="000E28CF" w:rsidRPr="004258D3">
        <w:rPr>
          <w:rFonts w:ascii="Angsana New" w:hAnsi="Angsana New"/>
          <w:spacing w:val="8"/>
          <w:sz w:val="30"/>
          <w:szCs w:val="30"/>
          <w:cs/>
        </w:rPr>
        <w:t xml:space="preserve">การซื้อที่เป็นสกุลเงินตราต่างประเทศ </w:t>
      </w:r>
      <w:r w:rsidR="000E28CF" w:rsidRPr="004258D3">
        <w:rPr>
          <w:rFonts w:ascii="Angsana New" w:hAnsi="Angsana New"/>
          <w:sz w:val="30"/>
          <w:szCs w:val="30"/>
          <w:cs/>
        </w:rPr>
        <w:t>กลุ่มบริษัท</w:t>
      </w:r>
      <w:r w:rsidRPr="004258D3">
        <w:rPr>
          <w:rFonts w:ascii="Angsana New" w:hAnsi="Angsana New" w:hint="cs"/>
          <w:sz w:val="30"/>
          <w:szCs w:val="30"/>
          <w:cs/>
        </w:rPr>
        <w:t>ใช้สัญญาซื้อ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50CAA687" w14:textId="77777777" w:rsidR="009E49BB" w:rsidRDefault="009E49BB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20"/>
          <w:szCs w:val="20"/>
        </w:rPr>
      </w:pPr>
    </w:p>
    <w:p w14:paraId="0F3D9A6C" w14:textId="77777777" w:rsidR="00A30C6E" w:rsidRDefault="00A30C6E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20"/>
          <w:szCs w:val="20"/>
        </w:rPr>
      </w:pPr>
    </w:p>
    <w:p w14:paraId="17C62A55" w14:textId="77777777" w:rsidR="00A30C6E" w:rsidRDefault="00A30C6E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20"/>
          <w:szCs w:val="20"/>
        </w:rPr>
      </w:pPr>
    </w:p>
    <w:p w14:paraId="0A5CDE88" w14:textId="77777777" w:rsidR="00A30C6E" w:rsidRPr="008F0562" w:rsidRDefault="00A30C6E" w:rsidP="00FC1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8"/>
          <w:sz w:val="20"/>
          <w:szCs w:val="20"/>
          <w:cs/>
        </w:rPr>
      </w:pPr>
    </w:p>
    <w:tbl>
      <w:tblPr>
        <w:tblW w:w="939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019"/>
        <w:gridCol w:w="240"/>
        <w:gridCol w:w="1079"/>
        <w:gridCol w:w="271"/>
        <w:gridCol w:w="1084"/>
        <w:gridCol w:w="271"/>
        <w:gridCol w:w="1079"/>
        <w:gridCol w:w="271"/>
        <w:gridCol w:w="1082"/>
      </w:tblGrid>
      <w:tr w:rsidR="00217C08" w:rsidRPr="004258D3" w14:paraId="09089CDD" w14:textId="77777777" w:rsidTr="00FD4D7C">
        <w:trPr>
          <w:tblHeader/>
        </w:trPr>
        <w:tc>
          <w:tcPr>
            <w:tcW w:w="2139" w:type="pct"/>
          </w:tcPr>
          <w:p w14:paraId="091B5B18" w14:textId="7E4973AF" w:rsidR="004D5CDB" w:rsidRPr="004258D3" w:rsidRDefault="00E61F72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4258D3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lastRenderedPageBreak/>
              <w:t xml:space="preserve">ความเสี่ยงจากเงินตรา  </w:t>
            </w:r>
          </w:p>
        </w:tc>
        <w:tc>
          <w:tcPr>
            <w:tcW w:w="128" w:type="pct"/>
          </w:tcPr>
          <w:p w14:paraId="79826D2D" w14:textId="77777777" w:rsidR="004D5CDB" w:rsidRPr="004258D3" w:rsidRDefault="004D5CDB" w:rsidP="00B2547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295" w:type="pct"/>
            <w:gridSpan w:val="3"/>
          </w:tcPr>
          <w:p w14:paraId="1BA33FCD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D3570A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pct"/>
            <w:gridSpan w:val="3"/>
          </w:tcPr>
          <w:p w14:paraId="26BF03FC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03368D38" w14:textId="77777777" w:rsidTr="00FD4D7C">
        <w:trPr>
          <w:trHeight w:val="434"/>
          <w:tblHeader/>
        </w:trPr>
        <w:tc>
          <w:tcPr>
            <w:tcW w:w="2139" w:type="pct"/>
          </w:tcPr>
          <w:p w14:paraId="2A76743F" w14:textId="5A742CE9" w:rsidR="00591667" w:rsidRPr="004258D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ต่างประเทศ ณ วันที่ </w:t>
            </w:r>
            <w:r w:rsidRPr="004258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58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644B9DE" w14:textId="15CEEEE7" w:rsidR="00591667" w:rsidRPr="004258D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FBF980A" w14:textId="5CE970F5" w:rsidR="00591667" w:rsidRPr="004258D3" w:rsidRDefault="00FD4D7C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</w:t>
            </w:r>
            <w:r w:rsidR="00DD2A70" w:rsidRPr="004258D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438656A" w14:textId="77777777" w:rsidR="00591667" w:rsidRPr="004258D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4630E22B" w14:textId="678C6F39" w:rsidR="00591667" w:rsidRPr="004258D3" w:rsidRDefault="00DD2A70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C6163BC" w14:textId="77777777" w:rsidR="00591667" w:rsidRPr="004258D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EEBD109" w14:textId="37729EF0" w:rsidR="00591667" w:rsidRPr="004258D3" w:rsidRDefault="00DD2A70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7BF323E" w14:textId="77777777" w:rsidR="00591667" w:rsidRPr="004258D3" w:rsidRDefault="00591667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50D8866" w14:textId="1F3A9A67" w:rsidR="00591667" w:rsidRPr="004258D3" w:rsidRDefault="00DD2A70" w:rsidP="005916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17C08" w:rsidRPr="004258D3" w14:paraId="49CA6364" w14:textId="77777777" w:rsidTr="00FD4D7C">
        <w:trPr>
          <w:trHeight w:val="434"/>
          <w:tblHeader/>
        </w:trPr>
        <w:tc>
          <w:tcPr>
            <w:tcW w:w="2139" w:type="pct"/>
          </w:tcPr>
          <w:p w14:paraId="5ED460DA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4947E4A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4" w:type="pct"/>
            <w:gridSpan w:val="7"/>
          </w:tcPr>
          <w:p w14:paraId="1FBDA75D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7C08" w:rsidRPr="004258D3" w14:paraId="7F4EB60B" w14:textId="77777777" w:rsidTr="00FD4D7C">
        <w:tc>
          <w:tcPr>
            <w:tcW w:w="2139" w:type="pct"/>
          </w:tcPr>
          <w:p w14:paraId="7453CD8A" w14:textId="77777777" w:rsidR="004D5CDB" w:rsidRPr="004258D3" w:rsidRDefault="004D5CDB" w:rsidP="00B2547A">
            <w:pPr>
              <w:ind w:hanging="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28" w:type="pct"/>
          </w:tcPr>
          <w:p w14:paraId="4E011BA5" w14:textId="77777777" w:rsidR="004D5CDB" w:rsidRPr="004258D3" w:rsidRDefault="004D5CDB" w:rsidP="00B2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1B8E742B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30B4653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2295BA8B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522188C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8149995" w14:textId="77777777" w:rsidR="004D5CDB" w:rsidRPr="004258D3" w:rsidRDefault="004D5CDB" w:rsidP="00B2547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7954EA74" w14:textId="77777777" w:rsidR="004D5CDB" w:rsidRPr="004258D3" w:rsidRDefault="004D5CDB" w:rsidP="00B25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49B3519C" w14:textId="77777777" w:rsidR="004D5CDB" w:rsidRPr="004258D3" w:rsidRDefault="004D5CDB" w:rsidP="00B2547A">
            <w:pPr>
              <w:pStyle w:val="30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41B" w:rsidRPr="004258D3" w14:paraId="51C12F74" w14:textId="77777777" w:rsidTr="00FD4D7C">
        <w:trPr>
          <w:trHeight w:val="397"/>
        </w:trPr>
        <w:tc>
          <w:tcPr>
            <w:tcW w:w="2139" w:type="pct"/>
          </w:tcPr>
          <w:p w14:paraId="09AAC52D" w14:textId="77777777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8" w:type="pct"/>
          </w:tcPr>
          <w:p w14:paraId="775B0884" w14:textId="3EAFC7EB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A62A07E" w14:textId="201D1E96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3,390</w:t>
            </w:r>
          </w:p>
        </w:tc>
        <w:tc>
          <w:tcPr>
            <w:tcW w:w="144" w:type="pct"/>
          </w:tcPr>
          <w:p w14:paraId="34B3FB62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77BFB0F2" w14:textId="7F9BFC5A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1,002</w:t>
            </w:r>
          </w:p>
        </w:tc>
        <w:tc>
          <w:tcPr>
            <w:tcW w:w="144" w:type="pct"/>
          </w:tcPr>
          <w:p w14:paraId="0FF425A9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4556DAF" w14:textId="0BE1DDD5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3,390</w:t>
            </w:r>
          </w:p>
        </w:tc>
        <w:tc>
          <w:tcPr>
            <w:tcW w:w="144" w:type="pct"/>
          </w:tcPr>
          <w:p w14:paraId="7C5D8945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B680CD6" w14:textId="3A216B0B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1,002</w:t>
            </w:r>
          </w:p>
        </w:tc>
      </w:tr>
      <w:tr w:rsidR="0004441B" w:rsidRPr="004258D3" w14:paraId="5054DD04" w14:textId="77777777" w:rsidTr="00FD4D7C">
        <w:trPr>
          <w:trHeight w:val="397"/>
        </w:trPr>
        <w:tc>
          <w:tcPr>
            <w:tcW w:w="2139" w:type="pct"/>
          </w:tcPr>
          <w:p w14:paraId="7B465A71" w14:textId="77777777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" w:type="pct"/>
          </w:tcPr>
          <w:p w14:paraId="55089111" w14:textId="78955E74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4B2284B" w14:textId="4C0250B7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5,699</w:t>
            </w:r>
          </w:p>
        </w:tc>
        <w:tc>
          <w:tcPr>
            <w:tcW w:w="144" w:type="pct"/>
          </w:tcPr>
          <w:p w14:paraId="01C0AD67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C8E7F6" w14:textId="3DD2B2B9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666</w:t>
            </w:r>
          </w:p>
        </w:tc>
        <w:tc>
          <w:tcPr>
            <w:tcW w:w="144" w:type="pct"/>
          </w:tcPr>
          <w:p w14:paraId="5177B444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84B74C2" w14:textId="4E5BBE02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5,699</w:t>
            </w:r>
          </w:p>
        </w:tc>
        <w:tc>
          <w:tcPr>
            <w:tcW w:w="144" w:type="pct"/>
          </w:tcPr>
          <w:p w14:paraId="01CB3170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B344C02" w14:textId="398D202D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666</w:t>
            </w:r>
          </w:p>
        </w:tc>
      </w:tr>
      <w:tr w:rsidR="0004441B" w:rsidRPr="004258D3" w14:paraId="1650BF30" w14:textId="77777777" w:rsidTr="009635AE">
        <w:trPr>
          <w:trHeight w:val="137"/>
        </w:trPr>
        <w:tc>
          <w:tcPr>
            <w:tcW w:w="2139" w:type="pct"/>
          </w:tcPr>
          <w:p w14:paraId="62AFCFC6" w14:textId="5CA433D4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8" w:type="pct"/>
          </w:tcPr>
          <w:p w14:paraId="0DC2B94C" w14:textId="1555916A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24B4E56" w14:textId="08639DEB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49,775</w:t>
            </w:r>
          </w:p>
        </w:tc>
        <w:tc>
          <w:tcPr>
            <w:tcW w:w="144" w:type="pct"/>
          </w:tcPr>
          <w:p w14:paraId="1E08F5C9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8C9F0DE" w14:textId="635EF393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44" w:type="pct"/>
          </w:tcPr>
          <w:p w14:paraId="562A651D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375FC07" w14:textId="16F5274E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49,775</w:t>
            </w:r>
          </w:p>
        </w:tc>
        <w:tc>
          <w:tcPr>
            <w:tcW w:w="144" w:type="pct"/>
          </w:tcPr>
          <w:p w14:paraId="505260FF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600948" w14:textId="19952218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456</w:t>
            </w:r>
          </w:p>
        </w:tc>
      </w:tr>
      <w:tr w:rsidR="0004441B" w:rsidRPr="004258D3" w14:paraId="7F78E700" w14:textId="77777777" w:rsidTr="00D2275E">
        <w:trPr>
          <w:trHeight w:val="397"/>
        </w:trPr>
        <w:tc>
          <w:tcPr>
            <w:tcW w:w="2139" w:type="pct"/>
          </w:tcPr>
          <w:p w14:paraId="32C35879" w14:textId="77777777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8" w:type="pct"/>
          </w:tcPr>
          <w:p w14:paraId="0B25F11A" w14:textId="02B506BC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499F2F70" w14:textId="5D0EB664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(42,736)</w:t>
            </w:r>
          </w:p>
        </w:tc>
        <w:tc>
          <w:tcPr>
            <w:tcW w:w="144" w:type="pct"/>
          </w:tcPr>
          <w:p w14:paraId="7AEBAFFB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3ECB1749" w14:textId="1274692B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(6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867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104922F7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60CF103B" w14:textId="4B0C6477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(42,736)</w:t>
            </w:r>
          </w:p>
        </w:tc>
        <w:tc>
          <w:tcPr>
            <w:tcW w:w="144" w:type="pct"/>
          </w:tcPr>
          <w:p w14:paraId="02AE919C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7E14CFE8" w14:textId="6E02E996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(6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867</w:t>
            </w: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4441B" w:rsidRPr="004258D3" w14:paraId="5B1F7C68" w14:textId="77777777" w:rsidTr="00D2275E">
        <w:trPr>
          <w:trHeight w:val="397"/>
        </w:trPr>
        <w:tc>
          <w:tcPr>
            <w:tcW w:w="2139" w:type="pct"/>
          </w:tcPr>
          <w:p w14:paraId="045B0C56" w14:textId="2B271042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" w:type="pct"/>
          </w:tcPr>
          <w:p w14:paraId="33F50527" w14:textId="77777777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</w:tcPr>
          <w:p w14:paraId="59D36EB3" w14:textId="4D57A1DC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(137)</w:t>
            </w:r>
          </w:p>
        </w:tc>
        <w:tc>
          <w:tcPr>
            <w:tcW w:w="144" w:type="pct"/>
          </w:tcPr>
          <w:p w14:paraId="1F4AB873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1092CB14" w14:textId="1184EF31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="Angsana New" w:hAnsi="Angsana New" w:hint="cs"/>
                <w:sz w:val="30"/>
                <w:szCs w:val="30"/>
                <w:lang w:val="en-US" w:bidi="th-TH"/>
              </w:rPr>
              <w:t>309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44" w:type="pct"/>
          </w:tcPr>
          <w:p w14:paraId="6A8573B0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</w:tcPr>
          <w:p w14:paraId="1CB41456" w14:textId="14D6892E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(137)</w:t>
            </w:r>
          </w:p>
        </w:tc>
        <w:tc>
          <w:tcPr>
            <w:tcW w:w="144" w:type="pct"/>
          </w:tcPr>
          <w:p w14:paraId="437CE236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</w:tcPr>
          <w:p w14:paraId="28FF0996" w14:textId="16191C92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Pr="004258D3">
              <w:rPr>
                <w:rFonts w:ascii="Angsana New" w:hAnsi="Angsana New" w:hint="cs"/>
                <w:sz w:val="30"/>
                <w:szCs w:val="30"/>
                <w:lang w:bidi="th-TH"/>
              </w:rPr>
              <w:t>309</w:t>
            </w:r>
            <w:r w:rsidRPr="004258D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4441B" w:rsidRPr="004258D3" w14:paraId="432D97E3" w14:textId="77777777" w:rsidTr="00D2275E">
        <w:trPr>
          <w:trHeight w:val="397"/>
        </w:trPr>
        <w:tc>
          <w:tcPr>
            <w:tcW w:w="2139" w:type="pct"/>
          </w:tcPr>
          <w:p w14:paraId="73C24041" w14:textId="6766ECFE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28" w:type="pct"/>
          </w:tcPr>
          <w:p w14:paraId="7E27EF5A" w14:textId="77777777" w:rsidR="0004441B" w:rsidRPr="004258D3" w:rsidRDefault="0004441B" w:rsidP="0004441B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5D1645B5" w14:textId="77777777" w:rsidR="0004441B" w:rsidRPr="004258D3" w:rsidRDefault="0004441B" w:rsidP="00C65DC2">
            <w:pPr>
              <w:tabs>
                <w:tab w:val="decimal" w:pos="784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A7D0DE4" w14:textId="77777777" w:rsidR="0004441B" w:rsidRPr="004258D3" w:rsidRDefault="0004441B" w:rsidP="0004441B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A8AB533" w14:textId="77777777" w:rsidR="0004441B" w:rsidRPr="004258D3" w:rsidRDefault="0004441B" w:rsidP="00C65DC2">
            <w:pPr>
              <w:tabs>
                <w:tab w:val="decimal" w:pos="781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564968" w14:textId="77777777" w:rsidR="0004441B" w:rsidRPr="004258D3" w:rsidRDefault="0004441B" w:rsidP="0004441B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74AF97E" w14:textId="77777777" w:rsidR="0004441B" w:rsidRPr="004258D3" w:rsidRDefault="0004441B" w:rsidP="00C65DC2">
            <w:pPr>
              <w:tabs>
                <w:tab w:val="decimal" w:pos="781"/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2522107" w14:textId="77777777" w:rsidR="0004441B" w:rsidRPr="004258D3" w:rsidRDefault="0004441B" w:rsidP="0004441B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13C9E39C" w14:textId="77777777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4441B" w:rsidRPr="004258D3" w14:paraId="5B8943C2" w14:textId="77777777" w:rsidTr="00B6682D">
        <w:trPr>
          <w:trHeight w:val="397"/>
        </w:trPr>
        <w:tc>
          <w:tcPr>
            <w:tcW w:w="2139" w:type="pct"/>
          </w:tcPr>
          <w:p w14:paraId="4A91F27A" w14:textId="4BDDC09B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8" w:type="pct"/>
          </w:tcPr>
          <w:p w14:paraId="5C100005" w14:textId="77777777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6CDDA784" w14:textId="553CC0F5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0E705BC8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7DBFA2" w14:textId="24665DDA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(3,994)</w:t>
            </w:r>
          </w:p>
        </w:tc>
        <w:tc>
          <w:tcPr>
            <w:tcW w:w="144" w:type="pct"/>
          </w:tcPr>
          <w:p w14:paraId="7E2D5143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B936603" w14:textId="05596103" w:rsidR="0004441B" w:rsidRPr="004258D3" w:rsidRDefault="0004441B" w:rsidP="00C65DC2">
            <w:pPr>
              <w:pStyle w:val="acctfourfigures"/>
              <w:tabs>
                <w:tab w:val="clear" w:pos="765"/>
                <w:tab w:val="decimal" w:pos="781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4" w:type="pct"/>
          </w:tcPr>
          <w:p w14:paraId="50BD3F81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/>
              <w:ind w:right="-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73A1D78" w14:textId="643B94E3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bidi="th-TH"/>
              </w:rPr>
              <w:t>(3,994)</w:t>
            </w:r>
          </w:p>
        </w:tc>
      </w:tr>
      <w:tr w:rsidR="0004441B" w:rsidRPr="004258D3" w14:paraId="3ED489EC" w14:textId="77777777" w:rsidTr="00FD4D7C">
        <w:trPr>
          <w:trHeight w:val="397"/>
        </w:trPr>
        <w:tc>
          <w:tcPr>
            <w:tcW w:w="2139" w:type="pct"/>
          </w:tcPr>
          <w:p w14:paraId="53973871" w14:textId="77777777" w:rsidR="0004441B" w:rsidRPr="004258D3" w:rsidRDefault="0004441B" w:rsidP="0004441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B5D2C34" w14:textId="77777777" w:rsidR="0004441B" w:rsidRPr="004258D3" w:rsidRDefault="0004441B" w:rsidP="0004441B">
            <w:pPr>
              <w:ind w:left="5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075A8F8" w14:textId="77777777" w:rsidR="0004441B" w:rsidRPr="004258D3" w:rsidRDefault="0004441B" w:rsidP="0004441B">
            <w:pPr>
              <w:tabs>
                <w:tab w:val="decimal" w:pos="784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E02974" w14:textId="77777777" w:rsidR="0004441B" w:rsidRPr="004258D3" w:rsidRDefault="0004441B" w:rsidP="0004441B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vAlign w:val="bottom"/>
          </w:tcPr>
          <w:p w14:paraId="6EA32E9D" w14:textId="77777777" w:rsidR="0004441B" w:rsidRPr="004258D3" w:rsidRDefault="0004441B" w:rsidP="0004441B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5403766" w14:textId="77777777" w:rsidR="0004441B" w:rsidRPr="004258D3" w:rsidRDefault="0004441B" w:rsidP="0004441B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0B99E8FF" w14:textId="77777777" w:rsidR="0004441B" w:rsidRPr="004258D3" w:rsidRDefault="0004441B" w:rsidP="0004441B">
            <w:pPr>
              <w:tabs>
                <w:tab w:val="decimal" w:pos="781"/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8C472B" w14:textId="77777777" w:rsidR="0004441B" w:rsidRPr="004258D3" w:rsidRDefault="0004441B" w:rsidP="0004441B">
            <w:pPr>
              <w:tabs>
                <w:tab w:val="decimal" w:pos="762"/>
              </w:tabs>
              <w:ind w:left="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vAlign w:val="bottom"/>
          </w:tcPr>
          <w:p w14:paraId="62930FDD" w14:textId="77777777" w:rsidR="0004441B" w:rsidRPr="004258D3" w:rsidRDefault="0004441B" w:rsidP="0004441B">
            <w:pPr>
              <w:tabs>
                <w:tab w:val="decimal" w:pos="847"/>
              </w:tabs>
              <w:ind w:left="54" w:right="-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441B" w:rsidRPr="004258D3" w14:paraId="2DCE3F48" w14:textId="77777777" w:rsidTr="00FD4D7C">
        <w:trPr>
          <w:trHeight w:val="397"/>
        </w:trPr>
        <w:tc>
          <w:tcPr>
            <w:tcW w:w="2139" w:type="pct"/>
          </w:tcPr>
          <w:p w14:paraId="7ABBE724" w14:textId="28C4A8F5" w:rsidR="0004441B" w:rsidRPr="004258D3" w:rsidRDefault="0004441B" w:rsidP="0004441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ยอดบัญชีในงบฐานะการเงิน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159F4A10" w14:textId="77777777" w:rsidR="0004441B" w:rsidRPr="004258D3" w:rsidRDefault="0004441B" w:rsidP="0004441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28" w:type="pct"/>
          </w:tcPr>
          <w:p w14:paraId="1AE91691" w14:textId="77777777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vAlign w:val="bottom"/>
          </w:tcPr>
          <w:p w14:paraId="7B13687A" w14:textId="5CB98EE2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15,991</w:t>
            </w:r>
          </w:p>
        </w:tc>
        <w:tc>
          <w:tcPr>
            <w:tcW w:w="144" w:type="pct"/>
          </w:tcPr>
          <w:p w14:paraId="329C0C2E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  <w:vAlign w:val="bottom"/>
          </w:tcPr>
          <w:p w14:paraId="278BFDEE" w14:textId="42D9C96C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046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44" w:type="pct"/>
          </w:tcPr>
          <w:p w14:paraId="4099564C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4" w:type="pct"/>
            <w:vAlign w:val="bottom"/>
          </w:tcPr>
          <w:p w14:paraId="55907C59" w14:textId="57200F60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15,991</w:t>
            </w:r>
          </w:p>
        </w:tc>
        <w:tc>
          <w:tcPr>
            <w:tcW w:w="144" w:type="pct"/>
          </w:tcPr>
          <w:p w14:paraId="22FF3AE6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76" w:type="pct"/>
            <w:vAlign w:val="bottom"/>
          </w:tcPr>
          <w:p w14:paraId="348357DB" w14:textId="0CDBE7F7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046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04441B" w:rsidRPr="004258D3" w14:paraId="0BDC3EDB" w14:textId="77777777" w:rsidTr="00FD4D7C">
        <w:trPr>
          <w:trHeight w:val="397"/>
        </w:trPr>
        <w:tc>
          <w:tcPr>
            <w:tcW w:w="2139" w:type="pct"/>
          </w:tcPr>
          <w:p w14:paraId="5C5E7503" w14:textId="77777777" w:rsidR="0004441B" w:rsidRPr="004258D3" w:rsidRDefault="0004441B" w:rsidP="0004441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8" w:type="pct"/>
          </w:tcPr>
          <w:p w14:paraId="2EBBD559" w14:textId="4C959EBD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6F48854" w14:textId="2932D8B5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4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11,047</w:t>
            </w:r>
          </w:p>
        </w:tc>
        <w:tc>
          <w:tcPr>
            <w:tcW w:w="144" w:type="pct"/>
          </w:tcPr>
          <w:p w14:paraId="1E1EE5EB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2673553" w14:textId="7F19BA4E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83,253</w:t>
            </w:r>
          </w:p>
        </w:tc>
        <w:tc>
          <w:tcPr>
            <w:tcW w:w="144" w:type="pct"/>
          </w:tcPr>
          <w:p w14:paraId="6C757988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71C44213" w14:textId="2664F8DB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140" w:right="-16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11,047</w:t>
            </w:r>
          </w:p>
        </w:tc>
        <w:tc>
          <w:tcPr>
            <w:tcW w:w="144" w:type="pct"/>
          </w:tcPr>
          <w:p w14:paraId="1127D3DB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3FF74343" w14:textId="2A72E68E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258D3">
              <w:rPr>
                <w:rFonts w:ascii="Angsana New" w:hAnsi="Angsana New"/>
                <w:sz w:val="30"/>
                <w:szCs w:val="30"/>
                <w:lang w:val="en-US" w:bidi="th-TH"/>
              </w:rPr>
              <w:t>83,253</w:t>
            </w:r>
          </w:p>
        </w:tc>
      </w:tr>
      <w:tr w:rsidR="0004441B" w:rsidRPr="004258D3" w14:paraId="52E91B5F" w14:textId="77777777" w:rsidTr="00FD4D7C">
        <w:trPr>
          <w:trHeight w:val="397"/>
        </w:trPr>
        <w:tc>
          <w:tcPr>
            <w:tcW w:w="2139" w:type="pct"/>
          </w:tcPr>
          <w:p w14:paraId="1B63FF0C" w14:textId="77777777" w:rsidR="0004441B" w:rsidRPr="004258D3" w:rsidRDefault="0004441B" w:rsidP="0004441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28" w:type="pct"/>
          </w:tcPr>
          <w:p w14:paraId="663C3EA2" w14:textId="77777777" w:rsidR="0004441B" w:rsidRPr="004258D3" w:rsidRDefault="0004441B" w:rsidP="00044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BAD6F" w14:textId="6CD2A1A3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27,038</w:t>
            </w:r>
          </w:p>
        </w:tc>
        <w:tc>
          <w:tcPr>
            <w:tcW w:w="144" w:type="pct"/>
          </w:tcPr>
          <w:p w14:paraId="7C795A54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B5501" w14:textId="2ED801C6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144" w:type="pct"/>
          </w:tcPr>
          <w:p w14:paraId="3A48F762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 w:line="240" w:lineRule="auto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73349" w14:textId="20D32B22" w:rsidR="0004441B" w:rsidRPr="004258D3" w:rsidRDefault="0004441B" w:rsidP="00C65D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27,038</w:t>
            </w:r>
          </w:p>
        </w:tc>
        <w:tc>
          <w:tcPr>
            <w:tcW w:w="144" w:type="pct"/>
          </w:tcPr>
          <w:p w14:paraId="72873256" w14:textId="77777777" w:rsidR="0004441B" w:rsidRPr="004258D3" w:rsidRDefault="0004441B" w:rsidP="00044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  <w:tab w:val="decimal" w:pos="864"/>
              </w:tabs>
              <w:spacing w:after="0"/>
              <w:ind w:right="-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2FDA2" w14:textId="4603E196" w:rsidR="0004441B" w:rsidRPr="004258D3" w:rsidRDefault="0004441B" w:rsidP="00C65DC2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right="-16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50</w:t>
            </w:r>
            <w:r w:rsidRPr="004258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58D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207</w:t>
            </w:r>
          </w:p>
        </w:tc>
      </w:tr>
    </w:tbl>
    <w:p w14:paraId="38CE3A93" w14:textId="77777777" w:rsidR="008F0562" w:rsidRPr="00584CD0" w:rsidRDefault="008F0562" w:rsidP="00A70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jc w:val="thaiDistribute"/>
        <w:rPr>
          <w:rFonts w:ascii="Angsana New" w:hAnsi="Angsana New"/>
          <w:sz w:val="8"/>
          <w:szCs w:val="8"/>
        </w:rPr>
      </w:pPr>
    </w:p>
    <w:p w14:paraId="0FD4984D" w14:textId="5A9F1495" w:rsidR="00B64901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258D3">
        <w:rPr>
          <w:rFonts w:asciiTheme="majorBidi" w:hAnsiTheme="majorBidi" w:cstheme="majorBidi"/>
          <w:i/>
          <w:iCs/>
          <w:sz w:val="30"/>
          <w:szCs w:val="30"/>
          <w:cs/>
          <w:lang w:bidi="ar-SA"/>
        </w:rPr>
        <w:t>การวิเคราะห์ความอ่อนไหว</w:t>
      </w:r>
      <w:r w:rsidRPr="004258D3">
        <w:rPr>
          <w:rFonts w:asciiTheme="majorBidi" w:hAnsiTheme="majorBidi" w:cstheme="majorBidi" w:hint="cs"/>
          <w:b/>
          <w:bCs/>
          <w:sz w:val="30"/>
          <w:szCs w:val="30"/>
          <w:cs/>
          <w:lang w:bidi="ar-SA"/>
        </w:rPr>
        <w:t xml:space="preserve"> </w:t>
      </w:r>
    </w:p>
    <w:p w14:paraId="25FFB038" w14:textId="77777777" w:rsidR="00995CD1" w:rsidRPr="00995CD1" w:rsidRDefault="00995CD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7625FD6" w14:textId="2BBF2E9F" w:rsidR="00B64901" w:rsidRDefault="00B6490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A60CDF"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</w:t>
      </w:r>
      <w:r w:rsidRPr="004258D3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="001A62DC" w:rsidRPr="004258D3">
        <w:rPr>
          <w:rFonts w:asciiTheme="majorBidi" w:hAnsiTheme="majorBidi" w:cstheme="majorBidi" w:hint="cs"/>
          <w:sz w:val="30"/>
          <w:szCs w:val="30"/>
          <w:cs/>
          <w:lang w:val="en-GB"/>
        </w:rPr>
        <w:t>บาท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ที่มีต่อเงินสกุล</w:t>
      </w:r>
      <w:r w:rsidR="001A62DC" w:rsidRPr="004258D3">
        <w:rPr>
          <w:rFonts w:asciiTheme="majorBidi" w:hAnsiTheme="majorBidi" w:cstheme="majorBidi" w:hint="cs"/>
          <w:sz w:val="30"/>
          <w:szCs w:val="30"/>
          <w:cs/>
        </w:rPr>
        <w:t>เงินต่างประเทศ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="001A62DC" w:rsidRPr="004258D3">
        <w:rPr>
          <w:rFonts w:asciiTheme="majorBidi" w:hAnsiTheme="majorBidi" w:cstheme="majorBidi" w:hint="cs"/>
          <w:sz w:val="30"/>
          <w:szCs w:val="30"/>
          <w:cs/>
        </w:rPr>
        <w:t xml:space="preserve">รายงาน 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ไม่มีผลกระทบอย่างเป็นสาระสำคัญต่อการวัดมูลค่าของเครื่องมือทางการเงินในสกุลเงินตราต่างประเทศ</w:t>
      </w:r>
    </w:p>
    <w:p w14:paraId="3BF44DEF" w14:textId="77777777" w:rsidR="00995CD1" w:rsidRPr="00995CD1" w:rsidRDefault="00995CD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60E94" w14:textId="11DA8B1F" w:rsidR="00777504" w:rsidRDefault="00777504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</w:rPr>
        <w:t>(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258D3">
        <w:rPr>
          <w:rFonts w:asciiTheme="majorBidi" w:hAnsiTheme="majorBidi" w:cstheme="majorBidi"/>
          <w:sz w:val="30"/>
          <w:szCs w:val="30"/>
        </w:rPr>
        <w:t>.3.2</w:t>
      </w:r>
      <w:proofErr w:type="gramStart"/>
      <w:r w:rsidRPr="004258D3">
        <w:rPr>
          <w:rFonts w:asciiTheme="majorBidi" w:hAnsiTheme="majorBidi" w:cstheme="majorBidi"/>
          <w:sz w:val="30"/>
          <w:szCs w:val="30"/>
        </w:rPr>
        <w:t xml:space="preserve">)  </w:t>
      </w:r>
      <w:r w:rsidRPr="004258D3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</w:t>
      </w:r>
      <w:proofErr w:type="gramEnd"/>
    </w:p>
    <w:p w14:paraId="18ED1498" w14:textId="77777777" w:rsidR="00995CD1" w:rsidRPr="00995CD1" w:rsidRDefault="00995CD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"/>
        <w:jc w:val="thaiDistribute"/>
        <w:rPr>
          <w:rFonts w:asciiTheme="majorBidi" w:hAnsiTheme="majorBidi"/>
          <w:sz w:val="30"/>
          <w:szCs w:val="30"/>
        </w:rPr>
      </w:pPr>
    </w:p>
    <w:p w14:paraId="5889788D" w14:textId="77777777" w:rsidR="000C0196" w:rsidRDefault="001A62DC" w:rsidP="00584CD0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258D3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เนื่องจากเงินกู้ยืม</w:t>
      </w:r>
      <w:r w:rsidRPr="004258D3">
        <w:rPr>
          <w:rFonts w:asciiTheme="majorBidi" w:hAnsiTheme="majorBidi"/>
          <w:sz w:val="30"/>
          <w:szCs w:val="30"/>
          <w:cs/>
        </w:rPr>
        <w:t xml:space="preserve"> (</w:t>
      </w:r>
      <w:r w:rsidRPr="004258D3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="00D521C2" w:rsidRPr="004258D3">
        <w:rPr>
          <w:rFonts w:ascii="Angsana New" w:hAnsi="Angsana New"/>
          <w:sz w:val="30"/>
          <w:szCs w:val="30"/>
        </w:rPr>
        <w:t>13</w:t>
      </w:r>
      <w:r w:rsidRPr="004258D3">
        <w:rPr>
          <w:rFonts w:asciiTheme="majorBidi" w:hAnsiTheme="majorBidi"/>
          <w:sz w:val="30"/>
          <w:szCs w:val="30"/>
          <w:cs/>
        </w:rPr>
        <w:t>)</w:t>
      </w:r>
      <w:r w:rsidRPr="004258D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Pr="004258D3">
        <w:rPr>
          <w:rFonts w:asciiTheme="majorBidi" w:hAnsiTheme="majorBidi"/>
          <w:sz w:val="30"/>
          <w:szCs w:val="30"/>
          <w:cs/>
        </w:rPr>
        <w:t xml:space="preserve"> </w:t>
      </w:r>
      <w:r w:rsidRPr="004258D3">
        <w:rPr>
          <w:rFonts w:asciiTheme="majorBidi" w:hAnsiTheme="majorBidi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574B3F10" w14:textId="77777777" w:rsidR="00995CD1" w:rsidRDefault="00995CD1" w:rsidP="00584CD0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CE8E399" w14:textId="77777777" w:rsidR="00995CD1" w:rsidRDefault="00995CD1" w:rsidP="00584CD0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49C17F9" w14:textId="77777777" w:rsidR="00995CD1" w:rsidRDefault="00995CD1" w:rsidP="00584CD0">
      <w:pPr>
        <w:tabs>
          <w:tab w:val="clear" w:pos="454"/>
          <w:tab w:val="clear" w:pos="907"/>
          <w:tab w:val="clear" w:pos="1644"/>
          <w:tab w:val="left" w:pos="108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3ED740B" w14:textId="63AE0CA3" w:rsidR="00F2442C" w:rsidRPr="004258D3" w:rsidRDefault="00811097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58D3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321A75" w:rsidRPr="004258D3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2442C" w:rsidRPr="004258D3">
        <w:rPr>
          <w:rFonts w:asciiTheme="majorBidi" w:hAnsiTheme="majorBidi" w:cstheme="majorBidi"/>
          <w:b/>
          <w:bCs/>
          <w:sz w:val="30"/>
          <w:szCs w:val="30"/>
        </w:rPr>
        <w:tab/>
      </w:r>
      <w:r w:rsidR="00F2442C" w:rsidRPr="004258D3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5789A3E9" w14:textId="4D3C0194" w:rsidR="00F2442C" w:rsidRPr="00995CD1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CB97CB" w14:textId="50D95E98" w:rsidR="00F2442C" w:rsidRDefault="00F2442C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8D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AF0163" w:rsidRPr="004258D3">
        <w:rPr>
          <w:rFonts w:asciiTheme="majorBidi" w:hAnsiTheme="majorBidi" w:cstheme="majorBidi"/>
          <w:sz w:val="30"/>
          <w:szCs w:val="30"/>
        </w:rPr>
        <w:t xml:space="preserve"> </w:t>
      </w:r>
      <w:r w:rsidRPr="004258D3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C023C5" w:rsidRPr="004258D3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4258D3">
        <w:rPr>
          <w:rFonts w:asciiTheme="majorBidi" w:hAnsiTheme="majorBidi" w:cstheme="majorBidi"/>
          <w:sz w:val="30"/>
          <w:szCs w:val="30"/>
          <w:cs/>
        </w:rPr>
        <w:t xml:space="preserve"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 </w:t>
      </w:r>
    </w:p>
    <w:p w14:paraId="6932146B" w14:textId="77777777" w:rsidR="00995CD1" w:rsidRPr="00995CD1" w:rsidRDefault="00995CD1" w:rsidP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85B7A2" w14:textId="4AE2B9BD" w:rsidR="00397B29" w:rsidRPr="004258D3" w:rsidRDefault="007F7F2D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258D3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321A75" w:rsidRPr="004258D3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26C6C" w:rsidRPr="004258D3">
        <w:rPr>
          <w:rFonts w:asciiTheme="majorBidi" w:hAnsiTheme="majorBidi" w:cstheme="majorBidi"/>
          <w:b/>
          <w:bCs/>
          <w:sz w:val="30"/>
          <w:szCs w:val="30"/>
        </w:rPr>
        <w:tab/>
      </w:r>
      <w:r w:rsidR="00826C6C" w:rsidRPr="004258D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ภาระผูกพันกับกิจการที่ไม่เกี่ยวข</w:t>
      </w:r>
      <w:r w:rsidR="00E235F8" w:rsidRPr="004258D3">
        <w:rPr>
          <w:rFonts w:asciiTheme="majorBidi" w:hAnsiTheme="majorBidi" w:cstheme="majorBidi"/>
          <w:b/>
          <w:bCs/>
          <w:sz w:val="30"/>
          <w:szCs w:val="30"/>
          <w:cs/>
        </w:rPr>
        <w:t>้</w:t>
      </w:r>
      <w:r w:rsidR="00826C6C" w:rsidRPr="004258D3">
        <w:rPr>
          <w:rFonts w:asciiTheme="majorBidi" w:hAnsiTheme="majorBidi" w:cstheme="majorBidi"/>
          <w:b/>
          <w:bCs/>
          <w:sz w:val="30"/>
          <w:szCs w:val="30"/>
          <w:cs/>
        </w:rPr>
        <w:t>องกัน</w:t>
      </w:r>
    </w:p>
    <w:p w14:paraId="74FF01C6" w14:textId="77777777" w:rsidR="004D5CDB" w:rsidRPr="00995CD1" w:rsidRDefault="004D5CDB" w:rsidP="00826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9"/>
        <w:gridCol w:w="1173"/>
        <w:gridCol w:w="274"/>
        <w:gridCol w:w="1154"/>
        <w:gridCol w:w="274"/>
        <w:gridCol w:w="1172"/>
        <w:gridCol w:w="274"/>
        <w:gridCol w:w="1194"/>
      </w:tblGrid>
      <w:tr w:rsidR="00217C08" w:rsidRPr="004258D3" w14:paraId="5CD1DFEE" w14:textId="77777777" w:rsidTr="00E169B9">
        <w:trPr>
          <w:tblHeader/>
        </w:trPr>
        <w:tc>
          <w:tcPr>
            <w:tcW w:w="1984" w:type="pct"/>
          </w:tcPr>
          <w:p w14:paraId="75F40D06" w14:textId="77777777" w:rsidR="00020D02" w:rsidRPr="004258D3" w:rsidRDefault="00020D02" w:rsidP="00FD4D7C">
            <w:pPr>
              <w:pStyle w:val="a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7DDC34D3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03E38D93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4" w:type="pct"/>
            <w:gridSpan w:val="3"/>
          </w:tcPr>
          <w:p w14:paraId="4BBAEAE3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7C08" w:rsidRPr="004258D3" w14:paraId="52F197CC" w14:textId="77777777" w:rsidTr="00E169B9">
        <w:trPr>
          <w:trHeight w:val="434"/>
          <w:tblHeader/>
        </w:trPr>
        <w:tc>
          <w:tcPr>
            <w:tcW w:w="1984" w:type="pct"/>
          </w:tcPr>
          <w:p w14:paraId="7A8882A7" w14:textId="77777777" w:rsidR="00C023C5" w:rsidRPr="004258D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154FFC1D" w14:textId="2AB3488C" w:rsidR="00C023C5" w:rsidRPr="004258D3" w:rsidRDefault="00FD4D7C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2A70" w:rsidRPr="004258D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38879B89" w14:textId="77777777" w:rsidR="00C023C5" w:rsidRPr="004258D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56696AF" w14:textId="4701812E" w:rsidR="00C023C5" w:rsidRPr="004258D3" w:rsidRDefault="00DD2A70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0BAF8F18" w14:textId="77777777" w:rsidR="00C023C5" w:rsidRPr="004258D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69114530" w14:textId="4AFD525C" w:rsidR="00C023C5" w:rsidRPr="004258D3" w:rsidRDefault="00DD2A70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5698287D" w14:textId="77777777" w:rsidR="00C023C5" w:rsidRPr="004258D3" w:rsidRDefault="00C023C5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</w:tcPr>
          <w:p w14:paraId="26562C63" w14:textId="71D0E51A" w:rsidR="00C023C5" w:rsidRPr="004258D3" w:rsidRDefault="00DD2A70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17C08" w:rsidRPr="004258D3" w14:paraId="5AC0D45B" w14:textId="77777777" w:rsidTr="00B04566">
        <w:trPr>
          <w:trHeight w:val="434"/>
          <w:tblHeader/>
        </w:trPr>
        <w:tc>
          <w:tcPr>
            <w:tcW w:w="1984" w:type="pct"/>
          </w:tcPr>
          <w:p w14:paraId="1959520A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16" w:type="pct"/>
            <w:gridSpan w:val="7"/>
          </w:tcPr>
          <w:p w14:paraId="1550E07D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258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7C08" w:rsidRPr="004258D3" w14:paraId="63860063" w14:textId="77777777" w:rsidTr="00E169B9">
        <w:trPr>
          <w:trHeight w:val="60"/>
        </w:trPr>
        <w:tc>
          <w:tcPr>
            <w:tcW w:w="1984" w:type="pct"/>
          </w:tcPr>
          <w:p w14:paraId="329F82B2" w14:textId="77777777" w:rsidR="00020D02" w:rsidRPr="004258D3" w:rsidRDefault="00020D02" w:rsidP="00FD4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1" w:type="pct"/>
            <w:vAlign w:val="bottom"/>
          </w:tcPr>
          <w:p w14:paraId="576E7CD6" w14:textId="77777777" w:rsidR="00020D02" w:rsidRPr="004258D3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B7F4F5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03D4553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99977B1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F918269" w14:textId="77777777" w:rsidR="00020D02" w:rsidRPr="004258D3" w:rsidRDefault="00020D02" w:rsidP="00FD4D7C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0C44F06E" w14:textId="77777777" w:rsidR="00020D02" w:rsidRPr="004258D3" w:rsidRDefault="00020D02" w:rsidP="00FD4D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4BC87038" w14:textId="77777777" w:rsidR="00020D02" w:rsidRPr="004258D3" w:rsidRDefault="00020D02" w:rsidP="00FD4D7C">
            <w:pPr>
              <w:pStyle w:val="30"/>
              <w:tabs>
                <w:tab w:val="clear" w:pos="360"/>
                <w:tab w:val="clear" w:pos="720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2A70" w:rsidRPr="004258D3" w14:paraId="709FBD3D" w14:textId="77777777" w:rsidTr="00E169B9">
        <w:tc>
          <w:tcPr>
            <w:tcW w:w="1984" w:type="pct"/>
          </w:tcPr>
          <w:p w14:paraId="26C9D352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สัญญาก่อสร้างและซื้อเครื่องจักร</w:t>
            </w:r>
          </w:p>
          <w:p w14:paraId="27BCC636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38D1ABC" w14:textId="309440D6" w:rsidR="00DD2A70" w:rsidRPr="004258D3" w:rsidRDefault="0004441B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144,686</w:t>
            </w:r>
          </w:p>
        </w:tc>
        <w:tc>
          <w:tcPr>
            <w:tcW w:w="150" w:type="pct"/>
          </w:tcPr>
          <w:p w14:paraId="67477CC8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3C8AE05E" w14:textId="55C913D1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108,285</w:t>
            </w:r>
          </w:p>
        </w:tc>
        <w:tc>
          <w:tcPr>
            <w:tcW w:w="150" w:type="pct"/>
          </w:tcPr>
          <w:p w14:paraId="36CE5C94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25C258DB" w14:textId="6E473925" w:rsidR="00DD2A70" w:rsidRPr="004258D3" w:rsidRDefault="0004441B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144,341</w:t>
            </w:r>
          </w:p>
        </w:tc>
        <w:tc>
          <w:tcPr>
            <w:tcW w:w="150" w:type="pct"/>
          </w:tcPr>
          <w:p w14:paraId="2BD7A127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  <w:vAlign w:val="bottom"/>
          </w:tcPr>
          <w:p w14:paraId="0A4E159C" w14:textId="5730EEF1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105,533</w:t>
            </w:r>
          </w:p>
        </w:tc>
      </w:tr>
      <w:tr w:rsidR="00DD2A70" w:rsidRPr="004258D3" w14:paraId="1A0B01AF" w14:textId="77777777" w:rsidTr="00E169B9">
        <w:tc>
          <w:tcPr>
            <w:tcW w:w="1984" w:type="pct"/>
          </w:tcPr>
          <w:p w14:paraId="3B2BB683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B0AFB" w14:textId="45EAA962" w:rsidR="00DD2A70" w:rsidRPr="004258D3" w:rsidRDefault="0004441B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144,686</w:t>
            </w:r>
          </w:p>
        </w:tc>
        <w:tc>
          <w:tcPr>
            <w:tcW w:w="150" w:type="pct"/>
          </w:tcPr>
          <w:p w14:paraId="44C12C5B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F6B7C" w14:textId="0459310D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108,285</w:t>
            </w:r>
          </w:p>
        </w:tc>
        <w:tc>
          <w:tcPr>
            <w:tcW w:w="150" w:type="pct"/>
          </w:tcPr>
          <w:p w14:paraId="4D5B5860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3D08" w14:textId="453231C8" w:rsidR="00DD2A70" w:rsidRPr="004258D3" w:rsidRDefault="0004441B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144,341</w:t>
            </w:r>
          </w:p>
        </w:tc>
        <w:tc>
          <w:tcPr>
            <w:tcW w:w="150" w:type="pct"/>
          </w:tcPr>
          <w:p w14:paraId="54E433CC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A3F56C" w14:textId="6982120C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105,533</w:t>
            </w:r>
          </w:p>
        </w:tc>
      </w:tr>
      <w:tr w:rsidR="00DD2A70" w:rsidRPr="004258D3" w14:paraId="640FB330" w14:textId="77777777" w:rsidTr="00E169B9">
        <w:tc>
          <w:tcPr>
            <w:tcW w:w="1984" w:type="pct"/>
          </w:tcPr>
          <w:p w14:paraId="334C5B0F" w14:textId="77777777" w:rsidR="00DD2A70" w:rsidRPr="004258D3" w:rsidRDefault="00DD2A70" w:rsidP="00DD2A70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50" w:hanging="7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38892F43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01E6F3E3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1426F713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0" w:type="pct"/>
          </w:tcPr>
          <w:p w14:paraId="35E162CE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  <w:vAlign w:val="bottom"/>
          </w:tcPr>
          <w:p w14:paraId="22984D95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7E51150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vAlign w:val="bottom"/>
          </w:tcPr>
          <w:p w14:paraId="39D60F24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D2A70" w:rsidRPr="004258D3" w14:paraId="14C49FE0" w14:textId="77777777" w:rsidTr="00E169B9">
        <w:tc>
          <w:tcPr>
            <w:tcW w:w="1984" w:type="pct"/>
          </w:tcPr>
          <w:p w14:paraId="1560AA78" w14:textId="27C860BE" w:rsidR="00DD2A70" w:rsidRPr="004258D3" w:rsidRDefault="00DD2A70" w:rsidP="00DD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F519450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7B3B0A1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38BFC29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C558B7B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28D4DEAD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96F6965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122AF34E" w14:textId="77777777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2A70" w:rsidRPr="004258D3" w14:paraId="3A5A187D" w14:textId="77777777" w:rsidTr="00E169B9">
        <w:tc>
          <w:tcPr>
            <w:tcW w:w="1984" w:type="pct"/>
          </w:tcPr>
          <w:p w14:paraId="0C844036" w14:textId="77777777" w:rsidR="00DD2A70" w:rsidRPr="004258D3" w:rsidRDefault="00DD2A70" w:rsidP="00DD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</w:rPr>
            </w:pPr>
            <w:bookmarkStart w:id="10" w:name="_Hlk156575083"/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  <w:bookmarkEnd w:id="10"/>
          <w:p w14:paraId="43B67BDE" w14:textId="6EB345C9" w:rsidR="00DD2A70" w:rsidRPr="004258D3" w:rsidRDefault="00DD2A70" w:rsidP="00DD2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641" w:type="pct"/>
            <w:shd w:val="clear" w:color="auto" w:fill="auto"/>
            <w:vAlign w:val="bottom"/>
          </w:tcPr>
          <w:p w14:paraId="7898868A" w14:textId="4ED48493" w:rsidR="00DD2A70" w:rsidRPr="004258D3" w:rsidRDefault="009C6B17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4,752</w:t>
            </w:r>
          </w:p>
        </w:tc>
        <w:tc>
          <w:tcPr>
            <w:tcW w:w="150" w:type="pct"/>
            <w:shd w:val="clear" w:color="auto" w:fill="auto"/>
          </w:tcPr>
          <w:p w14:paraId="0E6E5A77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A91444C" w14:textId="6D3C88D6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150" w:type="pct"/>
            <w:shd w:val="clear" w:color="auto" w:fill="auto"/>
          </w:tcPr>
          <w:p w14:paraId="71F5F2DF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37337FF" w14:textId="085E9D3A" w:rsidR="00DD2A70" w:rsidRPr="004258D3" w:rsidRDefault="009C6B17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4,752</w:t>
            </w:r>
          </w:p>
        </w:tc>
        <w:tc>
          <w:tcPr>
            <w:tcW w:w="150" w:type="pct"/>
            <w:shd w:val="clear" w:color="auto" w:fill="auto"/>
          </w:tcPr>
          <w:p w14:paraId="7637E329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9129E91" w14:textId="6BD33F66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746</w:t>
            </w:r>
          </w:p>
        </w:tc>
      </w:tr>
      <w:tr w:rsidR="00965971" w:rsidRPr="004258D3" w14:paraId="45D18790" w14:textId="77777777" w:rsidTr="00E169B9">
        <w:tc>
          <w:tcPr>
            <w:tcW w:w="1984" w:type="pct"/>
          </w:tcPr>
          <w:p w14:paraId="5636121D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41" w:type="pct"/>
            <w:shd w:val="clear" w:color="auto" w:fill="auto"/>
          </w:tcPr>
          <w:p w14:paraId="0B615410" w14:textId="27B1E200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336,197</w:t>
            </w:r>
          </w:p>
        </w:tc>
        <w:tc>
          <w:tcPr>
            <w:tcW w:w="150" w:type="pct"/>
            <w:shd w:val="clear" w:color="auto" w:fill="auto"/>
          </w:tcPr>
          <w:p w14:paraId="2FE29ECA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3F26EF8" w14:textId="160B216D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310,412</w:t>
            </w:r>
          </w:p>
        </w:tc>
        <w:tc>
          <w:tcPr>
            <w:tcW w:w="150" w:type="pct"/>
            <w:shd w:val="clear" w:color="auto" w:fill="auto"/>
          </w:tcPr>
          <w:p w14:paraId="2697F3CA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2E70621A" w14:textId="7C409C18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336,197</w:t>
            </w:r>
          </w:p>
        </w:tc>
        <w:tc>
          <w:tcPr>
            <w:tcW w:w="150" w:type="pct"/>
            <w:shd w:val="clear" w:color="auto" w:fill="auto"/>
          </w:tcPr>
          <w:p w14:paraId="2870517E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77F324A3" w14:textId="45340180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310,412</w:t>
            </w:r>
          </w:p>
        </w:tc>
      </w:tr>
      <w:tr w:rsidR="00965971" w:rsidRPr="004258D3" w14:paraId="6AE11712" w14:textId="77777777" w:rsidTr="00E169B9">
        <w:tc>
          <w:tcPr>
            <w:tcW w:w="1984" w:type="pct"/>
          </w:tcPr>
          <w:p w14:paraId="124A6D04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41" w:type="pct"/>
            <w:shd w:val="clear" w:color="auto" w:fill="auto"/>
          </w:tcPr>
          <w:p w14:paraId="0C497536" w14:textId="6E37E6CD" w:rsidR="00965971" w:rsidRPr="004258D3" w:rsidRDefault="00965971" w:rsidP="00965971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11,047</w:t>
            </w:r>
          </w:p>
        </w:tc>
        <w:tc>
          <w:tcPr>
            <w:tcW w:w="150" w:type="pct"/>
            <w:shd w:val="clear" w:color="auto" w:fill="auto"/>
          </w:tcPr>
          <w:p w14:paraId="79225083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4779EC3" w14:textId="697BF387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83,253</w:t>
            </w:r>
          </w:p>
        </w:tc>
        <w:tc>
          <w:tcPr>
            <w:tcW w:w="150" w:type="pct"/>
            <w:shd w:val="clear" w:color="auto" w:fill="auto"/>
          </w:tcPr>
          <w:p w14:paraId="6C126B57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19ACD3E8" w14:textId="55B1455F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11,047</w:t>
            </w:r>
          </w:p>
        </w:tc>
        <w:tc>
          <w:tcPr>
            <w:tcW w:w="150" w:type="pct"/>
            <w:shd w:val="clear" w:color="auto" w:fill="auto"/>
          </w:tcPr>
          <w:p w14:paraId="164A22F5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352BC2E8" w14:textId="3213DA0B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83,253</w:t>
            </w:r>
          </w:p>
        </w:tc>
      </w:tr>
      <w:tr w:rsidR="00965971" w:rsidRPr="004258D3" w14:paraId="50E7EC1A" w14:textId="77777777" w:rsidTr="00E169B9">
        <w:tc>
          <w:tcPr>
            <w:tcW w:w="1984" w:type="pct"/>
          </w:tcPr>
          <w:p w14:paraId="0E4DB1C0" w14:textId="4D8BEC22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  <w:shd w:val="clear" w:color="auto" w:fill="auto"/>
          </w:tcPr>
          <w:p w14:paraId="55A8C387" w14:textId="719E2747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1,880</w:t>
            </w:r>
          </w:p>
        </w:tc>
        <w:tc>
          <w:tcPr>
            <w:tcW w:w="150" w:type="pct"/>
            <w:shd w:val="clear" w:color="auto" w:fill="auto"/>
          </w:tcPr>
          <w:p w14:paraId="4661F566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7101E5A" w14:textId="057B69E2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1,829</w:t>
            </w:r>
          </w:p>
        </w:tc>
        <w:tc>
          <w:tcPr>
            <w:tcW w:w="150" w:type="pct"/>
            <w:shd w:val="clear" w:color="auto" w:fill="auto"/>
          </w:tcPr>
          <w:p w14:paraId="00692370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5C8130C4" w14:textId="0CBF22B5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150" w:type="pct"/>
            <w:shd w:val="clear" w:color="auto" w:fill="auto"/>
          </w:tcPr>
          <w:p w14:paraId="6338A811" w14:textId="77777777" w:rsidR="00965971" w:rsidRPr="004258D3" w:rsidRDefault="00965971" w:rsidP="00965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0F948CBD" w14:textId="34ED3AC3" w:rsidR="00965971" w:rsidRPr="004258D3" w:rsidRDefault="00965971" w:rsidP="00965971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1,163</w:t>
            </w:r>
          </w:p>
        </w:tc>
      </w:tr>
      <w:tr w:rsidR="00DD2A70" w:rsidRPr="004258D3" w14:paraId="136A59AB" w14:textId="77777777" w:rsidTr="00E169B9">
        <w:tc>
          <w:tcPr>
            <w:tcW w:w="1984" w:type="pct"/>
          </w:tcPr>
          <w:p w14:paraId="583EF0BE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0" w:hanging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CB895D" w14:textId="72DD7B1D" w:rsidR="00DD2A70" w:rsidRPr="004258D3" w:rsidRDefault="009C6B17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353,876</w:t>
            </w:r>
          </w:p>
        </w:tc>
        <w:tc>
          <w:tcPr>
            <w:tcW w:w="150" w:type="pct"/>
            <w:shd w:val="clear" w:color="auto" w:fill="auto"/>
          </w:tcPr>
          <w:p w14:paraId="1161B1D8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070A0" w14:textId="264BB9F3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396,240</w:t>
            </w:r>
          </w:p>
        </w:tc>
        <w:tc>
          <w:tcPr>
            <w:tcW w:w="150" w:type="pct"/>
            <w:shd w:val="clear" w:color="auto" w:fill="auto"/>
          </w:tcPr>
          <w:p w14:paraId="021D9D12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F613A" w14:textId="199B2472" w:rsidR="00DD2A70" w:rsidRPr="004258D3" w:rsidRDefault="009C6B17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353,209</w:t>
            </w:r>
          </w:p>
        </w:tc>
        <w:tc>
          <w:tcPr>
            <w:tcW w:w="150" w:type="pct"/>
            <w:shd w:val="clear" w:color="auto" w:fill="auto"/>
          </w:tcPr>
          <w:p w14:paraId="5FE1D5EC" w14:textId="77777777" w:rsidR="00DD2A70" w:rsidRPr="004258D3" w:rsidRDefault="00DD2A70" w:rsidP="00DD2A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8A622" w14:textId="2DC8D48F" w:rsidR="00DD2A70" w:rsidRPr="004258D3" w:rsidRDefault="00DD2A70" w:rsidP="00DD2A7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140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58D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</w:t>
            </w:r>
            <w:r w:rsidRPr="004258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95,574</w:t>
            </w:r>
          </w:p>
        </w:tc>
      </w:tr>
    </w:tbl>
    <w:p w14:paraId="51A9821D" w14:textId="77777777" w:rsidR="003819E5" w:rsidRDefault="003819E5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58F54929" w14:textId="77777777" w:rsidR="00995CD1" w:rsidRDefault="00995CD1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2CC80C3C" w14:textId="77777777" w:rsidR="00995CD1" w:rsidRDefault="00995CD1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9095E24" w14:textId="77777777" w:rsidR="00995CD1" w:rsidRDefault="00995CD1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3EE44DBB" w14:textId="77777777" w:rsidR="00995CD1" w:rsidRDefault="00995CD1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6ACF7A41" w14:textId="77777777" w:rsidR="00995CD1" w:rsidRDefault="00995CD1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61A0E03E" w14:textId="77777777" w:rsidR="00995CD1" w:rsidRDefault="00995CD1" w:rsidP="00397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p w14:paraId="739426A4" w14:textId="6744B390" w:rsidR="00397B29" w:rsidRPr="00A30C6E" w:rsidRDefault="00397B29" w:rsidP="00A30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630"/>
        </w:tabs>
        <w:spacing w:line="240" w:lineRule="auto"/>
        <w:ind w:left="45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A30C6E">
        <w:rPr>
          <w:rFonts w:asciiTheme="majorBidi" w:hAnsiTheme="majorBidi" w:cstheme="majorBidi"/>
          <w:b/>
          <w:bCs/>
          <w:sz w:val="30"/>
          <w:szCs w:val="30"/>
        </w:rPr>
        <w:lastRenderedPageBreak/>
        <w:t xml:space="preserve">25       </w:t>
      </w:r>
      <w:r w:rsidRPr="00A30C6E">
        <w:rPr>
          <w:rFonts w:asciiTheme="majorBidi" w:hAnsiTheme="majorBidi" w:cstheme="majorBidi" w:hint="cs"/>
          <w:b/>
          <w:bCs/>
          <w:sz w:val="30"/>
          <w:szCs w:val="30"/>
          <w:cs/>
        </w:rPr>
        <w:t>คดีความที่สำคัญ</w:t>
      </w:r>
      <w:r w:rsidR="004258D3" w:rsidRPr="00A30C6E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159B50ED" w14:textId="77777777" w:rsidR="00397B29" w:rsidRPr="00657A80" w:rsidRDefault="00397B29" w:rsidP="00397B29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highlight w:val="yellow"/>
        </w:rPr>
      </w:pPr>
    </w:p>
    <w:p w14:paraId="5BF237F9" w14:textId="77777777" w:rsidR="003909ED" w:rsidRDefault="003909ED" w:rsidP="00390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เมื่อวันที่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กรกฎาคม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2567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โจทก์ในฐานะผู้จัดการมรดกร่วมยื่นฟ้องต่อศาลจังหวัดสระบุรี เป็นคดีหมายเลขดำที่ 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E271/2567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คำฟ้องขอเพิกถอนนิติกรรมการจดทะเบียนซื้อขายที่ดิน นส.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 จำนวน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โดยบริษัทเป็นจำเลยที่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เนื่องจาก ณ 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บริษัทซื้อที่ดินทั้ง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แปลงมาจากจำเลยที่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มูลค่าซื้อขายที่ชำระแล้วจำนวน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50.56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โดยโจกท์อ้างว่านิติกรรมดังกล่าวถือเป็นโมฆะ เนื่องจากการจดทะเบียนซื้อขายที่ดินทั้ง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เมื่อวันที่ 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24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มกราคม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2556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นั้นฝ่า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ฝืน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กฎหมาย เนื่องจากเจ้าของกรรมสิทธิ์ที่ดินทั้ง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แปลงไม่ได้เดินทางไปสำนักงานที่ดิน</w:t>
      </w:r>
      <w:r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และไม่ได้มอบอำนาจให้บุคคลอื่นดำเนินการแทน โจทก์อ้างว่าการโอนสิทธิ์ในที่ดินทั้งสองแปลงนั้นไม่ชอบด้วยกฎหมาย ดังนั้นการโอนสิทธิ์ในวันที่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ระหว่างจำเลยที่ </w:t>
      </w:r>
      <w:r w:rsidRPr="00C51F48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C51F48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และบริษัทจึงตกเป็นโมฆะ จึงขอให้ศาลเพิกถอนการจดทะเบียนโอนนิติกรรมที่ดินทั้งสองแปลง</w:t>
      </w:r>
    </w:p>
    <w:p w14:paraId="2A4DD30B" w14:textId="77777777" w:rsidR="003909ED" w:rsidRDefault="003909ED" w:rsidP="00390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765A4177" w14:textId="6FDA71D4" w:rsidR="003909ED" w:rsidRPr="00276390" w:rsidRDefault="003909ED" w:rsidP="00390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วันที่ 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8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ตุลาคม </w:t>
      </w:r>
      <w:r>
        <w:rPr>
          <w:rFonts w:ascii="Angsana New" w:hAnsi="Angsana New"/>
          <w:spacing w:val="-4"/>
          <w:sz w:val="30"/>
          <w:szCs w:val="30"/>
          <w:lang w:eastAsia="x-none"/>
        </w:rPr>
        <w:t>2567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ศาลนัดชี้สองสถานและกำหนดแนวทางคดี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และกำหนดวันสืบพยานโจทก์และจำเลย</w:t>
      </w:r>
      <w:r>
        <w:rPr>
          <w:rFonts w:ascii="Angsana New" w:hAnsi="Angsana New"/>
          <w:spacing w:val="-4"/>
          <w:sz w:val="30"/>
          <w:szCs w:val="30"/>
          <w:lang w:eastAsia="x-none"/>
        </w:rPr>
        <w:br/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ในเดือนมกราคม </w:t>
      </w:r>
      <w:r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โดยโจทก์และจำเลยจะนำพยานหลักฐานของตนเข้าสืบในวันดังกล่าว</w:t>
      </w:r>
    </w:p>
    <w:p w14:paraId="7F8E75A7" w14:textId="77777777" w:rsidR="003909ED" w:rsidRDefault="003909ED" w:rsidP="00390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38D2E224" w14:textId="1ABBDCFE" w:rsidR="003909ED" w:rsidRDefault="00AF395A" w:rsidP="00390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2B6599">
        <w:rPr>
          <w:rFonts w:ascii="Angsana New" w:hAnsi="Angsana New"/>
          <w:spacing w:val="-4"/>
          <w:sz w:val="30"/>
          <w:szCs w:val="30"/>
          <w:lang w:eastAsia="x-none"/>
        </w:rPr>
        <w:t>21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2B6599">
        <w:rPr>
          <w:rFonts w:ascii="Angsana New" w:hAnsi="Angsana New"/>
          <w:spacing w:val="-4"/>
          <w:sz w:val="30"/>
          <w:szCs w:val="30"/>
          <w:lang w:eastAsia="x-none"/>
        </w:rPr>
        <w:t>22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มกราคม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2B6599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ศาลจังหวัดสระบุรีสืบพยานโจทก์และจำเลยเสร็จสิ้นแล้ว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ศาลได้นัดฟังคำพิพากษาในวันที่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2B6599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พฤษภาคม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2B6599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4D386575" w14:textId="77777777" w:rsidR="00AF395A" w:rsidRDefault="00AF395A" w:rsidP="00390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0D3A5C24" w14:textId="1B76059F" w:rsidR="003909ED" w:rsidRPr="00454F33" w:rsidRDefault="00AF395A" w:rsidP="00390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อย่างไรก็ตาม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นายความผู้ดำเนินคดีมีความเห็นว่าโจทก์ไม่สามารถพิสูจน์หรือนำสืบพยานเพื่อหักล้างพยานเอกสารของสำนักงานที่ดินให้ปรากฏชัดได้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ดังนั้นบริษัทจึงมีโอกาสชนะคดีนี้ได้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ฝ่ายบริหารพิจารณาว่าคดีดังกล่าวไม่มีผลต่อบริษัท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เนื่องจากบริษัทเป็นผู้ซื้อที่ดินพิพาททั้ง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010684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มาโดยสุจริต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เสียค่าตอบแทน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และจด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ทะเบียนสิทธิโดยสุจริต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ย่อมต้องได้รับความคุ้มครองตามกฎหมาย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และหากศาลมีคำพิพากษาถึงที่สุดให้เพิกถอนนิติกรรมการซื้อขายที่ดินทั้ง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2B6599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บริษัทมีสิทธิฟ้องเรียกร้องเอาราคาทรัพย์ที่ซื้อ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พร้อมทั้งค่าเสียหายที่เกิดขึ้นจากจำเลยที่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2B6599" w:rsidRPr="002B6599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คืนได้</w:t>
      </w:r>
      <w:r w:rsidR="003909ED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</w:r>
    </w:p>
    <w:p w14:paraId="47E29837" w14:textId="77777777" w:rsidR="00E2441D" w:rsidRPr="00217C08" w:rsidRDefault="00E2441D" w:rsidP="00E2441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58CC3230" w14:textId="75B03C86" w:rsidR="00FD4D7C" w:rsidRPr="00217C08" w:rsidRDefault="00FD4D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FD4D7C" w:rsidRPr="00217C08" w:rsidSect="00D06856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33AE3" w14:textId="77777777" w:rsidR="00A42C1F" w:rsidRDefault="00A42C1F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1311469" w14:textId="77777777" w:rsidR="00A42C1F" w:rsidRDefault="00A42C1F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40B2" w14:textId="2F603AEA" w:rsidR="00C24DB7" w:rsidRPr="00976801" w:rsidRDefault="00C24DB7" w:rsidP="00976801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D6443C">
      <w:rPr>
        <w:rFonts w:ascii="Angsana New" w:hAnsi="Angsana New"/>
        <w:noProof/>
        <w:sz w:val="30"/>
        <w:szCs w:val="30"/>
      </w:rPr>
      <w:t>9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36BAC" w14:textId="2CE7B31C" w:rsidR="00C24DB7" w:rsidRPr="004523C8" w:rsidRDefault="00C24DB7" w:rsidP="004523C8">
    <w:pPr>
      <w:pStyle w:val="Footer"/>
      <w:jc w:val="center"/>
      <w:rPr>
        <w:rFonts w:ascii="Angsana New" w:hAnsi="Angsana New"/>
        <w:sz w:val="30"/>
        <w:szCs w:val="30"/>
      </w:rPr>
    </w:pPr>
    <w:r w:rsidRPr="004523C8">
      <w:rPr>
        <w:rFonts w:ascii="Angsana New" w:hAnsi="Angsana New"/>
        <w:sz w:val="30"/>
        <w:szCs w:val="30"/>
      </w:rPr>
      <w:fldChar w:fldCharType="begin"/>
    </w:r>
    <w:r w:rsidRPr="004523C8">
      <w:rPr>
        <w:rFonts w:ascii="Angsana New" w:hAnsi="Angsana New"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D6443C">
      <w:rPr>
        <w:rFonts w:ascii="Angsana New" w:hAnsi="Angsana New"/>
        <w:noProof/>
        <w:sz w:val="30"/>
        <w:szCs w:val="30"/>
      </w:rPr>
      <w:t>0</w:t>
    </w:r>
    <w:r w:rsidRPr="004523C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EE431" w14:textId="412DD5C7" w:rsidR="00C24DB7" w:rsidRPr="004523C8" w:rsidRDefault="00C24DB7" w:rsidP="004523C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4523C8">
      <w:rPr>
        <w:rFonts w:ascii="Angsana New" w:hAnsi="Angsana New"/>
        <w:caps/>
        <w:sz w:val="30"/>
        <w:szCs w:val="30"/>
      </w:rPr>
      <w:fldChar w:fldCharType="begin"/>
    </w:r>
    <w:r w:rsidRPr="004523C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4523C8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3</w:t>
    </w:r>
    <w:r w:rsidRPr="00D6443C">
      <w:rPr>
        <w:rFonts w:ascii="Angsana New" w:hAnsi="Angsana New"/>
        <w:caps/>
        <w:noProof/>
        <w:sz w:val="30"/>
        <w:szCs w:val="30"/>
      </w:rPr>
      <w:t>2</w:t>
    </w:r>
    <w:r w:rsidRPr="004523C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E0CF0" w14:textId="43ED849E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4</w:t>
    </w:r>
    <w:r w:rsidRPr="00D6443C">
      <w:rPr>
        <w:rFonts w:ascii="Angsana New" w:hAnsi="Angsana New"/>
        <w:caps/>
        <w:noProof/>
        <w:sz w:val="30"/>
        <w:szCs w:val="30"/>
      </w:rPr>
      <w:t>8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2293" w14:textId="3FF0C38A" w:rsidR="00C24DB7" w:rsidRPr="00963F75" w:rsidRDefault="00C24DB7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963F75">
      <w:rPr>
        <w:rFonts w:ascii="Angsana New" w:hAnsi="Angsana New"/>
        <w:caps/>
        <w:sz w:val="30"/>
        <w:szCs w:val="30"/>
      </w:rPr>
      <w:fldChar w:fldCharType="begin"/>
    </w:r>
    <w:r w:rsidRPr="00963F75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963F75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5</w:t>
    </w:r>
    <w:r w:rsidRPr="00D6443C">
      <w:rPr>
        <w:rFonts w:ascii="Angsana New" w:hAnsi="Angsana New"/>
        <w:caps/>
        <w:noProof/>
        <w:sz w:val="30"/>
        <w:szCs w:val="30"/>
      </w:rPr>
      <w:t>1</w:t>
    </w:r>
    <w:r w:rsidRPr="00963F75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D5ED7" w14:textId="77777777" w:rsidR="00A42C1F" w:rsidRDefault="00A42C1F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45EAD28" w14:textId="77777777" w:rsidR="00A42C1F" w:rsidRDefault="00A42C1F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AAED9" w14:textId="77777777" w:rsidR="00C24DB7" w:rsidRPr="00D243F4" w:rsidRDefault="00C24DB7" w:rsidP="00D243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D243F4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243F4"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243F4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243F4">
      <w:rPr>
        <w:rFonts w:ascii="Angsana New" w:hAnsi="Angsana New"/>
        <w:b/>
        <w:bCs/>
        <w:sz w:val="32"/>
        <w:szCs w:val="32"/>
      </w:rPr>
      <w:t>(</w:t>
    </w:r>
    <w:r w:rsidRPr="00D243F4">
      <w:rPr>
        <w:rFonts w:ascii="Angsana New" w:hAnsi="Angsana New"/>
        <w:b/>
        <w:bCs/>
        <w:sz w:val="32"/>
        <w:szCs w:val="32"/>
        <w:cs/>
      </w:rPr>
      <w:t>มหาชน</w:t>
    </w:r>
    <w:r w:rsidRPr="00D243F4">
      <w:rPr>
        <w:rFonts w:ascii="Angsana New" w:hAnsi="Angsana New"/>
        <w:b/>
        <w:bCs/>
        <w:sz w:val="32"/>
        <w:szCs w:val="32"/>
      </w:rPr>
      <w:t xml:space="preserve">) </w:t>
    </w:r>
    <w:r w:rsidRPr="00D243F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52BFC2" w14:textId="77777777" w:rsidR="00C24DB7" w:rsidRPr="00D243F4" w:rsidRDefault="00C24DB7" w:rsidP="00D243F4">
    <w:pPr>
      <w:pStyle w:val="Heading5"/>
      <w:spacing w:line="240" w:lineRule="atLeast"/>
      <w:rPr>
        <w:rFonts w:ascii="Angsana New" w:hAnsi="Angsana New" w:cs="Angsana New"/>
      </w:rPr>
    </w:pPr>
    <w:r w:rsidRPr="00D243F4">
      <w:rPr>
        <w:rFonts w:ascii="Angsana New" w:hAnsi="Angsana New" w:cs="Angsana New"/>
        <w:cs/>
      </w:rPr>
      <w:t>หมายเหตุประกอบงบการเงิน</w:t>
    </w:r>
  </w:p>
  <w:p w14:paraId="5A9331F1" w14:textId="04AB3D02" w:rsidR="00C24DB7" w:rsidRPr="00D243F4" w:rsidRDefault="00C24DB7" w:rsidP="00D243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243F4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243F4">
      <w:rPr>
        <w:rFonts w:ascii="Angsana New" w:hAnsi="Angsana New"/>
        <w:b/>
        <w:bCs/>
        <w:sz w:val="32"/>
        <w:szCs w:val="32"/>
      </w:rPr>
      <w:t>31</w:t>
    </w:r>
    <w:r w:rsidRPr="00D243F4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243F4">
      <w:rPr>
        <w:rFonts w:ascii="Angsana New" w:hAnsi="Angsana New"/>
        <w:b/>
        <w:bCs/>
        <w:sz w:val="32"/>
        <w:szCs w:val="32"/>
      </w:rPr>
      <w:t>256</w:t>
    </w:r>
    <w:r w:rsidR="000E7798">
      <w:rPr>
        <w:rFonts w:ascii="Angsana New" w:hAnsi="Angsana New"/>
        <w:b/>
        <w:bCs/>
        <w:sz w:val="32"/>
        <w:szCs w:val="32"/>
      </w:rPr>
      <w:t>7</w:t>
    </w:r>
  </w:p>
  <w:p w14:paraId="5BEFDACB" w14:textId="77777777" w:rsidR="00C24DB7" w:rsidRPr="00D243F4" w:rsidRDefault="00C24DB7" w:rsidP="00D243F4">
    <w:pPr>
      <w:pStyle w:val="Header"/>
      <w:rPr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31744" w14:textId="77777777" w:rsidR="00C24DB7" w:rsidRPr="00B34CCD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F049AC" w14:textId="77777777" w:rsidR="00C24DB7" w:rsidRDefault="00C24DB7" w:rsidP="00D4211E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55470747" w14:textId="1855D7BB" w:rsidR="00C24DB7" w:rsidRPr="0070359A" w:rsidRDefault="00C24DB7" w:rsidP="007035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70359A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D6443C">
      <w:rPr>
        <w:rFonts w:ascii="Angsana New" w:hAnsi="Angsana New"/>
        <w:b/>
        <w:bCs/>
        <w:sz w:val="32"/>
        <w:szCs w:val="32"/>
      </w:rPr>
      <w:t>31</w:t>
    </w:r>
    <w:r w:rsidRPr="0070359A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6443C">
      <w:rPr>
        <w:rFonts w:ascii="Angsana New" w:hAnsi="Angsana New"/>
        <w:b/>
        <w:bCs/>
        <w:sz w:val="32"/>
        <w:szCs w:val="32"/>
      </w:rPr>
      <w:t>256</w:t>
    </w:r>
    <w:r w:rsidR="000942ED">
      <w:rPr>
        <w:rFonts w:ascii="Angsana New" w:hAnsi="Angsana New"/>
        <w:b/>
        <w:bCs/>
        <w:sz w:val="32"/>
        <w:szCs w:val="32"/>
      </w:rPr>
      <w:t>7</w:t>
    </w:r>
  </w:p>
  <w:p w14:paraId="20EF06B0" w14:textId="77777777" w:rsidR="00C24DB7" w:rsidRPr="007A52D5" w:rsidRDefault="00C24DB7" w:rsidP="00D421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103172"/>
    <w:multiLevelType w:val="hybridMultilevel"/>
    <w:tmpl w:val="2EA4AE76"/>
    <w:lvl w:ilvl="0" w:tplc="45A42C34">
      <w:numFmt w:val="bullet"/>
      <w:lvlText w:val="﷐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09733578">
    <w:abstractNumId w:val="6"/>
  </w:num>
  <w:num w:numId="2" w16cid:durableId="585921252">
    <w:abstractNumId w:val="5"/>
  </w:num>
  <w:num w:numId="3" w16cid:durableId="1656909315">
    <w:abstractNumId w:val="9"/>
  </w:num>
  <w:num w:numId="4" w16cid:durableId="1758987985">
    <w:abstractNumId w:val="7"/>
  </w:num>
  <w:num w:numId="5" w16cid:durableId="1747725690">
    <w:abstractNumId w:val="8"/>
  </w:num>
  <w:num w:numId="6" w16cid:durableId="1599096049">
    <w:abstractNumId w:val="3"/>
  </w:num>
  <w:num w:numId="7" w16cid:durableId="730730615">
    <w:abstractNumId w:val="2"/>
  </w:num>
  <w:num w:numId="8" w16cid:durableId="1863585679">
    <w:abstractNumId w:val="0"/>
  </w:num>
  <w:num w:numId="9" w16cid:durableId="1964192157">
    <w:abstractNumId w:val="1"/>
  </w:num>
  <w:num w:numId="10" w16cid:durableId="2032337103">
    <w:abstractNumId w:val="4"/>
  </w:num>
  <w:num w:numId="11" w16cid:durableId="83841863">
    <w:abstractNumId w:val="23"/>
  </w:num>
  <w:num w:numId="12" w16cid:durableId="56902538">
    <w:abstractNumId w:val="16"/>
  </w:num>
  <w:num w:numId="13" w16cid:durableId="1155415075">
    <w:abstractNumId w:val="35"/>
  </w:num>
  <w:num w:numId="14" w16cid:durableId="1433284408">
    <w:abstractNumId w:val="20"/>
  </w:num>
  <w:num w:numId="15" w16cid:durableId="1346859163">
    <w:abstractNumId w:val="24"/>
  </w:num>
  <w:num w:numId="16" w16cid:durableId="277219951">
    <w:abstractNumId w:val="10"/>
  </w:num>
  <w:num w:numId="17" w16cid:durableId="1486163841">
    <w:abstractNumId w:val="29"/>
  </w:num>
  <w:num w:numId="18" w16cid:durableId="853809411">
    <w:abstractNumId w:val="31"/>
  </w:num>
  <w:num w:numId="19" w16cid:durableId="1406412321">
    <w:abstractNumId w:val="13"/>
  </w:num>
  <w:num w:numId="20" w16cid:durableId="1169758892">
    <w:abstractNumId w:val="33"/>
  </w:num>
  <w:num w:numId="21" w16cid:durableId="982733994">
    <w:abstractNumId w:val="26"/>
  </w:num>
  <w:num w:numId="22" w16cid:durableId="1292443335">
    <w:abstractNumId w:val="28"/>
  </w:num>
  <w:num w:numId="23" w16cid:durableId="949513716">
    <w:abstractNumId w:val="27"/>
  </w:num>
  <w:num w:numId="24" w16cid:durableId="1189568066">
    <w:abstractNumId w:val="12"/>
  </w:num>
  <w:num w:numId="25" w16cid:durableId="1836217741">
    <w:abstractNumId w:val="37"/>
  </w:num>
  <w:num w:numId="26" w16cid:durableId="588272626">
    <w:abstractNumId w:val="17"/>
  </w:num>
  <w:num w:numId="27" w16cid:durableId="1750492995">
    <w:abstractNumId w:val="25"/>
  </w:num>
  <w:num w:numId="28" w16cid:durableId="1953199209">
    <w:abstractNumId w:val="41"/>
  </w:num>
  <w:num w:numId="29" w16cid:durableId="2025784234">
    <w:abstractNumId w:val="42"/>
  </w:num>
  <w:num w:numId="30" w16cid:durableId="1024791374">
    <w:abstractNumId w:val="30"/>
  </w:num>
  <w:num w:numId="31" w16cid:durableId="509681353">
    <w:abstractNumId w:val="40"/>
  </w:num>
  <w:num w:numId="32" w16cid:durableId="21441407">
    <w:abstractNumId w:val="21"/>
  </w:num>
  <w:num w:numId="33" w16cid:durableId="41170943">
    <w:abstractNumId w:val="39"/>
  </w:num>
  <w:num w:numId="34" w16cid:durableId="1617787198">
    <w:abstractNumId w:val="14"/>
  </w:num>
  <w:num w:numId="35" w16cid:durableId="1379280207">
    <w:abstractNumId w:val="22"/>
  </w:num>
  <w:num w:numId="36" w16cid:durableId="268122952">
    <w:abstractNumId w:val="36"/>
  </w:num>
  <w:num w:numId="37" w16cid:durableId="62872651">
    <w:abstractNumId w:val="38"/>
  </w:num>
  <w:num w:numId="38" w16cid:durableId="1288319128">
    <w:abstractNumId w:val="34"/>
  </w:num>
  <w:num w:numId="39" w16cid:durableId="2043941046">
    <w:abstractNumId w:val="32"/>
  </w:num>
  <w:num w:numId="40" w16cid:durableId="277444824">
    <w:abstractNumId w:val="18"/>
  </w:num>
  <w:num w:numId="41" w16cid:durableId="253051937">
    <w:abstractNumId w:val="11"/>
  </w:num>
  <w:num w:numId="42" w16cid:durableId="2044552531">
    <w:abstractNumId w:val="15"/>
  </w:num>
  <w:num w:numId="43" w16cid:durableId="767038715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583"/>
    <w:rsid w:val="00001C79"/>
    <w:rsid w:val="0000200F"/>
    <w:rsid w:val="000020B4"/>
    <w:rsid w:val="0000277C"/>
    <w:rsid w:val="00002C9A"/>
    <w:rsid w:val="00002DAC"/>
    <w:rsid w:val="00002EF9"/>
    <w:rsid w:val="00002F49"/>
    <w:rsid w:val="0000332D"/>
    <w:rsid w:val="00003765"/>
    <w:rsid w:val="000037FA"/>
    <w:rsid w:val="00003FEC"/>
    <w:rsid w:val="000040C2"/>
    <w:rsid w:val="000044D5"/>
    <w:rsid w:val="00004617"/>
    <w:rsid w:val="00004C81"/>
    <w:rsid w:val="00004FDC"/>
    <w:rsid w:val="00005277"/>
    <w:rsid w:val="00005560"/>
    <w:rsid w:val="0000581A"/>
    <w:rsid w:val="000059D3"/>
    <w:rsid w:val="00005F73"/>
    <w:rsid w:val="00006313"/>
    <w:rsid w:val="0000701F"/>
    <w:rsid w:val="00007660"/>
    <w:rsid w:val="000101B0"/>
    <w:rsid w:val="00010238"/>
    <w:rsid w:val="00010684"/>
    <w:rsid w:val="000106DB"/>
    <w:rsid w:val="00010B8E"/>
    <w:rsid w:val="00011046"/>
    <w:rsid w:val="0001137C"/>
    <w:rsid w:val="000114F4"/>
    <w:rsid w:val="00011950"/>
    <w:rsid w:val="00012042"/>
    <w:rsid w:val="00012046"/>
    <w:rsid w:val="0001319E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11F"/>
    <w:rsid w:val="0001636E"/>
    <w:rsid w:val="00017128"/>
    <w:rsid w:val="0001725A"/>
    <w:rsid w:val="000177C6"/>
    <w:rsid w:val="00017BBE"/>
    <w:rsid w:val="00017F2F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AB9"/>
    <w:rsid w:val="00027B9B"/>
    <w:rsid w:val="00027E91"/>
    <w:rsid w:val="000300C7"/>
    <w:rsid w:val="00030689"/>
    <w:rsid w:val="00030DD8"/>
    <w:rsid w:val="0003164D"/>
    <w:rsid w:val="00031F52"/>
    <w:rsid w:val="00032BAA"/>
    <w:rsid w:val="0003323C"/>
    <w:rsid w:val="000333C7"/>
    <w:rsid w:val="00033630"/>
    <w:rsid w:val="0003389B"/>
    <w:rsid w:val="00033E89"/>
    <w:rsid w:val="00033F78"/>
    <w:rsid w:val="000340A9"/>
    <w:rsid w:val="00034447"/>
    <w:rsid w:val="00034572"/>
    <w:rsid w:val="00034A55"/>
    <w:rsid w:val="00034B89"/>
    <w:rsid w:val="0003540F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3A"/>
    <w:rsid w:val="00042787"/>
    <w:rsid w:val="000427B9"/>
    <w:rsid w:val="00042D60"/>
    <w:rsid w:val="000431EA"/>
    <w:rsid w:val="0004349E"/>
    <w:rsid w:val="000436FD"/>
    <w:rsid w:val="00043799"/>
    <w:rsid w:val="000437A4"/>
    <w:rsid w:val="0004441B"/>
    <w:rsid w:val="0004457A"/>
    <w:rsid w:val="00044BA8"/>
    <w:rsid w:val="00044CF4"/>
    <w:rsid w:val="00044E4B"/>
    <w:rsid w:val="0004528E"/>
    <w:rsid w:val="00045813"/>
    <w:rsid w:val="00046AE4"/>
    <w:rsid w:val="00046F24"/>
    <w:rsid w:val="000470A3"/>
    <w:rsid w:val="00047852"/>
    <w:rsid w:val="00047B5C"/>
    <w:rsid w:val="00047ED9"/>
    <w:rsid w:val="000505F9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78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817"/>
    <w:rsid w:val="0006094F"/>
    <w:rsid w:val="000609AB"/>
    <w:rsid w:val="00060E2D"/>
    <w:rsid w:val="00060EF0"/>
    <w:rsid w:val="00061374"/>
    <w:rsid w:val="000617A2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10F"/>
    <w:rsid w:val="000674DE"/>
    <w:rsid w:val="0006780A"/>
    <w:rsid w:val="000678D5"/>
    <w:rsid w:val="00067F9C"/>
    <w:rsid w:val="00070180"/>
    <w:rsid w:val="0007038B"/>
    <w:rsid w:val="00070513"/>
    <w:rsid w:val="000708C9"/>
    <w:rsid w:val="000713C6"/>
    <w:rsid w:val="000714E3"/>
    <w:rsid w:val="000724F7"/>
    <w:rsid w:val="0007288B"/>
    <w:rsid w:val="00073135"/>
    <w:rsid w:val="00074421"/>
    <w:rsid w:val="000746C7"/>
    <w:rsid w:val="00074735"/>
    <w:rsid w:val="00074757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1A57"/>
    <w:rsid w:val="000820AA"/>
    <w:rsid w:val="00082352"/>
    <w:rsid w:val="00082823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4D3E"/>
    <w:rsid w:val="00085216"/>
    <w:rsid w:val="000858A0"/>
    <w:rsid w:val="00085BD3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2ED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2BB"/>
    <w:rsid w:val="000A737A"/>
    <w:rsid w:val="000A739D"/>
    <w:rsid w:val="000A754A"/>
    <w:rsid w:val="000A76BD"/>
    <w:rsid w:val="000A7A21"/>
    <w:rsid w:val="000B01BA"/>
    <w:rsid w:val="000B02BF"/>
    <w:rsid w:val="000B02F7"/>
    <w:rsid w:val="000B06CA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3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196"/>
    <w:rsid w:val="000C0416"/>
    <w:rsid w:val="000C0C80"/>
    <w:rsid w:val="000C1002"/>
    <w:rsid w:val="000C1561"/>
    <w:rsid w:val="000C15F7"/>
    <w:rsid w:val="000C19F6"/>
    <w:rsid w:val="000C1A03"/>
    <w:rsid w:val="000C1B3D"/>
    <w:rsid w:val="000C226E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5B03"/>
    <w:rsid w:val="000C5E26"/>
    <w:rsid w:val="000C6160"/>
    <w:rsid w:val="000C65A9"/>
    <w:rsid w:val="000C6B46"/>
    <w:rsid w:val="000C6EB8"/>
    <w:rsid w:val="000C7041"/>
    <w:rsid w:val="000C77A0"/>
    <w:rsid w:val="000C7BF0"/>
    <w:rsid w:val="000C7ED1"/>
    <w:rsid w:val="000D004C"/>
    <w:rsid w:val="000D0850"/>
    <w:rsid w:val="000D1A53"/>
    <w:rsid w:val="000D2391"/>
    <w:rsid w:val="000D2C4F"/>
    <w:rsid w:val="000D2CBC"/>
    <w:rsid w:val="000D2F89"/>
    <w:rsid w:val="000D3EAC"/>
    <w:rsid w:val="000D3EDB"/>
    <w:rsid w:val="000D3FCD"/>
    <w:rsid w:val="000D4250"/>
    <w:rsid w:val="000D4760"/>
    <w:rsid w:val="000D4C73"/>
    <w:rsid w:val="000D5590"/>
    <w:rsid w:val="000D58C6"/>
    <w:rsid w:val="000D597A"/>
    <w:rsid w:val="000D5990"/>
    <w:rsid w:val="000D5BE0"/>
    <w:rsid w:val="000D6594"/>
    <w:rsid w:val="000D6660"/>
    <w:rsid w:val="000D6CFD"/>
    <w:rsid w:val="000D749E"/>
    <w:rsid w:val="000D74B4"/>
    <w:rsid w:val="000D7B14"/>
    <w:rsid w:val="000D7C15"/>
    <w:rsid w:val="000D7EA2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1C04"/>
    <w:rsid w:val="000E2187"/>
    <w:rsid w:val="000E28CF"/>
    <w:rsid w:val="000E2AC9"/>
    <w:rsid w:val="000E3076"/>
    <w:rsid w:val="000E3D87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410"/>
    <w:rsid w:val="000E67A1"/>
    <w:rsid w:val="000E6C88"/>
    <w:rsid w:val="000E6E16"/>
    <w:rsid w:val="000E7798"/>
    <w:rsid w:val="000E7AB7"/>
    <w:rsid w:val="000F00F6"/>
    <w:rsid w:val="000F029D"/>
    <w:rsid w:val="000F077D"/>
    <w:rsid w:val="000F08CA"/>
    <w:rsid w:val="000F0BE7"/>
    <w:rsid w:val="000F1035"/>
    <w:rsid w:val="000F122A"/>
    <w:rsid w:val="000F122E"/>
    <w:rsid w:val="000F1320"/>
    <w:rsid w:val="000F1668"/>
    <w:rsid w:val="000F196A"/>
    <w:rsid w:val="000F1FFD"/>
    <w:rsid w:val="000F223A"/>
    <w:rsid w:val="000F2368"/>
    <w:rsid w:val="000F2486"/>
    <w:rsid w:val="000F2AB8"/>
    <w:rsid w:val="000F3197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0F7F16"/>
    <w:rsid w:val="0010011A"/>
    <w:rsid w:val="001011B0"/>
    <w:rsid w:val="00101868"/>
    <w:rsid w:val="0010186F"/>
    <w:rsid w:val="00102074"/>
    <w:rsid w:val="0010232E"/>
    <w:rsid w:val="00103246"/>
    <w:rsid w:val="0010335C"/>
    <w:rsid w:val="00103510"/>
    <w:rsid w:val="001035C6"/>
    <w:rsid w:val="00103F50"/>
    <w:rsid w:val="00104147"/>
    <w:rsid w:val="00104D39"/>
    <w:rsid w:val="001050C8"/>
    <w:rsid w:val="0010552E"/>
    <w:rsid w:val="0010555F"/>
    <w:rsid w:val="0010593C"/>
    <w:rsid w:val="00105EFF"/>
    <w:rsid w:val="00106119"/>
    <w:rsid w:val="0010613A"/>
    <w:rsid w:val="00106866"/>
    <w:rsid w:val="001069D8"/>
    <w:rsid w:val="00107AA3"/>
    <w:rsid w:val="00107C2D"/>
    <w:rsid w:val="00107DB0"/>
    <w:rsid w:val="00110851"/>
    <w:rsid w:val="00110857"/>
    <w:rsid w:val="00110A62"/>
    <w:rsid w:val="0011119C"/>
    <w:rsid w:val="001118D5"/>
    <w:rsid w:val="00111ADF"/>
    <w:rsid w:val="00112321"/>
    <w:rsid w:val="00112699"/>
    <w:rsid w:val="001129FC"/>
    <w:rsid w:val="00113118"/>
    <w:rsid w:val="00113A0D"/>
    <w:rsid w:val="00113A7B"/>
    <w:rsid w:val="00113E74"/>
    <w:rsid w:val="00114280"/>
    <w:rsid w:val="001143BF"/>
    <w:rsid w:val="00114BF7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59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3DEA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27FA3"/>
    <w:rsid w:val="001301D7"/>
    <w:rsid w:val="0013093C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6AD"/>
    <w:rsid w:val="00136C18"/>
    <w:rsid w:val="0013732E"/>
    <w:rsid w:val="001374F8"/>
    <w:rsid w:val="001375A7"/>
    <w:rsid w:val="001377EF"/>
    <w:rsid w:val="00137DC0"/>
    <w:rsid w:val="00140D25"/>
    <w:rsid w:val="00140FD2"/>
    <w:rsid w:val="001410FF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4E96"/>
    <w:rsid w:val="0014535D"/>
    <w:rsid w:val="001455FA"/>
    <w:rsid w:val="00145C36"/>
    <w:rsid w:val="00146032"/>
    <w:rsid w:val="0014605D"/>
    <w:rsid w:val="0014641B"/>
    <w:rsid w:val="00146913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1BC4"/>
    <w:rsid w:val="00152442"/>
    <w:rsid w:val="001524DD"/>
    <w:rsid w:val="001526B7"/>
    <w:rsid w:val="00152EF4"/>
    <w:rsid w:val="001534B8"/>
    <w:rsid w:val="00153690"/>
    <w:rsid w:val="001538FE"/>
    <w:rsid w:val="00153965"/>
    <w:rsid w:val="00154811"/>
    <w:rsid w:val="001548C9"/>
    <w:rsid w:val="00154A07"/>
    <w:rsid w:val="00154AE0"/>
    <w:rsid w:val="00154CFC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4F1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762"/>
    <w:rsid w:val="001658F5"/>
    <w:rsid w:val="00165944"/>
    <w:rsid w:val="0016595E"/>
    <w:rsid w:val="00165AB0"/>
    <w:rsid w:val="00166360"/>
    <w:rsid w:val="00166880"/>
    <w:rsid w:val="00166F4A"/>
    <w:rsid w:val="00167DAE"/>
    <w:rsid w:val="001705C8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2886"/>
    <w:rsid w:val="00183103"/>
    <w:rsid w:val="001833C6"/>
    <w:rsid w:val="00183938"/>
    <w:rsid w:val="00183E74"/>
    <w:rsid w:val="00183EAD"/>
    <w:rsid w:val="00183F18"/>
    <w:rsid w:val="001848F9"/>
    <w:rsid w:val="00184FBF"/>
    <w:rsid w:val="00185266"/>
    <w:rsid w:val="001857EB"/>
    <w:rsid w:val="0018581B"/>
    <w:rsid w:val="00185984"/>
    <w:rsid w:val="00185DC4"/>
    <w:rsid w:val="0018656F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BE4"/>
    <w:rsid w:val="00194C78"/>
    <w:rsid w:val="00194CDC"/>
    <w:rsid w:val="001954FD"/>
    <w:rsid w:val="00195680"/>
    <w:rsid w:val="001957CF"/>
    <w:rsid w:val="001957E1"/>
    <w:rsid w:val="00195B5F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348"/>
    <w:rsid w:val="001A257C"/>
    <w:rsid w:val="001A2B91"/>
    <w:rsid w:val="001A360C"/>
    <w:rsid w:val="001A3E33"/>
    <w:rsid w:val="001A3F28"/>
    <w:rsid w:val="001A44E7"/>
    <w:rsid w:val="001A4610"/>
    <w:rsid w:val="001A473A"/>
    <w:rsid w:val="001A4810"/>
    <w:rsid w:val="001A567E"/>
    <w:rsid w:val="001A5AF2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0C3"/>
    <w:rsid w:val="001B03E5"/>
    <w:rsid w:val="001B058B"/>
    <w:rsid w:val="001B177D"/>
    <w:rsid w:val="001B178C"/>
    <w:rsid w:val="001B1B90"/>
    <w:rsid w:val="001B2515"/>
    <w:rsid w:val="001B2B7D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14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9BE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621"/>
    <w:rsid w:val="001C3896"/>
    <w:rsid w:val="001C3914"/>
    <w:rsid w:val="001C3CF0"/>
    <w:rsid w:val="001C3EB9"/>
    <w:rsid w:val="001C40D7"/>
    <w:rsid w:val="001C422C"/>
    <w:rsid w:val="001C43C1"/>
    <w:rsid w:val="001C489C"/>
    <w:rsid w:val="001C4A30"/>
    <w:rsid w:val="001C4D8A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7B1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6B1"/>
    <w:rsid w:val="001D37F9"/>
    <w:rsid w:val="001D3BE8"/>
    <w:rsid w:val="001D3E22"/>
    <w:rsid w:val="001D3EB0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0255"/>
    <w:rsid w:val="001E10D9"/>
    <w:rsid w:val="001E1215"/>
    <w:rsid w:val="001E25B3"/>
    <w:rsid w:val="001E38AC"/>
    <w:rsid w:val="001E4AFB"/>
    <w:rsid w:val="001E5106"/>
    <w:rsid w:val="001E66A3"/>
    <w:rsid w:val="001E671D"/>
    <w:rsid w:val="001E6803"/>
    <w:rsid w:val="001E6FC0"/>
    <w:rsid w:val="001E7327"/>
    <w:rsid w:val="001E73A6"/>
    <w:rsid w:val="001E766E"/>
    <w:rsid w:val="001E77EF"/>
    <w:rsid w:val="001E7938"/>
    <w:rsid w:val="001E7C1C"/>
    <w:rsid w:val="001F0B97"/>
    <w:rsid w:val="001F1540"/>
    <w:rsid w:val="001F181F"/>
    <w:rsid w:val="001F1847"/>
    <w:rsid w:val="001F1854"/>
    <w:rsid w:val="001F1980"/>
    <w:rsid w:val="001F1DB3"/>
    <w:rsid w:val="001F2302"/>
    <w:rsid w:val="001F2365"/>
    <w:rsid w:val="001F24E6"/>
    <w:rsid w:val="001F3351"/>
    <w:rsid w:val="001F336D"/>
    <w:rsid w:val="001F352D"/>
    <w:rsid w:val="001F3565"/>
    <w:rsid w:val="001F3590"/>
    <w:rsid w:val="001F3B34"/>
    <w:rsid w:val="001F3DE6"/>
    <w:rsid w:val="001F3E59"/>
    <w:rsid w:val="001F43F4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23BF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68F"/>
    <w:rsid w:val="00205796"/>
    <w:rsid w:val="002058D8"/>
    <w:rsid w:val="0020597F"/>
    <w:rsid w:val="00206D0F"/>
    <w:rsid w:val="00206E36"/>
    <w:rsid w:val="00207041"/>
    <w:rsid w:val="00207127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5A0E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08"/>
    <w:rsid w:val="00217CE0"/>
    <w:rsid w:val="00220606"/>
    <w:rsid w:val="0022097F"/>
    <w:rsid w:val="00220A16"/>
    <w:rsid w:val="00220D79"/>
    <w:rsid w:val="00222209"/>
    <w:rsid w:val="00222329"/>
    <w:rsid w:val="00222727"/>
    <w:rsid w:val="0022294B"/>
    <w:rsid w:val="00222B55"/>
    <w:rsid w:val="00223778"/>
    <w:rsid w:val="00223C4E"/>
    <w:rsid w:val="00224118"/>
    <w:rsid w:val="0022429C"/>
    <w:rsid w:val="00224382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9A"/>
    <w:rsid w:val="00231678"/>
    <w:rsid w:val="00231BBE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919"/>
    <w:rsid w:val="00236EC7"/>
    <w:rsid w:val="0023750D"/>
    <w:rsid w:val="00237589"/>
    <w:rsid w:val="00237DE7"/>
    <w:rsid w:val="00240729"/>
    <w:rsid w:val="00240BDC"/>
    <w:rsid w:val="0024137E"/>
    <w:rsid w:val="00241407"/>
    <w:rsid w:val="0024185B"/>
    <w:rsid w:val="00241A2B"/>
    <w:rsid w:val="00241E06"/>
    <w:rsid w:val="0024305D"/>
    <w:rsid w:val="00243692"/>
    <w:rsid w:val="00243693"/>
    <w:rsid w:val="002439ED"/>
    <w:rsid w:val="00243AB3"/>
    <w:rsid w:val="00243F2D"/>
    <w:rsid w:val="002443C8"/>
    <w:rsid w:val="00244491"/>
    <w:rsid w:val="0024451F"/>
    <w:rsid w:val="00245554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2F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08C2"/>
    <w:rsid w:val="00260C77"/>
    <w:rsid w:val="00261198"/>
    <w:rsid w:val="00261BEE"/>
    <w:rsid w:val="00262079"/>
    <w:rsid w:val="002620E1"/>
    <w:rsid w:val="0026239E"/>
    <w:rsid w:val="00262DFC"/>
    <w:rsid w:val="00263378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5F1A"/>
    <w:rsid w:val="00266075"/>
    <w:rsid w:val="002661AF"/>
    <w:rsid w:val="0026753B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5B0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6A2"/>
    <w:rsid w:val="00274C5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6F0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4F06"/>
    <w:rsid w:val="00284FA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24A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0A1"/>
    <w:rsid w:val="002962C6"/>
    <w:rsid w:val="002965A0"/>
    <w:rsid w:val="00296B6C"/>
    <w:rsid w:val="0029702E"/>
    <w:rsid w:val="002972AE"/>
    <w:rsid w:val="00297C74"/>
    <w:rsid w:val="002A00A3"/>
    <w:rsid w:val="002A04EA"/>
    <w:rsid w:val="002A0947"/>
    <w:rsid w:val="002A0A50"/>
    <w:rsid w:val="002A0E77"/>
    <w:rsid w:val="002A11C6"/>
    <w:rsid w:val="002A125D"/>
    <w:rsid w:val="002A1975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4C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317"/>
    <w:rsid w:val="002B3786"/>
    <w:rsid w:val="002B37BF"/>
    <w:rsid w:val="002B398D"/>
    <w:rsid w:val="002B4239"/>
    <w:rsid w:val="002B42FB"/>
    <w:rsid w:val="002B43FD"/>
    <w:rsid w:val="002B4721"/>
    <w:rsid w:val="002B4919"/>
    <w:rsid w:val="002B58D0"/>
    <w:rsid w:val="002B59F3"/>
    <w:rsid w:val="002B6599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C43"/>
    <w:rsid w:val="002C1E63"/>
    <w:rsid w:val="002C219A"/>
    <w:rsid w:val="002C23C4"/>
    <w:rsid w:val="002C2544"/>
    <w:rsid w:val="002C27C0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7BD"/>
    <w:rsid w:val="002D195C"/>
    <w:rsid w:val="002D1A83"/>
    <w:rsid w:val="002D1C9E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9A8"/>
    <w:rsid w:val="002D7C5B"/>
    <w:rsid w:val="002D7EBE"/>
    <w:rsid w:val="002E061A"/>
    <w:rsid w:val="002E0B1C"/>
    <w:rsid w:val="002E112B"/>
    <w:rsid w:val="002E15D7"/>
    <w:rsid w:val="002E1F4B"/>
    <w:rsid w:val="002E1F6D"/>
    <w:rsid w:val="002E22CF"/>
    <w:rsid w:val="002E2712"/>
    <w:rsid w:val="002E29AB"/>
    <w:rsid w:val="002E2A11"/>
    <w:rsid w:val="002E2D04"/>
    <w:rsid w:val="002E334D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1A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AC2"/>
    <w:rsid w:val="002F1F88"/>
    <w:rsid w:val="002F22E7"/>
    <w:rsid w:val="002F2840"/>
    <w:rsid w:val="002F2D8B"/>
    <w:rsid w:val="002F3193"/>
    <w:rsid w:val="002F3424"/>
    <w:rsid w:val="002F3599"/>
    <w:rsid w:val="002F3915"/>
    <w:rsid w:val="002F3DE5"/>
    <w:rsid w:val="002F4675"/>
    <w:rsid w:val="002F4A4A"/>
    <w:rsid w:val="002F4A86"/>
    <w:rsid w:val="002F5AED"/>
    <w:rsid w:val="002F61E7"/>
    <w:rsid w:val="002F64CA"/>
    <w:rsid w:val="002F65F8"/>
    <w:rsid w:val="002F6704"/>
    <w:rsid w:val="002F6F84"/>
    <w:rsid w:val="002F7404"/>
    <w:rsid w:val="002F785D"/>
    <w:rsid w:val="002F7EB3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6C80"/>
    <w:rsid w:val="00307741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1D14"/>
    <w:rsid w:val="0031208B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BEF"/>
    <w:rsid w:val="00313F6F"/>
    <w:rsid w:val="00314002"/>
    <w:rsid w:val="003140FD"/>
    <w:rsid w:val="0031416D"/>
    <w:rsid w:val="003142A2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6F29"/>
    <w:rsid w:val="00317076"/>
    <w:rsid w:val="00317C9D"/>
    <w:rsid w:val="00320317"/>
    <w:rsid w:val="00320571"/>
    <w:rsid w:val="003206F5"/>
    <w:rsid w:val="00320884"/>
    <w:rsid w:val="00320B50"/>
    <w:rsid w:val="00320CBC"/>
    <w:rsid w:val="00321113"/>
    <w:rsid w:val="00321354"/>
    <w:rsid w:val="003214AE"/>
    <w:rsid w:val="0032181B"/>
    <w:rsid w:val="003218D1"/>
    <w:rsid w:val="00321A75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517"/>
    <w:rsid w:val="00325861"/>
    <w:rsid w:val="00325BA5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4E"/>
    <w:rsid w:val="003321E3"/>
    <w:rsid w:val="00332521"/>
    <w:rsid w:val="003326CD"/>
    <w:rsid w:val="00332881"/>
    <w:rsid w:val="00332D8F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322"/>
    <w:rsid w:val="003364E8"/>
    <w:rsid w:val="0033675F"/>
    <w:rsid w:val="00336768"/>
    <w:rsid w:val="00336DEB"/>
    <w:rsid w:val="00336F1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95B"/>
    <w:rsid w:val="00342CF7"/>
    <w:rsid w:val="00343CEC"/>
    <w:rsid w:val="00343DAB"/>
    <w:rsid w:val="00344637"/>
    <w:rsid w:val="00344A26"/>
    <w:rsid w:val="00344BAF"/>
    <w:rsid w:val="00344E3E"/>
    <w:rsid w:val="00344F3B"/>
    <w:rsid w:val="003454C3"/>
    <w:rsid w:val="00345636"/>
    <w:rsid w:val="00345869"/>
    <w:rsid w:val="00345A98"/>
    <w:rsid w:val="00345B7D"/>
    <w:rsid w:val="00345D37"/>
    <w:rsid w:val="00346C18"/>
    <w:rsid w:val="00346FE5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36B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2E6"/>
    <w:rsid w:val="00354759"/>
    <w:rsid w:val="00354782"/>
    <w:rsid w:val="00354D75"/>
    <w:rsid w:val="00354DD8"/>
    <w:rsid w:val="0035506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AC7"/>
    <w:rsid w:val="00371ECE"/>
    <w:rsid w:val="00372022"/>
    <w:rsid w:val="00372534"/>
    <w:rsid w:val="003727B1"/>
    <w:rsid w:val="00372976"/>
    <w:rsid w:val="00373194"/>
    <w:rsid w:val="003733A8"/>
    <w:rsid w:val="003736DD"/>
    <w:rsid w:val="0037389D"/>
    <w:rsid w:val="0037398C"/>
    <w:rsid w:val="00373D1D"/>
    <w:rsid w:val="00374394"/>
    <w:rsid w:val="0037455F"/>
    <w:rsid w:val="0037491C"/>
    <w:rsid w:val="00374B89"/>
    <w:rsid w:val="003757A5"/>
    <w:rsid w:val="00376121"/>
    <w:rsid w:val="003762A9"/>
    <w:rsid w:val="0037659B"/>
    <w:rsid w:val="00376CC2"/>
    <w:rsid w:val="0037760E"/>
    <w:rsid w:val="00377752"/>
    <w:rsid w:val="00377AF2"/>
    <w:rsid w:val="00377C44"/>
    <w:rsid w:val="00377E97"/>
    <w:rsid w:val="0038023A"/>
    <w:rsid w:val="00380483"/>
    <w:rsid w:val="003806D5"/>
    <w:rsid w:val="00381245"/>
    <w:rsid w:val="0038151A"/>
    <w:rsid w:val="003819E5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7A9"/>
    <w:rsid w:val="003909ED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B29"/>
    <w:rsid w:val="00397F4D"/>
    <w:rsid w:val="003A08DB"/>
    <w:rsid w:val="003A0AC8"/>
    <w:rsid w:val="003A0CBD"/>
    <w:rsid w:val="003A1690"/>
    <w:rsid w:val="003A2831"/>
    <w:rsid w:val="003A30F3"/>
    <w:rsid w:val="003A3294"/>
    <w:rsid w:val="003A3AE5"/>
    <w:rsid w:val="003A3F51"/>
    <w:rsid w:val="003A4874"/>
    <w:rsid w:val="003A4B05"/>
    <w:rsid w:val="003A4FAD"/>
    <w:rsid w:val="003A51A8"/>
    <w:rsid w:val="003A5242"/>
    <w:rsid w:val="003A5385"/>
    <w:rsid w:val="003A7CD3"/>
    <w:rsid w:val="003A7CFA"/>
    <w:rsid w:val="003A7E69"/>
    <w:rsid w:val="003B0008"/>
    <w:rsid w:val="003B060E"/>
    <w:rsid w:val="003B0A58"/>
    <w:rsid w:val="003B0BC3"/>
    <w:rsid w:val="003B0FA5"/>
    <w:rsid w:val="003B13AE"/>
    <w:rsid w:val="003B1501"/>
    <w:rsid w:val="003B2481"/>
    <w:rsid w:val="003B31B6"/>
    <w:rsid w:val="003B32C3"/>
    <w:rsid w:val="003B37CA"/>
    <w:rsid w:val="003B3CF0"/>
    <w:rsid w:val="003B3D1F"/>
    <w:rsid w:val="003B3F96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396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BEF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C7F90"/>
    <w:rsid w:val="003D01F1"/>
    <w:rsid w:val="003D0230"/>
    <w:rsid w:val="003D07E4"/>
    <w:rsid w:val="003D0A62"/>
    <w:rsid w:val="003D0C4F"/>
    <w:rsid w:val="003D11B7"/>
    <w:rsid w:val="003D17EB"/>
    <w:rsid w:val="003D180F"/>
    <w:rsid w:val="003D1BF6"/>
    <w:rsid w:val="003D1D97"/>
    <w:rsid w:val="003D1E67"/>
    <w:rsid w:val="003D1EFE"/>
    <w:rsid w:val="003D1F11"/>
    <w:rsid w:val="003D20BF"/>
    <w:rsid w:val="003D22B9"/>
    <w:rsid w:val="003D2D99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8D1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B65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B1"/>
    <w:rsid w:val="004031D6"/>
    <w:rsid w:val="00403412"/>
    <w:rsid w:val="0040360B"/>
    <w:rsid w:val="00403769"/>
    <w:rsid w:val="00403B78"/>
    <w:rsid w:val="00403CE0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AC9"/>
    <w:rsid w:val="00407D0B"/>
    <w:rsid w:val="00407D3C"/>
    <w:rsid w:val="00410305"/>
    <w:rsid w:val="00410AC0"/>
    <w:rsid w:val="004110CF"/>
    <w:rsid w:val="00411412"/>
    <w:rsid w:val="00412685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48F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320"/>
    <w:rsid w:val="004244FC"/>
    <w:rsid w:val="00424A7F"/>
    <w:rsid w:val="00424CF5"/>
    <w:rsid w:val="00424D83"/>
    <w:rsid w:val="0042585F"/>
    <w:rsid w:val="004258D3"/>
    <w:rsid w:val="0042594D"/>
    <w:rsid w:val="00425B5A"/>
    <w:rsid w:val="00425D03"/>
    <w:rsid w:val="00425E3F"/>
    <w:rsid w:val="00425EC6"/>
    <w:rsid w:val="00425F88"/>
    <w:rsid w:val="00426467"/>
    <w:rsid w:val="004264C5"/>
    <w:rsid w:val="0042739C"/>
    <w:rsid w:val="0042754F"/>
    <w:rsid w:val="0043089D"/>
    <w:rsid w:val="00432053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2B0"/>
    <w:rsid w:val="004366A9"/>
    <w:rsid w:val="004368DE"/>
    <w:rsid w:val="00436B67"/>
    <w:rsid w:val="00436DF9"/>
    <w:rsid w:val="00436E15"/>
    <w:rsid w:val="00436FC2"/>
    <w:rsid w:val="004371C0"/>
    <w:rsid w:val="004377B3"/>
    <w:rsid w:val="0043788B"/>
    <w:rsid w:val="004379D8"/>
    <w:rsid w:val="00437E06"/>
    <w:rsid w:val="00437F2A"/>
    <w:rsid w:val="0044028C"/>
    <w:rsid w:val="00440349"/>
    <w:rsid w:val="0044073E"/>
    <w:rsid w:val="00440926"/>
    <w:rsid w:val="0044156D"/>
    <w:rsid w:val="00441F16"/>
    <w:rsid w:val="0044202E"/>
    <w:rsid w:val="00442A31"/>
    <w:rsid w:val="00442ABA"/>
    <w:rsid w:val="004432DB"/>
    <w:rsid w:val="00443320"/>
    <w:rsid w:val="004439D3"/>
    <w:rsid w:val="00443D02"/>
    <w:rsid w:val="00443D1B"/>
    <w:rsid w:val="00443F71"/>
    <w:rsid w:val="004442F2"/>
    <w:rsid w:val="004444A3"/>
    <w:rsid w:val="00444DFB"/>
    <w:rsid w:val="0044513E"/>
    <w:rsid w:val="004453AF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5ED4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94C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D49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3702"/>
    <w:rsid w:val="0047471E"/>
    <w:rsid w:val="0047482F"/>
    <w:rsid w:val="00474873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CA4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4D8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42B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1CE2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C97"/>
    <w:rsid w:val="004A7D49"/>
    <w:rsid w:val="004A7DD8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2D8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0A4"/>
    <w:rsid w:val="004B5246"/>
    <w:rsid w:val="004B538F"/>
    <w:rsid w:val="004B56D4"/>
    <w:rsid w:val="004B57A7"/>
    <w:rsid w:val="004B58A4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031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B98"/>
    <w:rsid w:val="004D2E16"/>
    <w:rsid w:val="004D3B89"/>
    <w:rsid w:val="004D41C1"/>
    <w:rsid w:val="004D4502"/>
    <w:rsid w:val="004D4E8A"/>
    <w:rsid w:val="004D4EF6"/>
    <w:rsid w:val="004D52D5"/>
    <w:rsid w:val="004D56AF"/>
    <w:rsid w:val="004D5CDB"/>
    <w:rsid w:val="004D5F46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4B"/>
    <w:rsid w:val="004E34C0"/>
    <w:rsid w:val="004E3623"/>
    <w:rsid w:val="004E3A59"/>
    <w:rsid w:val="004E3E4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0DD"/>
    <w:rsid w:val="004F128D"/>
    <w:rsid w:val="004F12A4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4F8F"/>
    <w:rsid w:val="004F5161"/>
    <w:rsid w:val="004F52E3"/>
    <w:rsid w:val="004F5BAC"/>
    <w:rsid w:val="004F6104"/>
    <w:rsid w:val="004F62E6"/>
    <w:rsid w:val="004F6611"/>
    <w:rsid w:val="004F6B6D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40D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166"/>
    <w:rsid w:val="00505AC5"/>
    <w:rsid w:val="00505FC0"/>
    <w:rsid w:val="005060D1"/>
    <w:rsid w:val="0050619E"/>
    <w:rsid w:val="0050623C"/>
    <w:rsid w:val="00506488"/>
    <w:rsid w:val="00506B65"/>
    <w:rsid w:val="00506DC3"/>
    <w:rsid w:val="00507AA4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7D3"/>
    <w:rsid w:val="00513A54"/>
    <w:rsid w:val="00513DDF"/>
    <w:rsid w:val="00513FBD"/>
    <w:rsid w:val="0051403A"/>
    <w:rsid w:val="005141BF"/>
    <w:rsid w:val="005142BF"/>
    <w:rsid w:val="0051459A"/>
    <w:rsid w:val="00514BF4"/>
    <w:rsid w:val="00515A51"/>
    <w:rsid w:val="00515BE4"/>
    <w:rsid w:val="00515D76"/>
    <w:rsid w:val="00516103"/>
    <w:rsid w:val="005165A5"/>
    <w:rsid w:val="00517430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8A4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EC6"/>
    <w:rsid w:val="00540FB3"/>
    <w:rsid w:val="005411E8"/>
    <w:rsid w:val="005412D8"/>
    <w:rsid w:val="005417DE"/>
    <w:rsid w:val="005419C3"/>
    <w:rsid w:val="00541B69"/>
    <w:rsid w:val="00541CDD"/>
    <w:rsid w:val="0054245A"/>
    <w:rsid w:val="005424D1"/>
    <w:rsid w:val="0054279C"/>
    <w:rsid w:val="005427EF"/>
    <w:rsid w:val="00542A58"/>
    <w:rsid w:val="00542BEC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4EE"/>
    <w:rsid w:val="0054677D"/>
    <w:rsid w:val="005467CB"/>
    <w:rsid w:val="00546CE0"/>
    <w:rsid w:val="00546E28"/>
    <w:rsid w:val="00547564"/>
    <w:rsid w:val="005475C6"/>
    <w:rsid w:val="00547822"/>
    <w:rsid w:val="00547B5C"/>
    <w:rsid w:val="00550C9A"/>
    <w:rsid w:val="00550F9A"/>
    <w:rsid w:val="00551864"/>
    <w:rsid w:val="00551BE4"/>
    <w:rsid w:val="00551C87"/>
    <w:rsid w:val="00551C93"/>
    <w:rsid w:val="00551CF3"/>
    <w:rsid w:val="00552B18"/>
    <w:rsid w:val="00552F6E"/>
    <w:rsid w:val="00553050"/>
    <w:rsid w:val="005530F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15C"/>
    <w:rsid w:val="00560A1F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C34"/>
    <w:rsid w:val="00566EE2"/>
    <w:rsid w:val="00566F3D"/>
    <w:rsid w:val="005672E1"/>
    <w:rsid w:val="00567F23"/>
    <w:rsid w:val="00570161"/>
    <w:rsid w:val="005701EA"/>
    <w:rsid w:val="00570766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183"/>
    <w:rsid w:val="00583444"/>
    <w:rsid w:val="00583D26"/>
    <w:rsid w:val="0058455E"/>
    <w:rsid w:val="005849C8"/>
    <w:rsid w:val="00584CD0"/>
    <w:rsid w:val="00584E50"/>
    <w:rsid w:val="005852FF"/>
    <w:rsid w:val="00585AC2"/>
    <w:rsid w:val="00585B7C"/>
    <w:rsid w:val="00586A9C"/>
    <w:rsid w:val="00586B12"/>
    <w:rsid w:val="00586CB4"/>
    <w:rsid w:val="00586CE2"/>
    <w:rsid w:val="00586FFD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4FED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730"/>
    <w:rsid w:val="005969E5"/>
    <w:rsid w:val="00596ECE"/>
    <w:rsid w:val="00596EFE"/>
    <w:rsid w:val="00597376"/>
    <w:rsid w:val="0059758E"/>
    <w:rsid w:val="00597ECB"/>
    <w:rsid w:val="005A1240"/>
    <w:rsid w:val="005A1363"/>
    <w:rsid w:val="005A1429"/>
    <w:rsid w:val="005A1B56"/>
    <w:rsid w:val="005A1D6B"/>
    <w:rsid w:val="005A1EDB"/>
    <w:rsid w:val="005A24A1"/>
    <w:rsid w:val="005A259F"/>
    <w:rsid w:val="005A2691"/>
    <w:rsid w:val="005A29A9"/>
    <w:rsid w:val="005A3113"/>
    <w:rsid w:val="005A3257"/>
    <w:rsid w:val="005A3A8C"/>
    <w:rsid w:val="005A3CEB"/>
    <w:rsid w:val="005A3D34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686"/>
    <w:rsid w:val="005B07D0"/>
    <w:rsid w:val="005B080D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A15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2B83"/>
    <w:rsid w:val="005C3082"/>
    <w:rsid w:val="005C30C6"/>
    <w:rsid w:val="005C3303"/>
    <w:rsid w:val="005C34AF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B26"/>
    <w:rsid w:val="005C6F05"/>
    <w:rsid w:val="005C711F"/>
    <w:rsid w:val="005C788D"/>
    <w:rsid w:val="005C7CC3"/>
    <w:rsid w:val="005C7EE0"/>
    <w:rsid w:val="005D023B"/>
    <w:rsid w:val="005D0409"/>
    <w:rsid w:val="005D07A8"/>
    <w:rsid w:val="005D0AF1"/>
    <w:rsid w:val="005D0B18"/>
    <w:rsid w:val="005D10DA"/>
    <w:rsid w:val="005D149A"/>
    <w:rsid w:val="005D225D"/>
    <w:rsid w:val="005D2510"/>
    <w:rsid w:val="005D2F36"/>
    <w:rsid w:val="005D3B9C"/>
    <w:rsid w:val="005D4931"/>
    <w:rsid w:val="005D4957"/>
    <w:rsid w:val="005D4A29"/>
    <w:rsid w:val="005D51AD"/>
    <w:rsid w:val="005D56EB"/>
    <w:rsid w:val="005D5A80"/>
    <w:rsid w:val="005D615E"/>
    <w:rsid w:val="005D63FD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694"/>
    <w:rsid w:val="005E1808"/>
    <w:rsid w:val="005E1DD3"/>
    <w:rsid w:val="005E2019"/>
    <w:rsid w:val="005E222D"/>
    <w:rsid w:val="005E2F63"/>
    <w:rsid w:val="005E3351"/>
    <w:rsid w:val="005E34C4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58A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AEE"/>
    <w:rsid w:val="005F1BC5"/>
    <w:rsid w:val="005F1FB3"/>
    <w:rsid w:val="005F275F"/>
    <w:rsid w:val="005F3D6D"/>
    <w:rsid w:val="005F3E67"/>
    <w:rsid w:val="005F43CD"/>
    <w:rsid w:val="005F4CDE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23A"/>
    <w:rsid w:val="006053D5"/>
    <w:rsid w:val="00605806"/>
    <w:rsid w:val="00605C08"/>
    <w:rsid w:val="00606D85"/>
    <w:rsid w:val="00606DE0"/>
    <w:rsid w:val="00607124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293A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1B7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510"/>
    <w:rsid w:val="0063395D"/>
    <w:rsid w:val="006339FF"/>
    <w:rsid w:val="00633CEC"/>
    <w:rsid w:val="00633E2A"/>
    <w:rsid w:val="006342EC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339"/>
    <w:rsid w:val="00637C4B"/>
    <w:rsid w:val="00640672"/>
    <w:rsid w:val="00640E09"/>
    <w:rsid w:val="00641354"/>
    <w:rsid w:val="006414AA"/>
    <w:rsid w:val="006418E2"/>
    <w:rsid w:val="00641BBF"/>
    <w:rsid w:val="00642F56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C91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57A80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594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67B76"/>
    <w:rsid w:val="006701D2"/>
    <w:rsid w:val="006701EE"/>
    <w:rsid w:val="00670281"/>
    <w:rsid w:val="00670D1D"/>
    <w:rsid w:val="00670F12"/>
    <w:rsid w:val="00671916"/>
    <w:rsid w:val="00671C6D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6D8"/>
    <w:rsid w:val="00680E9C"/>
    <w:rsid w:val="0068104A"/>
    <w:rsid w:val="0068118E"/>
    <w:rsid w:val="0068136F"/>
    <w:rsid w:val="00681751"/>
    <w:rsid w:val="006829E0"/>
    <w:rsid w:val="00683251"/>
    <w:rsid w:val="006834B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45D"/>
    <w:rsid w:val="00691812"/>
    <w:rsid w:val="00691D9A"/>
    <w:rsid w:val="00691E18"/>
    <w:rsid w:val="00691EB8"/>
    <w:rsid w:val="00691EC9"/>
    <w:rsid w:val="00691FBE"/>
    <w:rsid w:val="00692619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70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14B4"/>
    <w:rsid w:val="006B1B89"/>
    <w:rsid w:val="006B2195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092"/>
    <w:rsid w:val="006B6110"/>
    <w:rsid w:val="006B6315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6F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DD8"/>
    <w:rsid w:val="006C4697"/>
    <w:rsid w:val="006C4899"/>
    <w:rsid w:val="006C4C24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37B"/>
    <w:rsid w:val="006D0543"/>
    <w:rsid w:val="006D0BCE"/>
    <w:rsid w:val="006D1E39"/>
    <w:rsid w:val="006D1EBE"/>
    <w:rsid w:val="006D228A"/>
    <w:rsid w:val="006D3182"/>
    <w:rsid w:val="006D35E2"/>
    <w:rsid w:val="006D45DB"/>
    <w:rsid w:val="006D490C"/>
    <w:rsid w:val="006D5332"/>
    <w:rsid w:val="006D59B8"/>
    <w:rsid w:val="006D63AC"/>
    <w:rsid w:val="006D6DB9"/>
    <w:rsid w:val="006D6E9F"/>
    <w:rsid w:val="006D702A"/>
    <w:rsid w:val="006D71EC"/>
    <w:rsid w:val="006D7949"/>
    <w:rsid w:val="006D7B05"/>
    <w:rsid w:val="006D7B7A"/>
    <w:rsid w:val="006E00A1"/>
    <w:rsid w:val="006E011D"/>
    <w:rsid w:val="006E02B3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4E3"/>
    <w:rsid w:val="006F36C7"/>
    <w:rsid w:val="006F4420"/>
    <w:rsid w:val="006F44C3"/>
    <w:rsid w:val="006F46E6"/>
    <w:rsid w:val="006F4D7C"/>
    <w:rsid w:val="006F4E21"/>
    <w:rsid w:val="006F4E34"/>
    <w:rsid w:val="006F4F23"/>
    <w:rsid w:val="006F529F"/>
    <w:rsid w:val="006F53BE"/>
    <w:rsid w:val="006F5842"/>
    <w:rsid w:val="006F5A0B"/>
    <w:rsid w:val="006F5B16"/>
    <w:rsid w:val="006F622F"/>
    <w:rsid w:val="006F725D"/>
    <w:rsid w:val="006F76F9"/>
    <w:rsid w:val="00700384"/>
    <w:rsid w:val="00700628"/>
    <w:rsid w:val="007006D0"/>
    <w:rsid w:val="007008E5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3942"/>
    <w:rsid w:val="00714226"/>
    <w:rsid w:val="0071428C"/>
    <w:rsid w:val="0071475B"/>
    <w:rsid w:val="00714CB8"/>
    <w:rsid w:val="00714E87"/>
    <w:rsid w:val="00714FEF"/>
    <w:rsid w:val="00715AFB"/>
    <w:rsid w:val="00715E5A"/>
    <w:rsid w:val="007165C6"/>
    <w:rsid w:val="00716970"/>
    <w:rsid w:val="00716B5C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E9D"/>
    <w:rsid w:val="00721FAF"/>
    <w:rsid w:val="00722363"/>
    <w:rsid w:val="0072249D"/>
    <w:rsid w:val="00722685"/>
    <w:rsid w:val="0072296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7117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857"/>
    <w:rsid w:val="00735870"/>
    <w:rsid w:val="00735AB6"/>
    <w:rsid w:val="00736BAE"/>
    <w:rsid w:val="00736D19"/>
    <w:rsid w:val="00737277"/>
    <w:rsid w:val="00740C59"/>
    <w:rsid w:val="00741007"/>
    <w:rsid w:val="007410B9"/>
    <w:rsid w:val="007410E9"/>
    <w:rsid w:val="00741529"/>
    <w:rsid w:val="0074212E"/>
    <w:rsid w:val="007423F6"/>
    <w:rsid w:val="00742467"/>
    <w:rsid w:val="00742639"/>
    <w:rsid w:val="0074270A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29E"/>
    <w:rsid w:val="00755B84"/>
    <w:rsid w:val="00756932"/>
    <w:rsid w:val="00757004"/>
    <w:rsid w:val="007570E9"/>
    <w:rsid w:val="00757658"/>
    <w:rsid w:val="00757A3F"/>
    <w:rsid w:val="00757B7E"/>
    <w:rsid w:val="00757C40"/>
    <w:rsid w:val="00757DDD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CB8"/>
    <w:rsid w:val="00763E80"/>
    <w:rsid w:val="00763FDE"/>
    <w:rsid w:val="00764B81"/>
    <w:rsid w:val="00764BD7"/>
    <w:rsid w:val="0076527F"/>
    <w:rsid w:val="007657A5"/>
    <w:rsid w:val="00765CE4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A33"/>
    <w:rsid w:val="00775F65"/>
    <w:rsid w:val="00776369"/>
    <w:rsid w:val="0077684A"/>
    <w:rsid w:val="00776958"/>
    <w:rsid w:val="00776B72"/>
    <w:rsid w:val="00776F37"/>
    <w:rsid w:val="00777282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0F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3F11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20E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1F"/>
    <w:rsid w:val="007A5FDC"/>
    <w:rsid w:val="007A6540"/>
    <w:rsid w:val="007A6736"/>
    <w:rsid w:val="007A6C77"/>
    <w:rsid w:val="007A730A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26EA"/>
    <w:rsid w:val="007B3118"/>
    <w:rsid w:val="007B3343"/>
    <w:rsid w:val="007B37DB"/>
    <w:rsid w:val="007B3803"/>
    <w:rsid w:val="007B3AD8"/>
    <w:rsid w:val="007B3B13"/>
    <w:rsid w:val="007B44C3"/>
    <w:rsid w:val="007B458C"/>
    <w:rsid w:val="007B4E77"/>
    <w:rsid w:val="007B4E9C"/>
    <w:rsid w:val="007B4EB0"/>
    <w:rsid w:val="007B4F7F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171F"/>
    <w:rsid w:val="007C255D"/>
    <w:rsid w:val="007C26D9"/>
    <w:rsid w:val="007C2CAF"/>
    <w:rsid w:val="007C2FFF"/>
    <w:rsid w:val="007C311C"/>
    <w:rsid w:val="007C33E4"/>
    <w:rsid w:val="007C3640"/>
    <w:rsid w:val="007C36FA"/>
    <w:rsid w:val="007C39E5"/>
    <w:rsid w:val="007C4564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BDD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4B9"/>
    <w:rsid w:val="007D46E3"/>
    <w:rsid w:val="007D47CC"/>
    <w:rsid w:val="007D4818"/>
    <w:rsid w:val="007D482E"/>
    <w:rsid w:val="007D4BCE"/>
    <w:rsid w:val="007D4D8D"/>
    <w:rsid w:val="007D4F26"/>
    <w:rsid w:val="007D5120"/>
    <w:rsid w:val="007D520E"/>
    <w:rsid w:val="007D572C"/>
    <w:rsid w:val="007D5748"/>
    <w:rsid w:val="007D5B41"/>
    <w:rsid w:val="007D5CA6"/>
    <w:rsid w:val="007D6620"/>
    <w:rsid w:val="007D66C3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36"/>
    <w:rsid w:val="007E1D67"/>
    <w:rsid w:val="007E2021"/>
    <w:rsid w:val="007E2214"/>
    <w:rsid w:val="007E329F"/>
    <w:rsid w:val="007E3B27"/>
    <w:rsid w:val="007E3BBB"/>
    <w:rsid w:val="007E3BD5"/>
    <w:rsid w:val="007E3EB5"/>
    <w:rsid w:val="007E45B3"/>
    <w:rsid w:val="007E4928"/>
    <w:rsid w:val="007E49D6"/>
    <w:rsid w:val="007E4AE0"/>
    <w:rsid w:val="007E5173"/>
    <w:rsid w:val="007E534B"/>
    <w:rsid w:val="007E5432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C73"/>
    <w:rsid w:val="007F3D1D"/>
    <w:rsid w:val="007F4617"/>
    <w:rsid w:val="007F46B6"/>
    <w:rsid w:val="007F4750"/>
    <w:rsid w:val="007F4AE9"/>
    <w:rsid w:val="007F4C53"/>
    <w:rsid w:val="007F4E14"/>
    <w:rsid w:val="007F527E"/>
    <w:rsid w:val="007F53D3"/>
    <w:rsid w:val="007F587C"/>
    <w:rsid w:val="007F5A87"/>
    <w:rsid w:val="007F5E63"/>
    <w:rsid w:val="007F5FB5"/>
    <w:rsid w:val="007F60D0"/>
    <w:rsid w:val="007F6560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0E8"/>
    <w:rsid w:val="00806574"/>
    <w:rsid w:val="00806E84"/>
    <w:rsid w:val="00807065"/>
    <w:rsid w:val="00807F1F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472C"/>
    <w:rsid w:val="00815826"/>
    <w:rsid w:val="00815B4A"/>
    <w:rsid w:val="0081605D"/>
    <w:rsid w:val="00816917"/>
    <w:rsid w:val="00817465"/>
    <w:rsid w:val="008175F5"/>
    <w:rsid w:val="008178A3"/>
    <w:rsid w:val="008178A4"/>
    <w:rsid w:val="00817C15"/>
    <w:rsid w:val="0082045F"/>
    <w:rsid w:val="00820D68"/>
    <w:rsid w:val="0082107C"/>
    <w:rsid w:val="00821830"/>
    <w:rsid w:val="008219B6"/>
    <w:rsid w:val="00821FDB"/>
    <w:rsid w:val="0082240B"/>
    <w:rsid w:val="00822410"/>
    <w:rsid w:val="008224DE"/>
    <w:rsid w:val="0082259E"/>
    <w:rsid w:val="00822631"/>
    <w:rsid w:val="0082305D"/>
    <w:rsid w:val="0082324F"/>
    <w:rsid w:val="00823AE9"/>
    <w:rsid w:val="00823DDF"/>
    <w:rsid w:val="00823E8F"/>
    <w:rsid w:val="008240C0"/>
    <w:rsid w:val="00824BF0"/>
    <w:rsid w:val="00824EA4"/>
    <w:rsid w:val="00825179"/>
    <w:rsid w:val="008252D7"/>
    <w:rsid w:val="008254BA"/>
    <w:rsid w:val="00826494"/>
    <w:rsid w:val="0082670A"/>
    <w:rsid w:val="00826C29"/>
    <w:rsid w:val="00826C6C"/>
    <w:rsid w:val="008271AB"/>
    <w:rsid w:val="0082743E"/>
    <w:rsid w:val="008274F1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7F"/>
    <w:rsid w:val="008337C5"/>
    <w:rsid w:val="008337E0"/>
    <w:rsid w:val="008345B3"/>
    <w:rsid w:val="00835FCF"/>
    <w:rsid w:val="0083630C"/>
    <w:rsid w:val="008366C1"/>
    <w:rsid w:val="00836A7D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55E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3C9B"/>
    <w:rsid w:val="00855263"/>
    <w:rsid w:val="008552E5"/>
    <w:rsid w:val="00855662"/>
    <w:rsid w:val="00855D35"/>
    <w:rsid w:val="008562B6"/>
    <w:rsid w:val="00856332"/>
    <w:rsid w:val="008566A1"/>
    <w:rsid w:val="0085686A"/>
    <w:rsid w:val="00856FD5"/>
    <w:rsid w:val="008574C9"/>
    <w:rsid w:val="008578FE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6C9"/>
    <w:rsid w:val="00876B37"/>
    <w:rsid w:val="0087749C"/>
    <w:rsid w:val="00877E1F"/>
    <w:rsid w:val="00880031"/>
    <w:rsid w:val="0088083F"/>
    <w:rsid w:val="00880849"/>
    <w:rsid w:val="0088100C"/>
    <w:rsid w:val="00881409"/>
    <w:rsid w:val="00881BDF"/>
    <w:rsid w:val="00881DE0"/>
    <w:rsid w:val="00881EE0"/>
    <w:rsid w:val="00881F4B"/>
    <w:rsid w:val="00882352"/>
    <w:rsid w:val="00882699"/>
    <w:rsid w:val="0088277E"/>
    <w:rsid w:val="00882858"/>
    <w:rsid w:val="00882E2D"/>
    <w:rsid w:val="0088349E"/>
    <w:rsid w:val="00883520"/>
    <w:rsid w:val="00883869"/>
    <w:rsid w:val="008839BE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BCC"/>
    <w:rsid w:val="00890D83"/>
    <w:rsid w:val="00892DB3"/>
    <w:rsid w:val="0089326B"/>
    <w:rsid w:val="00893B28"/>
    <w:rsid w:val="00893ECF"/>
    <w:rsid w:val="00894AC7"/>
    <w:rsid w:val="00894C72"/>
    <w:rsid w:val="00894CB6"/>
    <w:rsid w:val="00894EE5"/>
    <w:rsid w:val="00895208"/>
    <w:rsid w:val="00895592"/>
    <w:rsid w:val="0089583C"/>
    <w:rsid w:val="00895A32"/>
    <w:rsid w:val="00895ACD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0A2"/>
    <w:rsid w:val="008B3269"/>
    <w:rsid w:val="008B3DAA"/>
    <w:rsid w:val="008B429F"/>
    <w:rsid w:val="008B45C3"/>
    <w:rsid w:val="008B4B62"/>
    <w:rsid w:val="008B4E20"/>
    <w:rsid w:val="008B4E73"/>
    <w:rsid w:val="008B538D"/>
    <w:rsid w:val="008B551C"/>
    <w:rsid w:val="008B56E7"/>
    <w:rsid w:val="008B5A08"/>
    <w:rsid w:val="008B5F48"/>
    <w:rsid w:val="008B604A"/>
    <w:rsid w:val="008B6E80"/>
    <w:rsid w:val="008B79B5"/>
    <w:rsid w:val="008B7D89"/>
    <w:rsid w:val="008B7ECD"/>
    <w:rsid w:val="008B7ECF"/>
    <w:rsid w:val="008C104D"/>
    <w:rsid w:val="008C1347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891"/>
    <w:rsid w:val="008C5A50"/>
    <w:rsid w:val="008C5DA1"/>
    <w:rsid w:val="008C5FFD"/>
    <w:rsid w:val="008C60D9"/>
    <w:rsid w:val="008C7826"/>
    <w:rsid w:val="008C7A60"/>
    <w:rsid w:val="008C7AD7"/>
    <w:rsid w:val="008D01DE"/>
    <w:rsid w:val="008D027D"/>
    <w:rsid w:val="008D087D"/>
    <w:rsid w:val="008D0C9C"/>
    <w:rsid w:val="008D0E40"/>
    <w:rsid w:val="008D0E51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4E8B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6A8"/>
    <w:rsid w:val="008E7997"/>
    <w:rsid w:val="008E7B1A"/>
    <w:rsid w:val="008E7B8B"/>
    <w:rsid w:val="008E7FC1"/>
    <w:rsid w:val="008F01B1"/>
    <w:rsid w:val="008F0202"/>
    <w:rsid w:val="008F04A6"/>
    <w:rsid w:val="008F0562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8F7FDA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10A"/>
    <w:rsid w:val="009066F1"/>
    <w:rsid w:val="00906B2D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20A1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96A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7C"/>
    <w:rsid w:val="00923FFC"/>
    <w:rsid w:val="00924956"/>
    <w:rsid w:val="00924ED3"/>
    <w:rsid w:val="00924F22"/>
    <w:rsid w:val="009254C8"/>
    <w:rsid w:val="00925985"/>
    <w:rsid w:val="00925D2B"/>
    <w:rsid w:val="009267FC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02C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6F2E"/>
    <w:rsid w:val="00937444"/>
    <w:rsid w:val="00937583"/>
    <w:rsid w:val="0094011D"/>
    <w:rsid w:val="0094062C"/>
    <w:rsid w:val="009409A9"/>
    <w:rsid w:val="009409B2"/>
    <w:rsid w:val="00940A30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6D51"/>
    <w:rsid w:val="009471E3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55D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56F4"/>
    <w:rsid w:val="00955702"/>
    <w:rsid w:val="00955C06"/>
    <w:rsid w:val="0095610F"/>
    <w:rsid w:val="00956124"/>
    <w:rsid w:val="00956342"/>
    <w:rsid w:val="00956668"/>
    <w:rsid w:val="00956E43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5AE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4FA1"/>
    <w:rsid w:val="00965930"/>
    <w:rsid w:val="00965971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0986"/>
    <w:rsid w:val="009710B9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62"/>
    <w:rsid w:val="00977980"/>
    <w:rsid w:val="00977A1E"/>
    <w:rsid w:val="00977D1C"/>
    <w:rsid w:val="00977E78"/>
    <w:rsid w:val="00980675"/>
    <w:rsid w:val="009808DE"/>
    <w:rsid w:val="009816DE"/>
    <w:rsid w:val="00981841"/>
    <w:rsid w:val="00981F76"/>
    <w:rsid w:val="00982101"/>
    <w:rsid w:val="00982161"/>
    <w:rsid w:val="009821F5"/>
    <w:rsid w:val="00982994"/>
    <w:rsid w:val="00983376"/>
    <w:rsid w:val="0098353A"/>
    <w:rsid w:val="00983FF6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571"/>
    <w:rsid w:val="00986DE8"/>
    <w:rsid w:val="00986ECD"/>
    <w:rsid w:val="009870C3"/>
    <w:rsid w:val="009876A3"/>
    <w:rsid w:val="00987DDA"/>
    <w:rsid w:val="009901F5"/>
    <w:rsid w:val="00990712"/>
    <w:rsid w:val="009907AC"/>
    <w:rsid w:val="009909CC"/>
    <w:rsid w:val="00990A26"/>
    <w:rsid w:val="00991296"/>
    <w:rsid w:val="0099152D"/>
    <w:rsid w:val="00991549"/>
    <w:rsid w:val="009917FD"/>
    <w:rsid w:val="00991A33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CD1"/>
    <w:rsid w:val="00995DCE"/>
    <w:rsid w:val="00996945"/>
    <w:rsid w:val="00996F06"/>
    <w:rsid w:val="00997128"/>
    <w:rsid w:val="0099734E"/>
    <w:rsid w:val="009974D8"/>
    <w:rsid w:val="0099765C"/>
    <w:rsid w:val="00997A4E"/>
    <w:rsid w:val="00997C3E"/>
    <w:rsid w:val="009A0D63"/>
    <w:rsid w:val="009A10A1"/>
    <w:rsid w:val="009A12D7"/>
    <w:rsid w:val="009A1C3D"/>
    <w:rsid w:val="009A1E9C"/>
    <w:rsid w:val="009A209B"/>
    <w:rsid w:val="009A2622"/>
    <w:rsid w:val="009A2968"/>
    <w:rsid w:val="009A30B1"/>
    <w:rsid w:val="009A3444"/>
    <w:rsid w:val="009A3BAE"/>
    <w:rsid w:val="009A3DFA"/>
    <w:rsid w:val="009A3EE8"/>
    <w:rsid w:val="009A4306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249"/>
    <w:rsid w:val="009A72BB"/>
    <w:rsid w:val="009A774E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2B32"/>
    <w:rsid w:val="009B303D"/>
    <w:rsid w:val="009B338F"/>
    <w:rsid w:val="009B4832"/>
    <w:rsid w:val="009B4BB3"/>
    <w:rsid w:val="009B502E"/>
    <w:rsid w:val="009B5127"/>
    <w:rsid w:val="009B5135"/>
    <w:rsid w:val="009B580C"/>
    <w:rsid w:val="009B5B77"/>
    <w:rsid w:val="009B5CB6"/>
    <w:rsid w:val="009B60F8"/>
    <w:rsid w:val="009B6420"/>
    <w:rsid w:val="009B6AC3"/>
    <w:rsid w:val="009B6FBC"/>
    <w:rsid w:val="009B7103"/>
    <w:rsid w:val="009B7BEC"/>
    <w:rsid w:val="009B7FD7"/>
    <w:rsid w:val="009C108F"/>
    <w:rsid w:val="009C1407"/>
    <w:rsid w:val="009C17F6"/>
    <w:rsid w:val="009C1952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4B7"/>
    <w:rsid w:val="009C46E1"/>
    <w:rsid w:val="009C55D6"/>
    <w:rsid w:val="009C577C"/>
    <w:rsid w:val="009C6474"/>
    <w:rsid w:val="009C6964"/>
    <w:rsid w:val="009C6B17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D7CA5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49BB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19CB"/>
    <w:rsid w:val="009F2010"/>
    <w:rsid w:val="009F2442"/>
    <w:rsid w:val="009F26EB"/>
    <w:rsid w:val="009F2824"/>
    <w:rsid w:val="009F2A56"/>
    <w:rsid w:val="009F49C7"/>
    <w:rsid w:val="009F4C5A"/>
    <w:rsid w:val="009F5871"/>
    <w:rsid w:val="009F6029"/>
    <w:rsid w:val="009F618A"/>
    <w:rsid w:val="009F66B1"/>
    <w:rsid w:val="009F6798"/>
    <w:rsid w:val="009F69BC"/>
    <w:rsid w:val="009F6D21"/>
    <w:rsid w:val="009F6E87"/>
    <w:rsid w:val="009F71CA"/>
    <w:rsid w:val="009F72D9"/>
    <w:rsid w:val="009F7423"/>
    <w:rsid w:val="009F7526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443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DCE"/>
    <w:rsid w:val="00A04FA0"/>
    <w:rsid w:val="00A05156"/>
    <w:rsid w:val="00A058A7"/>
    <w:rsid w:val="00A05BA3"/>
    <w:rsid w:val="00A06338"/>
    <w:rsid w:val="00A071B9"/>
    <w:rsid w:val="00A07208"/>
    <w:rsid w:val="00A075D4"/>
    <w:rsid w:val="00A07694"/>
    <w:rsid w:val="00A07BF6"/>
    <w:rsid w:val="00A100D8"/>
    <w:rsid w:val="00A10921"/>
    <w:rsid w:val="00A10D0F"/>
    <w:rsid w:val="00A10E08"/>
    <w:rsid w:val="00A11505"/>
    <w:rsid w:val="00A11762"/>
    <w:rsid w:val="00A118FD"/>
    <w:rsid w:val="00A11FF3"/>
    <w:rsid w:val="00A120B6"/>
    <w:rsid w:val="00A124A3"/>
    <w:rsid w:val="00A12552"/>
    <w:rsid w:val="00A12831"/>
    <w:rsid w:val="00A128E9"/>
    <w:rsid w:val="00A131AB"/>
    <w:rsid w:val="00A1333E"/>
    <w:rsid w:val="00A1365C"/>
    <w:rsid w:val="00A137EA"/>
    <w:rsid w:val="00A138A0"/>
    <w:rsid w:val="00A13B1D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7E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67F0"/>
    <w:rsid w:val="00A2705B"/>
    <w:rsid w:val="00A2739D"/>
    <w:rsid w:val="00A3003F"/>
    <w:rsid w:val="00A30256"/>
    <w:rsid w:val="00A303F5"/>
    <w:rsid w:val="00A305BE"/>
    <w:rsid w:val="00A30865"/>
    <w:rsid w:val="00A308DA"/>
    <w:rsid w:val="00A309C2"/>
    <w:rsid w:val="00A30C47"/>
    <w:rsid w:val="00A30C6E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37560"/>
    <w:rsid w:val="00A3792C"/>
    <w:rsid w:val="00A40118"/>
    <w:rsid w:val="00A4018D"/>
    <w:rsid w:val="00A40519"/>
    <w:rsid w:val="00A40D55"/>
    <w:rsid w:val="00A41012"/>
    <w:rsid w:val="00A41067"/>
    <w:rsid w:val="00A41C95"/>
    <w:rsid w:val="00A41D00"/>
    <w:rsid w:val="00A41E98"/>
    <w:rsid w:val="00A4256A"/>
    <w:rsid w:val="00A42621"/>
    <w:rsid w:val="00A42C1F"/>
    <w:rsid w:val="00A43045"/>
    <w:rsid w:val="00A43199"/>
    <w:rsid w:val="00A43368"/>
    <w:rsid w:val="00A43DAD"/>
    <w:rsid w:val="00A43E6D"/>
    <w:rsid w:val="00A4400A"/>
    <w:rsid w:val="00A44343"/>
    <w:rsid w:val="00A44791"/>
    <w:rsid w:val="00A44B5F"/>
    <w:rsid w:val="00A44C2A"/>
    <w:rsid w:val="00A44DCA"/>
    <w:rsid w:val="00A4518C"/>
    <w:rsid w:val="00A45356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A5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6E3C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3EC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4DA1"/>
    <w:rsid w:val="00A7514E"/>
    <w:rsid w:val="00A75BF7"/>
    <w:rsid w:val="00A75F11"/>
    <w:rsid w:val="00A75F2B"/>
    <w:rsid w:val="00A76126"/>
    <w:rsid w:val="00A766A6"/>
    <w:rsid w:val="00A766AF"/>
    <w:rsid w:val="00A76CF3"/>
    <w:rsid w:val="00A76D33"/>
    <w:rsid w:val="00A773FC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47F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0E18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5961"/>
    <w:rsid w:val="00A95994"/>
    <w:rsid w:val="00A967C1"/>
    <w:rsid w:val="00A96B29"/>
    <w:rsid w:val="00A96BC2"/>
    <w:rsid w:val="00A9748D"/>
    <w:rsid w:val="00A978F3"/>
    <w:rsid w:val="00A97C04"/>
    <w:rsid w:val="00AA0F9B"/>
    <w:rsid w:val="00AA1071"/>
    <w:rsid w:val="00AA1275"/>
    <w:rsid w:val="00AA12FD"/>
    <w:rsid w:val="00AA167F"/>
    <w:rsid w:val="00AA1F9D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4D1A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A7C97"/>
    <w:rsid w:val="00AB0546"/>
    <w:rsid w:val="00AB0C4B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3B8A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0A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A2F"/>
    <w:rsid w:val="00AC2B9A"/>
    <w:rsid w:val="00AC31CE"/>
    <w:rsid w:val="00AC33D0"/>
    <w:rsid w:val="00AC3576"/>
    <w:rsid w:val="00AC35B8"/>
    <w:rsid w:val="00AC3966"/>
    <w:rsid w:val="00AC3B3F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2D6E"/>
    <w:rsid w:val="00AD30DE"/>
    <w:rsid w:val="00AD3B80"/>
    <w:rsid w:val="00AD3D3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0AD"/>
    <w:rsid w:val="00AE528F"/>
    <w:rsid w:val="00AE545F"/>
    <w:rsid w:val="00AE564B"/>
    <w:rsid w:val="00AE5D88"/>
    <w:rsid w:val="00AE633F"/>
    <w:rsid w:val="00AE6606"/>
    <w:rsid w:val="00AE68C1"/>
    <w:rsid w:val="00AE6E4F"/>
    <w:rsid w:val="00AE7439"/>
    <w:rsid w:val="00AE767A"/>
    <w:rsid w:val="00AE78CF"/>
    <w:rsid w:val="00AE7F61"/>
    <w:rsid w:val="00AF0163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395A"/>
    <w:rsid w:val="00AF45DA"/>
    <w:rsid w:val="00AF4B70"/>
    <w:rsid w:val="00AF4CD8"/>
    <w:rsid w:val="00AF5C84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36A"/>
    <w:rsid w:val="00B033EC"/>
    <w:rsid w:val="00B036AB"/>
    <w:rsid w:val="00B0370B"/>
    <w:rsid w:val="00B037BD"/>
    <w:rsid w:val="00B03EC9"/>
    <w:rsid w:val="00B04566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4C0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17AB8"/>
    <w:rsid w:val="00B206BA"/>
    <w:rsid w:val="00B20852"/>
    <w:rsid w:val="00B20E1E"/>
    <w:rsid w:val="00B20E73"/>
    <w:rsid w:val="00B2157E"/>
    <w:rsid w:val="00B2185B"/>
    <w:rsid w:val="00B21C0D"/>
    <w:rsid w:val="00B21C59"/>
    <w:rsid w:val="00B2242E"/>
    <w:rsid w:val="00B23218"/>
    <w:rsid w:val="00B2394E"/>
    <w:rsid w:val="00B23DB5"/>
    <w:rsid w:val="00B23ED4"/>
    <w:rsid w:val="00B246F4"/>
    <w:rsid w:val="00B25001"/>
    <w:rsid w:val="00B2547A"/>
    <w:rsid w:val="00B254F8"/>
    <w:rsid w:val="00B2580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04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61"/>
    <w:rsid w:val="00B35F8A"/>
    <w:rsid w:val="00B35FFA"/>
    <w:rsid w:val="00B360D7"/>
    <w:rsid w:val="00B36FF0"/>
    <w:rsid w:val="00B376F7"/>
    <w:rsid w:val="00B40254"/>
    <w:rsid w:val="00B408A9"/>
    <w:rsid w:val="00B409B3"/>
    <w:rsid w:val="00B4104A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26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6DB4"/>
    <w:rsid w:val="00B47DAE"/>
    <w:rsid w:val="00B50319"/>
    <w:rsid w:val="00B504F6"/>
    <w:rsid w:val="00B50E9A"/>
    <w:rsid w:val="00B50FCD"/>
    <w:rsid w:val="00B5196A"/>
    <w:rsid w:val="00B51A93"/>
    <w:rsid w:val="00B51A9D"/>
    <w:rsid w:val="00B51C65"/>
    <w:rsid w:val="00B51E26"/>
    <w:rsid w:val="00B51EAB"/>
    <w:rsid w:val="00B5212F"/>
    <w:rsid w:val="00B523E3"/>
    <w:rsid w:val="00B528AA"/>
    <w:rsid w:val="00B528C3"/>
    <w:rsid w:val="00B53272"/>
    <w:rsid w:val="00B5339E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0138"/>
    <w:rsid w:val="00B60CB0"/>
    <w:rsid w:val="00B61252"/>
    <w:rsid w:val="00B61832"/>
    <w:rsid w:val="00B618BD"/>
    <w:rsid w:val="00B618E4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4E21"/>
    <w:rsid w:val="00B65433"/>
    <w:rsid w:val="00B65F27"/>
    <w:rsid w:val="00B65F63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0E5"/>
    <w:rsid w:val="00B715DF"/>
    <w:rsid w:val="00B71A9D"/>
    <w:rsid w:val="00B71C68"/>
    <w:rsid w:val="00B71D1E"/>
    <w:rsid w:val="00B7215A"/>
    <w:rsid w:val="00B7280D"/>
    <w:rsid w:val="00B73139"/>
    <w:rsid w:val="00B73CE7"/>
    <w:rsid w:val="00B740E2"/>
    <w:rsid w:val="00B743E3"/>
    <w:rsid w:val="00B74814"/>
    <w:rsid w:val="00B74C84"/>
    <w:rsid w:val="00B75167"/>
    <w:rsid w:val="00B75444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573"/>
    <w:rsid w:val="00B828C2"/>
    <w:rsid w:val="00B82B28"/>
    <w:rsid w:val="00B82B5F"/>
    <w:rsid w:val="00B82EE1"/>
    <w:rsid w:val="00B83248"/>
    <w:rsid w:val="00B835AE"/>
    <w:rsid w:val="00B8386B"/>
    <w:rsid w:val="00B83B2D"/>
    <w:rsid w:val="00B84265"/>
    <w:rsid w:val="00B84426"/>
    <w:rsid w:val="00B84A8B"/>
    <w:rsid w:val="00B864AA"/>
    <w:rsid w:val="00B865B9"/>
    <w:rsid w:val="00B865C0"/>
    <w:rsid w:val="00B86871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97908"/>
    <w:rsid w:val="00BA0074"/>
    <w:rsid w:val="00BA0100"/>
    <w:rsid w:val="00BA0708"/>
    <w:rsid w:val="00BA09FE"/>
    <w:rsid w:val="00BA0A82"/>
    <w:rsid w:val="00BA0A9E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0B1F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8CD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8C9"/>
    <w:rsid w:val="00BC5D44"/>
    <w:rsid w:val="00BC6330"/>
    <w:rsid w:val="00BC6394"/>
    <w:rsid w:val="00BC65E6"/>
    <w:rsid w:val="00BC68AB"/>
    <w:rsid w:val="00BC772C"/>
    <w:rsid w:val="00BC7994"/>
    <w:rsid w:val="00BD071B"/>
    <w:rsid w:val="00BD0F32"/>
    <w:rsid w:val="00BD1397"/>
    <w:rsid w:val="00BD1D06"/>
    <w:rsid w:val="00BD1FF4"/>
    <w:rsid w:val="00BD24A9"/>
    <w:rsid w:val="00BD2980"/>
    <w:rsid w:val="00BD2DBD"/>
    <w:rsid w:val="00BD314A"/>
    <w:rsid w:val="00BD3746"/>
    <w:rsid w:val="00BD3835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6"/>
    <w:rsid w:val="00BD713D"/>
    <w:rsid w:val="00BD755B"/>
    <w:rsid w:val="00BE062C"/>
    <w:rsid w:val="00BE08C8"/>
    <w:rsid w:val="00BE08D7"/>
    <w:rsid w:val="00BE09AE"/>
    <w:rsid w:val="00BE0E99"/>
    <w:rsid w:val="00BE1509"/>
    <w:rsid w:val="00BE1549"/>
    <w:rsid w:val="00BE1EE9"/>
    <w:rsid w:val="00BE27AD"/>
    <w:rsid w:val="00BE2F3F"/>
    <w:rsid w:val="00BE2FD4"/>
    <w:rsid w:val="00BE3492"/>
    <w:rsid w:val="00BE3C8F"/>
    <w:rsid w:val="00BE3C94"/>
    <w:rsid w:val="00BE4291"/>
    <w:rsid w:val="00BE463A"/>
    <w:rsid w:val="00BE4AAB"/>
    <w:rsid w:val="00BE4B62"/>
    <w:rsid w:val="00BE542E"/>
    <w:rsid w:val="00BE5EE7"/>
    <w:rsid w:val="00BE650E"/>
    <w:rsid w:val="00BE6920"/>
    <w:rsid w:val="00BE7518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2BD"/>
    <w:rsid w:val="00BF3475"/>
    <w:rsid w:val="00BF34DD"/>
    <w:rsid w:val="00BF3738"/>
    <w:rsid w:val="00BF395A"/>
    <w:rsid w:val="00BF3A93"/>
    <w:rsid w:val="00BF3B78"/>
    <w:rsid w:val="00BF3FB3"/>
    <w:rsid w:val="00BF4308"/>
    <w:rsid w:val="00BF4A7A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6AA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682"/>
    <w:rsid w:val="00C02A1E"/>
    <w:rsid w:val="00C02DE2"/>
    <w:rsid w:val="00C02E00"/>
    <w:rsid w:val="00C0355E"/>
    <w:rsid w:val="00C03755"/>
    <w:rsid w:val="00C03951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166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014"/>
    <w:rsid w:val="00C1279D"/>
    <w:rsid w:val="00C12B03"/>
    <w:rsid w:val="00C12F5D"/>
    <w:rsid w:val="00C13742"/>
    <w:rsid w:val="00C13A74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963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1E18"/>
    <w:rsid w:val="00C221E9"/>
    <w:rsid w:val="00C2223B"/>
    <w:rsid w:val="00C23A93"/>
    <w:rsid w:val="00C23CCC"/>
    <w:rsid w:val="00C23D3E"/>
    <w:rsid w:val="00C23FEE"/>
    <w:rsid w:val="00C246E1"/>
    <w:rsid w:val="00C24930"/>
    <w:rsid w:val="00C24BCB"/>
    <w:rsid w:val="00C24CC5"/>
    <w:rsid w:val="00C24DB7"/>
    <w:rsid w:val="00C24E14"/>
    <w:rsid w:val="00C24F6A"/>
    <w:rsid w:val="00C2520D"/>
    <w:rsid w:val="00C25924"/>
    <w:rsid w:val="00C25E6D"/>
    <w:rsid w:val="00C25EC6"/>
    <w:rsid w:val="00C262D7"/>
    <w:rsid w:val="00C2683C"/>
    <w:rsid w:val="00C26C44"/>
    <w:rsid w:val="00C26F18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391C"/>
    <w:rsid w:val="00C34016"/>
    <w:rsid w:val="00C3407E"/>
    <w:rsid w:val="00C344A0"/>
    <w:rsid w:val="00C3465A"/>
    <w:rsid w:val="00C34B78"/>
    <w:rsid w:val="00C351F4"/>
    <w:rsid w:val="00C3578A"/>
    <w:rsid w:val="00C35C70"/>
    <w:rsid w:val="00C365CB"/>
    <w:rsid w:val="00C37A09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100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0EB7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013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57EA3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5DC2"/>
    <w:rsid w:val="00C66290"/>
    <w:rsid w:val="00C6695F"/>
    <w:rsid w:val="00C66FD4"/>
    <w:rsid w:val="00C6711D"/>
    <w:rsid w:val="00C67231"/>
    <w:rsid w:val="00C67309"/>
    <w:rsid w:val="00C67EB6"/>
    <w:rsid w:val="00C71361"/>
    <w:rsid w:val="00C714AA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2D8D"/>
    <w:rsid w:val="00C732BE"/>
    <w:rsid w:val="00C73487"/>
    <w:rsid w:val="00C73E30"/>
    <w:rsid w:val="00C74154"/>
    <w:rsid w:val="00C742DA"/>
    <w:rsid w:val="00C74B54"/>
    <w:rsid w:val="00C74D87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5FF0"/>
    <w:rsid w:val="00C86084"/>
    <w:rsid w:val="00C86386"/>
    <w:rsid w:val="00C86489"/>
    <w:rsid w:val="00C865A8"/>
    <w:rsid w:val="00C86A0B"/>
    <w:rsid w:val="00C86E3B"/>
    <w:rsid w:val="00C87014"/>
    <w:rsid w:val="00C87721"/>
    <w:rsid w:val="00C878E0"/>
    <w:rsid w:val="00C87F73"/>
    <w:rsid w:val="00C90097"/>
    <w:rsid w:val="00C90116"/>
    <w:rsid w:val="00C907FE"/>
    <w:rsid w:val="00C90946"/>
    <w:rsid w:val="00C90B44"/>
    <w:rsid w:val="00C91DFF"/>
    <w:rsid w:val="00C9299D"/>
    <w:rsid w:val="00C92C3D"/>
    <w:rsid w:val="00C93097"/>
    <w:rsid w:val="00C93A85"/>
    <w:rsid w:val="00C93C7D"/>
    <w:rsid w:val="00C93D22"/>
    <w:rsid w:val="00C9443A"/>
    <w:rsid w:val="00C94D8F"/>
    <w:rsid w:val="00C95BBB"/>
    <w:rsid w:val="00C964EF"/>
    <w:rsid w:val="00C96837"/>
    <w:rsid w:val="00C96FBB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3C3"/>
    <w:rsid w:val="00CA448A"/>
    <w:rsid w:val="00CA45E1"/>
    <w:rsid w:val="00CA46C4"/>
    <w:rsid w:val="00CA4EE5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346"/>
    <w:rsid w:val="00CB09A6"/>
    <w:rsid w:val="00CB0B41"/>
    <w:rsid w:val="00CB1AF8"/>
    <w:rsid w:val="00CB1B24"/>
    <w:rsid w:val="00CB1EA3"/>
    <w:rsid w:val="00CB1F1A"/>
    <w:rsid w:val="00CB2381"/>
    <w:rsid w:val="00CB276F"/>
    <w:rsid w:val="00CB2AE3"/>
    <w:rsid w:val="00CB2B49"/>
    <w:rsid w:val="00CB2CCC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1AD"/>
    <w:rsid w:val="00CC17F6"/>
    <w:rsid w:val="00CC1E07"/>
    <w:rsid w:val="00CC245D"/>
    <w:rsid w:val="00CC28AA"/>
    <w:rsid w:val="00CC2B30"/>
    <w:rsid w:val="00CC2C05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6D4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9DE"/>
    <w:rsid w:val="00CE4A20"/>
    <w:rsid w:val="00CE4A8D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56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54E"/>
    <w:rsid w:val="00D10B61"/>
    <w:rsid w:val="00D119D8"/>
    <w:rsid w:val="00D11BA7"/>
    <w:rsid w:val="00D11D6E"/>
    <w:rsid w:val="00D125C0"/>
    <w:rsid w:val="00D1273A"/>
    <w:rsid w:val="00D138CF"/>
    <w:rsid w:val="00D139BD"/>
    <w:rsid w:val="00D13D73"/>
    <w:rsid w:val="00D13DBF"/>
    <w:rsid w:val="00D1404E"/>
    <w:rsid w:val="00D14219"/>
    <w:rsid w:val="00D146BC"/>
    <w:rsid w:val="00D1495F"/>
    <w:rsid w:val="00D14BCF"/>
    <w:rsid w:val="00D15054"/>
    <w:rsid w:val="00D153CD"/>
    <w:rsid w:val="00D15B40"/>
    <w:rsid w:val="00D15D61"/>
    <w:rsid w:val="00D160D1"/>
    <w:rsid w:val="00D16900"/>
    <w:rsid w:val="00D16DE8"/>
    <w:rsid w:val="00D16FDA"/>
    <w:rsid w:val="00D173D9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2F7"/>
    <w:rsid w:val="00D223CE"/>
    <w:rsid w:val="00D226B0"/>
    <w:rsid w:val="00D2275E"/>
    <w:rsid w:val="00D22DDE"/>
    <w:rsid w:val="00D22EBC"/>
    <w:rsid w:val="00D22F07"/>
    <w:rsid w:val="00D23333"/>
    <w:rsid w:val="00D23AAE"/>
    <w:rsid w:val="00D23CA1"/>
    <w:rsid w:val="00D23D4D"/>
    <w:rsid w:val="00D2422A"/>
    <w:rsid w:val="00D243F4"/>
    <w:rsid w:val="00D24AA4"/>
    <w:rsid w:val="00D24EF3"/>
    <w:rsid w:val="00D258DD"/>
    <w:rsid w:val="00D25E3A"/>
    <w:rsid w:val="00D2650D"/>
    <w:rsid w:val="00D2652A"/>
    <w:rsid w:val="00D26631"/>
    <w:rsid w:val="00D266CD"/>
    <w:rsid w:val="00D26D32"/>
    <w:rsid w:val="00D26EE7"/>
    <w:rsid w:val="00D2727E"/>
    <w:rsid w:val="00D2760C"/>
    <w:rsid w:val="00D27E30"/>
    <w:rsid w:val="00D3060C"/>
    <w:rsid w:val="00D308C5"/>
    <w:rsid w:val="00D30DB0"/>
    <w:rsid w:val="00D31163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7E"/>
    <w:rsid w:val="00D330D7"/>
    <w:rsid w:val="00D330DA"/>
    <w:rsid w:val="00D341B1"/>
    <w:rsid w:val="00D34392"/>
    <w:rsid w:val="00D34845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6661"/>
    <w:rsid w:val="00D466AA"/>
    <w:rsid w:val="00D475AB"/>
    <w:rsid w:val="00D47D95"/>
    <w:rsid w:val="00D47DEC"/>
    <w:rsid w:val="00D47E9A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139"/>
    <w:rsid w:val="00D53334"/>
    <w:rsid w:val="00D53403"/>
    <w:rsid w:val="00D5366F"/>
    <w:rsid w:val="00D53692"/>
    <w:rsid w:val="00D538FD"/>
    <w:rsid w:val="00D53AE0"/>
    <w:rsid w:val="00D5421B"/>
    <w:rsid w:val="00D54702"/>
    <w:rsid w:val="00D54AF2"/>
    <w:rsid w:val="00D54F51"/>
    <w:rsid w:val="00D56692"/>
    <w:rsid w:val="00D567A3"/>
    <w:rsid w:val="00D56BA8"/>
    <w:rsid w:val="00D56CB2"/>
    <w:rsid w:val="00D56D8B"/>
    <w:rsid w:val="00D5722A"/>
    <w:rsid w:val="00D57F75"/>
    <w:rsid w:val="00D6008A"/>
    <w:rsid w:val="00D60518"/>
    <w:rsid w:val="00D6078E"/>
    <w:rsid w:val="00D60D49"/>
    <w:rsid w:val="00D60F08"/>
    <w:rsid w:val="00D60FC3"/>
    <w:rsid w:val="00D61399"/>
    <w:rsid w:val="00D613E5"/>
    <w:rsid w:val="00D61A9A"/>
    <w:rsid w:val="00D61C53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A84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1A39"/>
    <w:rsid w:val="00D72D21"/>
    <w:rsid w:val="00D731B7"/>
    <w:rsid w:val="00D73316"/>
    <w:rsid w:val="00D73373"/>
    <w:rsid w:val="00D733EC"/>
    <w:rsid w:val="00D73AA6"/>
    <w:rsid w:val="00D740C9"/>
    <w:rsid w:val="00D7463B"/>
    <w:rsid w:val="00D746CB"/>
    <w:rsid w:val="00D74CCE"/>
    <w:rsid w:val="00D74F17"/>
    <w:rsid w:val="00D7517E"/>
    <w:rsid w:val="00D7541D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554"/>
    <w:rsid w:val="00D81950"/>
    <w:rsid w:val="00D81BF8"/>
    <w:rsid w:val="00D81DB4"/>
    <w:rsid w:val="00D81E3E"/>
    <w:rsid w:val="00D82204"/>
    <w:rsid w:val="00D82E36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6962"/>
    <w:rsid w:val="00D96AD4"/>
    <w:rsid w:val="00D96F33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36D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7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3F85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A56"/>
    <w:rsid w:val="00DD2A70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3A1A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1C23"/>
    <w:rsid w:val="00DF203E"/>
    <w:rsid w:val="00DF2679"/>
    <w:rsid w:val="00DF3340"/>
    <w:rsid w:val="00DF38C6"/>
    <w:rsid w:val="00DF3920"/>
    <w:rsid w:val="00DF3A07"/>
    <w:rsid w:val="00DF3CCA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847"/>
    <w:rsid w:val="00E12E9E"/>
    <w:rsid w:val="00E13364"/>
    <w:rsid w:val="00E13CB6"/>
    <w:rsid w:val="00E14299"/>
    <w:rsid w:val="00E1461A"/>
    <w:rsid w:val="00E148B9"/>
    <w:rsid w:val="00E14F61"/>
    <w:rsid w:val="00E153B3"/>
    <w:rsid w:val="00E1563E"/>
    <w:rsid w:val="00E159F8"/>
    <w:rsid w:val="00E1615F"/>
    <w:rsid w:val="00E166D2"/>
    <w:rsid w:val="00E1686B"/>
    <w:rsid w:val="00E16892"/>
    <w:rsid w:val="00E169B9"/>
    <w:rsid w:val="00E169E3"/>
    <w:rsid w:val="00E16A55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07E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CB3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416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05"/>
    <w:rsid w:val="00E4314E"/>
    <w:rsid w:val="00E435F8"/>
    <w:rsid w:val="00E44029"/>
    <w:rsid w:val="00E44181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A5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3A16"/>
    <w:rsid w:val="00E643C4"/>
    <w:rsid w:val="00E64DE5"/>
    <w:rsid w:val="00E6507A"/>
    <w:rsid w:val="00E650B8"/>
    <w:rsid w:val="00E65183"/>
    <w:rsid w:val="00E65414"/>
    <w:rsid w:val="00E654E3"/>
    <w:rsid w:val="00E6560B"/>
    <w:rsid w:val="00E65BC2"/>
    <w:rsid w:val="00E6608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52E"/>
    <w:rsid w:val="00E717CE"/>
    <w:rsid w:val="00E72483"/>
    <w:rsid w:val="00E7297B"/>
    <w:rsid w:val="00E72BD3"/>
    <w:rsid w:val="00E72BD4"/>
    <w:rsid w:val="00E72F51"/>
    <w:rsid w:val="00E73277"/>
    <w:rsid w:val="00E733F2"/>
    <w:rsid w:val="00E73673"/>
    <w:rsid w:val="00E7371E"/>
    <w:rsid w:val="00E73A04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63A5"/>
    <w:rsid w:val="00E7659A"/>
    <w:rsid w:val="00E77360"/>
    <w:rsid w:val="00E7768C"/>
    <w:rsid w:val="00E779B7"/>
    <w:rsid w:val="00E77C3C"/>
    <w:rsid w:val="00E77F8D"/>
    <w:rsid w:val="00E80023"/>
    <w:rsid w:val="00E80346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676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87A07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4A"/>
    <w:rsid w:val="00E95F5B"/>
    <w:rsid w:val="00E95FF4"/>
    <w:rsid w:val="00E96680"/>
    <w:rsid w:val="00E972B4"/>
    <w:rsid w:val="00E973C7"/>
    <w:rsid w:val="00E97F80"/>
    <w:rsid w:val="00EA00BA"/>
    <w:rsid w:val="00EA0252"/>
    <w:rsid w:val="00EA0446"/>
    <w:rsid w:val="00EA050E"/>
    <w:rsid w:val="00EA098C"/>
    <w:rsid w:val="00EA0C61"/>
    <w:rsid w:val="00EA1436"/>
    <w:rsid w:val="00EA17C3"/>
    <w:rsid w:val="00EA19CE"/>
    <w:rsid w:val="00EA2396"/>
    <w:rsid w:val="00EA23B6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5A6"/>
    <w:rsid w:val="00EA688E"/>
    <w:rsid w:val="00EA6978"/>
    <w:rsid w:val="00EA69A0"/>
    <w:rsid w:val="00EA6AB9"/>
    <w:rsid w:val="00EA6F7A"/>
    <w:rsid w:val="00EA7210"/>
    <w:rsid w:val="00EA7813"/>
    <w:rsid w:val="00EA7AC6"/>
    <w:rsid w:val="00EA7B4D"/>
    <w:rsid w:val="00EA7D6C"/>
    <w:rsid w:val="00EB049A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0F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AE5"/>
    <w:rsid w:val="00EC2CE5"/>
    <w:rsid w:val="00EC3878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639"/>
    <w:rsid w:val="00ED1796"/>
    <w:rsid w:val="00ED1E39"/>
    <w:rsid w:val="00ED1F44"/>
    <w:rsid w:val="00ED1FA6"/>
    <w:rsid w:val="00ED22DE"/>
    <w:rsid w:val="00ED36DE"/>
    <w:rsid w:val="00ED3A39"/>
    <w:rsid w:val="00ED49E2"/>
    <w:rsid w:val="00ED4CAB"/>
    <w:rsid w:val="00ED53CE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4304"/>
    <w:rsid w:val="00EE47C8"/>
    <w:rsid w:val="00EE486D"/>
    <w:rsid w:val="00EE54D7"/>
    <w:rsid w:val="00EE5D54"/>
    <w:rsid w:val="00EE6DE1"/>
    <w:rsid w:val="00EE6DEF"/>
    <w:rsid w:val="00EE6E2C"/>
    <w:rsid w:val="00EE6E8E"/>
    <w:rsid w:val="00EE6F6B"/>
    <w:rsid w:val="00EE7103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D8D"/>
    <w:rsid w:val="00EF1EBA"/>
    <w:rsid w:val="00EF1FF8"/>
    <w:rsid w:val="00EF253D"/>
    <w:rsid w:val="00EF2DB9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CFE"/>
    <w:rsid w:val="00EF5DBA"/>
    <w:rsid w:val="00EF6439"/>
    <w:rsid w:val="00EF693E"/>
    <w:rsid w:val="00EF718C"/>
    <w:rsid w:val="00EF7974"/>
    <w:rsid w:val="00EF7E8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88D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A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B45"/>
    <w:rsid w:val="00F14E28"/>
    <w:rsid w:val="00F15637"/>
    <w:rsid w:val="00F158DC"/>
    <w:rsid w:val="00F15DB6"/>
    <w:rsid w:val="00F15E7A"/>
    <w:rsid w:val="00F15FAA"/>
    <w:rsid w:val="00F16518"/>
    <w:rsid w:val="00F171AB"/>
    <w:rsid w:val="00F17240"/>
    <w:rsid w:val="00F1732A"/>
    <w:rsid w:val="00F17349"/>
    <w:rsid w:val="00F174E8"/>
    <w:rsid w:val="00F17FA9"/>
    <w:rsid w:val="00F20525"/>
    <w:rsid w:val="00F205E1"/>
    <w:rsid w:val="00F20BD0"/>
    <w:rsid w:val="00F20E77"/>
    <w:rsid w:val="00F20F5F"/>
    <w:rsid w:val="00F22024"/>
    <w:rsid w:val="00F22686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7E1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0AC"/>
    <w:rsid w:val="00F37D8A"/>
    <w:rsid w:val="00F37FE0"/>
    <w:rsid w:val="00F4007C"/>
    <w:rsid w:val="00F4009A"/>
    <w:rsid w:val="00F40464"/>
    <w:rsid w:val="00F40F67"/>
    <w:rsid w:val="00F4115B"/>
    <w:rsid w:val="00F41610"/>
    <w:rsid w:val="00F41A4E"/>
    <w:rsid w:val="00F41E99"/>
    <w:rsid w:val="00F41F4E"/>
    <w:rsid w:val="00F428EC"/>
    <w:rsid w:val="00F42998"/>
    <w:rsid w:val="00F42A0D"/>
    <w:rsid w:val="00F42CF3"/>
    <w:rsid w:val="00F439FD"/>
    <w:rsid w:val="00F43A2D"/>
    <w:rsid w:val="00F43D45"/>
    <w:rsid w:val="00F455F5"/>
    <w:rsid w:val="00F45982"/>
    <w:rsid w:val="00F45EBF"/>
    <w:rsid w:val="00F46529"/>
    <w:rsid w:val="00F47817"/>
    <w:rsid w:val="00F47FC3"/>
    <w:rsid w:val="00F50885"/>
    <w:rsid w:val="00F50F02"/>
    <w:rsid w:val="00F51364"/>
    <w:rsid w:val="00F517FE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8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1A4"/>
    <w:rsid w:val="00F6340D"/>
    <w:rsid w:val="00F63A8E"/>
    <w:rsid w:val="00F64201"/>
    <w:rsid w:val="00F642E5"/>
    <w:rsid w:val="00F6439E"/>
    <w:rsid w:val="00F64DC5"/>
    <w:rsid w:val="00F65915"/>
    <w:rsid w:val="00F65A75"/>
    <w:rsid w:val="00F6616D"/>
    <w:rsid w:val="00F66734"/>
    <w:rsid w:val="00F667AD"/>
    <w:rsid w:val="00F66C15"/>
    <w:rsid w:val="00F670CC"/>
    <w:rsid w:val="00F671BA"/>
    <w:rsid w:val="00F6722D"/>
    <w:rsid w:val="00F67358"/>
    <w:rsid w:val="00F674FC"/>
    <w:rsid w:val="00F67AB7"/>
    <w:rsid w:val="00F67BAE"/>
    <w:rsid w:val="00F710E1"/>
    <w:rsid w:val="00F71CBF"/>
    <w:rsid w:val="00F72796"/>
    <w:rsid w:val="00F72E30"/>
    <w:rsid w:val="00F73312"/>
    <w:rsid w:val="00F733D1"/>
    <w:rsid w:val="00F738E9"/>
    <w:rsid w:val="00F73A4C"/>
    <w:rsid w:val="00F73C78"/>
    <w:rsid w:val="00F74682"/>
    <w:rsid w:val="00F748A1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52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4C4C"/>
    <w:rsid w:val="00F9513D"/>
    <w:rsid w:val="00F954BA"/>
    <w:rsid w:val="00F955D6"/>
    <w:rsid w:val="00F956CD"/>
    <w:rsid w:val="00F9573F"/>
    <w:rsid w:val="00F95B25"/>
    <w:rsid w:val="00F95B5D"/>
    <w:rsid w:val="00F96128"/>
    <w:rsid w:val="00F961E5"/>
    <w:rsid w:val="00F96269"/>
    <w:rsid w:val="00F962F9"/>
    <w:rsid w:val="00F96586"/>
    <w:rsid w:val="00F967A6"/>
    <w:rsid w:val="00F96812"/>
    <w:rsid w:val="00F96D6B"/>
    <w:rsid w:val="00F96E9E"/>
    <w:rsid w:val="00FA0189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820"/>
    <w:rsid w:val="00FA2B26"/>
    <w:rsid w:val="00FA2F31"/>
    <w:rsid w:val="00FA30B1"/>
    <w:rsid w:val="00FA38F2"/>
    <w:rsid w:val="00FA392D"/>
    <w:rsid w:val="00FA3E9A"/>
    <w:rsid w:val="00FA425D"/>
    <w:rsid w:val="00FA46E8"/>
    <w:rsid w:val="00FA4B25"/>
    <w:rsid w:val="00FA4BCD"/>
    <w:rsid w:val="00FA52E9"/>
    <w:rsid w:val="00FA583B"/>
    <w:rsid w:val="00FA5D1B"/>
    <w:rsid w:val="00FA6921"/>
    <w:rsid w:val="00FA6AF4"/>
    <w:rsid w:val="00FA6FD6"/>
    <w:rsid w:val="00FA77EC"/>
    <w:rsid w:val="00FB01E5"/>
    <w:rsid w:val="00FB0478"/>
    <w:rsid w:val="00FB101B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EDD"/>
    <w:rsid w:val="00FB3F8D"/>
    <w:rsid w:val="00FB42DE"/>
    <w:rsid w:val="00FB4345"/>
    <w:rsid w:val="00FB43CB"/>
    <w:rsid w:val="00FB473E"/>
    <w:rsid w:val="00FB4BAA"/>
    <w:rsid w:val="00FB4F45"/>
    <w:rsid w:val="00FB5157"/>
    <w:rsid w:val="00FB59A5"/>
    <w:rsid w:val="00FB62E9"/>
    <w:rsid w:val="00FB678D"/>
    <w:rsid w:val="00FB6E05"/>
    <w:rsid w:val="00FB702E"/>
    <w:rsid w:val="00FB70D0"/>
    <w:rsid w:val="00FB76AE"/>
    <w:rsid w:val="00FC01E6"/>
    <w:rsid w:val="00FC051A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8EB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D7C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D7E2C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0DE"/>
    <w:rsid w:val="00FE46D3"/>
    <w:rsid w:val="00FE490E"/>
    <w:rsid w:val="00FE5571"/>
    <w:rsid w:val="00FE58E7"/>
    <w:rsid w:val="00FE5CDB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18F7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AE5D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440CA5-04E8-4DC9-9E1E-AE7E5AA1A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5CEC0C-58F9-4199-9D8C-C7F0CBDF44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52</Pages>
  <Words>11825</Words>
  <Characters>50629</Characters>
  <Application>Microsoft Office Word</Application>
  <DocSecurity>0</DocSecurity>
  <Lines>421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62330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Sitanan Pongoen</cp:lastModifiedBy>
  <cp:revision>5</cp:revision>
  <cp:lastPrinted>2025-01-31T11:09:00Z</cp:lastPrinted>
  <dcterms:created xsi:type="dcterms:W3CDTF">2025-02-11T02:51:00Z</dcterms:created>
  <dcterms:modified xsi:type="dcterms:W3CDTF">2025-02-11T09:15:00Z</dcterms:modified>
</cp:coreProperties>
</file>